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11392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11392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7216D7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7216D7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7216D7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A11392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7216D7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7216D7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7216D7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11392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7216D7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7216D7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7216D7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11392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7216D7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7216D7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7216D7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A11392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7216D7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7216D7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7216D7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A11392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7216D7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7216D7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7216D7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A11392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7216D7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7216D7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7216D7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A11392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7216D7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7216D7" w:rsidRDefault="00C44317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7A5FD317" w:rsidR="00C44317" w:rsidRPr="007216D7" w:rsidRDefault="0088705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A11392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7216D7" w:rsidRDefault="00730C3B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7216D7" w:rsidRDefault="00EB7BDF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01EACEDF" w:rsidR="00EB7BDF" w:rsidRPr="007216D7" w:rsidRDefault="00127963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127963" w:rsidRPr="00A11392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03B815E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127963" w:rsidRPr="00A11392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096E04AC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9A1388"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0280B6" w14:textId="77777777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7CA1F7A7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C83734" w:rsidRPr="00A11392" w14:paraId="0AE41E2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EE576B3" w14:textId="3601D2B8" w:rsidR="00C83734" w:rsidRPr="007216D7" w:rsidRDefault="00C83734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640772E3" w14:textId="77777777" w:rsidR="00C83734" w:rsidRPr="007216D7" w:rsidRDefault="00C83734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CF61B5" w14:textId="422F721F" w:rsidR="00C83734" w:rsidRPr="007216D7" w:rsidRDefault="00C83734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7216D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127963" w:rsidRPr="00A11392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602BD03D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8E027" w14:textId="77777777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48C54351" w14:textId="77777777" w:rsidR="00C83734" w:rsidRPr="00C83734" w:rsidRDefault="00C83734" w:rsidP="00C83734">
            <w:pPr>
              <w:rPr>
                <w:cs/>
                <w:lang w:val="th-TH"/>
              </w:rPr>
            </w:pPr>
          </w:p>
          <w:p w14:paraId="09119F84" w14:textId="77777777" w:rsidR="00C83734" w:rsidRDefault="00C83734" w:rsidP="00C83734">
            <w:pPr>
              <w:rPr>
                <w:rFonts w:cs="Arial"/>
                <w:cs/>
                <w:lang w:val="th-TH"/>
              </w:rPr>
            </w:pPr>
          </w:p>
          <w:p w14:paraId="3C4C10E2" w14:textId="74520187" w:rsidR="00C83734" w:rsidRPr="00C83734" w:rsidRDefault="00C83734" w:rsidP="00C83734">
            <w:pPr>
              <w:rPr>
                <w:cs/>
                <w:lang w:val="th-TH"/>
              </w:rPr>
            </w:pPr>
          </w:p>
        </w:tc>
      </w:tr>
      <w:tr w:rsidR="00127963" w:rsidRPr="00A11392" w14:paraId="0B1B538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DDE6D4" w14:textId="03681C3A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D5E4F" w14:textId="77777777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647C9F4" w14:textId="526EE586" w:rsidR="00127963" w:rsidRPr="007216D7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127963" w:rsidRPr="00A11392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1ABA0F2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6EE405FC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A11392" w:rsidRDefault="00BA310A" w:rsidP="003972B3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E6C0B4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6C3C9FF6" w:rsidR="0073085C" w:rsidRPr="00C3096E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A11392">
        <w:rPr>
          <w:rFonts w:ascii="Angsana New" w:hAnsi="Angsana New"/>
          <w:color w:val="000000"/>
          <w:sz w:val="30"/>
          <w:szCs w:val="30"/>
          <w:cs/>
        </w:rPr>
        <w:t>คณะ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0766" w:rsidRPr="00201EE5">
        <w:rPr>
          <w:rFonts w:ascii="Angsana New" w:hAnsi="Angsana New"/>
          <w:color w:val="000000"/>
          <w:sz w:val="30"/>
          <w:szCs w:val="30"/>
        </w:rPr>
        <w:t xml:space="preserve">13 </w:t>
      </w:r>
      <w:r w:rsidR="00C00766" w:rsidRPr="00201EE5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4B7E9B" w:rsidRPr="00201E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B7E9B" w:rsidRPr="00201EE5">
        <w:rPr>
          <w:rFonts w:ascii="Angsana New" w:hAnsi="Angsana New"/>
          <w:color w:val="000000"/>
          <w:sz w:val="30"/>
          <w:szCs w:val="30"/>
        </w:rPr>
        <w:t>256</w:t>
      </w:r>
      <w:r w:rsidR="00C3096E">
        <w:rPr>
          <w:rFonts w:ascii="Angsana New" w:hAnsi="Angsana New" w:hint="cs"/>
          <w:color w:val="000000"/>
          <w:sz w:val="30"/>
          <w:szCs w:val="30"/>
          <w:cs/>
        </w:rPr>
        <w:t>8</w:t>
      </w:r>
    </w:p>
    <w:p w14:paraId="03D483F5" w14:textId="1A19AC11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A11392" w:rsidRDefault="0073085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A11392" w:rsidRDefault="00D32A27" w:rsidP="00D32A27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A11392" w:rsidRDefault="00D32A2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 โรแยล พลัส จำกัด (มหาชน) (“บริษัท”) เป็นนิติบุคคลที่จัดตั้งขึ้นในประเทศไทย และจดทะเบียนกับตลาดหลักทรัพย์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>แห่งประเทศไทยเมื่อ</w:t>
      </w:r>
      <w:r w:rsidR="007A5B55" w:rsidRPr="00A1139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7A5B55" w:rsidRPr="00A11392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0F28FE" w:rsidRPr="00A11392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A11392" w:rsidRDefault="0071096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78297BAF" w:rsidR="00710967" w:rsidRPr="00A11392" w:rsidRDefault="00263ADC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540DD9">
        <w:rPr>
          <w:rFonts w:ascii="Angsana New" w:hAnsi="Angsana New"/>
          <w:color w:val="000000"/>
          <w:sz w:val="30"/>
          <w:szCs w:val="30"/>
        </w:rPr>
        <w:t>3</w:t>
      </w:r>
      <w:r w:rsidR="00540DD9">
        <w:rPr>
          <w:rFonts w:ascii="Angsana New" w:hAnsi="Angsana New"/>
          <w:color w:val="000000"/>
          <w:sz w:val="30"/>
          <w:szCs w:val="30"/>
        </w:rPr>
        <w:t>0</w:t>
      </w:r>
      <w:r w:rsidR="00241512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0FF2" w:rsidRPr="00540DD9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241512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40DD9">
        <w:rPr>
          <w:rFonts w:ascii="Angsana New" w:hAnsi="Angsana New"/>
          <w:color w:val="000000"/>
          <w:sz w:val="30"/>
          <w:szCs w:val="30"/>
        </w:rPr>
        <w:t>256</w:t>
      </w:r>
      <w:r w:rsidR="00C3096E">
        <w:rPr>
          <w:rFonts w:ascii="Angsana New" w:hAnsi="Angsana New"/>
          <w:color w:val="000000"/>
          <w:sz w:val="30"/>
          <w:szCs w:val="30"/>
        </w:rPr>
        <w:t>8</w:t>
      </w: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540DD9">
        <w:rPr>
          <w:rFonts w:ascii="Angsana New" w:hAnsi="Angsana New"/>
          <w:color w:val="000000"/>
          <w:sz w:val="30"/>
          <w:szCs w:val="30"/>
          <w:cs/>
        </w:rPr>
        <w:t>ผู้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ถือหุ้นรายใหญ่ได้แก่ นายพลแสง แซ่เบ๊ และนางสาวอมรรัตน์ เกษวิเศษ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="00915959" w:rsidRPr="00A11392">
        <w:rPr>
          <w:rFonts w:ascii="Angsana New" w:hAnsi="Angsana New"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34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A11392">
        <w:rPr>
          <w:rFonts w:ascii="Angsana New" w:hAnsi="Angsana New"/>
          <w:color w:val="000000"/>
          <w:sz w:val="30"/>
          <w:szCs w:val="30"/>
          <w:cs/>
        </w:rPr>
        <w:t xml:space="preserve">ะ 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15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ตามลำดับ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2C0868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 34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A11392" w:rsidRDefault="000F28FE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A11392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A11392" w:rsidRDefault="00D32A27" w:rsidP="00BA310A">
      <w:pPr>
        <w:tabs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A11392" w:rsidRDefault="00BA310A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A11392" w:rsidRDefault="00BA310A" w:rsidP="000400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EFFF56" w14:textId="58E3C4AC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B602E">
        <w:rPr>
          <w:rFonts w:ascii="Angsana New" w:hAnsi="Angsana New"/>
          <w:color w:val="000000"/>
          <w:sz w:val="30"/>
          <w:szCs w:val="30"/>
        </w:rPr>
        <w:t xml:space="preserve"> 34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3D34C9">
        <w:rPr>
          <w:rFonts w:ascii="Angsana New" w:hAnsi="Angsana New"/>
          <w:color w:val="000000"/>
          <w:sz w:val="30"/>
          <w:szCs w:val="30"/>
        </w:rPr>
        <w:t xml:space="preserve"> 2567</w:t>
      </w:r>
    </w:p>
    <w:p w14:paraId="3A2358D0" w14:textId="77777777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58049" w14:textId="77777777" w:rsidR="008D31CF" w:rsidRDefault="008D31CF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91303D8" w14:textId="34C7029C" w:rsidR="009F5506" w:rsidRPr="00FD549E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8D31CF">
        <w:rPr>
          <w:rFonts w:ascii="Angsana New" w:hAnsi="Angsana New"/>
          <w:color w:val="000000"/>
          <w:sz w:val="30"/>
          <w:szCs w:val="30"/>
        </w:rPr>
        <w:br/>
      </w:r>
      <w:r w:rsidRPr="008D31CF">
        <w:rPr>
          <w:rFonts w:ascii="Angsana New" w:hAnsi="Angsana New"/>
          <w:color w:val="000000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2C0868">
        <w:rPr>
          <w:rFonts w:ascii="Angsana New" w:hAnsi="Angsana New"/>
          <w:color w:val="000000"/>
          <w:sz w:val="30"/>
          <w:szCs w:val="30"/>
        </w:rPr>
        <w:t xml:space="preserve"> 2567</w:t>
      </w:r>
      <w:r w:rsidR="00474C35" w:rsidRPr="008D31CF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BE2217A" w14:textId="77777777" w:rsidR="008D31CF" w:rsidRPr="0056126D" w:rsidRDefault="008D31CF" w:rsidP="008D31CF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3FC53207" w14:textId="5B303450" w:rsidR="00BA310A" w:rsidRPr="00A11392" w:rsidRDefault="003070B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0B1D049F" w14:textId="136C106C" w:rsidR="00C94B58" w:rsidRPr="00A11392" w:rsidRDefault="00C94B58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p w14:paraId="33BEA9B8" w14:textId="046A558F" w:rsidR="009808DB" w:rsidRPr="00A11392" w:rsidRDefault="009808DB" w:rsidP="009808DB">
      <w:pPr>
        <w:tabs>
          <w:tab w:val="left" w:pos="540"/>
        </w:tabs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</w:t>
      </w:r>
      <w:r w:rsidRPr="00540DD9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3465DD" w:rsidRPr="00540DD9">
        <w:rPr>
          <w:rFonts w:ascii="Angsana New" w:hAnsi="Angsana New"/>
          <w:color w:val="000000"/>
          <w:sz w:val="30"/>
          <w:szCs w:val="30"/>
          <w:cs/>
        </w:rPr>
        <w:t>หก</w:t>
      </w: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540DD9">
        <w:rPr>
          <w:rFonts w:ascii="Angsana New" w:hAnsi="Angsana New"/>
          <w:color w:val="000000"/>
          <w:sz w:val="30"/>
          <w:szCs w:val="30"/>
        </w:rPr>
        <w:t>3</w:t>
      </w:r>
      <w:r w:rsidR="001402F0">
        <w:rPr>
          <w:rFonts w:ascii="Angsana New" w:hAnsi="Angsana New"/>
          <w:color w:val="000000"/>
          <w:sz w:val="30"/>
          <w:szCs w:val="30"/>
        </w:rPr>
        <w:t>0</w:t>
      </w:r>
      <w:r w:rsidR="00BC4315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0FF2" w:rsidRPr="00540DD9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BC4315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40DD9">
        <w:rPr>
          <w:rFonts w:ascii="Angsana New" w:hAnsi="Angsana New"/>
          <w:color w:val="000000"/>
          <w:sz w:val="30"/>
          <w:szCs w:val="30"/>
        </w:rPr>
        <w:t>256</w:t>
      </w:r>
      <w:r w:rsidR="003D34C9">
        <w:rPr>
          <w:rFonts w:ascii="Angsana New" w:hAnsi="Angsana New"/>
          <w:color w:val="000000"/>
          <w:sz w:val="30"/>
          <w:szCs w:val="30"/>
        </w:rPr>
        <w:t>8</w:t>
      </w:r>
    </w:p>
    <w:p w14:paraId="5E04EF4D" w14:textId="77777777" w:rsidR="009808DB" w:rsidRPr="00A11392" w:rsidRDefault="009808DB" w:rsidP="00410680">
      <w:pPr>
        <w:spacing w:line="120" w:lineRule="atLeast"/>
        <w:rPr>
          <w:rFonts w:ascii="Angsana New" w:hAnsi="Angsana New"/>
          <w:color w:val="000000"/>
          <w:sz w:val="20"/>
          <w:szCs w:val="20"/>
          <w:cs/>
        </w:rPr>
      </w:pPr>
    </w:p>
    <w:p w14:paraId="39EDC393" w14:textId="50E100FE" w:rsidR="000A79CF" w:rsidRPr="00A11392" w:rsidRDefault="000A79CF" w:rsidP="000A79C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11392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A11392">
        <w:rPr>
          <w:rFonts w:ascii="Angsana New" w:hAnsi="Angsana New"/>
          <w:b/>
          <w:sz w:val="30"/>
          <w:szCs w:val="30"/>
          <w:cs/>
        </w:rPr>
        <w:t>งวด</w:t>
      </w:r>
      <w:r w:rsidRPr="00A11392">
        <w:rPr>
          <w:rFonts w:ascii="Angsana New" w:hAnsi="Angsana New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A11392" w:rsidRDefault="000A79CF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A11392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A11392" w:rsidRDefault="000A79CF" w:rsidP="00BB0D90">
            <w:pPr>
              <w:tabs>
                <w:tab w:val="left" w:pos="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197BDDB3" w14:textId="730DDB07" w:rsidR="000A79CF" w:rsidRPr="00186851" w:rsidRDefault="000A79CF" w:rsidP="00186851">
            <w:pPr>
              <w:ind w:left="-15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310" w:type="dxa"/>
          </w:tcPr>
          <w:p w14:paraId="3FF4D0DA" w14:textId="77777777" w:rsidR="000A79CF" w:rsidRPr="00A11392" w:rsidRDefault="000A79CF" w:rsidP="006F6328">
            <w:pPr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A11392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A11392" w:rsidRDefault="000A79CF" w:rsidP="006F6328">
            <w:pPr>
              <w:tabs>
                <w:tab w:val="left" w:pos="510"/>
              </w:tabs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A11392" w:rsidRDefault="000A79CF" w:rsidP="006F6328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30F919F" w14:textId="77777777" w:rsidR="008D31CF" w:rsidRPr="00A11392" w:rsidRDefault="008D31CF" w:rsidP="0098739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79"/>
        <w:gridCol w:w="1657"/>
        <w:gridCol w:w="271"/>
        <w:gridCol w:w="1644"/>
        <w:gridCol w:w="13"/>
      </w:tblGrid>
      <w:tr w:rsidR="00AF6B7D" w:rsidRPr="00A11392" w14:paraId="25259935" w14:textId="77777777" w:rsidTr="00AF6B7D">
        <w:tc>
          <w:tcPr>
            <w:tcW w:w="3044" w:type="pct"/>
          </w:tcPr>
          <w:p w14:paraId="5D5800C9" w14:textId="692A742D" w:rsidR="004E2DA0" w:rsidRPr="00A11392" w:rsidRDefault="004E2DA0" w:rsidP="004E2DA0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465DD"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91DC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8C15AB"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73BE0"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4" w:type="pct"/>
          </w:tcPr>
          <w:p w14:paraId="142316E8" w14:textId="7ADF3C62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15E1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1328DBC" w14:textId="77777777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pct"/>
            <w:gridSpan w:val="2"/>
          </w:tcPr>
          <w:p w14:paraId="2B743BC4" w14:textId="1A080885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15E1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5351F8" w:rsidRPr="00A11392" w14:paraId="733D13AA" w14:textId="77777777" w:rsidTr="00AF6B7D">
        <w:trPr>
          <w:gridAfter w:val="1"/>
          <w:wAfter w:w="7" w:type="pct"/>
          <w:tblHeader/>
        </w:trPr>
        <w:tc>
          <w:tcPr>
            <w:tcW w:w="3044" w:type="pct"/>
          </w:tcPr>
          <w:p w14:paraId="2E735947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949" w:type="pct"/>
            <w:gridSpan w:val="3"/>
          </w:tcPr>
          <w:p w14:paraId="1A34B629" w14:textId="77777777" w:rsidR="004E2DA0" w:rsidRPr="00A11392" w:rsidRDefault="004E2DA0" w:rsidP="006F632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AF6B7D" w:rsidRPr="00A11392" w14:paraId="7CC84F92" w14:textId="77777777" w:rsidTr="00AF6B7D">
        <w:tc>
          <w:tcPr>
            <w:tcW w:w="3044" w:type="pct"/>
          </w:tcPr>
          <w:p w14:paraId="0928599F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904" w:type="pct"/>
          </w:tcPr>
          <w:p w14:paraId="6C02DBC9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B6A29C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pct"/>
            <w:gridSpan w:val="2"/>
          </w:tcPr>
          <w:p w14:paraId="2D89066D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6B7D" w:rsidRPr="00A11392" w14:paraId="0A448170" w14:textId="77777777" w:rsidTr="00AF6B7D">
        <w:tc>
          <w:tcPr>
            <w:tcW w:w="3044" w:type="pct"/>
          </w:tcPr>
          <w:p w14:paraId="072122FB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904" w:type="pct"/>
          </w:tcPr>
          <w:p w14:paraId="1D47B3BA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C6B76B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pct"/>
            <w:gridSpan w:val="2"/>
          </w:tcPr>
          <w:p w14:paraId="7C775D55" w14:textId="77777777" w:rsidR="004E2DA0" w:rsidRPr="00A11392" w:rsidRDefault="004E2DA0" w:rsidP="006F632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6B7D" w:rsidRPr="00A11392" w14:paraId="281DF1D5" w14:textId="77777777" w:rsidTr="00AF6B7D">
        <w:tc>
          <w:tcPr>
            <w:tcW w:w="3044" w:type="pct"/>
          </w:tcPr>
          <w:p w14:paraId="01266D66" w14:textId="77777777" w:rsidR="00715E19" w:rsidRPr="00A11392" w:rsidRDefault="00715E19" w:rsidP="00715E19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904" w:type="pct"/>
          </w:tcPr>
          <w:p w14:paraId="3A3F8F03" w14:textId="214D75C0" w:rsidR="00715E19" w:rsidRPr="00604A53" w:rsidRDefault="0099601B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A53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604A53">
              <w:rPr>
                <w:rFonts w:ascii="Angsana New" w:hAnsi="Angsana New"/>
                <w:sz w:val="30"/>
                <w:szCs w:val="30"/>
              </w:rPr>
              <w:t>,942,097</w:t>
            </w:r>
          </w:p>
        </w:tc>
        <w:tc>
          <w:tcPr>
            <w:tcW w:w="148" w:type="pct"/>
          </w:tcPr>
          <w:p w14:paraId="335E3F55" w14:textId="77777777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  <w:gridSpan w:val="2"/>
          </w:tcPr>
          <w:p w14:paraId="41B06BA2" w14:textId="0BDEC192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338">
              <w:rPr>
                <w:rFonts w:ascii="Angsana New" w:hAnsi="Angsana New"/>
                <w:sz w:val="30"/>
                <w:szCs w:val="30"/>
              </w:rPr>
              <w:t>16,446,954</w:t>
            </w:r>
          </w:p>
        </w:tc>
      </w:tr>
      <w:tr w:rsidR="00AF6B7D" w:rsidRPr="00A11392" w14:paraId="724F4E2C" w14:textId="77777777" w:rsidTr="00AF6B7D">
        <w:tc>
          <w:tcPr>
            <w:tcW w:w="3044" w:type="pct"/>
          </w:tcPr>
          <w:p w14:paraId="1FD332E6" w14:textId="77777777" w:rsidR="00715E19" w:rsidRPr="00A11392" w:rsidRDefault="00715E19" w:rsidP="00715E19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04547614" w14:textId="1B8AC79A" w:rsidR="00715E19" w:rsidRPr="00604A53" w:rsidRDefault="0099601B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A53">
              <w:rPr>
                <w:rFonts w:ascii="Angsana New" w:hAnsi="Angsana New"/>
                <w:sz w:val="30"/>
                <w:szCs w:val="30"/>
              </w:rPr>
              <w:t>298,729</w:t>
            </w:r>
          </w:p>
        </w:tc>
        <w:tc>
          <w:tcPr>
            <w:tcW w:w="148" w:type="pct"/>
          </w:tcPr>
          <w:p w14:paraId="37428C8C" w14:textId="77777777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  <w:gridSpan w:val="2"/>
            <w:tcBorders>
              <w:bottom w:val="single" w:sz="4" w:space="0" w:color="auto"/>
            </w:tcBorders>
          </w:tcPr>
          <w:p w14:paraId="0F16A1F1" w14:textId="60FC04BD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338">
              <w:rPr>
                <w:rFonts w:ascii="Angsana New" w:hAnsi="Angsana New"/>
                <w:sz w:val="30"/>
                <w:szCs w:val="30"/>
              </w:rPr>
              <w:t>277,379</w:t>
            </w:r>
          </w:p>
        </w:tc>
      </w:tr>
      <w:tr w:rsidR="00AF6B7D" w:rsidRPr="00A11392" w14:paraId="4EA2DB4C" w14:textId="77777777" w:rsidTr="00AF6B7D">
        <w:tc>
          <w:tcPr>
            <w:tcW w:w="3044" w:type="pct"/>
          </w:tcPr>
          <w:p w14:paraId="6776F3F4" w14:textId="77777777" w:rsidR="00715E19" w:rsidRPr="00A11392" w:rsidRDefault="00715E19" w:rsidP="00715E1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904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5132D900" w:rsidR="00715E19" w:rsidRPr="00604A53" w:rsidRDefault="0099601B" w:rsidP="00715E19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A53">
              <w:rPr>
                <w:rFonts w:ascii="Angsana New" w:hAnsi="Angsana New"/>
                <w:b/>
                <w:bCs/>
                <w:sz w:val="30"/>
                <w:szCs w:val="30"/>
              </w:rPr>
              <w:t>14,240,826</w:t>
            </w:r>
          </w:p>
        </w:tc>
        <w:tc>
          <w:tcPr>
            <w:tcW w:w="148" w:type="pct"/>
          </w:tcPr>
          <w:p w14:paraId="310CDA25" w14:textId="77777777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98226" w14:textId="4B49E84D" w:rsidR="00715E19" w:rsidRPr="00A11392" w:rsidRDefault="00715E19" w:rsidP="00715E19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338">
              <w:rPr>
                <w:rFonts w:ascii="Angsana New" w:hAnsi="Angsana New"/>
                <w:b/>
                <w:bCs/>
                <w:sz w:val="30"/>
                <w:szCs w:val="30"/>
              </w:rPr>
              <w:t>16,724,333</w:t>
            </w:r>
          </w:p>
        </w:tc>
      </w:tr>
    </w:tbl>
    <w:p w14:paraId="33BF8A55" w14:textId="77777777" w:rsidR="00652D8C" w:rsidRDefault="00652D8C" w:rsidP="00652D8C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</w:p>
    <w:p w14:paraId="19E3AFE4" w14:textId="77777777" w:rsidR="00B67974" w:rsidRDefault="00B67974" w:rsidP="00652D8C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D6F2A7B" w14:textId="77777777" w:rsidR="00B67974" w:rsidRDefault="00B67974" w:rsidP="00652D8C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AEFE2C5" w14:textId="77777777" w:rsidR="00B67974" w:rsidRDefault="00B67974" w:rsidP="00652D8C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AF3EB58" w14:textId="77777777" w:rsidR="00B67974" w:rsidRDefault="00B67974" w:rsidP="00652D8C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130BEF1" w14:textId="77777777" w:rsidR="00B67974" w:rsidRDefault="00B67974" w:rsidP="00652D8C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1B84D5B" w14:textId="77777777" w:rsidR="00B67974" w:rsidRDefault="00B67974" w:rsidP="00652D8C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71528BD" w14:textId="77777777" w:rsidR="00186851" w:rsidRDefault="00186851" w:rsidP="00652D8C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0BE3675" w14:textId="51BBFC01" w:rsidR="00D8768E" w:rsidRPr="00A11392" w:rsidRDefault="00D8768E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A11392" w:rsidRDefault="00D8768E" w:rsidP="0084334E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656"/>
        <w:gridCol w:w="270"/>
        <w:gridCol w:w="1656"/>
        <w:gridCol w:w="18"/>
      </w:tblGrid>
      <w:tr w:rsidR="008D79E1" w:rsidRPr="00A11392" w14:paraId="1970D74D" w14:textId="77777777" w:rsidTr="00D51283">
        <w:trPr>
          <w:gridAfter w:val="1"/>
          <w:wAfter w:w="18" w:type="dxa"/>
          <w:trHeight w:val="346"/>
          <w:tblHeader/>
        </w:trPr>
        <w:tc>
          <w:tcPr>
            <w:tcW w:w="5580" w:type="dxa"/>
            <w:shd w:val="clear" w:color="auto" w:fill="auto"/>
            <w:vAlign w:val="bottom"/>
          </w:tcPr>
          <w:p w14:paraId="5AD2E1B5" w14:textId="5D5C9F19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56" w:type="dxa"/>
          </w:tcPr>
          <w:p w14:paraId="6729CF78" w14:textId="508765ED" w:rsidR="008D79E1" w:rsidRPr="00A11392" w:rsidRDefault="00973BE0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91DC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A090BF4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56E48FE3" w14:textId="734B62DC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A11392" w14:paraId="17B43725" w14:textId="77777777" w:rsidTr="00D51283">
        <w:trPr>
          <w:gridAfter w:val="1"/>
          <w:wAfter w:w="18" w:type="dxa"/>
          <w:trHeight w:val="346"/>
          <w:tblHeader/>
        </w:trPr>
        <w:tc>
          <w:tcPr>
            <w:tcW w:w="5580" w:type="dxa"/>
            <w:shd w:val="clear" w:color="auto" w:fill="auto"/>
            <w:vAlign w:val="bottom"/>
          </w:tcPr>
          <w:p w14:paraId="61958CCA" w14:textId="77777777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56" w:type="dxa"/>
          </w:tcPr>
          <w:p w14:paraId="41471718" w14:textId="4434F30E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93163F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5F4DDB45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8E1C0F4" w14:textId="35728A9E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71627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D8768E" w:rsidRPr="00A11392" w14:paraId="2C095259" w14:textId="77777777" w:rsidTr="00D51283">
        <w:trPr>
          <w:trHeight w:val="346"/>
          <w:tblHeader/>
        </w:trPr>
        <w:tc>
          <w:tcPr>
            <w:tcW w:w="5580" w:type="dxa"/>
            <w:shd w:val="clear" w:color="auto" w:fill="auto"/>
            <w:vAlign w:val="bottom"/>
          </w:tcPr>
          <w:p w14:paraId="190064AA" w14:textId="77777777" w:rsidR="00D8768E" w:rsidRPr="00A11392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F22905F" w14:textId="77777777" w:rsidR="00D8768E" w:rsidRPr="00A11392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1627C" w:rsidRPr="00A11392" w14:paraId="4E4DB9F5" w14:textId="77777777" w:rsidTr="00D51283">
        <w:trPr>
          <w:gridAfter w:val="1"/>
          <w:wAfter w:w="18" w:type="dxa"/>
          <w:trHeight w:val="346"/>
        </w:trPr>
        <w:tc>
          <w:tcPr>
            <w:tcW w:w="5580" w:type="dxa"/>
          </w:tcPr>
          <w:p w14:paraId="7CA8DEE5" w14:textId="7F6400A4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2" w:name="_Hlk86834576"/>
            <w:r w:rsidRPr="00A1139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656" w:type="dxa"/>
          </w:tcPr>
          <w:p w14:paraId="757BEABA" w14:textId="08E28708" w:rsidR="0071627C" w:rsidRPr="00604A53" w:rsidRDefault="0071627C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A53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604A53">
              <w:rPr>
                <w:rFonts w:ascii="Angsana New" w:hAnsi="Angsana New"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sz w:val="30"/>
                <w:szCs w:val="30"/>
                <w:cs/>
              </w:rPr>
              <w:t>525</w:t>
            </w:r>
            <w:r w:rsidRPr="00604A53">
              <w:rPr>
                <w:rFonts w:ascii="Angsana New" w:hAnsi="Angsana New"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sz w:val="30"/>
                <w:szCs w:val="30"/>
                <w:cs/>
              </w:rPr>
              <w:t>462</w:t>
            </w:r>
          </w:p>
        </w:tc>
        <w:tc>
          <w:tcPr>
            <w:tcW w:w="270" w:type="dxa"/>
          </w:tcPr>
          <w:p w14:paraId="2DE8E55F" w14:textId="77777777" w:rsidR="0071627C" w:rsidRPr="00A11392" w:rsidRDefault="0071627C" w:rsidP="0071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5AB43478" w14:textId="70AFEF33" w:rsidR="0071627C" w:rsidRPr="00A11392" w:rsidRDefault="0071627C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27C">
              <w:rPr>
                <w:rFonts w:ascii="Angsana New" w:hAnsi="Angsana New"/>
                <w:sz w:val="30"/>
                <w:szCs w:val="30"/>
              </w:rPr>
              <w:t>35,768,870</w:t>
            </w:r>
          </w:p>
        </w:tc>
      </w:tr>
      <w:tr w:rsidR="0071627C" w:rsidRPr="00A11392" w14:paraId="22BBF91D" w14:textId="77777777" w:rsidTr="00D51283">
        <w:trPr>
          <w:gridAfter w:val="1"/>
          <w:wAfter w:w="18" w:type="dxa"/>
          <w:trHeight w:val="346"/>
        </w:trPr>
        <w:tc>
          <w:tcPr>
            <w:tcW w:w="5580" w:type="dxa"/>
          </w:tcPr>
          <w:p w14:paraId="16E3C818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56" w:type="dxa"/>
          </w:tcPr>
          <w:p w14:paraId="3B7FFD43" w14:textId="77777777" w:rsidR="0071627C" w:rsidRPr="00604A53" w:rsidRDefault="0071627C" w:rsidP="00AF6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3C430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F2A3EE7" w14:textId="77777777" w:rsidR="0071627C" w:rsidRPr="00A11392" w:rsidRDefault="0071627C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27C" w:rsidRPr="00A11392" w14:paraId="46D82568" w14:textId="77777777" w:rsidTr="00D51283">
        <w:trPr>
          <w:gridAfter w:val="1"/>
          <w:wAfter w:w="18" w:type="dxa"/>
          <w:trHeight w:val="346"/>
        </w:trPr>
        <w:tc>
          <w:tcPr>
            <w:tcW w:w="5580" w:type="dxa"/>
          </w:tcPr>
          <w:p w14:paraId="2050952B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656" w:type="dxa"/>
          </w:tcPr>
          <w:p w14:paraId="4E775EF9" w14:textId="58B9AD1B" w:rsidR="0071627C" w:rsidRPr="00604A53" w:rsidRDefault="0071627C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A5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604A53">
              <w:rPr>
                <w:rFonts w:ascii="Angsana New" w:hAnsi="Angsana New"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sz w:val="30"/>
                <w:szCs w:val="30"/>
                <w:cs/>
              </w:rPr>
              <w:t>477</w:t>
            </w:r>
            <w:r w:rsidRPr="00604A53">
              <w:rPr>
                <w:rFonts w:ascii="Angsana New" w:hAnsi="Angsana New"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sz w:val="30"/>
                <w:szCs w:val="30"/>
                <w:cs/>
              </w:rPr>
              <w:t>183</w:t>
            </w:r>
          </w:p>
        </w:tc>
        <w:tc>
          <w:tcPr>
            <w:tcW w:w="270" w:type="dxa"/>
          </w:tcPr>
          <w:p w14:paraId="548353D1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D335F34" w14:textId="2F20637E" w:rsidR="0071627C" w:rsidRPr="00A11392" w:rsidRDefault="0071627C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27C">
              <w:rPr>
                <w:rFonts w:ascii="Angsana New" w:hAnsi="Angsana New"/>
                <w:sz w:val="30"/>
                <w:szCs w:val="30"/>
              </w:rPr>
              <w:t>6,896,810</w:t>
            </w:r>
          </w:p>
        </w:tc>
      </w:tr>
      <w:tr w:rsidR="0071627C" w:rsidRPr="00A11392" w14:paraId="467470D9" w14:textId="77777777" w:rsidTr="00D51283">
        <w:trPr>
          <w:gridAfter w:val="1"/>
          <w:wAfter w:w="18" w:type="dxa"/>
          <w:trHeight w:val="346"/>
        </w:trPr>
        <w:tc>
          <w:tcPr>
            <w:tcW w:w="5580" w:type="dxa"/>
          </w:tcPr>
          <w:p w14:paraId="58C4C3C4" w14:textId="3CE1AC7D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656" w:type="dxa"/>
          </w:tcPr>
          <w:p w14:paraId="0F972699" w14:textId="0B7A42AA" w:rsidR="0071627C" w:rsidRPr="00604A53" w:rsidDel="008C15AB" w:rsidRDefault="0071627C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4A53">
              <w:rPr>
                <w:rFonts w:ascii="Angsana New" w:hAnsi="Angsana New"/>
                <w:sz w:val="30"/>
                <w:szCs w:val="30"/>
                <w:cs/>
              </w:rPr>
              <w:t>929</w:t>
            </w:r>
            <w:r w:rsidRPr="00604A53">
              <w:rPr>
                <w:rFonts w:ascii="Angsana New" w:hAnsi="Angsana New"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sz w:val="30"/>
                <w:szCs w:val="30"/>
                <w:cs/>
              </w:rPr>
              <w:t>249</w:t>
            </w:r>
          </w:p>
        </w:tc>
        <w:tc>
          <w:tcPr>
            <w:tcW w:w="270" w:type="dxa"/>
          </w:tcPr>
          <w:p w14:paraId="34B080BE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247C599" w14:textId="72B859C8" w:rsidR="0071627C" w:rsidRPr="00A11392" w:rsidDel="002F71D6" w:rsidRDefault="0071627C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27C">
              <w:rPr>
                <w:rFonts w:ascii="Angsana New" w:hAnsi="Angsana New"/>
                <w:sz w:val="30"/>
                <w:szCs w:val="30"/>
              </w:rPr>
              <w:t>30,440</w:t>
            </w:r>
          </w:p>
        </w:tc>
      </w:tr>
      <w:tr w:rsidR="0071627C" w:rsidRPr="00A11392" w14:paraId="4C4178A4" w14:textId="77777777" w:rsidTr="00D51283">
        <w:trPr>
          <w:gridAfter w:val="1"/>
          <w:wAfter w:w="18" w:type="dxa"/>
          <w:trHeight w:val="346"/>
        </w:trPr>
        <w:tc>
          <w:tcPr>
            <w:tcW w:w="5580" w:type="dxa"/>
          </w:tcPr>
          <w:p w14:paraId="46171EFB" w14:textId="614CE7C4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656" w:type="dxa"/>
          </w:tcPr>
          <w:p w14:paraId="000C5084" w14:textId="7F867949" w:rsidR="0071627C" w:rsidRPr="00604A53" w:rsidDel="008C15AB" w:rsidRDefault="00676CEA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A5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04A53">
              <w:rPr>
                <w:rFonts w:ascii="Angsana New" w:hAnsi="Angsana New"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sz w:val="30"/>
                <w:szCs w:val="30"/>
                <w:cs/>
              </w:rPr>
              <w:t>591</w:t>
            </w:r>
          </w:p>
        </w:tc>
        <w:tc>
          <w:tcPr>
            <w:tcW w:w="270" w:type="dxa"/>
          </w:tcPr>
          <w:p w14:paraId="73797672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5C1F0D9" w14:textId="6B9CFECE" w:rsidR="0071627C" w:rsidRPr="00A11392" w:rsidRDefault="0071627C" w:rsidP="00472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27C">
              <w:rPr>
                <w:rFonts w:ascii="Angsana New" w:hAnsi="Angsana New"/>
                <w:sz w:val="30"/>
                <w:szCs w:val="30"/>
              </w:rPr>
              <w:t xml:space="preserve">          10,814</w:t>
            </w:r>
          </w:p>
        </w:tc>
      </w:tr>
      <w:tr w:rsidR="0071627C" w:rsidRPr="00A11392" w14:paraId="700FC24B" w14:textId="77777777" w:rsidTr="00D51283">
        <w:trPr>
          <w:gridAfter w:val="1"/>
          <w:wAfter w:w="18" w:type="dxa"/>
          <w:trHeight w:val="346"/>
        </w:trPr>
        <w:tc>
          <w:tcPr>
            <w:tcW w:w="5580" w:type="dxa"/>
          </w:tcPr>
          <w:p w14:paraId="3D1B357D" w14:textId="074F1712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7DFC743" w14:textId="49294A43" w:rsidR="0071627C" w:rsidRPr="00604A53" w:rsidRDefault="00676CEA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</w:t>
            </w:r>
            <w:r w:rsidRPr="00604A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934</w:t>
            </w:r>
            <w:r w:rsidRPr="00604A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485</w:t>
            </w:r>
          </w:p>
        </w:tc>
        <w:tc>
          <w:tcPr>
            <w:tcW w:w="270" w:type="dxa"/>
          </w:tcPr>
          <w:p w14:paraId="3EEC40CA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87E4AFF" w14:textId="62F078D3" w:rsidR="0071627C" w:rsidRPr="0071627C" w:rsidRDefault="0071627C" w:rsidP="0071627C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27C">
              <w:rPr>
                <w:rFonts w:ascii="Angsana New" w:hAnsi="Angsana New"/>
                <w:b/>
                <w:bCs/>
                <w:sz w:val="30"/>
                <w:szCs w:val="30"/>
              </w:rPr>
              <w:t>42,706,934</w:t>
            </w:r>
          </w:p>
        </w:tc>
      </w:tr>
      <w:tr w:rsidR="0071627C" w:rsidRPr="00A11392" w14:paraId="44EDAAAE" w14:textId="77777777" w:rsidTr="00D51283">
        <w:trPr>
          <w:gridAfter w:val="1"/>
          <w:wAfter w:w="18" w:type="dxa"/>
          <w:trHeight w:val="346"/>
        </w:trPr>
        <w:tc>
          <w:tcPr>
            <w:tcW w:w="5580" w:type="dxa"/>
          </w:tcPr>
          <w:p w14:paraId="6D1FE69D" w14:textId="7FEFE5C3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DEFB16" w14:textId="5C03C18F" w:rsidR="0071627C" w:rsidRPr="00AF0EFF" w:rsidRDefault="0071627C" w:rsidP="00AF0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5"/>
              </w:tabs>
              <w:spacing w:after="0"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E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3641E" w14:textId="77777777" w:rsidR="0071627C" w:rsidRPr="00AF0EFF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E34A6BD" w14:textId="58DE70F6" w:rsidR="0071627C" w:rsidRPr="00AF0EFF" w:rsidRDefault="0071627C" w:rsidP="0071627C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EF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1627C" w:rsidRPr="0071627C" w14:paraId="18D4ECDE" w14:textId="77777777" w:rsidTr="00D51283">
        <w:trPr>
          <w:gridAfter w:val="1"/>
          <w:wAfter w:w="18" w:type="dxa"/>
          <w:trHeight w:val="346"/>
        </w:trPr>
        <w:tc>
          <w:tcPr>
            <w:tcW w:w="5580" w:type="dxa"/>
          </w:tcPr>
          <w:p w14:paraId="6CB99F2A" w14:textId="477A38DB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6DE2F352" w:rsidR="0071627C" w:rsidRPr="00604A53" w:rsidRDefault="00676CEA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</w:t>
            </w:r>
            <w:r w:rsidRPr="00604A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934</w:t>
            </w:r>
            <w:r w:rsidRPr="00604A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04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485</w:t>
            </w:r>
          </w:p>
        </w:tc>
        <w:tc>
          <w:tcPr>
            <w:tcW w:w="270" w:type="dxa"/>
          </w:tcPr>
          <w:p w14:paraId="533EE669" w14:textId="77777777" w:rsidR="0071627C" w:rsidRPr="00A11392" w:rsidRDefault="0071627C" w:rsidP="0071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6E815875" w:rsidR="0071627C" w:rsidRPr="0071627C" w:rsidRDefault="0071627C" w:rsidP="0071627C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27C">
              <w:rPr>
                <w:rFonts w:ascii="Angsana New" w:hAnsi="Angsana New"/>
                <w:b/>
                <w:bCs/>
                <w:sz w:val="30"/>
                <w:szCs w:val="30"/>
              </w:rPr>
              <w:t>42,706,934</w:t>
            </w:r>
          </w:p>
        </w:tc>
      </w:tr>
    </w:tbl>
    <w:p w14:paraId="11EF9BFF" w14:textId="19CE5DE8" w:rsidR="0056126D" w:rsidRDefault="0056126D" w:rsidP="00E91D34">
      <w:pPr>
        <w:tabs>
          <w:tab w:val="left" w:pos="54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14:paraId="4E65762C" w14:textId="1261DD78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56126D" w:rsidRDefault="00E91D34" w:rsidP="00176A95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71403E7D" w14:textId="4A89D23B" w:rsidR="0099609D" w:rsidRPr="002A6CB5" w:rsidRDefault="008A236D" w:rsidP="008A236D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/ตัดจำหน่าย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</w:t>
      </w:r>
      <w:r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>อุปกรณ์สำหรับ</w:t>
      </w:r>
      <w:r w:rsidR="007B6706"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973BE0" w:rsidRPr="00E91DC8">
        <w:rPr>
          <w:rFonts w:ascii="Angsana New" w:hAnsi="Angsana New" w:hint="cs"/>
          <w:color w:val="000000"/>
          <w:spacing w:val="6"/>
          <w:sz w:val="30"/>
          <w:szCs w:val="30"/>
          <w:cs/>
        </w:rPr>
        <w:t>หก</w:t>
      </w:r>
      <w:r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973BE0" w:rsidRPr="00E91DC8"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E91DC8">
        <w:rPr>
          <w:rFonts w:ascii="Angsana New" w:hAnsi="Angsana New"/>
          <w:color w:val="000000"/>
          <w:spacing w:val="6"/>
          <w:sz w:val="30"/>
          <w:szCs w:val="30"/>
        </w:rPr>
        <w:t>0</w:t>
      </w:r>
      <w:r w:rsidR="002F71D6"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973BE0" w:rsidRPr="00E91DC8">
        <w:rPr>
          <w:rFonts w:ascii="Angsana New" w:hAnsi="Angsana New" w:hint="cs"/>
          <w:color w:val="000000"/>
          <w:spacing w:val="6"/>
          <w:sz w:val="30"/>
          <w:szCs w:val="30"/>
          <w:cs/>
        </w:rPr>
        <w:t>มิถุนายน</w:t>
      </w:r>
      <w:r w:rsidR="002F71D6"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975EAD" w:rsidRPr="00975EAD">
        <w:rPr>
          <w:rFonts w:ascii="Angsana New" w:hAnsi="Angsana New" w:hint="cs"/>
          <w:color w:val="000000"/>
          <w:spacing w:val="6"/>
          <w:sz w:val="30"/>
          <w:szCs w:val="30"/>
          <w:cs/>
        </w:rPr>
        <w:t>2568</w:t>
      </w:r>
      <w:r w:rsidRPr="00975EA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1A2995" w:rsidRPr="00E91DC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  </w:t>
      </w:r>
      <w:r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56126D" w:rsidRDefault="008A236D" w:rsidP="00BB0D90">
      <w:pPr>
        <w:ind w:left="547"/>
        <w:jc w:val="thaiDistribute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9"/>
        <w:gridCol w:w="1711"/>
        <w:gridCol w:w="277"/>
        <w:gridCol w:w="1703"/>
        <w:gridCol w:w="9"/>
      </w:tblGrid>
      <w:tr w:rsidR="001747D7" w:rsidRPr="00A11392" w14:paraId="588F67D4" w14:textId="77777777" w:rsidTr="001747D7">
        <w:trPr>
          <w:trHeight w:val="406"/>
        </w:trPr>
        <w:tc>
          <w:tcPr>
            <w:tcW w:w="2967" w:type="pct"/>
          </w:tcPr>
          <w:p w14:paraId="0FDED552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940" w:type="pct"/>
          </w:tcPr>
          <w:p w14:paraId="72AA544C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14:paraId="0B70D994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gridSpan w:val="2"/>
          </w:tcPr>
          <w:p w14:paraId="0357C0E3" w14:textId="568B2ED0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="009C794E">
              <w:rPr>
                <w:rFonts w:ascii="Angsana New" w:hAnsi="Angsana New"/>
                <w:color w:val="000000"/>
              </w:rPr>
              <w:br/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1747D7" w:rsidRPr="00A11392" w14:paraId="61112D92" w14:textId="77777777" w:rsidTr="001747D7">
        <w:trPr>
          <w:trHeight w:val="406"/>
        </w:trPr>
        <w:tc>
          <w:tcPr>
            <w:tcW w:w="2967" w:type="pct"/>
          </w:tcPr>
          <w:p w14:paraId="108F2608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940" w:type="pct"/>
          </w:tcPr>
          <w:p w14:paraId="5EB2B79A" w14:textId="6E4CFAF7" w:rsidR="008A236D" w:rsidRPr="00A11392" w:rsidRDefault="008A236D" w:rsidP="007134E8">
            <w:pPr>
              <w:pStyle w:val="BodyText"/>
              <w:spacing w:after="0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</w:t>
            </w:r>
            <w:r w:rsidR="001747D7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โอนเข้า - ราคาทุน</w:t>
            </w:r>
          </w:p>
        </w:tc>
        <w:tc>
          <w:tcPr>
            <w:tcW w:w="152" w:type="pct"/>
          </w:tcPr>
          <w:p w14:paraId="093A7FB7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gridSpan w:val="2"/>
          </w:tcPr>
          <w:p w14:paraId="2442511F" w14:textId="77777777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1747D7" w:rsidRPr="00A11392" w14:paraId="42E54323" w14:textId="77777777" w:rsidTr="001747D7">
        <w:trPr>
          <w:gridAfter w:val="1"/>
          <w:wAfter w:w="5" w:type="pct"/>
          <w:trHeight w:val="346"/>
        </w:trPr>
        <w:tc>
          <w:tcPr>
            <w:tcW w:w="2967" w:type="pct"/>
          </w:tcPr>
          <w:p w14:paraId="6B0E28B5" w14:textId="77777777" w:rsidR="008A236D" w:rsidRPr="00A11392" w:rsidRDefault="008A236D" w:rsidP="007134E8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8" w:type="pct"/>
            <w:gridSpan w:val="3"/>
          </w:tcPr>
          <w:p w14:paraId="193C8C76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1747D7" w:rsidRPr="00A11392" w14:paraId="43A5BE18" w14:textId="77777777" w:rsidTr="001747D7">
        <w:trPr>
          <w:trHeight w:val="346"/>
        </w:trPr>
        <w:tc>
          <w:tcPr>
            <w:tcW w:w="2967" w:type="pct"/>
          </w:tcPr>
          <w:p w14:paraId="65DCE995" w14:textId="253400DA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940" w:type="pct"/>
          </w:tcPr>
          <w:p w14:paraId="66F9D451" w14:textId="025F129C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 xml:space="preserve"> 989,552 </w:t>
            </w:r>
          </w:p>
        </w:tc>
        <w:tc>
          <w:tcPr>
            <w:tcW w:w="152" w:type="pct"/>
          </w:tcPr>
          <w:p w14:paraId="19530371" w14:textId="77777777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gridSpan w:val="2"/>
          </w:tcPr>
          <w:p w14:paraId="20B7BBA0" w14:textId="47FC1607" w:rsidR="001C0FC0" w:rsidRPr="00D1070A" w:rsidRDefault="00B67974" w:rsidP="00A3383F">
            <w:pPr>
              <w:tabs>
                <w:tab w:val="left" w:pos="1390"/>
                <w:tab w:val="left" w:pos="1502"/>
              </w:tabs>
              <w:ind w:lef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 w:rsidR="00A3383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1C0FC0" w:rsidRPr="00D1070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="005A766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C0FC0" w:rsidRPr="00D107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1747D7" w:rsidRPr="00A11392" w14:paraId="2BAF562F" w14:textId="77777777" w:rsidTr="001747D7">
        <w:trPr>
          <w:trHeight w:val="346"/>
        </w:trPr>
        <w:tc>
          <w:tcPr>
            <w:tcW w:w="2967" w:type="pct"/>
          </w:tcPr>
          <w:p w14:paraId="4F7A11DA" w14:textId="4D422A00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40" w:type="pct"/>
          </w:tcPr>
          <w:p w14:paraId="190BBB07" w14:textId="34D2A7FC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 xml:space="preserve"> 78,263,610 </w:t>
            </w:r>
          </w:p>
        </w:tc>
        <w:tc>
          <w:tcPr>
            <w:tcW w:w="152" w:type="pct"/>
          </w:tcPr>
          <w:p w14:paraId="7212C56B" w14:textId="77777777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gridSpan w:val="2"/>
          </w:tcPr>
          <w:p w14:paraId="552C9DD2" w14:textId="0FD1E40B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1747D7" w:rsidRPr="00A11392" w14:paraId="6AFD523F" w14:textId="77777777" w:rsidTr="001747D7">
        <w:trPr>
          <w:trHeight w:val="346"/>
        </w:trPr>
        <w:tc>
          <w:tcPr>
            <w:tcW w:w="2967" w:type="pct"/>
          </w:tcPr>
          <w:p w14:paraId="4311F8ED" w14:textId="77777777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40" w:type="pct"/>
          </w:tcPr>
          <w:p w14:paraId="23878513" w14:textId="5B370C6C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 xml:space="preserve"> 275,0</w:t>
            </w:r>
            <w:r w:rsidR="00DF3443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F3443">
              <w:rPr>
                <w:rFonts w:ascii="Angsana New" w:hAnsi="Angsana New"/>
                <w:color w:val="000000"/>
                <w:sz w:val="30"/>
                <w:szCs w:val="30"/>
              </w:rPr>
              <w:t>803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2" w:type="pct"/>
          </w:tcPr>
          <w:p w14:paraId="2108EFBD" w14:textId="77777777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gridSpan w:val="2"/>
          </w:tcPr>
          <w:p w14:paraId="6EE1E439" w14:textId="3E0CB367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>169,312</w:t>
            </w: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1747D7" w:rsidRPr="00A11392" w14:paraId="6C0F8234" w14:textId="77777777" w:rsidTr="001747D7">
        <w:trPr>
          <w:trHeight w:val="346"/>
        </w:trPr>
        <w:tc>
          <w:tcPr>
            <w:tcW w:w="2967" w:type="pct"/>
          </w:tcPr>
          <w:p w14:paraId="13491853" w14:textId="77777777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40" w:type="pct"/>
          </w:tcPr>
          <w:p w14:paraId="7636EF1B" w14:textId="60AB7203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 xml:space="preserve"> 3,</w:t>
            </w:r>
            <w:r w:rsidR="00DF3443">
              <w:rPr>
                <w:rFonts w:ascii="Angsana New" w:hAnsi="Angsana New"/>
                <w:color w:val="000000"/>
                <w:sz w:val="30"/>
                <w:szCs w:val="30"/>
              </w:rPr>
              <w:t>154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F3443">
              <w:rPr>
                <w:rFonts w:ascii="Angsana New" w:hAnsi="Angsana New"/>
                <w:color w:val="000000"/>
                <w:sz w:val="30"/>
                <w:szCs w:val="30"/>
              </w:rPr>
              <w:t>496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2" w:type="pct"/>
          </w:tcPr>
          <w:p w14:paraId="347FDF89" w14:textId="77777777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gridSpan w:val="2"/>
          </w:tcPr>
          <w:p w14:paraId="28AF6702" w14:textId="54DC8945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747D7" w:rsidRPr="00A11392" w14:paraId="458DF5AB" w14:textId="77777777" w:rsidTr="001747D7">
        <w:trPr>
          <w:trHeight w:val="346"/>
        </w:trPr>
        <w:tc>
          <w:tcPr>
            <w:tcW w:w="2967" w:type="pct"/>
          </w:tcPr>
          <w:p w14:paraId="5FEDD8BB" w14:textId="07822B92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0" w:type="pct"/>
          </w:tcPr>
          <w:p w14:paraId="42A071ED" w14:textId="00974FEB" w:rsidR="00AC480B" w:rsidRPr="00D1070A" w:rsidRDefault="001C0FC0" w:rsidP="00AC480B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52" w:type="pct"/>
          </w:tcPr>
          <w:p w14:paraId="203F6279" w14:textId="77777777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gridSpan w:val="2"/>
          </w:tcPr>
          <w:p w14:paraId="3AB17979" w14:textId="7D1A6FA9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747D7" w:rsidRPr="00A11392" w14:paraId="21A2F0A1" w14:textId="77777777" w:rsidTr="001747D7">
        <w:trPr>
          <w:trHeight w:val="346"/>
        </w:trPr>
        <w:tc>
          <w:tcPr>
            <w:tcW w:w="2967" w:type="pct"/>
          </w:tcPr>
          <w:p w14:paraId="2A02F3DC" w14:textId="77777777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69FE7A4A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 xml:space="preserve"> 215,827,198 </w:t>
            </w:r>
          </w:p>
        </w:tc>
        <w:tc>
          <w:tcPr>
            <w:tcW w:w="152" w:type="pct"/>
            <w:shd w:val="clear" w:color="auto" w:fill="auto"/>
          </w:tcPr>
          <w:p w14:paraId="3E9E01BC" w14:textId="77777777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B57053" w14:textId="2F8727A5" w:rsidR="001C0FC0" w:rsidRPr="00D1070A" w:rsidRDefault="001C0FC0" w:rsidP="000E6CF2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</w:rPr>
              <w:t>341,204,722</w:t>
            </w:r>
            <w:r w:rsidRPr="00D107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 w:rsidRPr="00D107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1747D7" w:rsidRPr="00A11392" w14:paraId="42FBBA25" w14:textId="77777777" w:rsidTr="001747D7">
        <w:trPr>
          <w:trHeight w:val="346"/>
        </w:trPr>
        <w:tc>
          <w:tcPr>
            <w:tcW w:w="2967" w:type="pct"/>
          </w:tcPr>
          <w:p w14:paraId="02F6071D" w14:textId="77777777" w:rsidR="001C0FC0" w:rsidRPr="00A11392" w:rsidRDefault="001C0FC0" w:rsidP="001C0FC0">
            <w:pPr>
              <w:pStyle w:val="BodyText"/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6DAF2CE0" w:rsidR="001C0FC0" w:rsidRPr="00D1070A" w:rsidRDefault="001C0FC0" w:rsidP="000E6CF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7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573,25</w:t>
            </w:r>
            <w:r w:rsidR="00DF344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107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F3443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  <w:r w:rsidRPr="00D107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2" w:type="pct"/>
            <w:shd w:val="clear" w:color="auto" w:fill="auto"/>
          </w:tcPr>
          <w:p w14:paraId="29C16438" w14:textId="77777777" w:rsidR="001C0FC0" w:rsidRPr="00D1070A" w:rsidRDefault="001C0FC0" w:rsidP="000E6CF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045A42D9" w:rsidR="001C0FC0" w:rsidRPr="00D1070A" w:rsidRDefault="001C0FC0" w:rsidP="000E6CF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7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1070A">
              <w:rPr>
                <w:rFonts w:ascii="Angsana New" w:hAnsi="Angsana New"/>
                <w:b/>
                <w:bCs/>
                <w:sz w:val="30"/>
                <w:szCs w:val="30"/>
              </w:rPr>
              <w:t>341,374,037</w:t>
            </w:r>
            <w:r w:rsidRPr="00D107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D107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14:paraId="36EAB79A" w14:textId="4EFAC4E8" w:rsidR="005B222A" w:rsidRDefault="005B222A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560DD10" w14:textId="77777777" w:rsidR="0056126D" w:rsidRPr="00A11392" w:rsidRDefault="0056126D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88AB86D" w14:textId="5C078FD6" w:rsidR="00730C3B" w:rsidRPr="00A11392" w:rsidRDefault="00730C3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56126D" w:rsidRDefault="00730C3B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89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70"/>
        <w:gridCol w:w="1656"/>
        <w:gridCol w:w="270"/>
        <w:gridCol w:w="1660"/>
      </w:tblGrid>
      <w:tr w:rsidR="00730C3B" w:rsidRPr="00A11392" w14:paraId="18DA098E" w14:textId="77777777" w:rsidTr="00276376">
        <w:trPr>
          <w:trHeight w:val="346"/>
          <w:tblHeader/>
        </w:trPr>
        <w:tc>
          <w:tcPr>
            <w:tcW w:w="5130" w:type="dxa"/>
          </w:tcPr>
          <w:p w14:paraId="36B6F96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248BC63B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1409409" w14:textId="3683A6EF" w:rsidR="00730C3B" w:rsidRPr="00A11392" w:rsidRDefault="003465DD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91DC8">
              <w:rPr>
                <w:rFonts w:ascii="Angsana New" w:hAnsi="Angsana New"/>
                <w:sz w:val="30"/>
                <w:szCs w:val="30"/>
              </w:rPr>
              <w:t>0</w:t>
            </w:r>
            <w:r w:rsidR="000D5FB0" w:rsidRPr="00A113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7BE580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D203D3C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A11392" w14:paraId="28F5DA8C" w14:textId="77777777" w:rsidTr="00276376">
        <w:trPr>
          <w:trHeight w:val="346"/>
          <w:tblHeader/>
        </w:trPr>
        <w:tc>
          <w:tcPr>
            <w:tcW w:w="5130" w:type="dxa"/>
          </w:tcPr>
          <w:p w14:paraId="7FAD4F7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5C0DEE9" w14:textId="3AFD159A" w:rsidR="00730C3B" w:rsidRPr="00A11392" w:rsidRDefault="00730C3B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70C2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633485AE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0F959C5" w14:textId="58BFA037" w:rsidR="00730C3B" w:rsidRPr="00A11392" w:rsidRDefault="00730C3B" w:rsidP="00410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70C2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730C3B" w:rsidRPr="00A11392" w14:paraId="1B54662B" w14:textId="77777777" w:rsidTr="00276376">
        <w:trPr>
          <w:trHeight w:val="346"/>
          <w:tblHeader/>
        </w:trPr>
        <w:tc>
          <w:tcPr>
            <w:tcW w:w="5130" w:type="dxa"/>
          </w:tcPr>
          <w:p w14:paraId="7ACDE99F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6" w:type="dxa"/>
            <w:gridSpan w:val="3"/>
            <w:tcBorders>
              <w:left w:val="nil"/>
            </w:tcBorders>
          </w:tcPr>
          <w:p w14:paraId="385E78FD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A11392" w14:paraId="60A05377" w14:textId="77777777" w:rsidTr="00276376">
        <w:trPr>
          <w:trHeight w:val="346"/>
        </w:trPr>
        <w:tc>
          <w:tcPr>
            <w:tcW w:w="5130" w:type="dxa"/>
          </w:tcPr>
          <w:p w14:paraId="0FE03473" w14:textId="77777777" w:rsidR="00730C3B" w:rsidRPr="00A11392" w:rsidRDefault="00730C3B" w:rsidP="0041068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A11392" w:rsidRDefault="00730C3B" w:rsidP="004106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6" w:type="dxa"/>
          </w:tcPr>
          <w:p w14:paraId="30309289" w14:textId="77777777" w:rsidR="00730C3B" w:rsidRPr="00A11392" w:rsidRDefault="00730C3B" w:rsidP="00410680">
            <w:pPr>
              <w:tabs>
                <w:tab w:val="decimal" w:pos="1236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77777777" w:rsidR="00730C3B" w:rsidRPr="00A11392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09DC39C1" w14:textId="77777777" w:rsidR="00730C3B" w:rsidRPr="00A11392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C66" w:rsidRPr="00A11392" w14:paraId="2EE2B51C" w14:textId="77777777" w:rsidTr="00276376">
        <w:trPr>
          <w:trHeight w:val="346"/>
        </w:trPr>
        <w:tc>
          <w:tcPr>
            <w:tcW w:w="5130" w:type="dxa"/>
          </w:tcPr>
          <w:p w14:paraId="01AED879" w14:textId="348BE655" w:rsidR="007A1C66" w:rsidRPr="00A11392" w:rsidRDefault="007A1C66" w:rsidP="007A1C66">
            <w:pPr>
              <w:tabs>
                <w:tab w:val="left" w:pos="360"/>
              </w:tabs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905CE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BB33E13" w14:textId="77777777" w:rsidR="007A1C66" w:rsidRPr="00A11392" w:rsidRDefault="007A1C66" w:rsidP="007A1C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16612783" w14:textId="261BE227" w:rsidR="007A1C66" w:rsidRPr="0094433A" w:rsidRDefault="002A7879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4433A">
              <w:rPr>
                <w:rFonts w:ascii="Angsana New" w:hAnsi="Angsana New"/>
                <w:sz w:val="30"/>
                <w:szCs w:val="30"/>
              </w:rPr>
              <w:t>178,000,000</w:t>
            </w:r>
          </w:p>
        </w:tc>
        <w:tc>
          <w:tcPr>
            <w:tcW w:w="270" w:type="dxa"/>
          </w:tcPr>
          <w:p w14:paraId="28359772" w14:textId="77777777" w:rsidR="007A1C66" w:rsidRPr="00A11392" w:rsidRDefault="007A1C66" w:rsidP="007A1C6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2AFFB580" w14:textId="582B0A1C" w:rsidR="007A1C66" w:rsidRPr="007A1C66" w:rsidRDefault="00055B02" w:rsidP="00DB215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104,583,830</w:t>
            </w:r>
          </w:p>
        </w:tc>
      </w:tr>
      <w:tr w:rsidR="007A1C66" w:rsidRPr="00A11392" w14:paraId="538A5699" w14:textId="77777777" w:rsidTr="00276376">
        <w:trPr>
          <w:trHeight w:val="346"/>
        </w:trPr>
        <w:tc>
          <w:tcPr>
            <w:tcW w:w="5130" w:type="dxa"/>
            <w:shd w:val="clear" w:color="auto" w:fill="auto"/>
            <w:vAlign w:val="bottom"/>
          </w:tcPr>
          <w:p w14:paraId="4538513A" w14:textId="77777777" w:rsidR="007A1C66" w:rsidRPr="00A11392" w:rsidRDefault="007A1C66" w:rsidP="007A1C66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7AE7847" w14:textId="1C910480" w:rsidR="007A1C66" w:rsidRPr="00A11392" w:rsidRDefault="007A1C66" w:rsidP="007A1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3B490C0B" w14:textId="77777777" w:rsidR="007A1C66" w:rsidRPr="00A11392" w:rsidRDefault="007A1C66" w:rsidP="007A1C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C5FCA13" w14:textId="36E868C8" w:rsidR="007A1C66" w:rsidRPr="0094433A" w:rsidDel="0031212C" w:rsidRDefault="002A7879" w:rsidP="007A1C6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433A">
              <w:rPr>
                <w:rFonts w:ascii="Angsana New" w:hAnsi="Angsana New"/>
                <w:sz w:val="30"/>
                <w:szCs w:val="30"/>
                <w:lang w:val="en-US" w:bidi="th-TH"/>
              </w:rPr>
              <w:t>4,212,000</w:t>
            </w:r>
          </w:p>
        </w:tc>
        <w:tc>
          <w:tcPr>
            <w:tcW w:w="270" w:type="dxa"/>
            <w:shd w:val="clear" w:color="auto" w:fill="auto"/>
          </w:tcPr>
          <w:p w14:paraId="01D83112" w14:textId="77777777" w:rsidR="007A1C66" w:rsidRPr="00A11392" w:rsidRDefault="007A1C66" w:rsidP="007A1C6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DDF1DE2" w14:textId="2F4414E6" w:rsidR="007A1C66" w:rsidRPr="007A1C66" w:rsidRDefault="00055B02" w:rsidP="00DB215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4,212,000</w:t>
            </w:r>
          </w:p>
        </w:tc>
      </w:tr>
      <w:tr w:rsidR="007A1C66" w:rsidRPr="00A11392" w14:paraId="61B41FBE" w14:textId="77777777" w:rsidTr="00276376">
        <w:trPr>
          <w:trHeight w:val="346"/>
        </w:trPr>
        <w:tc>
          <w:tcPr>
            <w:tcW w:w="5130" w:type="dxa"/>
            <w:shd w:val="clear" w:color="auto" w:fill="auto"/>
            <w:vAlign w:val="bottom"/>
          </w:tcPr>
          <w:p w14:paraId="71ABCE89" w14:textId="02666198" w:rsidR="007A1C66" w:rsidRPr="00A11392" w:rsidRDefault="007A1C66" w:rsidP="007A1C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71F4DA3" w14:textId="77777777" w:rsidR="007A1C66" w:rsidRPr="00A11392" w:rsidRDefault="007A1C66" w:rsidP="007A1C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4766" w14:textId="5CADB9DF" w:rsidR="007A1C66" w:rsidRPr="0094433A" w:rsidDel="0031212C" w:rsidRDefault="002A7879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4433A">
              <w:rPr>
                <w:rFonts w:ascii="Angsana New" w:hAnsi="Angsana New"/>
                <w:sz w:val="30"/>
                <w:szCs w:val="30"/>
              </w:rPr>
              <w:t>1,327,578</w:t>
            </w:r>
          </w:p>
        </w:tc>
        <w:tc>
          <w:tcPr>
            <w:tcW w:w="270" w:type="dxa"/>
            <w:shd w:val="clear" w:color="auto" w:fill="auto"/>
          </w:tcPr>
          <w:p w14:paraId="07A9DE16" w14:textId="77777777" w:rsidR="007A1C66" w:rsidRPr="00903A74" w:rsidRDefault="007A1C66" w:rsidP="007A1C6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9B727" w14:textId="216C61E1" w:rsidR="007A1C66" w:rsidRPr="007A1C66" w:rsidRDefault="002560E0" w:rsidP="00DB215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910,469</w:t>
            </w:r>
          </w:p>
        </w:tc>
      </w:tr>
      <w:tr w:rsidR="007A1C66" w:rsidRPr="00A11392" w14:paraId="698332DE" w14:textId="77777777" w:rsidTr="00276376">
        <w:trPr>
          <w:trHeight w:val="346"/>
        </w:trPr>
        <w:tc>
          <w:tcPr>
            <w:tcW w:w="5130" w:type="dxa"/>
            <w:shd w:val="clear" w:color="auto" w:fill="auto"/>
          </w:tcPr>
          <w:p w14:paraId="3D1D0D78" w14:textId="77777777" w:rsidR="007A1C66" w:rsidRPr="00A11392" w:rsidRDefault="007A1C66" w:rsidP="007A1C6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7A1C66" w:rsidRPr="00A11392" w:rsidRDefault="007A1C66" w:rsidP="007A1C6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7E150BCA" w:rsidR="007A1C66" w:rsidRPr="0094433A" w:rsidRDefault="002A7879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33A">
              <w:rPr>
                <w:rFonts w:ascii="Angsana New" w:hAnsi="Angsana New"/>
                <w:b/>
                <w:bCs/>
                <w:sz w:val="30"/>
                <w:szCs w:val="30"/>
              </w:rPr>
              <w:t>183,539,578</w:t>
            </w:r>
          </w:p>
        </w:tc>
        <w:tc>
          <w:tcPr>
            <w:tcW w:w="270" w:type="dxa"/>
            <w:shd w:val="clear" w:color="auto" w:fill="auto"/>
          </w:tcPr>
          <w:p w14:paraId="21DC8E20" w14:textId="77777777" w:rsidR="007A1C66" w:rsidRPr="00A11392" w:rsidRDefault="007A1C66" w:rsidP="007A1C6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452AAF" w14:textId="122E7540" w:rsidR="007A1C66" w:rsidRPr="002560E0" w:rsidRDefault="002560E0" w:rsidP="00DB215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,706,299</w:t>
            </w:r>
          </w:p>
        </w:tc>
      </w:tr>
      <w:tr w:rsidR="007A1C66" w:rsidRPr="00A11392" w14:paraId="345129E2" w14:textId="77777777" w:rsidTr="00276376">
        <w:trPr>
          <w:trHeight w:val="346"/>
        </w:trPr>
        <w:tc>
          <w:tcPr>
            <w:tcW w:w="5130" w:type="dxa"/>
            <w:shd w:val="clear" w:color="auto" w:fill="auto"/>
          </w:tcPr>
          <w:p w14:paraId="4F8CE943" w14:textId="77777777" w:rsidR="007A1C66" w:rsidRPr="00A11392" w:rsidRDefault="007A1C66" w:rsidP="007A1C6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7A1C66" w:rsidRPr="00A11392" w:rsidRDefault="007A1C66" w:rsidP="007A1C6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7A1C66" w:rsidRPr="0094433A" w:rsidRDefault="007A1C66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7777777" w:rsidR="007A1C66" w:rsidRPr="00A11392" w:rsidRDefault="007A1C66" w:rsidP="007A1C6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8C02C" w14:textId="77777777" w:rsidR="007A1C66" w:rsidRPr="007A1C66" w:rsidRDefault="007A1C66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1C66" w:rsidRPr="00A11392" w14:paraId="69673333" w14:textId="77777777" w:rsidTr="00276376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5130" w:type="dxa"/>
          </w:tcPr>
          <w:p w14:paraId="5B4B2F81" w14:textId="77777777" w:rsidR="007A1C66" w:rsidRPr="00A11392" w:rsidRDefault="007A1C66" w:rsidP="007A1C6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7A1C66" w:rsidRPr="00A11392" w:rsidRDefault="007A1C66" w:rsidP="007A1C6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E86DB20" w14:textId="77777777" w:rsidR="007A1C66" w:rsidRPr="0094433A" w:rsidRDefault="007A1C66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1646C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62C63835" w14:textId="77777777" w:rsidR="007A1C66" w:rsidRPr="007A1C66" w:rsidRDefault="007A1C66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1C66" w:rsidRPr="00A11392" w14:paraId="492CDA0F" w14:textId="77777777" w:rsidTr="00276376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5130" w:type="dxa"/>
            <w:vAlign w:val="bottom"/>
          </w:tcPr>
          <w:p w14:paraId="77B8C69C" w14:textId="4819B519" w:rsidR="007A1C66" w:rsidRPr="00A11392" w:rsidRDefault="007A1C66" w:rsidP="007A1C6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70" w:type="dxa"/>
          </w:tcPr>
          <w:p w14:paraId="06A83567" w14:textId="77777777" w:rsidR="007A1C66" w:rsidRPr="00A11392" w:rsidRDefault="007A1C66" w:rsidP="007A1C6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E156517" w14:textId="26456774" w:rsidR="007A1C66" w:rsidRPr="0094433A" w:rsidRDefault="002A7879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94433A">
              <w:rPr>
                <w:rFonts w:ascii="Angsana New" w:hAnsi="Angsana New"/>
                <w:sz w:val="30"/>
                <w:szCs w:val="30"/>
              </w:rPr>
              <w:t>16,398,060</w:t>
            </w:r>
          </w:p>
        </w:tc>
        <w:tc>
          <w:tcPr>
            <w:tcW w:w="270" w:type="dxa"/>
          </w:tcPr>
          <w:p w14:paraId="15D417CC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04A1AB14" w14:textId="6CC9C91C" w:rsidR="007A1C66" w:rsidRPr="007A1C66" w:rsidRDefault="00055B02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18,504,060</w:t>
            </w:r>
          </w:p>
        </w:tc>
      </w:tr>
      <w:tr w:rsidR="007A1C66" w:rsidRPr="00A11392" w14:paraId="7F062328" w14:textId="77777777" w:rsidTr="00276376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5130" w:type="dxa"/>
          </w:tcPr>
          <w:p w14:paraId="37242596" w14:textId="69CAD5CC" w:rsidR="007A1C66" w:rsidRPr="00A11392" w:rsidRDefault="007A1C66" w:rsidP="007A1C66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0C2C137" w14:textId="77777777" w:rsidR="007A1C66" w:rsidRPr="00A11392" w:rsidRDefault="007A1C66" w:rsidP="007A1C66">
            <w:pPr>
              <w:pStyle w:val="acctfourfigures"/>
              <w:tabs>
                <w:tab w:val="clear" w:pos="765"/>
              </w:tabs>
              <w:spacing w:line="240" w:lineRule="auto"/>
              <w:ind w:left="-221" w:right="11" w:firstLine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4A7B06AA" w14:textId="527E4274" w:rsidR="007A1C66" w:rsidRPr="0094433A" w:rsidRDefault="002A7879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94433A">
              <w:rPr>
                <w:rFonts w:ascii="Angsana New" w:hAnsi="Angsana New"/>
                <w:sz w:val="30"/>
                <w:szCs w:val="30"/>
              </w:rPr>
              <w:t>1,620,206</w:t>
            </w:r>
          </w:p>
        </w:tc>
        <w:tc>
          <w:tcPr>
            <w:tcW w:w="270" w:type="dxa"/>
          </w:tcPr>
          <w:p w14:paraId="6CBB7DA0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6FCF4E92" w14:textId="36BF09DB" w:rsidR="007A1C66" w:rsidRPr="007A1C66" w:rsidRDefault="00055B02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1,874,917</w:t>
            </w:r>
          </w:p>
        </w:tc>
      </w:tr>
      <w:tr w:rsidR="007A1C66" w:rsidRPr="007A1C66" w14:paraId="30D4BE2F" w14:textId="77777777" w:rsidTr="00276376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5130" w:type="dxa"/>
          </w:tcPr>
          <w:p w14:paraId="297FB9EE" w14:textId="77777777" w:rsidR="007A1C66" w:rsidRPr="00A11392" w:rsidRDefault="007A1C66" w:rsidP="007A1C6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7A1C66" w:rsidRPr="00A11392" w:rsidRDefault="007A1C66" w:rsidP="007A1C6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5F1ADED1" w:rsidR="007A1C66" w:rsidRPr="0094433A" w:rsidRDefault="002A7879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33A">
              <w:rPr>
                <w:rFonts w:ascii="Angsana New" w:hAnsi="Angsana New"/>
                <w:b/>
                <w:bCs/>
                <w:sz w:val="30"/>
                <w:szCs w:val="30"/>
              </w:rPr>
              <w:t>18,018,266</w:t>
            </w:r>
          </w:p>
        </w:tc>
        <w:tc>
          <w:tcPr>
            <w:tcW w:w="270" w:type="dxa"/>
          </w:tcPr>
          <w:p w14:paraId="2C929D85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439C2A70" w:rsidR="007A1C66" w:rsidRPr="007A1C66" w:rsidRDefault="00055B02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20,378,977</w:t>
            </w:r>
          </w:p>
        </w:tc>
      </w:tr>
      <w:tr w:rsidR="007A1C66" w:rsidRPr="00A11392" w14:paraId="1E965B75" w14:textId="77777777" w:rsidTr="00276376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5130" w:type="dxa"/>
          </w:tcPr>
          <w:p w14:paraId="6AB1F4ED" w14:textId="755ADEE6" w:rsidR="007A1C66" w:rsidRPr="00A11392" w:rsidRDefault="007A1C66" w:rsidP="007A1C6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C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80E05C2" w14:textId="77777777" w:rsidR="007A1C66" w:rsidRPr="00A11392" w:rsidRDefault="007A1C66" w:rsidP="007A1C6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double" w:sz="4" w:space="0" w:color="auto"/>
              <w:bottom w:val="double" w:sz="4" w:space="0" w:color="auto"/>
            </w:tcBorders>
          </w:tcPr>
          <w:p w14:paraId="5CFFBF43" w14:textId="37B0D820" w:rsidR="007A1C66" w:rsidRPr="0094433A" w:rsidRDefault="002A7879" w:rsidP="007A1C66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33A">
              <w:rPr>
                <w:rFonts w:ascii="Angsana New" w:hAnsi="Angsana New"/>
                <w:b/>
                <w:bCs/>
                <w:sz w:val="30"/>
                <w:szCs w:val="30"/>
              </w:rPr>
              <w:t>201,557,844</w:t>
            </w:r>
          </w:p>
        </w:tc>
        <w:tc>
          <w:tcPr>
            <w:tcW w:w="270" w:type="dxa"/>
          </w:tcPr>
          <w:p w14:paraId="5A595ABC" w14:textId="77777777" w:rsidR="007A1C66" w:rsidRPr="00A11392" w:rsidRDefault="007A1C66" w:rsidP="007A1C6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double" w:sz="4" w:space="0" w:color="auto"/>
              <w:bottom w:val="double" w:sz="4" w:space="0" w:color="auto"/>
            </w:tcBorders>
          </w:tcPr>
          <w:p w14:paraId="30FABFA1" w14:textId="384E5E7C" w:rsidR="007A1C66" w:rsidRPr="007A1C66" w:rsidRDefault="00055B02" w:rsidP="007A1C6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130,085,276</w:t>
            </w:r>
          </w:p>
        </w:tc>
      </w:tr>
      <w:bookmarkEnd w:id="3"/>
    </w:tbl>
    <w:p w14:paraId="2090AEE6" w14:textId="58AFAF3D" w:rsidR="00226FC6" w:rsidRPr="00A11392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46C4B0B0" w14:textId="5598F6BA" w:rsidR="00226FC6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0527805" w14:textId="6F743F75" w:rsidR="00F43AEB" w:rsidRPr="00AE4915" w:rsidRDefault="00F43AEB" w:rsidP="00CF19DD">
      <w:pPr>
        <w:ind w:right="-342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D628E8" w14:textId="0EA7DBAC" w:rsidR="00824B57" w:rsidRDefault="00226FC6" w:rsidP="003E1055">
      <w:pPr>
        <w:ind w:left="540" w:right="-342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 w:rsidRPr="00E91DC8">
        <w:rPr>
          <w:rFonts w:ascii="Angsana New" w:hAnsi="Angsana New"/>
          <w:sz w:val="30"/>
          <w:szCs w:val="30"/>
          <w:cs/>
        </w:rPr>
        <w:t>สำหรับ</w:t>
      </w:r>
      <w:r w:rsidR="003465DD" w:rsidRPr="00E91DC8">
        <w:rPr>
          <w:rFonts w:ascii="Angsana New" w:hAnsi="Angsana New"/>
          <w:sz w:val="30"/>
          <w:szCs w:val="30"/>
          <w:cs/>
        </w:rPr>
        <w:t>งวดหก</w:t>
      </w:r>
      <w:r w:rsidR="005E63C8" w:rsidRPr="00E91DC8">
        <w:rPr>
          <w:rFonts w:ascii="Angsana New" w:hAnsi="Angsana New"/>
          <w:sz w:val="30"/>
          <w:szCs w:val="30"/>
          <w:cs/>
        </w:rPr>
        <w:t>เดือน</w:t>
      </w:r>
      <w:r w:rsidRPr="00E91D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465DD" w:rsidRPr="00E91DC8">
        <w:rPr>
          <w:rFonts w:ascii="Angsana New" w:hAnsi="Angsana New"/>
          <w:sz w:val="30"/>
          <w:szCs w:val="30"/>
        </w:rPr>
        <w:t>3</w:t>
      </w:r>
      <w:r w:rsidR="00E91DC8" w:rsidRPr="00E91DC8">
        <w:rPr>
          <w:rFonts w:ascii="Angsana New" w:hAnsi="Angsana New"/>
          <w:sz w:val="30"/>
          <w:szCs w:val="30"/>
        </w:rPr>
        <w:t>0</w:t>
      </w:r>
      <w:r w:rsidR="00FE38F3" w:rsidRPr="00E91DC8">
        <w:rPr>
          <w:rFonts w:ascii="Angsana New" w:hAnsi="Angsana New"/>
          <w:sz w:val="30"/>
          <w:szCs w:val="30"/>
          <w:cs/>
        </w:rPr>
        <w:t xml:space="preserve"> </w:t>
      </w:r>
      <w:r w:rsidRPr="00E91DC8">
        <w:rPr>
          <w:rFonts w:ascii="Angsana New" w:hAnsi="Angsana New"/>
          <w:sz w:val="30"/>
          <w:szCs w:val="30"/>
          <w:cs/>
        </w:rPr>
        <w:t>ม</w:t>
      </w:r>
      <w:r w:rsidR="003465DD" w:rsidRPr="00E91DC8">
        <w:rPr>
          <w:rFonts w:ascii="Angsana New" w:hAnsi="Angsana New"/>
          <w:sz w:val="30"/>
          <w:szCs w:val="30"/>
          <w:cs/>
        </w:rPr>
        <w:t>ิถุนายน</w:t>
      </w:r>
      <w:r w:rsidRPr="00E91DC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81C25A2" w14:textId="77777777" w:rsidR="00AE4915" w:rsidRPr="00AE4915" w:rsidRDefault="00AE4915" w:rsidP="003E1055">
      <w:pPr>
        <w:ind w:left="540" w:right="-342"/>
        <w:rPr>
          <w:rFonts w:ascii="Angsana New" w:hAnsi="Angsana New"/>
          <w:sz w:val="30"/>
          <w:szCs w:val="30"/>
        </w:rPr>
      </w:pPr>
    </w:p>
    <w:tbl>
      <w:tblPr>
        <w:tblW w:w="89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656"/>
        <w:gridCol w:w="270"/>
        <w:gridCol w:w="1660"/>
      </w:tblGrid>
      <w:tr w:rsidR="00226FC6" w:rsidRPr="00CF19DD" w14:paraId="7EB0BD29" w14:textId="77777777" w:rsidTr="00F807F7">
        <w:trPr>
          <w:trHeight w:val="346"/>
        </w:trPr>
        <w:tc>
          <w:tcPr>
            <w:tcW w:w="5400" w:type="dxa"/>
          </w:tcPr>
          <w:p w14:paraId="07B195D6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2CDDB47" w14:textId="74424258" w:rsidR="00226FC6" w:rsidRPr="00E91DC8" w:rsidRDefault="00226FC6" w:rsidP="00E91DC8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1DC8">
              <w:rPr>
                <w:rFonts w:ascii="Angsana New" w:hAnsi="Angsana New"/>
                <w:sz w:val="30"/>
                <w:szCs w:val="30"/>
              </w:rPr>
              <w:t>256</w:t>
            </w:r>
            <w:r w:rsidR="00370C2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6E6216E5" w14:textId="77777777" w:rsidR="00226FC6" w:rsidRPr="00E91DC8" w:rsidRDefault="00226FC6" w:rsidP="00E91DC8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6851695" w14:textId="68C8A7D0" w:rsidR="00226FC6" w:rsidRPr="00E91DC8" w:rsidRDefault="00CF19DD" w:rsidP="00D47469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1DC8">
              <w:rPr>
                <w:rFonts w:ascii="Angsana New" w:hAnsi="Angsana New"/>
                <w:sz w:val="30"/>
                <w:szCs w:val="30"/>
              </w:rPr>
              <w:t>256</w:t>
            </w:r>
            <w:r w:rsidR="00370C2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226FC6" w:rsidRPr="00A11392" w14:paraId="09907D1D" w14:textId="77777777" w:rsidTr="00F807F7">
        <w:trPr>
          <w:trHeight w:val="346"/>
        </w:trPr>
        <w:tc>
          <w:tcPr>
            <w:tcW w:w="5400" w:type="dxa"/>
          </w:tcPr>
          <w:p w14:paraId="5D55D66A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86" w:type="dxa"/>
            <w:gridSpan w:val="3"/>
            <w:tcBorders>
              <w:left w:val="nil"/>
            </w:tcBorders>
          </w:tcPr>
          <w:p w14:paraId="410F788C" w14:textId="50975D27" w:rsidR="00226FC6" w:rsidRPr="00A11392" w:rsidRDefault="00226FC6" w:rsidP="00276376">
            <w:pPr>
              <w:tabs>
                <w:tab w:val="left" w:pos="870"/>
                <w:tab w:val="left" w:pos="1041"/>
              </w:tabs>
              <w:spacing w:line="120" w:lineRule="atLeast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33403" w:rsidRPr="001046BC" w14:paraId="014F6004" w14:textId="77777777" w:rsidTr="00F807F7">
        <w:trPr>
          <w:trHeight w:val="346"/>
        </w:trPr>
        <w:tc>
          <w:tcPr>
            <w:tcW w:w="5400" w:type="dxa"/>
            <w:shd w:val="clear" w:color="auto" w:fill="auto"/>
          </w:tcPr>
          <w:p w14:paraId="5C5D6A5E" w14:textId="3A9F36AA" w:rsidR="0034484D" w:rsidRPr="001046BC" w:rsidRDefault="002D0A6E" w:rsidP="00FE38F3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046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6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656" w:type="dxa"/>
            <w:vAlign w:val="bottom"/>
          </w:tcPr>
          <w:p w14:paraId="06C67EBB" w14:textId="266E5B2F" w:rsidR="00533403" w:rsidRPr="001046BC" w:rsidRDefault="00B54EB2" w:rsidP="00E16222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1046BC">
              <w:rPr>
                <w:rFonts w:ascii="Angsana New" w:hAnsi="Angsana New" w:hint="cs"/>
                <w:sz w:val="30"/>
                <w:szCs w:val="30"/>
                <w:cs/>
              </w:rPr>
              <w:t>22,716,060</w:t>
            </w:r>
          </w:p>
        </w:tc>
        <w:tc>
          <w:tcPr>
            <w:tcW w:w="270" w:type="dxa"/>
            <w:shd w:val="clear" w:color="auto" w:fill="auto"/>
          </w:tcPr>
          <w:p w14:paraId="07F8729A" w14:textId="77777777" w:rsidR="00533403" w:rsidRPr="001046BC" w:rsidRDefault="00533403" w:rsidP="00ED2E0E">
            <w:pPr>
              <w:tabs>
                <w:tab w:val="decimal" w:pos="972"/>
              </w:tabs>
              <w:ind w:right="-14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15126EE" w14:textId="5F0179FF" w:rsidR="0034484D" w:rsidRPr="00F807F7" w:rsidRDefault="00370C24" w:rsidP="00F807F7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F807F7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F807F7">
              <w:rPr>
                <w:rFonts w:ascii="Angsana New" w:hAnsi="Angsana New"/>
                <w:sz w:val="30"/>
                <w:szCs w:val="30"/>
              </w:rPr>
              <w:t>,</w:t>
            </w:r>
            <w:r w:rsidRPr="00F807F7">
              <w:rPr>
                <w:rFonts w:ascii="Angsana New" w:hAnsi="Angsana New"/>
                <w:sz w:val="30"/>
                <w:szCs w:val="30"/>
                <w:cs/>
              </w:rPr>
              <w:t>928</w:t>
            </w:r>
            <w:r w:rsidRPr="00F807F7">
              <w:rPr>
                <w:rFonts w:ascii="Angsana New" w:hAnsi="Angsana New"/>
                <w:sz w:val="30"/>
                <w:szCs w:val="30"/>
              </w:rPr>
              <w:t>,</w:t>
            </w:r>
            <w:r w:rsidRPr="00F807F7">
              <w:rPr>
                <w:rFonts w:ascii="Angsana New" w:hAnsi="Angsana New"/>
                <w:sz w:val="30"/>
                <w:szCs w:val="30"/>
                <w:cs/>
              </w:rPr>
              <w:t>060</w:t>
            </w:r>
          </w:p>
        </w:tc>
      </w:tr>
      <w:tr w:rsidR="00226FC6" w:rsidRPr="001046BC" w14:paraId="26D21DBD" w14:textId="77777777" w:rsidTr="00F807F7">
        <w:trPr>
          <w:trHeight w:val="346"/>
        </w:trPr>
        <w:tc>
          <w:tcPr>
            <w:tcW w:w="5400" w:type="dxa"/>
            <w:shd w:val="clear" w:color="auto" w:fill="auto"/>
          </w:tcPr>
          <w:p w14:paraId="214E9F81" w14:textId="5C4ABE39" w:rsidR="00226FC6" w:rsidRPr="001046BC" w:rsidRDefault="005E63C8" w:rsidP="00FE38F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046BC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9D1C8" w14:textId="2574B54C" w:rsidR="00226FC6" w:rsidRPr="001046BC" w:rsidRDefault="00CD64F2" w:rsidP="00E16222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54EB2" w:rsidRPr="001046BC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="00B54EB2" w:rsidRPr="001046BC">
              <w:rPr>
                <w:rFonts w:ascii="Angsana New" w:hAnsi="Angsana New"/>
                <w:sz w:val="30"/>
                <w:szCs w:val="30"/>
              </w:rPr>
              <w:t>,</w:t>
            </w:r>
            <w:r w:rsidR="00B54EB2" w:rsidRPr="001046BC">
              <w:rPr>
                <w:rFonts w:ascii="Angsana New" w:hAnsi="Angsana New"/>
                <w:sz w:val="30"/>
                <w:szCs w:val="30"/>
                <w:cs/>
              </w:rPr>
              <w:t>106</w:t>
            </w:r>
            <w:r w:rsidR="00B54EB2" w:rsidRPr="001046BC">
              <w:rPr>
                <w:rFonts w:ascii="Angsana New" w:hAnsi="Angsana New"/>
                <w:sz w:val="30"/>
                <w:szCs w:val="30"/>
              </w:rPr>
              <w:t>,</w:t>
            </w:r>
            <w:r w:rsidR="00B54EB2" w:rsidRPr="001046BC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270" w:type="dxa"/>
            <w:shd w:val="clear" w:color="auto" w:fill="auto"/>
          </w:tcPr>
          <w:p w14:paraId="0B01CF29" w14:textId="77777777" w:rsidR="00226FC6" w:rsidRPr="001046BC" w:rsidRDefault="00226FC6" w:rsidP="00ED2E0E">
            <w:pPr>
              <w:tabs>
                <w:tab w:val="decimal" w:pos="972"/>
              </w:tabs>
              <w:ind w:right="-14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501C7" w14:textId="6D554E38" w:rsidR="00226FC6" w:rsidRPr="00F25DE2" w:rsidRDefault="00CD64F2" w:rsidP="00F25DE2">
            <w:pPr>
              <w:tabs>
                <w:tab w:val="decimal" w:pos="1373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DE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80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0C24" w:rsidRPr="00F25DE2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="00370C24" w:rsidRPr="00F25DE2">
              <w:rPr>
                <w:rFonts w:ascii="Angsana New" w:hAnsi="Angsana New"/>
                <w:sz w:val="30"/>
                <w:szCs w:val="30"/>
              </w:rPr>
              <w:t>,</w:t>
            </w:r>
            <w:r w:rsidR="00370C24" w:rsidRPr="00F25DE2">
              <w:rPr>
                <w:rFonts w:ascii="Angsana New" w:hAnsi="Angsana New"/>
                <w:sz w:val="30"/>
                <w:szCs w:val="30"/>
                <w:cs/>
              </w:rPr>
              <w:t>106</w:t>
            </w:r>
            <w:r w:rsidR="00370C24" w:rsidRPr="00F25DE2">
              <w:rPr>
                <w:rFonts w:ascii="Angsana New" w:hAnsi="Angsana New"/>
                <w:sz w:val="30"/>
                <w:szCs w:val="30"/>
              </w:rPr>
              <w:t>,</w:t>
            </w:r>
            <w:r w:rsidR="00370C24" w:rsidRPr="00F25DE2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</w:tr>
      <w:tr w:rsidR="00226FC6" w:rsidRPr="001046BC" w14:paraId="297940C1" w14:textId="77777777" w:rsidTr="00F807F7">
        <w:trPr>
          <w:trHeight w:val="346"/>
        </w:trPr>
        <w:tc>
          <w:tcPr>
            <w:tcW w:w="5400" w:type="dxa"/>
            <w:shd w:val="clear" w:color="auto" w:fill="auto"/>
          </w:tcPr>
          <w:p w14:paraId="65CBAB75" w14:textId="558999FE" w:rsidR="00F43AEB" w:rsidRPr="001046BC" w:rsidRDefault="00226FC6" w:rsidP="00FE38F3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65DD" w:rsidRPr="001046B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47469" w:rsidRPr="001046B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04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465DD" w:rsidRPr="00104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D9280" w14:textId="12C9581B" w:rsidR="00226FC6" w:rsidRPr="00E16222" w:rsidRDefault="00B54EB2" w:rsidP="00E16222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20,</w:t>
            </w:r>
            <w:r w:rsidR="00333FBD" w:rsidRPr="00E16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</w:t>
            </w:r>
            <w:r w:rsidRPr="00E16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0,060</w:t>
            </w:r>
          </w:p>
        </w:tc>
        <w:tc>
          <w:tcPr>
            <w:tcW w:w="270" w:type="dxa"/>
            <w:shd w:val="clear" w:color="auto" w:fill="auto"/>
          </w:tcPr>
          <w:p w14:paraId="596A2106" w14:textId="77777777" w:rsidR="00226FC6" w:rsidRPr="001046BC" w:rsidRDefault="00226FC6" w:rsidP="00ED2E0E">
            <w:pPr>
              <w:tabs>
                <w:tab w:val="decimal" w:pos="972"/>
              </w:tabs>
              <w:ind w:right="-14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1CBEE" w14:textId="5D12746A" w:rsidR="00226FC6" w:rsidRPr="00E16222" w:rsidRDefault="00370C24" w:rsidP="00F807F7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</w:t>
            </w:r>
            <w:r w:rsidRPr="00F807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0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822</w:t>
            </w:r>
            <w:r w:rsidRPr="00F807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0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060</w:t>
            </w:r>
          </w:p>
        </w:tc>
      </w:tr>
    </w:tbl>
    <w:p w14:paraId="596DEEE8" w14:textId="77777777" w:rsidR="00F43AEB" w:rsidRPr="001046BC" w:rsidRDefault="00F43AEB" w:rsidP="00BB0D90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F0294CE" w14:textId="47CD3329" w:rsidR="00D47469" w:rsidRDefault="00730C3B" w:rsidP="0006191D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6B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046BC">
        <w:rPr>
          <w:rFonts w:ascii="Angsana New" w:hAnsi="Angsana New"/>
          <w:sz w:val="30"/>
          <w:szCs w:val="30"/>
        </w:rPr>
        <w:t>3</w:t>
      </w:r>
      <w:r w:rsidR="00D47469" w:rsidRPr="001046BC">
        <w:rPr>
          <w:rFonts w:ascii="Angsana New" w:hAnsi="Angsana New"/>
          <w:sz w:val="30"/>
          <w:szCs w:val="30"/>
        </w:rPr>
        <w:t>0</w:t>
      </w:r>
      <w:r w:rsidR="005F6168" w:rsidRPr="001046BC">
        <w:rPr>
          <w:rFonts w:ascii="Angsana New" w:hAnsi="Angsana New"/>
          <w:sz w:val="30"/>
          <w:szCs w:val="30"/>
          <w:cs/>
        </w:rPr>
        <w:t xml:space="preserve"> </w:t>
      </w:r>
      <w:r w:rsidR="007A3200" w:rsidRPr="001046BC">
        <w:rPr>
          <w:rFonts w:ascii="Angsana New" w:hAnsi="Angsana New"/>
          <w:sz w:val="30"/>
          <w:szCs w:val="30"/>
          <w:cs/>
        </w:rPr>
        <w:t>มิถุนายน</w:t>
      </w:r>
      <w:r w:rsidR="005F6168" w:rsidRPr="001046BC">
        <w:rPr>
          <w:rFonts w:ascii="Angsana New" w:hAnsi="Angsana New"/>
          <w:sz w:val="30"/>
          <w:szCs w:val="30"/>
          <w:cs/>
        </w:rPr>
        <w:t xml:space="preserve"> </w:t>
      </w:r>
      <w:r w:rsidRPr="001046BC">
        <w:rPr>
          <w:rFonts w:ascii="Angsana New" w:hAnsi="Angsana New"/>
          <w:sz w:val="30"/>
          <w:szCs w:val="30"/>
        </w:rPr>
        <w:t>256</w:t>
      </w:r>
      <w:r w:rsidR="00F4746D">
        <w:rPr>
          <w:rFonts w:ascii="Angsana New" w:hAnsi="Angsana New"/>
          <w:sz w:val="30"/>
          <w:szCs w:val="30"/>
        </w:rPr>
        <w:t>8</w:t>
      </w:r>
      <w:r w:rsidRPr="001046BC">
        <w:rPr>
          <w:rFonts w:ascii="Angsana New" w:hAnsi="Angsana New"/>
          <w:sz w:val="30"/>
          <w:szCs w:val="30"/>
          <w:cs/>
        </w:rPr>
        <w:t xml:space="preserve"> บริษัทมีวงเงินสินเชื่อซึ่งยังมิได้เบิกใช้</w:t>
      </w:r>
      <w:r w:rsidR="00B5226A" w:rsidRPr="001046BC">
        <w:rPr>
          <w:rFonts w:ascii="Angsana New" w:hAnsi="Angsana New" w:hint="cs"/>
          <w:sz w:val="30"/>
          <w:szCs w:val="30"/>
          <w:cs/>
        </w:rPr>
        <w:t xml:space="preserve"> โดยไม่รวมสัญญาซื้อขายเงินตราต่างประเทศล่วงหน้า</w:t>
      </w:r>
      <w:r w:rsidRPr="001046BC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2C0868" w:rsidRPr="001046BC">
        <w:rPr>
          <w:rFonts w:ascii="Angsana New" w:hAnsi="Angsana New"/>
          <w:sz w:val="30"/>
          <w:szCs w:val="30"/>
        </w:rPr>
        <w:t>472</w:t>
      </w:r>
      <w:r w:rsidR="002C0868" w:rsidRPr="001046BC">
        <w:rPr>
          <w:rFonts w:ascii="Angsana New" w:hAnsi="Angsana New"/>
          <w:sz w:val="30"/>
          <w:szCs w:val="30"/>
          <w:cs/>
        </w:rPr>
        <w:t>.</w:t>
      </w:r>
      <w:r w:rsidR="002C0868" w:rsidRPr="001046BC">
        <w:rPr>
          <w:rFonts w:ascii="Angsana New" w:hAnsi="Angsana New"/>
          <w:sz w:val="30"/>
          <w:szCs w:val="30"/>
        </w:rPr>
        <w:t>00</w:t>
      </w:r>
      <w:r w:rsidRPr="001046B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1046BC">
        <w:rPr>
          <w:rFonts w:ascii="Angsana New" w:hAnsi="Angsana New"/>
          <w:i/>
          <w:iCs/>
          <w:sz w:val="30"/>
          <w:szCs w:val="30"/>
          <w:cs/>
        </w:rPr>
        <w:t>(</w:t>
      </w:r>
      <w:r w:rsidRPr="001046B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046B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1046BC">
        <w:rPr>
          <w:rFonts w:ascii="Angsana New" w:hAnsi="Angsana New"/>
          <w:i/>
          <w:iCs/>
          <w:sz w:val="30"/>
          <w:szCs w:val="30"/>
        </w:rPr>
        <w:t>256</w:t>
      </w:r>
      <w:r w:rsidR="00FA02DD">
        <w:rPr>
          <w:rFonts w:ascii="Angsana New" w:hAnsi="Angsana New"/>
          <w:i/>
          <w:iCs/>
          <w:sz w:val="30"/>
          <w:szCs w:val="30"/>
        </w:rPr>
        <w:t>7</w:t>
      </w:r>
      <w:r w:rsidRPr="001046BC">
        <w:rPr>
          <w:rFonts w:ascii="Angsana New" w:hAnsi="Angsana New"/>
          <w:i/>
          <w:iCs/>
          <w:sz w:val="30"/>
          <w:szCs w:val="30"/>
          <w:cs/>
        </w:rPr>
        <w:t>:</w:t>
      </w:r>
      <w:r w:rsidR="001B05C6" w:rsidRPr="00104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5226A" w:rsidRPr="00FA02DD">
        <w:rPr>
          <w:rFonts w:ascii="Angsana New" w:hAnsi="Angsana New" w:hint="cs"/>
          <w:i/>
          <w:iCs/>
          <w:sz w:val="30"/>
          <w:szCs w:val="30"/>
          <w:cs/>
        </w:rPr>
        <w:t>375.42</w:t>
      </w:r>
      <w:r w:rsidR="001B05C6" w:rsidRPr="00104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046BC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D47469">
        <w:rPr>
          <w:rFonts w:ascii="Angsana New" w:hAnsi="Angsana New"/>
          <w:i/>
          <w:iCs/>
          <w:sz w:val="30"/>
          <w:szCs w:val="30"/>
          <w:cs/>
        </w:rPr>
        <w:t>บาท)</w:t>
      </w:r>
    </w:p>
    <w:p w14:paraId="24ACA373" w14:textId="38D4997B" w:rsidR="002560E0" w:rsidRDefault="002560E0" w:rsidP="0006191D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F0304F6" w14:textId="77777777" w:rsidR="00D35D19" w:rsidRDefault="00D35D19" w:rsidP="00DB31FD">
      <w:pPr>
        <w:tabs>
          <w:tab w:val="left" w:pos="540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Spec="right" w:tblpY="361"/>
        <w:tblW w:w="9270" w:type="dxa"/>
        <w:tblLayout w:type="fixed"/>
        <w:tblLook w:val="01E0" w:firstRow="1" w:lastRow="1" w:firstColumn="1" w:lastColumn="1" w:noHBand="0" w:noVBand="0"/>
      </w:tblPr>
      <w:tblGrid>
        <w:gridCol w:w="4680"/>
        <w:gridCol w:w="810"/>
        <w:gridCol w:w="1656"/>
        <w:gridCol w:w="270"/>
        <w:gridCol w:w="1656"/>
        <w:gridCol w:w="198"/>
      </w:tblGrid>
      <w:tr w:rsidR="001717B7" w:rsidRPr="00CD07A0" w14:paraId="1E31FF60" w14:textId="77777777" w:rsidTr="008E51DA">
        <w:trPr>
          <w:gridAfter w:val="1"/>
          <w:wAfter w:w="198" w:type="dxa"/>
          <w:trHeight w:val="308"/>
        </w:trPr>
        <w:tc>
          <w:tcPr>
            <w:tcW w:w="4680" w:type="dxa"/>
          </w:tcPr>
          <w:p w14:paraId="10A90CCB" w14:textId="77777777" w:rsidR="00D47469" w:rsidRDefault="00D47469" w:rsidP="002D1D96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208FA15E" w14:textId="711368D1" w:rsidR="00F35C0D" w:rsidRPr="00CF656F" w:rsidRDefault="00F35C0D" w:rsidP="002D1D96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810" w:type="dxa"/>
          </w:tcPr>
          <w:p w14:paraId="412E4F3E" w14:textId="77777777" w:rsidR="00F35C0D" w:rsidRPr="00CD07A0" w:rsidRDefault="00F35C0D" w:rsidP="00F35C0D">
            <w:pPr>
              <w:spacing w:line="12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8A2CAED" w14:textId="77777777" w:rsidR="00F35C0D" w:rsidRPr="00CF656F" w:rsidRDefault="00F35C0D" w:rsidP="001717B7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CF65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084FB1EE" w14:textId="58369B10" w:rsidR="00F35C0D" w:rsidRPr="00CF656F" w:rsidRDefault="00F35C0D" w:rsidP="001717B7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</w:t>
            </w:r>
            <w:r w:rsidR="007A1C6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4F8DAF8" w14:textId="77777777" w:rsidR="00F35C0D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69A40A" w14:textId="77777777" w:rsidR="00B01B22" w:rsidRPr="00B01B22" w:rsidRDefault="00B01B22" w:rsidP="00B01B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3C716C3" w14:textId="77777777" w:rsidR="00F35C0D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7C0E585" w14:textId="3A7E8610" w:rsidR="00F35C0D" w:rsidRPr="00CF656F" w:rsidRDefault="00F35C0D" w:rsidP="001717B7">
            <w:pPr>
              <w:tabs>
                <w:tab w:val="left" w:pos="1402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</w:t>
            </w:r>
            <w:r w:rsidR="007A1C6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717B7" w:rsidRPr="00CD07A0" w14:paraId="0185A3FC" w14:textId="77777777" w:rsidTr="008E51DA">
        <w:trPr>
          <w:trHeight w:val="335"/>
        </w:trPr>
        <w:tc>
          <w:tcPr>
            <w:tcW w:w="4680" w:type="dxa"/>
          </w:tcPr>
          <w:p w14:paraId="7F1EDA77" w14:textId="77777777" w:rsidR="00F35C0D" w:rsidRPr="00CD07A0" w:rsidRDefault="00F35C0D" w:rsidP="002D1D96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right w:val="nil"/>
            </w:tcBorders>
          </w:tcPr>
          <w:p w14:paraId="5DB00A34" w14:textId="77777777" w:rsidR="00F35C0D" w:rsidRPr="00CD07A0" w:rsidRDefault="00F35C0D" w:rsidP="00F35C0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4"/>
            <w:tcBorders>
              <w:left w:val="nil"/>
            </w:tcBorders>
          </w:tcPr>
          <w:p w14:paraId="45845A36" w14:textId="77777777" w:rsidR="00F35C0D" w:rsidRPr="00CD07A0" w:rsidRDefault="00F35C0D" w:rsidP="00F35C0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1717B7" w:rsidRPr="00CD07A0" w14:paraId="5637F8DE" w14:textId="77777777" w:rsidTr="008E51DA">
        <w:trPr>
          <w:gridAfter w:val="1"/>
          <w:wAfter w:w="198" w:type="dxa"/>
        </w:trPr>
        <w:tc>
          <w:tcPr>
            <w:tcW w:w="4680" w:type="dxa"/>
          </w:tcPr>
          <w:p w14:paraId="7EF0B044" w14:textId="77777777" w:rsidR="00F35C0D" w:rsidRPr="00CD07A0" w:rsidRDefault="00F35C0D" w:rsidP="002D1D96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72A729F8" w14:textId="77777777" w:rsidR="00F35C0D" w:rsidRPr="004D13ED" w:rsidRDefault="00F35C0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656" w:type="dxa"/>
            <w:vAlign w:val="center"/>
          </w:tcPr>
          <w:p w14:paraId="120211D9" w14:textId="32E73A66" w:rsidR="00F35C0D" w:rsidRPr="008A090B" w:rsidRDefault="007800CB" w:rsidP="008A090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90B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8A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90B">
              <w:rPr>
                <w:rFonts w:asciiTheme="majorBidi" w:hAnsiTheme="majorBidi" w:cstheme="majorBidi"/>
                <w:sz w:val="30"/>
                <w:szCs w:val="30"/>
                <w:cs/>
              </w:rPr>
              <w:t>252</w:t>
            </w:r>
            <w:r w:rsidRPr="008A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90B">
              <w:rPr>
                <w:rFonts w:asciiTheme="majorBidi" w:hAnsiTheme="majorBidi" w:cstheme="majorBidi"/>
                <w:sz w:val="30"/>
                <w:szCs w:val="30"/>
                <w:cs/>
              </w:rPr>
              <w:t>578</w:t>
            </w:r>
          </w:p>
        </w:tc>
        <w:tc>
          <w:tcPr>
            <w:tcW w:w="270" w:type="dxa"/>
          </w:tcPr>
          <w:p w14:paraId="747363F5" w14:textId="77777777" w:rsidR="00F35C0D" w:rsidRPr="00CD07A0" w:rsidRDefault="00F35C0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56" w:type="dxa"/>
            <w:vAlign w:val="center"/>
          </w:tcPr>
          <w:p w14:paraId="09CE9BB4" w14:textId="46E59A91" w:rsidR="00F35C0D" w:rsidRPr="00CD07A0" w:rsidRDefault="007A1C66" w:rsidP="003D5460">
            <w:pPr>
              <w:pStyle w:val="acctfourfigures"/>
              <w:tabs>
                <w:tab w:val="clear" w:pos="765"/>
                <w:tab w:val="left" w:pos="571"/>
                <w:tab w:val="decimal" w:pos="123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5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25</w:t>
            </w:r>
            <w:r w:rsidRPr="00365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65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799</w:t>
            </w:r>
            <w:r w:rsidRPr="00365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65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641</w:t>
            </w:r>
          </w:p>
        </w:tc>
      </w:tr>
    </w:tbl>
    <w:p w14:paraId="6F5BBD0D" w14:textId="14A1E719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A11392" w:rsidRDefault="005551BA" w:rsidP="008E67C9">
      <w:pPr>
        <w:rPr>
          <w:rFonts w:ascii="Angsana New" w:hAnsi="Angsana New"/>
          <w:color w:val="000000"/>
          <w:sz w:val="30"/>
          <w:szCs w:val="30"/>
        </w:rPr>
      </w:pPr>
    </w:p>
    <w:p w14:paraId="344E4E1F" w14:textId="63693DE2" w:rsidR="009D0C83" w:rsidRDefault="005551BA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5777F46C" w14:textId="3D17EC5D" w:rsidR="00BE1930" w:rsidRDefault="00BE1930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tbl>
      <w:tblPr>
        <w:tblW w:w="89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656"/>
        <w:gridCol w:w="268"/>
        <w:gridCol w:w="1656"/>
        <w:gridCol w:w="7"/>
      </w:tblGrid>
      <w:tr w:rsidR="008E51DA" w:rsidRPr="00BD373E" w14:paraId="5E2D7FB0" w14:textId="77777777" w:rsidTr="008E51DA">
        <w:trPr>
          <w:gridAfter w:val="1"/>
          <w:wAfter w:w="3" w:type="pct"/>
        </w:trPr>
        <w:tc>
          <w:tcPr>
            <w:tcW w:w="3005" w:type="pct"/>
          </w:tcPr>
          <w:p w14:paraId="7DE320D4" w14:textId="77777777" w:rsidR="00BE1930" w:rsidRPr="00BD373E" w:rsidRDefault="00BE1930" w:rsidP="00BB3FBD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1" w:type="pct"/>
          </w:tcPr>
          <w:p w14:paraId="0D6F4FDE" w14:textId="345915AA" w:rsidR="00BE1930" w:rsidRPr="00BD373E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D167E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9" w:type="pct"/>
            <w:tcBorders>
              <w:left w:val="nil"/>
            </w:tcBorders>
          </w:tcPr>
          <w:p w14:paraId="0257AC07" w14:textId="77777777" w:rsidR="00BE1930" w:rsidRPr="00BD373E" w:rsidRDefault="00BE1930" w:rsidP="00BB3FBD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pct"/>
          </w:tcPr>
          <w:p w14:paraId="786F3ABE" w14:textId="4EC760CE" w:rsidR="00BE1930" w:rsidRPr="00BD373E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16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BE1930" w:rsidRPr="00BD373E" w14:paraId="7D2D00F0" w14:textId="77777777" w:rsidTr="008E51DA">
        <w:tc>
          <w:tcPr>
            <w:tcW w:w="3005" w:type="pct"/>
          </w:tcPr>
          <w:p w14:paraId="12886CAA" w14:textId="77777777" w:rsidR="00BE1930" w:rsidRPr="00BD373E" w:rsidRDefault="00BE1930" w:rsidP="00BB3FB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995" w:type="pct"/>
            <w:gridSpan w:val="4"/>
          </w:tcPr>
          <w:p w14:paraId="16BD748D" w14:textId="77777777" w:rsidR="00BE1930" w:rsidRPr="00BD373E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8E51DA" w:rsidRPr="00BD373E" w14:paraId="5F3C666D" w14:textId="77777777" w:rsidTr="008E51DA">
        <w:trPr>
          <w:gridAfter w:val="1"/>
          <w:wAfter w:w="3" w:type="pct"/>
        </w:trPr>
        <w:tc>
          <w:tcPr>
            <w:tcW w:w="3005" w:type="pct"/>
          </w:tcPr>
          <w:p w14:paraId="4289EE79" w14:textId="120D0EFB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921" w:type="pct"/>
          </w:tcPr>
          <w:p w14:paraId="408E7864" w14:textId="44FA6C30" w:rsidR="00671ABB" w:rsidRPr="00E51985" w:rsidRDefault="00671ABB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985">
              <w:rPr>
                <w:rFonts w:asciiTheme="majorBidi" w:hAnsiTheme="majorBidi" w:cstheme="majorBidi"/>
                <w:sz w:val="30"/>
                <w:szCs w:val="30"/>
              </w:rPr>
              <w:t>283,044,075</w:t>
            </w:r>
          </w:p>
        </w:tc>
        <w:tc>
          <w:tcPr>
            <w:tcW w:w="149" w:type="pct"/>
          </w:tcPr>
          <w:p w14:paraId="34AD6567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pct"/>
          </w:tcPr>
          <w:p w14:paraId="7B17E86C" w14:textId="1A6D4E8E" w:rsidR="00671ABB" w:rsidRPr="00BD373E" w:rsidRDefault="00671ABB" w:rsidP="00876586">
            <w:pPr>
              <w:pStyle w:val="acctfourfigures"/>
              <w:tabs>
                <w:tab w:val="clear" w:pos="765"/>
                <w:tab w:val="left" w:pos="571"/>
                <w:tab w:val="decimal" w:pos="13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,260,401</w:t>
            </w:r>
          </w:p>
        </w:tc>
      </w:tr>
      <w:tr w:rsidR="008E51DA" w:rsidRPr="00BD373E" w14:paraId="5B7F73EE" w14:textId="77777777" w:rsidTr="008E51DA">
        <w:trPr>
          <w:gridAfter w:val="1"/>
          <w:wAfter w:w="3" w:type="pct"/>
        </w:trPr>
        <w:tc>
          <w:tcPr>
            <w:tcW w:w="3005" w:type="pct"/>
          </w:tcPr>
          <w:p w14:paraId="2B3252B8" w14:textId="288E926D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921" w:type="pct"/>
          </w:tcPr>
          <w:p w14:paraId="449C1EA1" w14:textId="0705CF67" w:rsidR="00671ABB" w:rsidRPr="00E51985" w:rsidRDefault="00671ABB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985">
              <w:rPr>
                <w:rFonts w:asciiTheme="majorBidi" w:hAnsiTheme="majorBidi" w:cstheme="majorBidi"/>
                <w:sz w:val="30"/>
                <w:szCs w:val="30"/>
              </w:rPr>
              <w:t>111,314,165</w:t>
            </w:r>
          </w:p>
        </w:tc>
        <w:tc>
          <w:tcPr>
            <w:tcW w:w="149" w:type="pct"/>
          </w:tcPr>
          <w:p w14:paraId="344FF2C3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pct"/>
          </w:tcPr>
          <w:p w14:paraId="7A20E85F" w14:textId="6E6B582D" w:rsidR="00671ABB" w:rsidRPr="00BD373E" w:rsidRDefault="00671ABB" w:rsidP="008A090B">
            <w:pPr>
              <w:pStyle w:val="acctfourfigures"/>
              <w:tabs>
                <w:tab w:val="clear" w:pos="765"/>
                <w:tab w:val="left" w:pos="571"/>
                <w:tab w:val="decimal" w:pos="13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160,738,651</w:t>
            </w:r>
          </w:p>
        </w:tc>
      </w:tr>
      <w:tr w:rsidR="008E51DA" w:rsidRPr="00BD373E" w14:paraId="106B629F" w14:textId="77777777" w:rsidTr="008E51DA">
        <w:trPr>
          <w:gridAfter w:val="1"/>
          <w:wAfter w:w="3" w:type="pct"/>
        </w:trPr>
        <w:tc>
          <w:tcPr>
            <w:tcW w:w="3005" w:type="pct"/>
          </w:tcPr>
          <w:p w14:paraId="438F4F32" w14:textId="778EE12D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921" w:type="pct"/>
          </w:tcPr>
          <w:p w14:paraId="6BDE13EB" w14:textId="399FBAE2" w:rsidR="00671ABB" w:rsidRPr="00E51985" w:rsidRDefault="00671ABB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985">
              <w:rPr>
                <w:rFonts w:asciiTheme="majorBidi" w:hAnsiTheme="majorBidi" w:cstheme="majorBidi"/>
                <w:sz w:val="30"/>
                <w:szCs w:val="30"/>
              </w:rPr>
              <w:t>45,497,394</w:t>
            </w:r>
          </w:p>
        </w:tc>
        <w:tc>
          <w:tcPr>
            <w:tcW w:w="149" w:type="pct"/>
          </w:tcPr>
          <w:p w14:paraId="41AF07A5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pct"/>
          </w:tcPr>
          <w:p w14:paraId="72C526B8" w14:textId="2722B833" w:rsidR="00671ABB" w:rsidRPr="00BD373E" w:rsidRDefault="00671ABB" w:rsidP="008A090B">
            <w:pPr>
              <w:pStyle w:val="acctfourfigures"/>
              <w:tabs>
                <w:tab w:val="clear" w:pos="765"/>
                <w:tab w:val="left" w:pos="571"/>
                <w:tab w:val="decimal" w:pos="13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62,371,096</w:t>
            </w:r>
          </w:p>
        </w:tc>
      </w:tr>
      <w:tr w:rsidR="008E51DA" w:rsidRPr="00BD373E" w14:paraId="62079272" w14:textId="77777777" w:rsidTr="008E51DA">
        <w:trPr>
          <w:gridAfter w:val="1"/>
          <w:wAfter w:w="3" w:type="pct"/>
        </w:trPr>
        <w:tc>
          <w:tcPr>
            <w:tcW w:w="3005" w:type="pct"/>
          </w:tcPr>
          <w:p w14:paraId="02B33852" w14:textId="4615F6B3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30844B00" w14:textId="511B72CB" w:rsidR="00671ABB" w:rsidRPr="00E51985" w:rsidRDefault="00671ABB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985">
              <w:rPr>
                <w:rFonts w:asciiTheme="majorBidi" w:hAnsiTheme="majorBidi" w:cstheme="majorBidi"/>
                <w:sz w:val="30"/>
                <w:szCs w:val="30"/>
              </w:rPr>
              <w:t>27,717,56</w:t>
            </w:r>
            <w:r w:rsidR="00CD3C3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5E3E1518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0EBC1F40" w14:textId="7A014E1F" w:rsidR="00671ABB" w:rsidRPr="00BD373E" w:rsidRDefault="00671ABB" w:rsidP="008A090B">
            <w:pPr>
              <w:pStyle w:val="acctfourfigures"/>
              <w:tabs>
                <w:tab w:val="clear" w:pos="765"/>
                <w:tab w:val="left" w:pos="571"/>
                <w:tab w:val="decimal" w:pos="13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37,182,320</w:t>
            </w:r>
          </w:p>
        </w:tc>
      </w:tr>
      <w:tr w:rsidR="008E51DA" w:rsidRPr="00BD373E" w14:paraId="0A053976" w14:textId="77777777" w:rsidTr="008E51DA">
        <w:trPr>
          <w:gridAfter w:val="1"/>
          <w:wAfter w:w="3" w:type="pct"/>
        </w:trPr>
        <w:tc>
          <w:tcPr>
            <w:tcW w:w="3005" w:type="pct"/>
          </w:tcPr>
          <w:p w14:paraId="578A0218" w14:textId="77777777" w:rsidR="00671ABB" w:rsidRPr="00BD373E" w:rsidRDefault="00671ABB" w:rsidP="00671ABB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21" w:type="pct"/>
            <w:tcBorders>
              <w:top w:val="single" w:sz="4" w:space="0" w:color="auto"/>
              <w:bottom w:val="double" w:sz="4" w:space="0" w:color="auto"/>
            </w:tcBorders>
          </w:tcPr>
          <w:p w14:paraId="647F3506" w14:textId="681764E9" w:rsidR="00671ABB" w:rsidRPr="00E51985" w:rsidRDefault="00671ABB" w:rsidP="00671AB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985">
              <w:rPr>
                <w:rFonts w:ascii="Angsana New" w:hAnsi="Angsana New"/>
                <w:b/>
                <w:bCs/>
                <w:sz w:val="30"/>
                <w:szCs w:val="30"/>
              </w:rPr>
              <w:t>467,573,19</w:t>
            </w:r>
            <w:r w:rsidR="00CD3C3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F220D01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double" w:sz="4" w:space="0" w:color="auto"/>
            </w:tcBorders>
          </w:tcPr>
          <w:p w14:paraId="5859D9CC" w14:textId="1F1EF40C" w:rsidR="00671ABB" w:rsidRPr="00BD373E" w:rsidRDefault="00671ABB" w:rsidP="00671AB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469,552,468</w:t>
            </w:r>
          </w:p>
        </w:tc>
      </w:tr>
    </w:tbl>
    <w:p w14:paraId="477761D5" w14:textId="58B38E83" w:rsidR="00BE1930" w:rsidRDefault="00BE1930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89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656"/>
        <w:gridCol w:w="275"/>
        <w:gridCol w:w="1620"/>
        <w:gridCol w:w="20"/>
      </w:tblGrid>
      <w:tr w:rsidR="003D5460" w:rsidRPr="00BD373E" w14:paraId="67379EBE" w14:textId="77777777" w:rsidTr="003D5460">
        <w:trPr>
          <w:gridAfter w:val="1"/>
          <w:wAfter w:w="12" w:type="pct"/>
        </w:trPr>
        <w:tc>
          <w:tcPr>
            <w:tcW w:w="3010" w:type="pct"/>
          </w:tcPr>
          <w:p w14:paraId="010C2911" w14:textId="2234D93B" w:rsidR="00827B2B" w:rsidRPr="00BD373E" w:rsidRDefault="00827B2B" w:rsidP="00543B7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3" w:type="pct"/>
          </w:tcPr>
          <w:p w14:paraId="4A901BA9" w14:textId="7EB1A259" w:rsidR="00827B2B" w:rsidRPr="00BD373E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D167E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53" w:type="pct"/>
            <w:tcBorders>
              <w:left w:val="nil"/>
            </w:tcBorders>
          </w:tcPr>
          <w:p w14:paraId="1581FBDD" w14:textId="77777777" w:rsidR="00827B2B" w:rsidRPr="00BD373E" w:rsidRDefault="00827B2B" w:rsidP="00543B78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3" w:type="pct"/>
          </w:tcPr>
          <w:p w14:paraId="36A80795" w14:textId="11FBFE2C" w:rsidR="00827B2B" w:rsidRPr="00BD373E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16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0B2532" w:rsidRPr="00BD373E" w14:paraId="74D7F179" w14:textId="77777777" w:rsidTr="003D5460">
        <w:tc>
          <w:tcPr>
            <w:tcW w:w="3010" w:type="pct"/>
          </w:tcPr>
          <w:p w14:paraId="5BD1C107" w14:textId="77777777" w:rsidR="00827B2B" w:rsidRPr="00BD373E" w:rsidRDefault="00827B2B" w:rsidP="00543B7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990" w:type="pct"/>
            <w:gridSpan w:val="4"/>
          </w:tcPr>
          <w:p w14:paraId="18E719DD" w14:textId="77777777" w:rsidR="00827B2B" w:rsidRPr="00BD373E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3D5460" w:rsidRPr="00BD373E" w14:paraId="66A97B6E" w14:textId="77777777" w:rsidTr="003D5460">
        <w:trPr>
          <w:gridAfter w:val="1"/>
          <w:wAfter w:w="12" w:type="pct"/>
        </w:trPr>
        <w:tc>
          <w:tcPr>
            <w:tcW w:w="3010" w:type="pct"/>
          </w:tcPr>
          <w:p w14:paraId="1B57A605" w14:textId="77777777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923" w:type="pct"/>
          </w:tcPr>
          <w:p w14:paraId="0C88D96C" w14:textId="681302AD" w:rsidR="00671ABB" w:rsidRPr="00BD373E" w:rsidRDefault="00671ABB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388,075,007</w:t>
            </w:r>
          </w:p>
        </w:tc>
        <w:tc>
          <w:tcPr>
            <w:tcW w:w="153" w:type="pct"/>
          </w:tcPr>
          <w:p w14:paraId="7909C246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</w:tcPr>
          <w:p w14:paraId="066EE08F" w14:textId="1CF04E94" w:rsidR="00671ABB" w:rsidRPr="00BD373E" w:rsidRDefault="00671ABB" w:rsidP="003D5460">
            <w:pPr>
              <w:pStyle w:val="acctfourfigures"/>
              <w:tabs>
                <w:tab w:val="clear" w:pos="765"/>
                <w:tab w:val="left" w:pos="571"/>
                <w:tab w:val="decimal" w:pos="13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,138,006</w:t>
            </w:r>
          </w:p>
        </w:tc>
      </w:tr>
      <w:tr w:rsidR="003D5460" w:rsidRPr="00BD373E" w14:paraId="6875EA66" w14:textId="77777777" w:rsidTr="003D5460">
        <w:trPr>
          <w:gridAfter w:val="1"/>
          <w:wAfter w:w="12" w:type="pct"/>
        </w:trPr>
        <w:tc>
          <w:tcPr>
            <w:tcW w:w="3010" w:type="pct"/>
          </w:tcPr>
          <w:p w14:paraId="0EF10E9E" w14:textId="77777777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923" w:type="pct"/>
          </w:tcPr>
          <w:p w14:paraId="50CA8D34" w14:textId="25578EAA" w:rsidR="00671ABB" w:rsidRPr="00BD373E" w:rsidRDefault="00671ABB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257,162,110</w:t>
            </w:r>
          </w:p>
        </w:tc>
        <w:tc>
          <w:tcPr>
            <w:tcW w:w="153" w:type="pct"/>
          </w:tcPr>
          <w:p w14:paraId="0597DA83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</w:tcPr>
          <w:p w14:paraId="2DA6862B" w14:textId="4A033405" w:rsidR="00671ABB" w:rsidRPr="00BD373E" w:rsidRDefault="00671ABB" w:rsidP="003D5460">
            <w:pPr>
              <w:pStyle w:val="acctfourfigures"/>
              <w:tabs>
                <w:tab w:val="clear" w:pos="765"/>
                <w:tab w:val="left" w:pos="571"/>
                <w:tab w:val="decimal" w:pos="14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310,572,162</w:t>
            </w:r>
          </w:p>
        </w:tc>
      </w:tr>
      <w:tr w:rsidR="003D5460" w:rsidRPr="00BD373E" w14:paraId="61B0070D" w14:textId="77777777" w:rsidTr="003D5460">
        <w:trPr>
          <w:gridAfter w:val="1"/>
          <w:wAfter w:w="12" w:type="pct"/>
        </w:trPr>
        <w:tc>
          <w:tcPr>
            <w:tcW w:w="3010" w:type="pct"/>
          </w:tcPr>
          <w:p w14:paraId="0EAE2F89" w14:textId="77777777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923" w:type="pct"/>
          </w:tcPr>
          <w:p w14:paraId="4B626480" w14:textId="3A3E5E2A" w:rsidR="00671ABB" w:rsidRPr="00BD373E" w:rsidRDefault="00671ABB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57,815,443</w:t>
            </w:r>
          </w:p>
        </w:tc>
        <w:tc>
          <w:tcPr>
            <w:tcW w:w="153" w:type="pct"/>
          </w:tcPr>
          <w:p w14:paraId="18B65227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</w:tcPr>
          <w:p w14:paraId="257A58DE" w14:textId="77EF7CC1" w:rsidR="00671ABB" w:rsidRPr="00BD373E" w:rsidRDefault="00671ABB" w:rsidP="003D5460">
            <w:pPr>
              <w:pStyle w:val="acctfourfigures"/>
              <w:tabs>
                <w:tab w:val="clear" w:pos="765"/>
                <w:tab w:val="left" w:pos="571"/>
                <w:tab w:val="decimal" w:pos="13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98,420,991</w:t>
            </w:r>
          </w:p>
        </w:tc>
      </w:tr>
      <w:tr w:rsidR="003D5460" w:rsidRPr="00BD373E" w14:paraId="6190BC00" w14:textId="77777777" w:rsidTr="003D5460">
        <w:trPr>
          <w:gridAfter w:val="1"/>
          <w:wAfter w:w="12" w:type="pct"/>
        </w:trPr>
        <w:tc>
          <w:tcPr>
            <w:tcW w:w="3010" w:type="pct"/>
          </w:tcPr>
          <w:p w14:paraId="390B65B9" w14:textId="77777777" w:rsidR="00671ABB" w:rsidRPr="00BD373E" w:rsidRDefault="00671ABB" w:rsidP="00671ABB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54A488C" w14:textId="0B8AE1E1" w:rsidR="00671ABB" w:rsidRPr="00BD373E" w:rsidRDefault="00671ABB" w:rsidP="00671ABB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50,600,007</w:t>
            </w:r>
          </w:p>
        </w:tc>
        <w:tc>
          <w:tcPr>
            <w:tcW w:w="153" w:type="pct"/>
          </w:tcPr>
          <w:p w14:paraId="0DCDCA46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2AD5A7BD" w14:textId="3991E941" w:rsidR="00671ABB" w:rsidRPr="00BD373E" w:rsidRDefault="00671ABB" w:rsidP="003D5460">
            <w:pPr>
              <w:pStyle w:val="acctfourfigures"/>
              <w:tabs>
                <w:tab w:val="clear" w:pos="765"/>
                <w:tab w:val="left" w:pos="571"/>
                <w:tab w:val="decimal" w:pos="13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59,159,549</w:t>
            </w:r>
          </w:p>
        </w:tc>
      </w:tr>
      <w:tr w:rsidR="003D5460" w:rsidRPr="00BD373E" w14:paraId="3D1B8BD7" w14:textId="77777777" w:rsidTr="003D5460">
        <w:trPr>
          <w:gridAfter w:val="1"/>
          <w:wAfter w:w="12" w:type="pct"/>
        </w:trPr>
        <w:tc>
          <w:tcPr>
            <w:tcW w:w="3010" w:type="pct"/>
          </w:tcPr>
          <w:p w14:paraId="08892AA3" w14:textId="77777777" w:rsidR="00671ABB" w:rsidRPr="00BD373E" w:rsidRDefault="00671ABB" w:rsidP="00671ABB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11357281" w14:textId="316BB31E" w:rsidR="00671ABB" w:rsidRPr="00BD373E" w:rsidRDefault="00671ABB" w:rsidP="00671AB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753,652,567</w:t>
            </w:r>
          </w:p>
        </w:tc>
        <w:tc>
          <w:tcPr>
            <w:tcW w:w="153" w:type="pct"/>
          </w:tcPr>
          <w:p w14:paraId="4A7676AF" w14:textId="77777777" w:rsidR="00671ABB" w:rsidRPr="00BD373E" w:rsidRDefault="00671ABB" w:rsidP="00671ABB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3DB3FDC7" w14:textId="2DAE473E" w:rsidR="00671ABB" w:rsidRPr="00BD373E" w:rsidRDefault="00671ABB" w:rsidP="00671AB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783,290,708</w:t>
            </w:r>
          </w:p>
        </w:tc>
      </w:tr>
    </w:tbl>
    <w:p w14:paraId="5B6EFEE8" w14:textId="1F1C6A28" w:rsidR="00827B2B" w:rsidRPr="00A11392" w:rsidRDefault="00827B2B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  <w:cs/>
        </w:rPr>
      </w:pPr>
    </w:p>
    <w:p w14:paraId="5536D95F" w14:textId="537EBD56" w:rsidR="00F43AEB" w:rsidRPr="004C6C0D" w:rsidRDefault="009F3AA6" w:rsidP="003E105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524927C1" w14:textId="0AE49955" w:rsidR="007322FA" w:rsidRDefault="007322FA">
      <w:pPr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1AB079AD" w14:textId="14BA833B" w:rsidR="00E3614B" w:rsidRDefault="00E3614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เงินปันผล</w:t>
      </w:r>
    </w:p>
    <w:p w14:paraId="58E53E07" w14:textId="77777777" w:rsidR="00E3614B" w:rsidRPr="007322FA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57898F" w14:textId="41D441FA" w:rsidR="00E3614B" w:rsidRPr="00E3614B" w:rsidRDefault="00E3614B" w:rsidP="00E3614B">
      <w:pPr>
        <w:jc w:val="thaiDistribute"/>
        <w:rPr>
          <w:rFonts w:ascii="Angsana New" w:hAnsi="Angsana New"/>
          <w:b/>
          <w:color w:val="000000"/>
          <w:sz w:val="30"/>
          <w:szCs w:val="30"/>
        </w:rPr>
      </w:pPr>
      <w:r>
        <w:rPr>
          <w:rFonts w:ascii="Angsana New" w:hAnsi="Angsana New" w:hint="cs"/>
          <w:b/>
          <w:color w:val="000000"/>
          <w:sz w:val="30"/>
          <w:szCs w:val="30"/>
          <w:cs/>
        </w:rPr>
        <w:t xml:space="preserve">           </w:t>
      </w:r>
      <w:r w:rsidRPr="00E3614B">
        <w:rPr>
          <w:rFonts w:ascii="Angsana New" w:hAnsi="Angsana New"/>
          <w:b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0701C97" w14:textId="77777777" w:rsidR="00E3614B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710"/>
        <w:gridCol w:w="1890"/>
        <w:gridCol w:w="1530"/>
        <w:gridCol w:w="270"/>
        <w:gridCol w:w="1440"/>
      </w:tblGrid>
      <w:tr w:rsidR="008D4894" w:rsidRPr="00813803" w14:paraId="1B44BA77" w14:textId="77777777" w:rsidTr="00E779AB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7099246" w14:textId="77777777" w:rsidR="00E3614B" w:rsidRPr="00813803" w:rsidRDefault="00E3614B" w:rsidP="00543B78">
            <w:pPr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3D7D25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วันที่อนุม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F6B5A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DA2BC6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21956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  <w:p w14:paraId="1E6C704C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411CE714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9D172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D4894" w:rsidRPr="00813803" w14:paraId="2370A96C" w14:textId="77777777" w:rsidTr="00E779AB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6B2159D" w14:textId="77777777" w:rsidR="00E3614B" w:rsidRPr="00813803" w:rsidRDefault="00E3614B" w:rsidP="00543B78">
            <w:pPr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F3EC38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0BA056B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6EDB59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6E1BA60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B7D4EF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894" w:rsidRPr="00813803" w14:paraId="10CBAEBD" w14:textId="77777777" w:rsidTr="00E779AB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4204A7C" w14:textId="1E64C2AA" w:rsidR="00E3614B" w:rsidRPr="001474EE" w:rsidRDefault="00E3614B" w:rsidP="00545D77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="00545D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D63E01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71586BB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DE69A9" w14:textId="77777777" w:rsidR="00E3614B" w:rsidRPr="001474EE" w:rsidRDefault="00E3614B" w:rsidP="00543B78">
            <w:pPr>
              <w:pStyle w:val="BodyTex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8834F1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63AC09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894" w:rsidRPr="00813803" w14:paraId="4C306514" w14:textId="77777777" w:rsidTr="00E779AB">
        <w:trPr>
          <w:tblHeader/>
        </w:trPr>
        <w:tc>
          <w:tcPr>
            <w:tcW w:w="2340" w:type="dxa"/>
            <w:shd w:val="clear" w:color="auto" w:fill="auto"/>
          </w:tcPr>
          <w:p w14:paraId="70FB4E7E" w14:textId="436B6BF0" w:rsidR="00E3614B" w:rsidRPr="001474EE" w:rsidRDefault="00E3614B" w:rsidP="00E3614B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E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474E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545D7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FF1CB3" w14:textId="0C57143F" w:rsidR="00E3614B" w:rsidRPr="00A676EE" w:rsidRDefault="0094433A" w:rsidP="008D4894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433A">
              <w:rPr>
                <w:rFonts w:ascii="Angsana New" w:hAnsi="Angsana New"/>
                <w:sz w:val="30"/>
                <w:szCs w:val="30"/>
              </w:rPr>
              <w:t>25</w:t>
            </w:r>
            <w:r w:rsidR="00545D77" w:rsidRPr="009443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433A">
              <w:rPr>
                <w:rFonts w:asciiTheme="majorBidi" w:hAnsiTheme="majorBidi" w:cstheme="majorBidi"/>
                <w:sz w:val="30"/>
                <w:szCs w:val="30"/>
                <w:cs/>
              </w:rPr>
              <w:t>เม</w:t>
            </w:r>
            <w:r w:rsidRPr="0094433A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="00545D77" w:rsidRPr="009443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D7A94" w:rsidRPr="0014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7A9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FCF2A5" w14:textId="006497CC" w:rsidR="00E3614B" w:rsidRPr="00EB7264" w:rsidRDefault="00E3614B" w:rsidP="008D4894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4">
              <w:rPr>
                <w:rFonts w:ascii="Angsana New" w:hAnsi="Angsana New"/>
                <w:sz w:val="30"/>
                <w:szCs w:val="30"/>
              </w:rPr>
              <w:t>1</w:t>
            </w:r>
            <w:r w:rsidR="00E776ED" w:rsidRPr="00EB7264">
              <w:rPr>
                <w:rFonts w:ascii="Angsana New" w:hAnsi="Angsana New"/>
                <w:sz w:val="30"/>
                <w:szCs w:val="30"/>
              </w:rPr>
              <w:t>6</w:t>
            </w:r>
            <w:r w:rsidRPr="00EB7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7264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EB7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7264">
              <w:rPr>
                <w:rFonts w:ascii="Angsana New" w:hAnsi="Angsana New"/>
                <w:sz w:val="30"/>
                <w:szCs w:val="30"/>
              </w:rPr>
              <w:t>256</w:t>
            </w:r>
            <w:r w:rsidR="00E776ED" w:rsidRPr="00EB726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F561E9" w14:textId="57CF80AC" w:rsidR="00E3614B" w:rsidRPr="00EB7264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74EE" w:rsidRPr="00EB7264">
              <w:rPr>
                <w:rFonts w:ascii="Angsana New" w:hAnsi="Angsana New"/>
                <w:sz w:val="30"/>
                <w:szCs w:val="30"/>
              </w:rPr>
              <w:t>0</w:t>
            </w:r>
            <w:r w:rsidR="001474EE" w:rsidRPr="00EB726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45D77" w:rsidRPr="00EB7264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16B9E371" w14:textId="77777777" w:rsidR="00E3614B" w:rsidRPr="00EB7264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571793" w14:textId="6C60BD72" w:rsidR="00E3614B" w:rsidRPr="00EB7264" w:rsidRDefault="00545D77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4">
              <w:rPr>
                <w:rFonts w:asciiTheme="majorBidi" w:hAnsiTheme="majorBidi" w:cstheme="majorBidi" w:hint="cs"/>
                <w:sz w:val="30"/>
                <w:szCs w:val="30"/>
                <w:cs/>
              </w:rPr>
              <w:t>40.20</w:t>
            </w:r>
          </w:p>
        </w:tc>
      </w:tr>
      <w:tr w:rsidR="008D4894" w:rsidRPr="00813803" w14:paraId="631D1252" w14:textId="77777777" w:rsidTr="00E779AB">
        <w:trPr>
          <w:tblHeader/>
        </w:trPr>
        <w:tc>
          <w:tcPr>
            <w:tcW w:w="2340" w:type="dxa"/>
            <w:shd w:val="clear" w:color="auto" w:fill="auto"/>
          </w:tcPr>
          <w:p w14:paraId="77A281B6" w14:textId="77777777" w:rsidR="00E3614B" w:rsidRPr="00813803" w:rsidRDefault="00E3614B" w:rsidP="00E3614B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570DF7" w14:textId="77777777" w:rsidR="00E3614B" w:rsidRPr="00813803" w:rsidRDefault="00E3614B" w:rsidP="008D4894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6BF9779" w14:textId="77777777" w:rsidR="00E3614B" w:rsidRDefault="00E3614B" w:rsidP="008D4894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22AF29" w14:textId="77777777" w:rsidR="00E3614B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68633" w14:textId="77777777" w:rsidR="00E3614B" w:rsidRPr="0099739E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76FEE3" w14:textId="77777777" w:rsidR="00E3614B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894" w:rsidRPr="00813803" w14:paraId="68943283" w14:textId="77777777" w:rsidTr="00E779AB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6D54C08C" w14:textId="5294F8C1" w:rsidR="00545D77" w:rsidRPr="00813803" w:rsidRDefault="00545D77" w:rsidP="00545D77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474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1474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6B9A77" w14:textId="77777777" w:rsidR="00545D77" w:rsidRPr="00813803" w:rsidRDefault="00545D77" w:rsidP="008D4894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611BEBE" w14:textId="77777777" w:rsidR="00545D77" w:rsidRDefault="00545D77" w:rsidP="008D4894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CF4E00" w14:textId="77777777" w:rsidR="00545D77" w:rsidRDefault="00545D77" w:rsidP="00545D77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01AB5" w14:textId="77777777" w:rsidR="00545D77" w:rsidRPr="0099739E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3D8140" w14:textId="77777777" w:rsidR="00545D77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894" w:rsidRPr="00813803" w14:paraId="747184A1" w14:textId="77777777" w:rsidTr="00E779AB">
        <w:trPr>
          <w:tblHeader/>
        </w:trPr>
        <w:tc>
          <w:tcPr>
            <w:tcW w:w="2340" w:type="dxa"/>
            <w:shd w:val="clear" w:color="auto" w:fill="auto"/>
          </w:tcPr>
          <w:p w14:paraId="1862C99F" w14:textId="07E9BCF6" w:rsidR="00545D77" w:rsidRPr="00813803" w:rsidRDefault="00545D77" w:rsidP="00545D77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474E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474E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DDA02C" w14:textId="623DF7DF" w:rsidR="00545D77" w:rsidRPr="00813803" w:rsidRDefault="00545D77" w:rsidP="008D4894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14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</w:t>
            </w:r>
            <w:r w:rsidRPr="001474EE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Pr="0014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4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474E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566F6E" w14:textId="06A2A284" w:rsidR="00545D77" w:rsidRDefault="00545D77" w:rsidP="008D4894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E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474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474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74EE">
              <w:rPr>
                <w:rFonts w:ascii="Angsana New" w:hAnsi="Angsana New"/>
                <w:sz w:val="30"/>
                <w:szCs w:val="30"/>
              </w:rPr>
              <w:t>256</w:t>
            </w: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DB8B0" w14:textId="6B3288C1" w:rsidR="00545D77" w:rsidRDefault="00545D77" w:rsidP="00545D77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FA2F6CD" w14:textId="77777777" w:rsidR="00545D77" w:rsidRPr="0099739E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2FF85" w14:textId="21A48DDE" w:rsidR="00545D77" w:rsidRDefault="00545D77" w:rsidP="00545D77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F95">
              <w:rPr>
                <w:rFonts w:asciiTheme="majorBidi" w:hAnsiTheme="majorBidi" w:cstheme="majorBidi" w:hint="cs"/>
                <w:sz w:val="30"/>
                <w:szCs w:val="30"/>
                <w:cs/>
              </w:rPr>
              <w:t>80.40</w:t>
            </w:r>
          </w:p>
        </w:tc>
      </w:tr>
    </w:tbl>
    <w:p w14:paraId="78883733" w14:textId="77777777" w:rsidR="00E3614B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2F84F4CF" w:rsidR="00FB2051" w:rsidRPr="00A11392" w:rsidRDefault="000012D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FFD742B" w14:textId="77777777" w:rsidR="00410680" w:rsidRPr="00A11392" w:rsidRDefault="00410680" w:rsidP="00BB0D90">
      <w:pPr>
        <w:pStyle w:val="ListParagraph"/>
        <w:ind w:left="340"/>
        <w:rPr>
          <w:rFonts w:ascii="Angsana New" w:hAnsi="Angsana New"/>
          <w:sz w:val="30"/>
          <w:szCs w:val="30"/>
        </w:rPr>
      </w:pPr>
    </w:p>
    <w:p w14:paraId="19FAFE54" w14:textId="697EA797" w:rsidR="00DE6A8F" w:rsidRPr="00DE6A8F" w:rsidRDefault="00DE6A8F" w:rsidP="00DE6A8F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Pr="00DE6A8F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อัตราภาษีเงินได้ที่แท้จริงของบริษัทในการด</w:t>
      </w:r>
      <w:r>
        <w:rPr>
          <w:rFonts w:ascii="Angsana New" w:hAnsi="Angsana New"/>
          <w:color w:val="000000"/>
          <w:spacing w:val="6"/>
          <w:sz w:val="30"/>
          <w:szCs w:val="30"/>
          <w:cs/>
        </w:rPr>
        <w:t>ำเนินงานต่อเนื่องเป็นระยะเวลาหก</w:t>
      </w: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>เดือนสิ้นสุด</w:t>
      </w:r>
      <w:r w:rsidRPr="00DE6A8F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>วันที่</w:t>
      </w:r>
      <w:r w:rsidRPr="00DE6A8F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DE6A8F">
        <w:rPr>
          <w:rFonts w:ascii="Angsana New" w:hAnsi="Angsana New"/>
          <w:color w:val="000000"/>
          <w:spacing w:val="6"/>
          <w:sz w:val="30"/>
          <w:szCs w:val="30"/>
        </w:rPr>
        <w:t>3</w:t>
      </w:r>
      <w:r>
        <w:rPr>
          <w:rFonts w:ascii="Angsana New" w:hAnsi="Angsana New"/>
          <w:color w:val="000000"/>
          <w:spacing w:val="6"/>
          <w:sz w:val="30"/>
          <w:szCs w:val="30"/>
        </w:rPr>
        <w:t>0</w:t>
      </w:r>
      <w:r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มิถุนายน</w:t>
      </w:r>
      <w:r w:rsidRPr="00DE6A8F">
        <w:rPr>
          <w:rFonts w:ascii="Angsana New" w:hAnsi="Angsana New"/>
          <w:color w:val="000000"/>
          <w:spacing w:val="6"/>
          <w:sz w:val="30"/>
          <w:szCs w:val="30"/>
        </w:rPr>
        <w:t xml:space="preserve"> 2568</w:t>
      </w:r>
      <w:r w:rsidRPr="00DE6A8F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คือ </w:t>
      </w:r>
      <w:r w:rsidRPr="00395E03">
        <w:rPr>
          <w:rFonts w:ascii="Angsana New" w:hAnsi="Angsana New"/>
          <w:color w:val="000000"/>
          <w:spacing w:val="6"/>
          <w:sz w:val="30"/>
          <w:szCs w:val="30"/>
          <w:cs/>
        </w:rPr>
        <w:t>ร้อ</w:t>
      </w:r>
      <w:r w:rsidRPr="007879CE">
        <w:rPr>
          <w:rFonts w:ascii="Angsana New" w:hAnsi="Angsana New"/>
          <w:color w:val="000000"/>
          <w:spacing w:val="6"/>
          <w:sz w:val="30"/>
          <w:szCs w:val="30"/>
          <w:cs/>
        </w:rPr>
        <w:t>ยละ</w:t>
      </w:r>
      <w:r w:rsidR="00C83734" w:rsidRPr="007879CE">
        <w:rPr>
          <w:rFonts w:ascii="Angsana New" w:hAnsi="Angsana New"/>
          <w:color w:val="000000"/>
          <w:spacing w:val="6"/>
          <w:sz w:val="30"/>
          <w:szCs w:val="30"/>
        </w:rPr>
        <w:t xml:space="preserve"> 4</w:t>
      </w:r>
      <w:r w:rsidR="00C83734" w:rsidRPr="007879CE">
        <w:rPr>
          <w:rFonts w:ascii="Angsana New" w:hAnsi="Angsana New"/>
          <w:color w:val="000000"/>
          <w:spacing w:val="6"/>
          <w:sz w:val="30"/>
          <w:szCs w:val="30"/>
          <w:cs/>
        </w:rPr>
        <w:t>.</w:t>
      </w:r>
      <w:r w:rsidR="00F30994">
        <w:rPr>
          <w:rFonts w:ascii="Angsana New" w:hAnsi="Angsana New"/>
          <w:color w:val="000000"/>
          <w:spacing w:val="6"/>
          <w:sz w:val="30"/>
          <w:szCs w:val="30"/>
        </w:rPr>
        <w:t>24</w:t>
      </w:r>
      <w:r w:rsidRPr="007879CE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7879CE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(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2567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: ร้อยละ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</w:rPr>
        <w:t xml:space="preserve"> 24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.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27</w:t>
      </w:r>
      <w:r w:rsidRPr="00DE6A8F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)</w:t>
      </w:r>
      <w:r w:rsidRPr="00DE6A8F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</w:p>
    <w:p w14:paraId="6A8A5A0E" w14:textId="77777777" w:rsidR="0056126D" w:rsidRPr="00A11392" w:rsidRDefault="0056126D" w:rsidP="008D31CF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B6DC783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78316A" w:rsidRDefault="00BF3F2C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5A3526B4" w14:textId="77777777" w:rsidR="001175E8" w:rsidRPr="00A11392" w:rsidRDefault="001175E8" w:rsidP="001175E8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78316A" w:rsidRDefault="001175E8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30349736" w14:textId="1324FA73" w:rsidR="000A1B8D" w:rsidRPr="00A11392" w:rsidRDefault="001175E8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 w:rsidRPr="00A11392">
        <w:rPr>
          <w:rFonts w:ascii="Angsana New" w:hAnsi="Angsana New"/>
          <w:sz w:val="30"/>
          <w:szCs w:val="30"/>
          <w:cs/>
        </w:rPr>
        <w:t>สินทรัพย์ทางการเงินและ</w:t>
      </w:r>
      <w:r w:rsidRPr="00A11392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A11392" w:rsidRDefault="00CA1ED9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3176863D" w14:textId="342E4CFF" w:rsidR="002E58FD" w:rsidRDefault="002E58FD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6F4CA37B" w14:textId="26A57274" w:rsidR="00CC72C4" w:rsidRDefault="00CC72C4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424901A" w14:textId="60C03185" w:rsidR="00CC72C4" w:rsidRDefault="00CC72C4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798"/>
        <w:gridCol w:w="182"/>
        <w:gridCol w:w="1008"/>
        <w:gridCol w:w="180"/>
        <w:gridCol w:w="1008"/>
        <w:gridCol w:w="183"/>
        <w:gridCol w:w="1008"/>
        <w:gridCol w:w="180"/>
        <w:gridCol w:w="1023"/>
      </w:tblGrid>
      <w:tr w:rsidR="00CC72C4" w:rsidRPr="00A11392" w14:paraId="43B947AD" w14:textId="77777777" w:rsidTr="005855B6">
        <w:trPr>
          <w:trHeight w:val="363"/>
          <w:tblHeader/>
        </w:trPr>
        <w:tc>
          <w:tcPr>
            <w:tcW w:w="2520" w:type="dxa"/>
            <w:shd w:val="clear" w:color="auto" w:fill="auto"/>
            <w:vAlign w:val="bottom"/>
          </w:tcPr>
          <w:p w14:paraId="29C0F9F4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6B41DC08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8A3094E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8CC7B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72EE" w:rsidRPr="00A11392" w14:paraId="3639CD57" w14:textId="77777777" w:rsidTr="005855B6">
        <w:trPr>
          <w:trHeight w:val="363"/>
          <w:tblHeader/>
        </w:trPr>
        <w:tc>
          <w:tcPr>
            <w:tcW w:w="2520" w:type="dxa"/>
            <w:shd w:val="clear" w:color="auto" w:fill="auto"/>
            <w:vAlign w:val="bottom"/>
          </w:tcPr>
          <w:p w14:paraId="35FF8C25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</w:tcPr>
          <w:p w14:paraId="27B033A5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2" w:type="dxa"/>
          </w:tcPr>
          <w:p w14:paraId="2DBA105E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612AE4E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5B5BD1B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247552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9B5B3B0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BB4C2B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65D04F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F53380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03C59650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E242240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B42CB03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732328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818930A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41CDDAD9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51861C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29A63" w14:textId="77777777" w:rsidR="00CC72C4" w:rsidRPr="00A11392" w:rsidRDefault="00CC72C4" w:rsidP="004653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72C4" w:rsidRPr="00A11392" w14:paraId="6CB25A6E" w14:textId="77777777" w:rsidTr="005855B6">
        <w:tc>
          <w:tcPr>
            <w:tcW w:w="2520" w:type="dxa"/>
            <w:shd w:val="clear" w:color="auto" w:fill="auto"/>
          </w:tcPr>
          <w:p w14:paraId="6287425E" w14:textId="77777777" w:rsidR="00CC72C4" w:rsidRPr="00A11392" w:rsidRDefault="00CC72C4" w:rsidP="004653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9"/>
          </w:tcPr>
          <w:p w14:paraId="7A0A0017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3872EE" w:rsidRPr="00A11392" w14:paraId="39581D98" w14:textId="77777777" w:rsidTr="005855B6">
        <w:tc>
          <w:tcPr>
            <w:tcW w:w="2520" w:type="dxa"/>
            <w:shd w:val="clear" w:color="auto" w:fill="auto"/>
            <w:vAlign w:val="bottom"/>
          </w:tcPr>
          <w:p w14:paraId="30F40FD8" w14:textId="77777777" w:rsidR="00CC72C4" w:rsidRPr="00A11392" w:rsidRDefault="00CC72C4" w:rsidP="004653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98" w:type="dxa"/>
          </w:tcPr>
          <w:p w14:paraId="1E10A398" w14:textId="77777777" w:rsidR="00CC72C4" w:rsidRPr="00A11392" w:rsidRDefault="00CC72C4" w:rsidP="004653DB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7F60B4B0" w14:textId="77777777" w:rsidR="00CC72C4" w:rsidRPr="00A11392" w:rsidRDefault="00CC72C4" w:rsidP="004653DB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C00C62A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BF0769" w14:textId="77777777" w:rsidR="00CC72C4" w:rsidRPr="00A11392" w:rsidRDefault="00CC72C4" w:rsidP="004653DB">
            <w:pPr>
              <w:pStyle w:val="acctfourfigures"/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F8C0BEE" w14:textId="77777777" w:rsidR="00CC72C4" w:rsidRPr="00A11392" w:rsidRDefault="00CC72C4" w:rsidP="004653D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AB27990" w14:textId="77777777" w:rsidR="00CC72C4" w:rsidRPr="00A11392" w:rsidRDefault="00CC72C4" w:rsidP="004653DB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BEE4376" w14:textId="77777777" w:rsidR="00CC72C4" w:rsidRPr="00A11392" w:rsidRDefault="00CC72C4" w:rsidP="004653DB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9EB78C" w14:textId="77777777" w:rsidR="00CC72C4" w:rsidRPr="00A11392" w:rsidRDefault="00CC72C4" w:rsidP="004653D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9F439BE" w14:textId="77777777" w:rsidR="00CC72C4" w:rsidRPr="00A11392" w:rsidRDefault="00CC72C4" w:rsidP="004653D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2EE" w:rsidRPr="00A11392" w14:paraId="57E1600E" w14:textId="77777777" w:rsidTr="005855B6">
        <w:tc>
          <w:tcPr>
            <w:tcW w:w="2520" w:type="dxa"/>
            <w:shd w:val="clear" w:color="auto" w:fill="auto"/>
          </w:tcPr>
          <w:p w14:paraId="04741575" w14:textId="77777777" w:rsidR="00CC72C4" w:rsidRPr="00A11392" w:rsidRDefault="00CC72C4" w:rsidP="004653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79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98" w:type="dxa"/>
          </w:tcPr>
          <w:p w14:paraId="7467D6AF" w14:textId="77777777" w:rsidR="00CC72C4" w:rsidRPr="00A11392" w:rsidRDefault="00CC72C4" w:rsidP="004653DB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EA3E5B8" w14:textId="77777777" w:rsidR="00CC72C4" w:rsidRPr="00A11392" w:rsidRDefault="00CC72C4" w:rsidP="004653DB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0B09E49" w14:textId="77777777" w:rsidR="00CC72C4" w:rsidRPr="00A11392" w:rsidRDefault="00CC72C4" w:rsidP="004653DB">
            <w:pPr>
              <w:pStyle w:val="acctfourfigures"/>
              <w:tabs>
                <w:tab w:val="decimal" w:pos="416"/>
              </w:tabs>
              <w:ind w:right="-1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B51337" w14:textId="77777777" w:rsidR="00CC72C4" w:rsidRPr="00A11392" w:rsidRDefault="00CC72C4" w:rsidP="004653DB">
            <w:pPr>
              <w:pStyle w:val="acctfourfigures"/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7AEDD67" w14:textId="77777777" w:rsidR="00CC72C4" w:rsidRPr="00A11392" w:rsidRDefault="00CC72C4" w:rsidP="004653D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A709525" w14:textId="77777777" w:rsidR="00CC72C4" w:rsidRPr="00A11392" w:rsidRDefault="00CC72C4" w:rsidP="004653DB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C166AA1" w14:textId="77777777" w:rsidR="00CC72C4" w:rsidRPr="00A11392" w:rsidRDefault="00CC72C4" w:rsidP="004653DB">
            <w:pPr>
              <w:pStyle w:val="acctfourfigures"/>
              <w:tabs>
                <w:tab w:val="decimal" w:pos="418"/>
              </w:tabs>
              <w:ind w:right="-1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05998D" w14:textId="77777777" w:rsidR="00CC72C4" w:rsidRPr="00A11392" w:rsidRDefault="00CC72C4" w:rsidP="004653D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8E081D2" w14:textId="77777777" w:rsidR="00CC72C4" w:rsidRPr="00A11392" w:rsidRDefault="00CC72C4" w:rsidP="004653D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2EE" w:rsidRPr="007957EA" w14:paraId="1BD1C0E0" w14:textId="77777777" w:rsidTr="005855B6">
        <w:tc>
          <w:tcPr>
            <w:tcW w:w="2520" w:type="dxa"/>
            <w:shd w:val="clear" w:color="auto" w:fill="auto"/>
            <w:vAlign w:val="bottom"/>
          </w:tcPr>
          <w:p w14:paraId="7C2EE235" w14:textId="38E58850" w:rsidR="00CC72C4" w:rsidRPr="007957EA" w:rsidRDefault="00CC72C4" w:rsidP="004653DB">
            <w:pPr>
              <w:tabs>
                <w:tab w:val="left" w:pos="462"/>
                <w:tab w:val="left" w:pos="33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  <w:r w:rsidR="0023012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ต่างประเทศล่วงหน้า                                                                                                     </w:t>
            </w:r>
          </w:p>
        </w:tc>
        <w:tc>
          <w:tcPr>
            <w:tcW w:w="1798" w:type="dxa"/>
          </w:tcPr>
          <w:p w14:paraId="2DA90563" w14:textId="77777777" w:rsidR="00CC72C4" w:rsidRPr="007957EA" w:rsidRDefault="00CC72C4" w:rsidP="00B16B0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4E4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(410</w:t>
            </w:r>
            <w:r w:rsidRPr="00E04E4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04E4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833)</w:t>
            </w:r>
          </w:p>
        </w:tc>
        <w:tc>
          <w:tcPr>
            <w:tcW w:w="182" w:type="dxa"/>
          </w:tcPr>
          <w:p w14:paraId="484083CD" w14:textId="77777777" w:rsidR="00CC72C4" w:rsidRPr="007957EA" w:rsidRDefault="00CC72C4" w:rsidP="00B16B0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E0D2B55" w14:textId="77777777" w:rsidR="00CC72C4" w:rsidRPr="007957EA" w:rsidRDefault="00CC72C4" w:rsidP="00B16B0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7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44503F" w14:textId="77777777" w:rsidR="00CC72C4" w:rsidRPr="007957EA" w:rsidRDefault="00CC72C4" w:rsidP="00B16B0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79C737CE" w14:textId="77777777" w:rsidR="00CC72C4" w:rsidRPr="007957EA" w:rsidRDefault="00CC72C4" w:rsidP="00B16B0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410,833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AB4DF81" w14:textId="77777777" w:rsidR="00CC72C4" w:rsidRPr="007957EA" w:rsidRDefault="00CC72C4" w:rsidP="00B16B0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7EF59DD" w14:textId="77777777" w:rsidR="00CC72C4" w:rsidRPr="007957EA" w:rsidRDefault="00CC72C4" w:rsidP="00B16B0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7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5752BE" w14:textId="77777777" w:rsidR="00CC72C4" w:rsidRPr="007957EA" w:rsidRDefault="00CC72C4" w:rsidP="00B16B0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550E2C99" w14:textId="77777777" w:rsidR="00CC72C4" w:rsidRPr="00DE790E" w:rsidRDefault="00CC72C4" w:rsidP="00B16B0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410,833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FD75E67" w14:textId="77777777" w:rsidR="00CC72C4" w:rsidRPr="00A11392" w:rsidRDefault="00CC72C4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75D7DF4C" w:rsidR="00E91D34" w:rsidRPr="00BE57BC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E57BC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BE57BC" w:rsidRDefault="00E91D34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3"/>
      </w:tblGrid>
      <w:tr w:rsidR="0015743F" w:rsidRPr="00BE57BC" w14:paraId="600943BE" w14:textId="77777777" w:rsidTr="006B10A5">
        <w:trPr>
          <w:trHeight w:val="346"/>
          <w:tblHeader/>
        </w:trPr>
        <w:tc>
          <w:tcPr>
            <w:tcW w:w="4058" w:type="pct"/>
          </w:tcPr>
          <w:p w14:paraId="24B4DD7D" w14:textId="228BFAAC" w:rsidR="0015743F" w:rsidRPr="00BE57BC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C40E9B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3</w:t>
            </w:r>
            <w:r w:rsidR="00C40E9B" w:rsidRPr="00BE57B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0</w:t>
            </w:r>
            <w:r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C40E9B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มิถุนายน</w:t>
            </w:r>
            <w:r w:rsidR="008554C5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6D3A4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942" w:type="pct"/>
          </w:tcPr>
          <w:p w14:paraId="49A1D22F" w14:textId="5EAE7893" w:rsidR="0015743F" w:rsidRPr="00BE57BC" w:rsidRDefault="0015743F" w:rsidP="005551BA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BE57BC" w14:paraId="1ABF0E8B" w14:textId="77777777" w:rsidTr="006B10A5">
        <w:trPr>
          <w:trHeight w:val="346"/>
          <w:tblHeader/>
        </w:trPr>
        <w:tc>
          <w:tcPr>
            <w:tcW w:w="4058" w:type="pct"/>
          </w:tcPr>
          <w:p w14:paraId="5E78B4BA" w14:textId="77777777" w:rsidR="00031319" w:rsidRPr="00BE57BC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42" w:type="pct"/>
          </w:tcPr>
          <w:p w14:paraId="57BA2234" w14:textId="070EE629" w:rsidR="00031319" w:rsidRPr="00BE57BC" w:rsidRDefault="00031319" w:rsidP="0003131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E57B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BE57BC" w14:paraId="02F1680A" w14:textId="77777777" w:rsidTr="006B10A5">
        <w:trPr>
          <w:trHeight w:val="346"/>
        </w:trPr>
        <w:tc>
          <w:tcPr>
            <w:tcW w:w="4058" w:type="pct"/>
          </w:tcPr>
          <w:p w14:paraId="2E9DA252" w14:textId="77777777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2" w:type="pct"/>
          </w:tcPr>
          <w:p w14:paraId="7068E3A0" w14:textId="77777777" w:rsidR="00031319" w:rsidRPr="00BE57BC" w:rsidRDefault="00031319" w:rsidP="00031319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BE57BC" w14:paraId="32F9B9FD" w14:textId="77777777" w:rsidTr="006B10A5">
        <w:trPr>
          <w:trHeight w:val="346"/>
        </w:trPr>
        <w:tc>
          <w:tcPr>
            <w:tcW w:w="4058" w:type="pct"/>
          </w:tcPr>
          <w:p w14:paraId="0231054E" w14:textId="6FCC767F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42" w:type="pct"/>
            <w:vAlign w:val="bottom"/>
          </w:tcPr>
          <w:p w14:paraId="2DA52142" w14:textId="15EA5640" w:rsidR="00031319" w:rsidRPr="00436E97" w:rsidRDefault="006D3A42" w:rsidP="00EF40C1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6E97">
              <w:rPr>
                <w:rFonts w:ascii="Angsana New" w:hAnsi="Angsana New"/>
                <w:sz w:val="30"/>
                <w:szCs w:val="30"/>
              </w:rPr>
              <w:t>75,</w:t>
            </w:r>
            <w:r w:rsidR="00EF40C1" w:rsidRPr="00436E97">
              <w:rPr>
                <w:rFonts w:ascii="Angsana New" w:hAnsi="Angsana New"/>
                <w:sz w:val="30"/>
                <w:szCs w:val="30"/>
              </w:rPr>
              <w:t>247,764</w:t>
            </w:r>
          </w:p>
        </w:tc>
      </w:tr>
      <w:tr w:rsidR="00031319" w:rsidRPr="00BE57BC" w14:paraId="6781BD59" w14:textId="77777777" w:rsidTr="006B10A5">
        <w:trPr>
          <w:trHeight w:val="346"/>
        </w:trPr>
        <w:tc>
          <w:tcPr>
            <w:tcW w:w="4058" w:type="pct"/>
          </w:tcPr>
          <w:p w14:paraId="26D42CB7" w14:textId="7DA65A82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34C43DC0" w14:textId="1718CF96" w:rsidR="00031319" w:rsidRPr="00436E97" w:rsidRDefault="006D3A42" w:rsidP="00EF40C1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6E97">
              <w:rPr>
                <w:rFonts w:ascii="Angsana New" w:hAnsi="Angsana New"/>
                <w:sz w:val="30"/>
                <w:szCs w:val="30"/>
              </w:rPr>
              <w:t>1,</w:t>
            </w:r>
            <w:r w:rsidR="00EF40C1" w:rsidRPr="00436E97">
              <w:rPr>
                <w:rFonts w:ascii="Angsana New" w:hAnsi="Angsana New"/>
                <w:sz w:val="30"/>
                <w:szCs w:val="30"/>
              </w:rPr>
              <w:t>379,000</w:t>
            </w:r>
          </w:p>
        </w:tc>
      </w:tr>
      <w:tr w:rsidR="00031319" w:rsidRPr="00BE57BC" w14:paraId="537FDFCA" w14:textId="77777777" w:rsidTr="006B10A5">
        <w:trPr>
          <w:trHeight w:val="346"/>
        </w:trPr>
        <w:tc>
          <w:tcPr>
            <w:tcW w:w="4058" w:type="pct"/>
          </w:tcPr>
          <w:p w14:paraId="3C2D445D" w14:textId="04C2BC09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4CB70B3B" w:rsidR="00031319" w:rsidRPr="00436E97" w:rsidRDefault="006D3A42" w:rsidP="00031319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6E97">
              <w:rPr>
                <w:rFonts w:ascii="Angsana New" w:hAnsi="Angsana New"/>
                <w:b/>
                <w:bCs/>
                <w:sz w:val="30"/>
                <w:szCs w:val="30"/>
              </w:rPr>
              <w:t>76,626,764</w:t>
            </w:r>
          </w:p>
        </w:tc>
      </w:tr>
      <w:tr w:rsidR="008D31CF" w:rsidRPr="00BE57BC" w14:paraId="5A03DDEF" w14:textId="77777777" w:rsidTr="006B10A5">
        <w:trPr>
          <w:trHeight w:val="346"/>
        </w:trPr>
        <w:tc>
          <w:tcPr>
            <w:tcW w:w="4058" w:type="pct"/>
          </w:tcPr>
          <w:p w14:paraId="29006D1F" w14:textId="77777777" w:rsidR="008D31CF" w:rsidRPr="00BE57BC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</w:tcPr>
          <w:p w14:paraId="1066FCFB" w14:textId="77777777" w:rsidR="008D31CF" w:rsidRPr="00436E97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E57BC" w14:paraId="27B2C64B" w14:textId="77777777" w:rsidTr="006B10A5">
        <w:trPr>
          <w:trHeight w:val="346"/>
        </w:trPr>
        <w:tc>
          <w:tcPr>
            <w:tcW w:w="4058" w:type="pct"/>
          </w:tcPr>
          <w:p w14:paraId="610E4CD8" w14:textId="77777777" w:rsidR="00031319" w:rsidRPr="00BE57BC" w:rsidRDefault="00031319" w:rsidP="000313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942" w:type="pct"/>
          </w:tcPr>
          <w:p w14:paraId="7CA6D7D3" w14:textId="77777777" w:rsidR="00031319" w:rsidRPr="00436E97" w:rsidRDefault="00031319" w:rsidP="00031319">
            <w:pPr>
              <w:pStyle w:val="BodyText"/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E57BC" w14:paraId="4321606D" w14:textId="77777777" w:rsidTr="006B10A5">
        <w:trPr>
          <w:trHeight w:val="346"/>
        </w:trPr>
        <w:tc>
          <w:tcPr>
            <w:tcW w:w="4058" w:type="pct"/>
          </w:tcPr>
          <w:p w14:paraId="106E02D7" w14:textId="64751A7E" w:rsidR="00031319" w:rsidRPr="00BE57BC" w:rsidRDefault="00031319" w:rsidP="00624715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</w:t>
            </w:r>
            <w:r w:rsidR="00857D5C"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676FB28B" w14:textId="1993930D" w:rsidR="00031319" w:rsidRPr="00436E97" w:rsidRDefault="005F7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36E9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116,300</w:t>
            </w:r>
          </w:p>
        </w:tc>
      </w:tr>
      <w:tr w:rsidR="00A50EAB" w:rsidRPr="00A11392" w14:paraId="2D249E08" w14:textId="77777777" w:rsidTr="006B10A5">
        <w:trPr>
          <w:trHeight w:val="346"/>
        </w:trPr>
        <w:tc>
          <w:tcPr>
            <w:tcW w:w="4058" w:type="pct"/>
          </w:tcPr>
          <w:p w14:paraId="09D530DC" w14:textId="181BDB38" w:rsidR="00A50EAB" w:rsidRPr="00BE57BC" w:rsidRDefault="00A50EAB" w:rsidP="00A50EA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7526162E" w:rsidR="00A50EAB" w:rsidRPr="00436E97" w:rsidRDefault="005F7C3F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E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116,300</w:t>
            </w:r>
          </w:p>
        </w:tc>
      </w:tr>
    </w:tbl>
    <w:p w14:paraId="741AD4CE" w14:textId="365DB4CF" w:rsidR="00F240E9" w:rsidRDefault="00F240E9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3EE4AD5" w14:textId="2F283A67" w:rsidR="00C83734" w:rsidRDefault="00C83734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5554DB2" w14:textId="65B1B133" w:rsidR="00C83734" w:rsidRDefault="00C83734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CE7E2BE" w14:textId="5E27DDDC" w:rsidR="00C83734" w:rsidRDefault="00C83734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FBB178F" w14:textId="42DE9514" w:rsidR="00177D5F" w:rsidRPr="00FA2207" w:rsidRDefault="00177D5F" w:rsidP="00FA2207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177D5F" w:rsidRPr="00FA2207" w:rsidSect="00264ACF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CA028" w14:textId="77777777" w:rsidR="00E57340" w:rsidRDefault="00E57340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3903190" w14:textId="77777777" w:rsidR="00E57340" w:rsidRDefault="00E57340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C4D5" w14:textId="6518668C" w:rsidR="00D312D0" w:rsidRPr="00CA6857" w:rsidRDefault="00D312D0" w:rsidP="00EB7D3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D2E0E">
      <w:rPr>
        <w:rFonts w:asciiTheme="majorBidi" w:hAnsiTheme="majorBidi" w:cstheme="majorBidi"/>
        <w:caps/>
        <w:noProof/>
        <w:sz w:val="30"/>
        <w:szCs w:val="30"/>
      </w:rPr>
      <w:t>1</w:t>
    </w:r>
    <w:r w:rsidR="00ED2E0E">
      <w:rPr>
        <w:rFonts w:asciiTheme="majorBidi" w:hAnsiTheme="majorBidi" w:cstheme="majorBidi"/>
        <w:caps/>
        <w:noProof/>
        <w:sz w:val="30"/>
        <w:szCs w:val="30"/>
      </w:rPr>
      <w:t>4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DBD47" w14:textId="77777777" w:rsidR="00E57340" w:rsidRDefault="00E57340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692582F9" w14:textId="77777777" w:rsidR="00E57340" w:rsidRDefault="00E57340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D80C" w14:textId="77777777" w:rsidR="00D312D0" w:rsidRDefault="00D312D0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D312D0" w:rsidRPr="008C507D" w:rsidRDefault="00D312D0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6B7E05E2" w:rsidR="00D312D0" w:rsidRDefault="00D312D0" w:rsidP="006F0510">
    <w:pPr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</w:t>
    </w:r>
    <w:r w:rsidR="009A1388">
      <w:rPr>
        <w:rFonts w:ascii="Angsana New" w:hAnsi="Angsana New" w:hint="cs"/>
        <w:b/>
        <w:bCs/>
        <w:sz w:val="32"/>
        <w:szCs w:val="32"/>
        <w:cs/>
      </w:rPr>
      <w:t>เดือน</w:t>
    </w:r>
    <w:r w:rsidR="00A10FF2">
      <w:rPr>
        <w:rFonts w:ascii="Angsana New" w:hAnsi="Angsana New" w:hint="cs"/>
        <w:b/>
        <w:bCs/>
        <w:sz w:val="32"/>
        <w:szCs w:val="32"/>
        <w:cs/>
      </w:rPr>
      <w:t>และหก</w:t>
    </w:r>
    <w:r w:rsidRPr="004A4BA7">
      <w:rPr>
        <w:rFonts w:ascii="Angsana New" w:hAnsi="Angsana New" w:hint="cs"/>
        <w:b/>
        <w:bCs/>
        <w:sz w:val="32"/>
        <w:szCs w:val="32"/>
        <w:cs/>
      </w:rPr>
      <w:t>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 w:rsidR="00C00766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A10FF2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256</w:t>
    </w:r>
    <w:r w:rsidR="00AC640E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D312D0" w:rsidRPr="007A52D5" w:rsidRDefault="00D312D0" w:rsidP="008B604A">
    <w:pPr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3FE27B4"/>
    <w:multiLevelType w:val="hybridMultilevel"/>
    <w:tmpl w:val="6900AB54"/>
    <w:lvl w:ilvl="0" w:tplc="E83CFA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A4200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682364417">
    <w:abstractNumId w:val="6"/>
  </w:num>
  <w:num w:numId="2" w16cid:durableId="1791704259">
    <w:abstractNumId w:val="5"/>
  </w:num>
  <w:num w:numId="3" w16cid:durableId="710493894">
    <w:abstractNumId w:val="9"/>
  </w:num>
  <w:num w:numId="4" w16cid:durableId="911619537">
    <w:abstractNumId w:val="7"/>
  </w:num>
  <w:num w:numId="5" w16cid:durableId="549847486">
    <w:abstractNumId w:val="8"/>
  </w:num>
  <w:num w:numId="6" w16cid:durableId="1924990364">
    <w:abstractNumId w:val="3"/>
  </w:num>
  <w:num w:numId="7" w16cid:durableId="530805136">
    <w:abstractNumId w:val="2"/>
  </w:num>
  <w:num w:numId="8" w16cid:durableId="10687775">
    <w:abstractNumId w:val="0"/>
  </w:num>
  <w:num w:numId="9" w16cid:durableId="336660268">
    <w:abstractNumId w:val="1"/>
  </w:num>
  <w:num w:numId="10" w16cid:durableId="1621106862">
    <w:abstractNumId w:val="4"/>
  </w:num>
  <w:num w:numId="11" w16cid:durableId="1264679635">
    <w:abstractNumId w:val="18"/>
  </w:num>
  <w:num w:numId="12" w16cid:durableId="1098214874">
    <w:abstractNumId w:val="13"/>
  </w:num>
  <w:num w:numId="13" w16cid:durableId="1411194397">
    <w:abstractNumId w:val="29"/>
  </w:num>
  <w:num w:numId="14" w16cid:durableId="773744416">
    <w:abstractNumId w:val="17"/>
  </w:num>
  <w:num w:numId="15" w16cid:durableId="138573861">
    <w:abstractNumId w:val="19"/>
  </w:num>
  <w:num w:numId="16" w16cid:durableId="983850371">
    <w:abstractNumId w:val="21"/>
  </w:num>
  <w:num w:numId="17" w16cid:durableId="1986010532">
    <w:abstractNumId w:val="20"/>
  </w:num>
  <w:num w:numId="18" w16cid:durableId="995572264">
    <w:abstractNumId w:val="27"/>
  </w:num>
  <w:num w:numId="19" w16cid:durableId="1014578625">
    <w:abstractNumId w:val="23"/>
  </w:num>
  <w:num w:numId="20" w16cid:durableId="1031881708">
    <w:abstractNumId w:val="25"/>
  </w:num>
  <w:num w:numId="21" w16cid:durableId="171535837">
    <w:abstractNumId w:val="15"/>
  </w:num>
  <w:num w:numId="22" w16cid:durableId="1053774078">
    <w:abstractNumId w:val="12"/>
  </w:num>
  <w:num w:numId="23" w16cid:durableId="632951590">
    <w:abstractNumId w:val="31"/>
  </w:num>
  <w:num w:numId="24" w16cid:durableId="477654022">
    <w:abstractNumId w:val="22"/>
  </w:num>
  <w:num w:numId="25" w16cid:durableId="1854756619">
    <w:abstractNumId w:val="16"/>
  </w:num>
  <w:num w:numId="26" w16cid:durableId="190581709">
    <w:abstractNumId w:val="24"/>
  </w:num>
  <w:num w:numId="27" w16cid:durableId="1866670440">
    <w:abstractNumId w:val="11"/>
  </w:num>
  <w:num w:numId="28" w16cid:durableId="1459760411">
    <w:abstractNumId w:val="14"/>
  </w:num>
  <w:num w:numId="29" w16cid:durableId="2066289886">
    <w:abstractNumId w:val="26"/>
  </w:num>
  <w:num w:numId="30" w16cid:durableId="238909675">
    <w:abstractNumId w:val="30"/>
  </w:num>
  <w:num w:numId="31" w16cid:durableId="1804930696">
    <w:abstractNumId w:val="28"/>
  </w:num>
  <w:num w:numId="32" w16cid:durableId="209801512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CB2"/>
    <w:rsid w:val="00000E4D"/>
    <w:rsid w:val="00001148"/>
    <w:rsid w:val="000012D4"/>
    <w:rsid w:val="00001C79"/>
    <w:rsid w:val="0000206F"/>
    <w:rsid w:val="000020B4"/>
    <w:rsid w:val="00002C9A"/>
    <w:rsid w:val="0000332D"/>
    <w:rsid w:val="00003FEC"/>
    <w:rsid w:val="000043A6"/>
    <w:rsid w:val="00004B57"/>
    <w:rsid w:val="00004C81"/>
    <w:rsid w:val="00004FDC"/>
    <w:rsid w:val="000055AD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7128"/>
    <w:rsid w:val="0001725A"/>
    <w:rsid w:val="00017BBE"/>
    <w:rsid w:val="000205C7"/>
    <w:rsid w:val="00020F06"/>
    <w:rsid w:val="00021635"/>
    <w:rsid w:val="00021AB1"/>
    <w:rsid w:val="00022459"/>
    <w:rsid w:val="0002267E"/>
    <w:rsid w:val="000229C7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384"/>
    <w:rsid w:val="00045813"/>
    <w:rsid w:val="00045AE3"/>
    <w:rsid w:val="00046F24"/>
    <w:rsid w:val="000470A3"/>
    <w:rsid w:val="000470EE"/>
    <w:rsid w:val="0004723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460A"/>
    <w:rsid w:val="00055492"/>
    <w:rsid w:val="00055562"/>
    <w:rsid w:val="000555F6"/>
    <w:rsid w:val="00055B02"/>
    <w:rsid w:val="00055D63"/>
    <w:rsid w:val="00055FF1"/>
    <w:rsid w:val="000561ED"/>
    <w:rsid w:val="00056AB7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191D"/>
    <w:rsid w:val="0006230D"/>
    <w:rsid w:val="00062599"/>
    <w:rsid w:val="00062DE4"/>
    <w:rsid w:val="0006301C"/>
    <w:rsid w:val="000630B1"/>
    <w:rsid w:val="000635AA"/>
    <w:rsid w:val="0006459F"/>
    <w:rsid w:val="00064D01"/>
    <w:rsid w:val="00064D05"/>
    <w:rsid w:val="000663FB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2CF7"/>
    <w:rsid w:val="00073135"/>
    <w:rsid w:val="00074126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397A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87FD4"/>
    <w:rsid w:val="0009004A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4B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3B8"/>
    <w:rsid w:val="000B202C"/>
    <w:rsid w:val="000B2082"/>
    <w:rsid w:val="000B253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28CC"/>
    <w:rsid w:val="000C33A7"/>
    <w:rsid w:val="000C3AAB"/>
    <w:rsid w:val="000C3FCA"/>
    <w:rsid w:val="000C4168"/>
    <w:rsid w:val="000C4B28"/>
    <w:rsid w:val="000C4B47"/>
    <w:rsid w:val="000C4BC8"/>
    <w:rsid w:val="000C5442"/>
    <w:rsid w:val="000C5709"/>
    <w:rsid w:val="000C6B46"/>
    <w:rsid w:val="000C7041"/>
    <w:rsid w:val="000C77A0"/>
    <w:rsid w:val="000C7BF0"/>
    <w:rsid w:val="000D1275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6CF2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4233"/>
    <w:rsid w:val="000F4DFE"/>
    <w:rsid w:val="000F562F"/>
    <w:rsid w:val="000F58E1"/>
    <w:rsid w:val="000F5A7B"/>
    <w:rsid w:val="000F60F2"/>
    <w:rsid w:val="000F6539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6BC"/>
    <w:rsid w:val="00104D39"/>
    <w:rsid w:val="001050C8"/>
    <w:rsid w:val="0010552E"/>
    <w:rsid w:val="0010555F"/>
    <w:rsid w:val="00106119"/>
    <w:rsid w:val="00107C56"/>
    <w:rsid w:val="001101B5"/>
    <w:rsid w:val="00110851"/>
    <w:rsid w:val="00110857"/>
    <w:rsid w:val="00110A62"/>
    <w:rsid w:val="001115B1"/>
    <w:rsid w:val="00111ADF"/>
    <w:rsid w:val="001129FC"/>
    <w:rsid w:val="00113118"/>
    <w:rsid w:val="00113509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27963"/>
    <w:rsid w:val="0013070C"/>
    <w:rsid w:val="00130AEB"/>
    <w:rsid w:val="00130DED"/>
    <w:rsid w:val="00131489"/>
    <w:rsid w:val="001317DE"/>
    <w:rsid w:val="001331A8"/>
    <w:rsid w:val="001332C4"/>
    <w:rsid w:val="001334A1"/>
    <w:rsid w:val="0013506F"/>
    <w:rsid w:val="0013534D"/>
    <w:rsid w:val="00135ACC"/>
    <w:rsid w:val="00135F9A"/>
    <w:rsid w:val="0013645F"/>
    <w:rsid w:val="00136C18"/>
    <w:rsid w:val="00136E0F"/>
    <w:rsid w:val="001375A7"/>
    <w:rsid w:val="001402F0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4EE"/>
    <w:rsid w:val="0014777B"/>
    <w:rsid w:val="00147912"/>
    <w:rsid w:val="001504C5"/>
    <w:rsid w:val="001506B4"/>
    <w:rsid w:val="00150BD5"/>
    <w:rsid w:val="00150F17"/>
    <w:rsid w:val="00151370"/>
    <w:rsid w:val="0015168E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49D"/>
    <w:rsid w:val="001555F8"/>
    <w:rsid w:val="00155829"/>
    <w:rsid w:val="00155FCB"/>
    <w:rsid w:val="00156096"/>
    <w:rsid w:val="00156303"/>
    <w:rsid w:val="00156D95"/>
    <w:rsid w:val="00157054"/>
    <w:rsid w:val="0015743F"/>
    <w:rsid w:val="00157490"/>
    <w:rsid w:val="001574C2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6F6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17B7"/>
    <w:rsid w:val="001722B3"/>
    <w:rsid w:val="001725AD"/>
    <w:rsid w:val="00174106"/>
    <w:rsid w:val="001747D7"/>
    <w:rsid w:val="00174A7A"/>
    <w:rsid w:val="00175BE8"/>
    <w:rsid w:val="00175C32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6851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2ECD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4CD8"/>
    <w:rsid w:val="001A50F6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43DB"/>
    <w:rsid w:val="001B50E4"/>
    <w:rsid w:val="001B53C1"/>
    <w:rsid w:val="001B65F8"/>
    <w:rsid w:val="001B6672"/>
    <w:rsid w:val="001B6945"/>
    <w:rsid w:val="001B69E2"/>
    <w:rsid w:val="001C0014"/>
    <w:rsid w:val="001C0ACF"/>
    <w:rsid w:val="001C0FC0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AD2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A94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26EC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EE5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2C51"/>
    <w:rsid w:val="002130F3"/>
    <w:rsid w:val="00213283"/>
    <w:rsid w:val="002143C7"/>
    <w:rsid w:val="002149E5"/>
    <w:rsid w:val="00214CC0"/>
    <w:rsid w:val="002155CC"/>
    <w:rsid w:val="00215C05"/>
    <w:rsid w:val="002161F2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8EC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6FC6"/>
    <w:rsid w:val="0022753D"/>
    <w:rsid w:val="00227944"/>
    <w:rsid w:val="00227E42"/>
    <w:rsid w:val="00230129"/>
    <w:rsid w:val="00230188"/>
    <w:rsid w:val="0023062A"/>
    <w:rsid w:val="0023068C"/>
    <w:rsid w:val="002307B5"/>
    <w:rsid w:val="002308C6"/>
    <w:rsid w:val="00230CF4"/>
    <w:rsid w:val="002312B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6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CB2"/>
    <w:rsid w:val="00242CFD"/>
    <w:rsid w:val="00243C27"/>
    <w:rsid w:val="002443C8"/>
    <w:rsid w:val="0024451F"/>
    <w:rsid w:val="00244979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12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0E0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0C4"/>
    <w:rsid w:val="0026239E"/>
    <w:rsid w:val="00262473"/>
    <w:rsid w:val="0026289C"/>
    <w:rsid w:val="00262DFC"/>
    <w:rsid w:val="002634AD"/>
    <w:rsid w:val="00263ADC"/>
    <w:rsid w:val="002644CD"/>
    <w:rsid w:val="0026461C"/>
    <w:rsid w:val="00264ACF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EA7"/>
    <w:rsid w:val="00274004"/>
    <w:rsid w:val="00274F91"/>
    <w:rsid w:val="00275350"/>
    <w:rsid w:val="00275759"/>
    <w:rsid w:val="00276376"/>
    <w:rsid w:val="00276390"/>
    <w:rsid w:val="00276BE0"/>
    <w:rsid w:val="0027742A"/>
    <w:rsid w:val="00277442"/>
    <w:rsid w:val="00280170"/>
    <w:rsid w:val="00280348"/>
    <w:rsid w:val="002804AC"/>
    <w:rsid w:val="002809C8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3CED"/>
    <w:rsid w:val="002A43FA"/>
    <w:rsid w:val="002A45F0"/>
    <w:rsid w:val="002A4AD2"/>
    <w:rsid w:val="002A641D"/>
    <w:rsid w:val="002A643F"/>
    <w:rsid w:val="002A6AC8"/>
    <w:rsid w:val="002A6B21"/>
    <w:rsid w:val="002A6B8E"/>
    <w:rsid w:val="002A6CB5"/>
    <w:rsid w:val="002A6D1B"/>
    <w:rsid w:val="002A6D9B"/>
    <w:rsid w:val="002A7879"/>
    <w:rsid w:val="002A7A62"/>
    <w:rsid w:val="002A7D4B"/>
    <w:rsid w:val="002B16CD"/>
    <w:rsid w:val="002B20F3"/>
    <w:rsid w:val="002B2237"/>
    <w:rsid w:val="002B2749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68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4BCA"/>
    <w:rsid w:val="002C51D2"/>
    <w:rsid w:val="002C6331"/>
    <w:rsid w:val="002C68AE"/>
    <w:rsid w:val="002C6F28"/>
    <w:rsid w:val="002C73B4"/>
    <w:rsid w:val="002C742A"/>
    <w:rsid w:val="002C7849"/>
    <w:rsid w:val="002C7967"/>
    <w:rsid w:val="002C798D"/>
    <w:rsid w:val="002C7F31"/>
    <w:rsid w:val="002D01F3"/>
    <w:rsid w:val="002D0A6E"/>
    <w:rsid w:val="002D0AFC"/>
    <w:rsid w:val="002D1944"/>
    <w:rsid w:val="002D195C"/>
    <w:rsid w:val="002D1D96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4F8"/>
    <w:rsid w:val="002F4A86"/>
    <w:rsid w:val="002F5702"/>
    <w:rsid w:val="002F61E7"/>
    <w:rsid w:val="002F64CA"/>
    <w:rsid w:val="002F65F8"/>
    <w:rsid w:val="002F6B97"/>
    <w:rsid w:val="002F6F84"/>
    <w:rsid w:val="002F71D6"/>
    <w:rsid w:val="002F7B22"/>
    <w:rsid w:val="002F7DB8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5D2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1C31"/>
    <w:rsid w:val="0031212C"/>
    <w:rsid w:val="00312C0A"/>
    <w:rsid w:val="00312D52"/>
    <w:rsid w:val="00312E76"/>
    <w:rsid w:val="00313196"/>
    <w:rsid w:val="00313417"/>
    <w:rsid w:val="003134A1"/>
    <w:rsid w:val="0031354D"/>
    <w:rsid w:val="00313A0E"/>
    <w:rsid w:val="00313E1A"/>
    <w:rsid w:val="00313E85"/>
    <w:rsid w:val="00314002"/>
    <w:rsid w:val="003140FD"/>
    <w:rsid w:val="00314A1F"/>
    <w:rsid w:val="00314A3D"/>
    <w:rsid w:val="00314D61"/>
    <w:rsid w:val="00314E88"/>
    <w:rsid w:val="00315644"/>
    <w:rsid w:val="003162DD"/>
    <w:rsid w:val="003163DC"/>
    <w:rsid w:val="003166FD"/>
    <w:rsid w:val="00316BE6"/>
    <w:rsid w:val="00316E7F"/>
    <w:rsid w:val="00317C9D"/>
    <w:rsid w:val="00317D1E"/>
    <w:rsid w:val="0032030C"/>
    <w:rsid w:val="00320317"/>
    <w:rsid w:val="003206F5"/>
    <w:rsid w:val="00320884"/>
    <w:rsid w:val="00320EAE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6D33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3FBD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219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84D"/>
    <w:rsid w:val="00344E3E"/>
    <w:rsid w:val="00345869"/>
    <w:rsid w:val="00345DC1"/>
    <w:rsid w:val="00345FA5"/>
    <w:rsid w:val="003465DD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B78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48D"/>
    <w:rsid w:val="00364B5A"/>
    <w:rsid w:val="00364D93"/>
    <w:rsid w:val="0036555D"/>
    <w:rsid w:val="00365A5E"/>
    <w:rsid w:val="00365C82"/>
    <w:rsid w:val="00366204"/>
    <w:rsid w:val="003665BA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24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22B"/>
    <w:rsid w:val="0037455F"/>
    <w:rsid w:val="00374A05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872EE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5E03"/>
    <w:rsid w:val="00396551"/>
    <w:rsid w:val="003972B3"/>
    <w:rsid w:val="00397446"/>
    <w:rsid w:val="0039748F"/>
    <w:rsid w:val="003978B7"/>
    <w:rsid w:val="00397F4D"/>
    <w:rsid w:val="003A05B1"/>
    <w:rsid w:val="003A08DB"/>
    <w:rsid w:val="003A0D60"/>
    <w:rsid w:val="003A16EF"/>
    <w:rsid w:val="003A1E8C"/>
    <w:rsid w:val="003A2831"/>
    <w:rsid w:val="003A30F3"/>
    <w:rsid w:val="003A3294"/>
    <w:rsid w:val="003A3715"/>
    <w:rsid w:val="003A4450"/>
    <w:rsid w:val="003A4B05"/>
    <w:rsid w:val="003A4FAD"/>
    <w:rsid w:val="003A559C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0167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C7741"/>
    <w:rsid w:val="003D01F1"/>
    <w:rsid w:val="003D0230"/>
    <w:rsid w:val="003D032E"/>
    <w:rsid w:val="003D07E4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4C9"/>
    <w:rsid w:val="003D392F"/>
    <w:rsid w:val="003D5460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055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B4F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3E5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680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0EA8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64C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14DE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E97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1C7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203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2B91"/>
    <w:rsid w:val="004730E1"/>
    <w:rsid w:val="004734A4"/>
    <w:rsid w:val="0047471E"/>
    <w:rsid w:val="00474C35"/>
    <w:rsid w:val="004757DB"/>
    <w:rsid w:val="00475CE8"/>
    <w:rsid w:val="00476930"/>
    <w:rsid w:val="00476D75"/>
    <w:rsid w:val="00477601"/>
    <w:rsid w:val="0048003B"/>
    <w:rsid w:val="004804E7"/>
    <w:rsid w:val="00480606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31D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6A11"/>
    <w:rsid w:val="004C6C0D"/>
    <w:rsid w:val="004C78A5"/>
    <w:rsid w:val="004C7E29"/>
    <w:rsid w:val="004D002C"/>
    <w:rsid w:val="004D0465"/>
    <w:rsid w:val="004D0703"/>
    <w:rsid w:val="004D0F75"/>
    <w:rsid w:val="004D13ED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6E0"/>
    <w:rsid w:val="004D4EF6"/>
    <w:rsid w:val="004D6A22"/>
    <w:rsid w:val="004D6F71"/>
    <w:rsid w:val="004D714A"/>
    <w:rsid w:val="004D72B7"/>
    <w:rsid w:val="004D7ED5"/>
    <w:rsid w:val="004E0680"/>
    <w:rsid w:val="004E0792"/>
    <w:rsid w:val="004E0B97"/>
    <w:rsid w:val="004E170A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4F7FBE"/>
    <w:rsid w:val="00500248"/>
    <w:rsid w:val="00500E9A"/>
    <w:rsid w:val="0050109A"/>
    <w:rsid w:val="0050196D"/>
    <w:rsid w:val="00501BBB"/>
    <w:rsid w:val="00502610"/>
    <w:rsid w:val="0050495E"/>
    <w:rsid w:val="00504BB8"/>
    <w:rsid w:val="0050619E"/>
    <w:rsid w:val="00506488"/>
    <w:rsid w:val="005065C6"/>
    <w:rsid w:val="00506B65"/>
    <w:rsid w:val="00506C8D"/>
    <w:rsid w:val="00507B3A"/>
    <w:rsid w:val="00507D6B"/>
    <w:rsid w:val="00507DF9"/>
    <w:rsid w:val="005109F3"/>
    <w:rsid w:val="00511265"/>
    <w:rsid w:val="0051132E"/>
    <w:rsid w:val="00511437"/>
    <w:rsid w:val="0051256B"/>
    <w:rsid w:val="00512E5E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404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4E2"/>
    <w:rsid w:val="005326A1"/>
    <w:rsid w:val="00532B60"/>
    <w:rsid w:val="00533403"/>
    <w:rsid w:val="00533561"/>
    <w:rsid w:val="00533F12"/>
    <w:rsid w:val="00534008"/>
    <w:rsid w:val="00534295"/>
    <w:rsid w:val="00534A7D"/>
    <w:rsid w:val="00534C4F"/>
    <w:rsid w:val="00534C6C"/>
    <w:rsid w:val="00534D98"/>
    <w:rsid w:val="00534DFA"/>
    <w:rsid w:val="00535175"/>
    <w:rsid w:val="005351F8"/>
    <w:rsid w:val="00535436"/>
    <w:rsid w:val="00535AF5"/>
    <w:rsid w:val="00536D4C"/>
    <w:rsid w:val="0053786E"/>
    <w:rsid w:val="005404C3"/>
    <w:rsid w:val="00540DD9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5D77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23E"/>
    <w:rsid w:val="00551C93"/>
    <w:rsid w:val="00551CF3"/>
    <w:rsid w:val="00552B18"/>
    <w:rsid w:val="00552D77"/>
    <w:rsid w:val="00552F6E"/>
    <w:rsid w:val="00553A49"/>
    <w:rsid w:val="005544D0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126D"/>
    <w:rsid w:val="00561E5A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B61"/>
    <w:rsid w:val="00581BA9"/>
    <w:rsid w:val="00581C15"/>
    <w:rsid w:val="00581ED3"/>
    <w:rsid w:val="00581F53"/>
    <w:rsid w:val="00582121"/>
    <w:rsid w:val="00582C14"/>
    <w:rsid w:val="005832DF"/>
    <w:rsid w:val="005835C2"/>
    <w:rsid w:val="0058445F"/>
    <w:rsid w:val="0058455E"/>
    <w:rsid w:val="005846B7"/>
    <w:rsid w:val="00584E50"/>
    <w:rsid w:val="005855B6"/>
    <w:rsid w:val="00585AC2"/>
    <w:rsid w:val="00586437"/>
    <w:rsid w:val="005867BA"/>
    <w:rsid w:val="00586B12"/>
    <w:rsid w:val="00587319"/>
    <w:rsid w:val="00587705"/>
    <w:rsid w:val="00587CFC"/>
    <w:rsid w:val="00587E66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18"/>
    <w:rsid w:val="005A1EDB"/>
    <w:rsid w:val="005A259F"/>
    <w:rsid w:val="005A25F8"/>
    <w:rsid w:val="005A2691"/>
    <w:rsid w:val="005A3257"/>
    <w:rsid w:val="005A3CEB"/>
    <w:rsid w:val="005A4AC8"/>
    <w:rsid w:val="005A4EE7"/>
    <w:rsid w:val="005A5546"/>
    <w:rsid w:val="005A5585"/>
    <w:rsid w:val="005A571C"/>
    <w:rsid w:val="005A5743"/>
    <w:rsid w:val="005A616D"/>
    <w:rsid w:val="005A633C"/>
    <w:rsid w:val="005A6668"/>
    <w:rsid w:val="005A6ABD"/>
    <w:rsid w:val="005A73F7"/>
    <w:rsid w:val="005A7668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1B0"/>
    <w:rsid w:val="005B535F"/>
    <w:rsid w:val="005B58C7"/>
    <w:rsid w:val="005B596C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4A2E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325A"/>
    <w:rsid w:val="005D3F16"/>
    <w:rsid w:val="005D401F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63C8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469A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3F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4A53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2D1C"/>
    <w:rsid w:val="006232F8"/>
    <w:rsid w:val="00623D14"/>
    <w:rsid w:val="006243C6"/>
    <w:rsid w:val="00624715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ADC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57"/>
    <w:rsid w:val="00650FFE"/>
    <w:rsid w:val="006512F5"/>
    <w:rsid w:val="0065242F"/>
    <w:rsid w:val="00652D8C"/>
    <w:rsid w:val="00653B03"/>
    <w:rsid w:val="00653ECC"/>
    <w:rsid w:val="00653FDA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1F63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676D2"/>
    <w:rsid w:val="00667E0D"/>
    <w:rsid w:val="00670281"/>
    <w:rsid w:val="00670A9D"/>
    <w:rsid w:val="00670F12"/>
    <w:rsid w:val="00671737"/>
    <w:rsid w:val="00671ABB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CE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989"/>
    <w:rsid w:val="006859A5"/>
    <w:rsid w:val="00686338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705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CD5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0A5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5A7B"/>
    <w:rsid w:val="006B6520"/>
    <w:rsid w:val="006B65DF"/>
    <w:rsid w:val="006B6834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3A4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587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098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19"/>
    <w:rsid w:val="00715E5A"/>
    <w:rsid w:val="00716123"/>
    <w:rsid w:val="0071627C"/>
    <w:rsid w:val="007165C6"/>
    <w:rsid w:val="00716970"/>
    <w:rsid w:val="0071737A"/>
    <w:rsid w:val="00717519"/>
    <w:rsid w:val="00720063"/>
    <w:rsid w:val="007204D6"/>
    <w:rsid w:val="007215E0"/>
    <w:rsid w:val="007216D7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147B"/>
    <w:rsid w:val="007322FA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5C99"/>
    <w:rsid w:val="0073725C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412"/>
    <w:rsid w:val="0074574D"/>
    <w:rsid w:val="00745914"/>
    <w:rsid w:val="00745A8B"/>
    <w:rsid w:val="00745C36"/>
    <w:rsid w:val="00745D25"/>
    <w:rsid w:val="00745E0C"/>
    <w:rsid w:val="0074630A"/>
    <w:rsid w:val="007478D6"/>
    <w:rsid w:val="007507B4"/>
    <w:rsid w:val="00750883"/>
    <w:rsid w:val="00750B26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797"/>
    <w:rsid w:val="00752840"/>
    <w:rsid w:val="00752B57"/>
    <w:rsid w:val="00752DB8"/>
    <w:rsid w:val="00753764"/>
    <w:rsid w:val="00753895"/>
    <w:rsid w:val="00754194"/>
    <w:rsid w:val="00754376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2C20"/>
    <w:rsid w:val="007736FB"/>
    <w:rsid w:val="00773A18"/>
    <w:rsid w:val="00773A66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C5"/>
    <w:rsid w:val="007775DE"/>
    <w:rsid w:val="007775F4"/>
    <w:rsid w:val="00777773"/>
    <w:rsid w:val="007777E4"/>
    <w:rsid w:val="0077781B"/>
    <w:rsid w:val="0077786C"/>
    <w:rsid w:val="00777EEF"/>
    <w:rsid w:val="007800CB"/>
    <w:rsid w:val="00780572"/>
    <w:rsid w:val="00781749"/>
    <w:rsid w:val="00781B0E"/>
    <w:rsid w:val="00781EE0"/>
    <w:rsid w:val="00781F20"/>
    <w:rsid w:val="00781F2C"/>
    <w:rsid w:val="0078216A"/>
    <w:rsid w:val="007824FE"/>
    <w:rsid w:val="0078273E"/>
    <w:rsid w:val="007828EA"/>
    <w:rsid w:val="00782A51"/>
    <w:rsid w:val="00782DD3"/>
    <w:rsid w:val="0078307E"/>
    <w:rsid w:val="0078316A"/>
    <w:rsid w:val="00783745"/>
    <w:rsid w:val="007837C9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879CE"/>
    <w:rsid w:val="00790807"/>
    <w:rsid w:val="00790A0B"/>
    <w:rsid w:val="007917E3"/>
    <w:rsid w:val="00791E6F"/>
    <w:rsid w:val="00791FB2"/>
    <w:rsid w:val="0079206B"/>
    <w:rsid w:val="007920A2"/>
    <w:rsid w:val="007921A1"/>
    <w:rsid w:val="0079297A"/>
    <w:rsid w:val="00792EAD"/>
    <w:rsid w:val="00793028"/>
    <w:rsid w:val="00794086"/>
    <w:rsid w:val="00794125"/>
    <w:rsid w:val="0079426E"/>
    <w:rsid w:val="00794BAD"/>
    <w:rsid w:val="00794BF1"/>
    <w:rsid w:val="00795D7E"/>
    <w:rsid w:val="00796530"/>
    <w:rsid w:val="0079676A"/>
    <w:rsid w:val="00796834"/>
    <w:rsid w:val="00796D0E"/>
    <w:rsid w:val="00796DA1"/>
    <w:rsid w:val="00796DE0"/>
    <w:rsid w:val="00796EE7"/>
    <w:rsid w:val="00797EB9"/>
    <w:rsid w:val="007A072C"/>
    <w:rsid w:val="007A0D64"/>
    <w:rsid w:val="007A1434"/>
    <w:rsid w:val="007A1502"/>
    <w:rsid w:val="007A1C66"/>
    <w:rsid w:val="007A3200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9B1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0E23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6DD4"/>
    <w:rsid w:val="007F7184"/>
    <w:rsid w:val="007F7A19"/>
    <w:rsid w:val="008002E5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3FE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4B57"/>
    <w:rsid w:val="0082527B"/>
    <w:rsid w:val="008252D7"/>
    <w:rsid w:val="0082670A"/>
    <w:rsid w:val="00826964"/>
    <w:rsid w:val="00826C29"/>
    <w:rsid w:val="00827085"/>
    <w:rsid w:val="008271AB"/>
    <w:rsid w:val="00827888"/>
    <w:rsid w:val="00827B2B"/>
    <w:rsid w:val="00830834"/>
    <w:rsid w:val="008310DF"/>
    <w:rsid w:val="00831222"/>
    <w:rsid w:val="008324AE"/>
    <w:rsid w:val="00832547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6"/>
    <w:rsid w:val="00842C1E"/>
    <w:rsid w:val="0084325E"/>
    <w:rsid w:val="0084334E"/>
    <w:rsid w:val="00843415"/>
    <w:rsid w:val="00844258"/>
    <w:rsid w:val="008445E6"/>
    <w:rsid w:val="00844CAF"/>
    <w:rsid w:val="00845990"/>
    <w:rsid w:val="00845F15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843"/>
    <w:rsid w:val="00855D35"/>
    <w:rsid w:val="00856332"/>
    <w:rsid w:val="008566A1"/>
    <w:rsid w:val="00856EB9"/>
    <w:rsid w:val="00856FD5"/>
    <w:rsid w:val="00857030"/>
    <w:rsid w:val="00857117"/>
    <w:rsid w:val="00857D5C"/>
    <w:rsid w:val="00857F12"/>
    <w:rsid w:val="00860379"/>
    <w:rsid w:val="0086039F"/>
    <w:rsid w:val="00860E4E"/>
    <w:rsid w:val="00860E70"/>
    <w:rsid w:val="00861F53"/>
    <w:rsid w:val="00861F67"/>
    <w:rsid w:val="00861FA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6B2"/>
    <w:rsid w:val="0086787A"/>
    <w:rsid w:val="00867B59"/>
    <w:rsid w:val="00870017"/>
    <w:rsid w:val="0087042E"/>
    <w:rsid w:val="008705D0"/>
    <w:rsid w:val="00870FF1"/>
    <w:rsid w:val="00871B47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6586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051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057F"/>
    <w:rsid w:val="008A090B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4D0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6E1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05A2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520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1CF"/>
    <w:rsid w:val="008D32C1"/>
    <w:rsid w:val="008D3353"/>
    <w:rsid w:val="008D365F"/>
    <w:rsid w:val="008D3BB3"/>
    <w:rsid w:val="008D4468"/>
    <w:rsid w:val="008D45DB"/>
    <w:rsid w:val="008D4879"/>
    <w:rsid w:val="008D4894"/>
    <w:rsid w:val="008D48B5"/>
    <w:rsid w:val="008D4C1B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19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9DF"/>
    <w:rsid w:val="008E4F16"/>
    <w:rsid w:val="008E51DA"/>
    <w:rsid w:val="008E55DC"/>
    <w:rsid w:val="008E562E"/>
    <w:rsid w:val="008E5B92"/>
    <w:rsid w:val="008E6167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49E"/>
    <w:rsid w:val="008F75C1"/>
    <w:rsid w:val="008F7674"/>
    <w:rsid w:val="008F7F9D"/>
    <w:rsid w:val="00900118"/>
    <w:rsid w:val="00900457"/>
    <w:rsid w:val="009009A7"/>
    <w:rsid w:val="00900CFE"/>
    <w:rsid w:val="00900D21"/>
    <w:rsid w:val="0090164E"/>
    <w:rsid w:val="00901B6B"/>
    <w:rsid w:val="00901C2D"/>
    <w:rsid w:val="009023BD"/>
    <w:rsid w:val="00902483"/>
    <w:rsid w:val="00902728"/>
    <w:rsid w:val="00902993"/>
    <w:rsid w:val="00902F1C"/>
    <w:rsid w:val="00903A74"/>
    <w:rsid w:val="00903DD4"/>
    <w:rsid w:val="00903F72"/>
    <w:rsid w:val="00904316"/>
    <w:rsid w:val="009043B2"/>
    <w:rsid w:val="00904547"/>
    <w:rsid w:val="00905AAD"/>
    <w:rsid w:val="00905CE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34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137"/>
    <w:rsid w:val="00926AA7"/>
    <w:rsid w:val="00926B61"/>
    <w:rsid w:val="00926F2E"/>
    <w:rsid w:val="009275CA"/>
    <w:rsid w:val="009276B6"/>
    <w:rsid w:val="0093028D"/>
    <w:rsid w:val="009310AA"/>
    <w:rsid w:val="0093163F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433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76B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3A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6F34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3AD"/>
    <w:rsid w:val="00966B64"/>
    <w:rsid w:val="00967198"/>
    <w:rsid w:val="009676DA"/>
    <w:rsid w:val="009707D2"/>
    <w:rsid w:val="0097115B"/>
    <w:rsid w:val="00971376"/>
    <w:rsid w:val="00971810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BE0"/>
    <w:rsid w:val="00973C2B"/>
    <w:rsid w:val="00973D57"/>
    <w:rsid w:val="00973EB5"/>
    <w:rsid w:val="009747C8"/>
    <w:rsid w:val="0097495E"/>
    <w:rsid w:val="00974CDE"/>
    <w:rsid w:val="00975043"/>
    <w:rsid w:val="00975310"/>
    <w:rsid w:val="00975EAD"/>
    <w:rsid w:val="00976633"/>
    <w:rsid w:val="00976C2C"/>
    <w:rsid w:val="009777D8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1FB5"/>
    <w:rsid w:val="00982018"/>
    <w:rsid w:val="00982161"/>
    <w:rsid w:val="009821F5"/>
    <w:rsid w:val="00983376"/>
    <w:rsid w:val="0098353A"/>
    <w:rsid w:val="00983560"/>
    <w:rsid w:val="00983A1B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01B"/>
    <w:rsid w:val="0099609D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388"/>
    <w:rsid w:val="009A14C9"/>
    <w:rsid w:val="009A1E9C"/>
    <w:rsid w:val="009A1F91"/>
    <w:rsid w:val="009A23BD"/>
    <w:rsid w:val="009A2968"/>
    <w:rsid w:val="009A30B1"/>
    <w:rsid w:val="009A358A"/>
    <w:rsid w:val="009A3D4B"/>
    <w:rsid w:val="009A4754"/>
    <w:rsid w:val="009A48D2"/>
    <w:rsid w:val="009A49E5"/>
    <w:rsid w:val="009A5A06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02E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3E65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C794E"/>
    <w:rsid w:val="009D030F"/>
    <w:rsid w:val="009D0C83"/>
    <w:rsid w:val="009D119D"/>
    <w:rsid w:val="009D1DAC"/>
    <w:rsid w:val="009D1E67"/>
    <w:rsid w:val="009D20E5"/>
    <w:rsid w:val="009D2343"/>
    <w:rsid w:val="009D28B4"/>
    <w:rsid w:val="009D2A3A"/>
    <w:rsid w:val="009D2A63"/>
    <w:rsid w:val="009D2E8B"/>
    <w:rsid w:val="009D3D6A"/>
    <w:rsid w:val="009D4939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A98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506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0FF2"/>
    <w:rsid w:val="00A11313"/>
    <w:rsid w:val="00A11392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1BC1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5B3"/>
    <w:rsid w:val="00A3164D"/>
    <w:rsid w:val="00A317DF"/>
    <w:rsid w:val="00A31D95"/>
    <w:rsid w:val="00A32D36"/>
    <w:rsid w:val="00A3320E"/>
    <w:rsid w:val="00A3332C"/>
    <w:rsid w:val="00A3383F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3E73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5B2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6EE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5BE5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7D4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3AE"/>
    <w:rsid w:val="00AA785B"/>
    <w:rsid w:val="00AA7F5A"/>
    <w:rsid w:val="00AB0546"/>
    <w:rsid w:val="00AB08AC"/>
    <w:rsid w:val="00AB0F51"/>
    <w:rsid w:val="00AB159A"/>
    <w:rsid w:val="00AB16A5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7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480B"/>
    <w:rsid w:val="00AC63F0"/>
    <w:rsid w:val="00AC640E"/>
    <w:rsid w:val="00AC64AB"/>
    <w:rsid w:val="00AC705C"/>
    <w:rsid w:val="00AC76D8"/>
    <w:rsid w:val="00AC7795"/>
    <w:rsid w:val="00AC7910"/>
    <w:rsid w:val="00AD0701"/>
    <w:rsid w:val="00AD0B25"/>
    <w:rsid w:val="00AD0E98"/>
    <w:rsid w:val="00AD1170"/>
    <w:rsid w:val="00AD1BB4"/>
    <w:rsid w:val="00AD234D"/>
    <w:rsid w:val="00AD2877"/>
    <w:rsid w:val="00AD3731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063"/>
    <w:rsid w:val="00AE42F0"/>
    <w:rsid w:val="00AE434E"/>
    <w:rsid w:val="00AE4415"/>
    <w:rsid w:val="00AE4915"/>
    <w:rsid w:val="00AE4F7F"/>
    <w:rsid w:val="00AE545F"/>
    <w:rsid w:val="00AE54B8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0EFF"/>
    <w:rsid w:val="00AF1804"/>
    <w:rsid w:val="00AF1B77"/>
    <w:rsid w:val="00AF21CE"/>
    <w:rsid w:val="00AF2A20"/>
    <w:rsid w:val="00AF2D82"/>
    <w:rsid w:val="00AF33D7"/>
    <w:rsid w:val="00AF356E"/>
    <w:rsid w:val="00AF3C85"/>
    <w:rsid w:val="00AF45DA"/>
    <w:rsid w:val="00AF47EE"/>
    <w:rsid w:val="00AF57B4"/>
    <w:rsid w:val="00AF5FA6"/>
    <w:rsid w:val="00AF6788"/>
    <w:rsid w:val="00AF6B56"/>
    <w:rsid w:val="00AF6B7D"/>
    <w:rsid w:val="00AF6CE2"/>
    <w:rsid w:val="00AF6D25"/>
    <w:rsid w:val="00AF6EF7"/>
    <w:rsid w:val="00AF78CE"/>
    <w:rsid w:val="00AF7ACB"/>
    <w:rsid w:val="00B008A5"/>
    <w:rsid w:val="00B00B1A"/>
    <w:rsid w:val="00B00BD2"/>
    <w:rsid w:val="00B00EBE"/>
    <w:rsid w:val="00B011C2"/>
    <w:rsid w:val="00B019A4"/>
    <w:rsid w:val="00B01B22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0A5E"/>
    <w:rsid w:val="00B11A0A"/>
    <w:rsid w:val="00B11D7E"/>
    <w:rsid w:val="00B12672"/>
    <w:rsid w:val="00B13EFC"/>
    <w:rsid w:val="00B14062"/>
    <w:rsid w:val="00B143E5"/>
    <w:rsid w:val="00B148BC"/>
    <w:rsid w:val="00B1527F"/>
    <w:rsid w:val="00B1613F"/>
    <w:rsid w:val="00B16B01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32D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343"/>
    <w:rsid w:val="00B356C0"/>
    <w:rsid w:val="00B35FFA"/>
    <w:rsid w:val="00B360D7"/>
    <w:rsid w:val="00B36FF0"/>
    <w:rsid w:val="00B37737"/>
    <w:rsid w:val="00B40254"/>
    <w:rsid w:val="00B409B3"/>
    <w:rsid w:val="00B412FC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5F5"/>
    <w:rsid w:val="00B4793A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26A"/>
    <w:rsid w:val="00B523E3"/>
    <w:rsid w:val="00B525A3"/>
    <w:rsid w:val="00B52799"/>
    <w:rsid w:val="00B528C3"/>
    <w:rsid w:val="00B5346C"/>
    <w:rsid w:val="00B53619"/>
    <w:rsid w:val="00B53C3C"/>
    <w:rsid w:val="00B53CAF"/>
    <w:rsid w:val="00B5412C"/>
    <w:rsid w:val="00B5433F"/>
    <w:rsid w:val="00B544A7"/>
    <w:rsid w:val="00B54CBF"/>
    <w:rsid w:val="00B54EB2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974"/>
    <w:rsid w:val="00B67CDC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9B7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64AA"/>
    <w:rsid w:val="00B86F4B"/>
    <w:rsid w:val="00B90061"/>
    <w:rsid w:val="00B9041F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B20"/>
    <w:rsid w:val="00BB0D27"/>
    <w:rsid w:val="00BB0D90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18A"/>
    <w:rsid w:val="00BB6A29"/>
    <w:rsid w:val="00BB6C75"/>
    <w:rsid w:val="00BB6CEF"/>
    <w:rsid w:val="00BB765F"/>
    <w:rsid w:val="00BB7916"/>
    <w:rsid w:val="00BB7C00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315"/>
    <w:rsid w:val="00BC4B4B"/>
    <w:rsid w:val="00BC502D"/>
    <w:rsid w:val="00BC5043"/>
    <w:rsid w:val="00BC57B2"/>
    <w:rsid w:val="00BC5818"/>
    <w:rsid w:val="00BC5959"/>
    <w:rsid w:val="00BC65E6"/>
    <w:rsid w:val="00BC7351"/>
    <w:rsid w:val="00BC7A7C"/>
    <w:rsid w:val="00BD06D0"/>
    <w:rsid w:val="00BD09B0"/>
    <w:rsid w:val="00BD1FF4"/>
    <w:rsid w:val="00BD21E9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930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7BC"/>
    <w:rsid w:val="00BE58F3"/>
    <w:rsid w:val="00BE5CE0"/>
    <w:rsid w:val="00BE5EE7"/>
    <w:rsid w:val="00BE650E"/>
    <w:rsid w:val="00BE76E7"/>
    <w:rsid w:val="00BF0D31"/>
    <w:rsid w:val="00BF0D48"/>
    <w:rsid w:val="00BF1E64"/>
    <w:rsid w:val="00BF1F51"/>
    <w:rsid w:val="00BF1FAF"/>
    <w:rsid w:val="00BF2893"/>
    <w:rsid w:val="00BF2914"/>
    <w:rsid w:val="00BF3A93"/>
    <w:rsid w:val="00BF3B78"/>
    <w:rsid w:val="00BF3F2C"/>
    <w:rsid w:val="00BF47E7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076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6B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B0B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2CA"/>
    <w:rsid w:val="00C165AD"/>
    <w:rsid w:val="00C16BDC"/>
    <w:rsid w:val="00C17932"/>
    <w:rsid w:val="00C179C4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2970"/>
    <w:rsid w:val="00C23041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5464"/>
    <w:rsid w:val="00C262D7"/>
    <w:rsid w:val="00C2683C"/>
    <w:rsid w:val="00C26FBA"/>
    <w:rsid w:val="00C27567"/>
    <w:rsid w:val="00C27F0C"/>
    <w:rsid w:val="00C308C1"/>
    <w:rsid w:val="00C3096E"/>
    <w:rsid w:val="00C311BF"/>
    <w:rsid w:val="00C31854"/>
    <w:rsid w:val="00C31D7B"/>
    <w:rsid w:val="00C32EAC"/>
    <w:rsid w:val="00C3407E"/>
    <w:rsid w:val="00C349DD"/>
    <w:rsid w:val="00C34ADC"/>
    <w:rsid w:val="00C34B78"/>
    <w:rsid w:val="00C34F90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E9B"/>
    <w:rsid w:val="00C40F11"/>
    <w:rsid w:val="00C40FF3"/>
    <w:rsid w:val="00C410F7"/>
    <w:rsid w:val="00C41550"/>
    <w:rsid w:val="00C4164C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866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734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3A4"/>
    <w:rsid w:val="00C904B7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6D52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86"/>
    <w:rsid w:val="00CA33E1"/>
    <w:rsid w:val="00CA36FA"/>
    <w:rsid w:val="00CA39A8"/>
    <w:rsid w:val="00CA3DD2"/>
    <w:rsid w:val="00CA3F3C"/>
    <w:rsid w:val="00CA40E3"/>
    <w:rsid w:val="00CA448A"/>
    <w:rsid w:val="00CA4656"/>
    <w:rsid w:val="00CA5E74"/>
    <w:rsid w:val="00CA5F8D"/>
    <w:rsid w:val="00CA6857"/>
    <w:rsid w:val="00CA6C5C"/>
    <w:rsid w:val="00CA6E14"/>
    <w:rsid w:val="00CA795B"/>
    <w:rsid w:val="00CB0978"/>
    <w:rsid w:val="00CB0B41"/>
    <w:rsid w:val="00CB14C3"/>
    <w:rsid w:val="00CB1AF8"/>
    <w:rsid w:val="00CB1B24"/>
    <w:rsid w:val="00CB1B35"/>
    <w:rsid w:val="00CB1CAD"/>
    <w:rsid w:val="00CB3025"/>
    <w:rsid w:val="00CB305B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F3"/>
    <w:rsid w:val="00CC1138"/>
    <w:rsid w:val="00CC17F6"/>
    <w:rsid w:val="00CC1A0B"/>
    <w:rsid w:val="00CC1E01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1C"/>
    <w:rsid w:val="00CC62F8"/>
    <w:rsid w:val="00CC64C6"/>
    <w:rsid w:val="00CC6762"/>
    <w:rsid w:val="00CC6EBB"/>
    <w:rsid w:val="00CC7072"/>
    <w:rsid w:val="00CC70AB"/>
    <w:rsid w:val="00CC72C4"/>
    <w:rsid w:val="00CD0A5E"/>
    <w:rsid w:val="00CD160C"/>
    <w:rsid w:val="00CD173D"/>
    <w:rsid w:val="00CD1FEE"/>
    <w:rsid w:val="00CD25E3"/>
    <w:rsid w:val="00CD26F4"/>
    <w:rsid w:val="00CD27FF"/>
    <w:rsid w:val="00CD356F"/>
    <w:rsid w:val="00CD370D"/>
    <w:rsid w:val="00CD3C39"/>
    <w:rsid w:val="00CD4B86"/>
    <w:rsid w:val="00CD4E50"/>
    <w:rsid w:val="00CD4EEC"/>
    <w:rsid w:val="00CD56C9"/>
    <w:rsid w:val="00CD5AF2"/>
    <w:rsid w:val="00CD5C5A"/>
    <w:rsid w:val="00CD5F90"/>
    <w:rsid w:val="00CD64F2"/>
    <w:rsid w:val="00CD65DD"/>
    <w:rsid w:val="00CD668B"/>
    <w:rsid w:val="00CD6D85"/>
    <w:rsid w:val="00CE022A"/>
    <w:rsid w:val="00CE07D7"/>
    <w:rsid w:val="00CE16E2"/>
    <w:rsid w:val="00CE17B2"/>
    <w:rsid w:val="00CE1951"/>
    <w:rsid w:val="00CE2530"/>
    <w:rsid w:val="00CE253F"/>
    <w:rsid w:val="00CE2B82"/>
    <w:rsid w:val="00CE3935"/>
    <w:rsid w:val="00CE4586"/>
    <w:rsid w:val="00CE547F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9DD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656F"/>
    <w:rsid w:val="00CF7652"/>
    <w:rsid w:val="00CF76AD"/>
    <w:rsid w:val="00CF7C3A"/>
    <w:rsid w:val="00D00C84"/>
    <w:rsid w:val="00D016C5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86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0656"/>
    <w:rsid w:val="00D1070A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7E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508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2D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7D"/>
    <w:rsid w:val="00D329F4"/>
    <w:rsid w:val="00D32A27"/>
    <w:rsid w:val="00D32D47"/>
    <w:rsid w:val="00D32F37"/>
    <w:rsid w:val="00D330F0"/>
    <w:rsid w:val="00D33927"/>
    <w:rsid w:val="00D341B1"/>
    <w:rsid w:val="00D34AA7"/>
    <w:rsid w:val="00D34EBF"/>
    <w:rsid w:val="00D35102"/>
    <w:rsid w:val="00D35328"/>
    <w:rsid w:val="00D359CE"/>
    <w:rsid w:val="00D35D19"/>
    <w:rsid w:val="00D36D1E"/>
    <w:rsid w:val="00D37259"/>
    <w:rsid w:val="00D374B8"/>
    <w:rsid w:val="00D378BB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469"/>
    <w:rsid w:val="00D475AB"/>
    <w:rsid w:val="00D47D1E"/>
    <w:rsid w:val="00D47D95"/>
    <w:rsid w:val="00D47DEC"/>
    <w:rsid w:val="00D50244"/>
    <w:rsid w:val="00D51283"/>
    <w:rsid w:val="00D512BB"/>
    <w:rsid w:val="00D51632"/>
    <w:rsid w:val="00D517A5"/>
    <w:rsid w:val="00D52009"/>
    <w:rsid w:val="00D5210B"/>
    <w:rsid w:val="00D527C0"/>
    <w:rsid w:val="00D52A19"/>
    <w:rsid w:val="00D52BDA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4C3"/>
    <w:rsid w:val="00D628D2"/>
    <w:rsid w:val="00D62D66"/>
    <w:rsid w:val="00D62EA1"/>
    <w:rsid w:val="00D6335D"/>
    <w:rsid w:val="00D63A6D"/>
    <w:rsid w:val="00D63B2D"/>
    <w:rsid w:val="00D63DA5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885"/>
    <w:rsid w:val="00D72D21"/>
    <w:rsid w:val="00D731B7"/>
    <w:rsid w:val="00D73AA6"/>
    <w:rsid w:val="00D7428B"/>
    <w:rsid w:val="00D74736"/>
    <w:rsid w:val="00D74B56"/>
    <w:rsid w:val="00D74CCE"/>
    <w:rsid w:val="00D74F17"/>
    <w:rsid w:val="00D75706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DBC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2157"/>
    <w:rsid w:val="00DB31FD"/>
    <w:rsid w:val="00DB3B2D"/>
    <w:rsid w:val="00DB3BE9"/>
    <w:rsid w:val="00DB4FC0"/>
    <w:rsid w:val="00DB58C3"/>
    <w:rsid w:val="00DB5B2D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2CEB"/>
    <w:rsid w:val="00DC3862"/>
    <w:rsid w:val="00DC3D71"/>
    <w:rsid w:val="00DC4640"/>
    <w:rsid w:val="00DC50B2"/>
    <w:rsid w:val="00DC562F"/>
    <w:rsid w:val="00DC5788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6FF5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912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A8F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292F"/>
    <w:rsid w:val="00DF320A"/>
    <w:rsid w:val="00DF3443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3FE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222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14B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985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40"/>
    <w:rsid w:val="00E57399"/>
    <w:rsid w:val="00E5741A"/>
    <w:rsid w:val="00E578FB"/>
    <w:rsid w:val="00E60A9B"/>
    <w:rsid w:val="00E60AAC"/>
    <w:rsid w:val="00E61172"/>
    <w:rsid w:val="00E611D0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200"/>
    <w:rsid w:val="00E7768C"/>
    <w:rsid w:val="00E776ED"/>
    <w:rsid w:val="00E779AB"/>
    <w:rsid w:val="00E77F8D"/>
    <w:rsid w:val="00E80023"/>
    <w:rsid w:val="00E805BB"/>
    <w:rsid w:val="00E80EC6"/>
    <w:rsid w:val="00E81044"/>
    <w:rsid w:val="00E812C9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93F"/>
    <w:rsid w:val="00E84BE7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1DC8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6F95"/>
    <w:rsid w:val="00E973C7"/>
    <w:rsid w:val="00E97443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68D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264"/>
    <w:rsid w:val="00EB75EB"/>
    <w:rsid w:val="00EB7BDF"/>
    <w:rsid w:val="00EB7D33"/>
    <w:rsid w:val="00EC0187"/>
    <w:rsid w:val="00EC024B"/>
    <w:rsid w:val="00EC0493"/>
    <w:rsid w:val="00EC0AB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105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2E0E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D74A5"/>
    <w:rsid w:val="00EE0473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0C1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CC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935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858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96C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69C"/>
    <w:rsid w:val="00F257C6"/>
    <w:rsid w:val="00F25952"/>
    <w:rsid w:val="00F25977"/>
    <w:rsid w:val="00F25DE2"/>
    <w:rsid w:val="00F26230"/>
    <w:rsid w:val="00F2717F"/>
    <w:rsid w:val="00F276A8"/>
    <w:rsid w:val="00F279E6"/>
    <w:rsid w:val="00F27D01"/>
    <w:rsid w:val="00F30994"/>
    <w:rsid w:val="00F311E4"/>
    <w:rsid w:val="00F32469"/>
    <w:rsid w:val="00F325EB"/>
    <w:rsid w:val="00F32707"/>
    <w:rsid w:val="00F32DB6"/>
    <w:rsid w:val="00F331A2"/>
    <w:rsid w:val="00F33388"/>
    <w:rsid w:val="00F33A90"/>
    <w:rsid w:val="00F33C54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C0D"/>
    <w:rsid w:val="00F35D03"/>
    <w:rsid w:val="00F3608D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AEB"/>
    <w:rsid w:val="00F43DCF"/>
    <w:rsid w:val="00F44996"/>
    <w:rsid w:val="00F45A44"/>
    <w:rsid w:val="00F45D5C"/>
    <w:rsid w:val="00F46026"/>
    <w:rsid w:val="00F46483"/>
    <w:rsid w:val="00F46529"/>
    <w:rsid w:val="00F46789"/>
    <w:rsid w:val="00F4746D"/>
    <w:rsid w:val="00F47A0A"/>
    <w:rsid w:val="00F505D2"/>
    <w:rsid w:val="00F50885"/>
    <w:rsid w:val="00F51050"/>
    <w:rsid w:val="00F511BE"/>
    <w:rsid w:val="00F51364"/>
    <w:rsid w:val="00F51ABA"/>
    <w:rsid w:val="00F51D3C"/>
    <w:rsid w:val="00F51DFB"/>
    <w:rsid w:val="00F523E1"/>
    <w:rsid w:val="00F5261A"/>
    <w:rsid w:val="00F52DD5"/>
    <w:rsid w:val="00F534C8"/>
    <w:rsid w:val="00F53709"/>
    <w:rsid w:val="00F53A9F"/>
    <w:rsid w:val="00F54006"/>
    <w:rsid w:val="00F5419B"/>
    <w:rsid w:val="00F542B7"/>
    <w:rsid w:val="00F54457"/>
    <w:rsid w:val="00F54886"/>
    <w:rsid w:val="00F550B9"/>
    <w:rsid w:val="00F5545A"/>
    <w:rsid w:val="00F556F3"/>
    <w:rsid w:val="00F56280"/>
    <w:rsid w:val="00F567AA"/>
    <w:rsid w:val="00F5730E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AA9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07F7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83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1E5"/>
    <w:rsid w:val="00F96812"/>
    <w:rsid w:val="00F96E9E"/>
    <w:rsid w:val="00F97096"/>
    <w:rsid w:val="00F97A26"/>
    <w:rsid w:val="00FA025F"/>
    <w:rsid w:val="00FA02DD"/>
    <w:rsid w:val="00FA096C"/>
    <w:rsid w:val="00FA0CCB"/>
    <w:rsid w:val="00FA11E1"/>
    <w:rsid w:val="00FA1B85"/>
    <w:rsid w:val="00FA1BC0"/>
    <w:rsid w:val="00FA1F3A"/>
    <w:rsid w:val="00FA206D"/>
    <w:rsid w:val="00FA2207"/>
    <w:rsid w:val="00FA2549"/>
    <w:rsid w:val="00FA27FB"/>
    <w:rsid w:val="00FA30B1"/>
    <w:rsid w:val="00FA3398"/>
    <w:rsid w:val="00FA38F2"/>
    <w:rsid w:val="00FA3951"/>
    <w:rsid w:val="00FA4C8B"/>
    <w:rsid w:val="00FA636A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C20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0FA6"/>
    <w:rsid w:val="00FC1149"/>
    <w:rsid w:val="00FC1A46"/>
    <w:rsid w:val="00FC2ACD"/>
    <w:rsid w:val="00FC327D"/>
    <w:rsid w:val="00FC4143"/>
    <w:rsid w:val="00FC4670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C1F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155"/>
    <w:rsid w:val="00FD2A5F"/>
    <w:rsid w:val="00FD2A87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9E"/>
    <w:rsid w:val="00FD54E0"/>
    <w:rsid w:val="00FD6169"/>
    <w:rsid w:val="00FD61AC"/>
    <w:rsid w:val="00FD6BBF"/>
    <w:rsid w:val="00FD6EB9"/>
    <w:rsid w:val="00FD6F5E"/>
    <w:rsid w:val="00FD720D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8F3"/>
    <w:rsid w:val="00FE3AFA"/>
    <w:rsid w:val="00FE3FA3"/>
    <w:rsid w:val="00FE490E"/>
    <w:rsid w:val="00FE599E"/>
    <w:rsid w:val="00FE5A85"/>
    <w:rsid w:val="00FE6923"/>
    <w:rsid w:val="00FE6E5A"/>
    <w:rsid w:val="00FE6FC4"/>
    <w:rsid w:val="00FF021B"/>
    <w:rsid w:val="00FF0945"/>
    <w:rsid w:val="00FF0D96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540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540"/>
      </w:tabs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6B8C553852F64CB53DC5C379BF6345" ma:contentTypeVersion="4" ma:contentTypeDescription="สร้างเอกสารใหม่" ma:contentTypeScope="" ma:versionID="80fc9e90b8c6f8a7c099ac714a081cb4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40061d256abc34becbf55449717432ac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2D642-81C1-4009-B567-B7EB5ADA4D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EF54BB-357A-45D5-B3E3-AB1E1C7C8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</TotalTime>
  <Pages>8</Pages>
  <Words>1322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Suwannapratheep, Nattha</cp:lastModifiedBy>
  <cp:revision>52</cp:revision>
  <cp:lastPrinted>2025-07-25T11:43:00Z</cp:lastPrinted>
  <dcterms:created xsi:type="dcterms:W3CDTF">2025-08-05T08:22:00Z</dcterms:created>
  <dcterms:modified xsi:type="dcterms:W3CDTF">2025-08-06T04:35:00Z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0x0101006D6B8C553852F64CB53DC5C379BF6345</vt:lpwstr>
  </property>
</Properties>
</file>