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1154" w14:textId="77777777" w:rsidR="00873B33" w:rsidRPr="0045337D" w:rsidRDefault="00620ECE" w:rsidP="00907BC5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45337D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เรดดี้แพลนเน็ต จำกัด (มหาชน)</w:t>
      </w:r>
      <w:r w:rsidRPr="0045337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45337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45337D" w:rsidRDefault="00877065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45337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1CD23F7D" w:rsidR="00873B33" w:rsidRPr="0045337D" w:rsidRDefault="00A66906" w:rsidP="003A00D8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45337D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</w:t>
      </w:r>
      <w:r w:rsidR="00FC4ACE" w:rsidRPr="0045337D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="0078675D" w:rsidRPr="0045337D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45337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161FF6" w:rsidRPr="00161FF6">
        <w:rPr>
          <w:rFonts w:asciiTheme="majorBidi" w:eastAsiaTheme="minorEastAsia" w:hAnsiTheme="majorBidi" w:cstheme="majorBidi"/>
          <w:b/>
          <w:bCs/>
          <w:sz w:val="36"/>
          <w:szCs w:val="36"/>
          <w:lang w:eastAsia="ja-JP"/>
        </w:rPr>
        <w:t>0</w:t>
      </w:r>
      <w:r w:rsidRPr="0045337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BB7065" w:rsidRPr="0045337D">
        <w:rPr>
          <w:rFonts w:asciiTheme="majorBidi" w:eastAsiaTheme="minorEastAsia" w:hAnsiTheme="majorBidi" w:cstheme="majorBidi" w:hint="cs"/>
          <w:b/>
          <w:bCs/>
          <w:sz w:val="36"/>
          <w:szCs w:val="36"/>
          <w:cs/>
          <w:lang w:eastAsia="ja-JP"/>
        </w:rPr>
        <w:t xml:space="preserve">มิถุนายน </w:t>
      </w:r>
      <w:r w:rsidR="00161FF6" w:rsidRPr="00161FF6">
        <w:rPr>
          <w:rFonts w:asciiTheme="majorBidi" w:hAnsiTheme="majorBidi" w:cstheme="majorBidi"/>
          <w:b/>
          <w:bCs/>
          <w:sz w:val="36"/>
          <w:szCs w:val="36"/>
        </w:rPr>
        <w:t>2568</w:t>
      </w:r>
      <w:r w:rsidR="0062289A" w:rsidRPr="0045337D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="0062289A" w:rsidRPr="0045337D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45337D" w:rsidRDefault="009B4A8D" w:rsidP="00AF6625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7710B4DA" w:rsidR="00B50E4A" w:rsidRPr="0045337D" w:rsidRDefault="00B50E4A" w:rsidP="00860DBF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45337D">
        <w:rPr>
          <w:rFonts w:asciiTheme="majorBidi" w:hAnsiTheme="majorBidi" w:cstheme="majorBidi"/>
          <w:spacing w:val="-8"/>
          <w:cs/>
        </w:rPr>
        <w:t>บริษัท เรดดี้แพลนเน็ต จำกัด (มหาชน) (“บริษัท”) เป็นนิติบุคคลที่จัดตั้งขึ้นในประเทศไทย</w:t>
      </w:r>
      <w:r w:rsidR="00562B1D" w:rsidRPr="0045337D">
        <w:rPr>
          <w:rFonts w:asciiTheme="majorBidi" w:hAnsiTheme="majorBidi" w:cstheme="majorBidi"/>
          <w:spacing w:val="-8"/>
        </w:rPr>
        <w:br/>
      </w:r>
      <w:r w:rsidRPr="0045337D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161FF6" w:rsidRPr="00161FF6">
        <w:rPr>
          <w:rFonts w:asciiTheme="majorBidi" w:hAnsiTheme="majorBidi" w:cstheme="majorBidi"/>
          <w:spacing w:val="-8"/>
        </w:rPr>
        <w:t>1</w:t>
      </w:r>
      <w:r w:rsidRPr="0045337D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161FF6" w:rsidRPr="00161FF6">
        <w:rPr>
          <w:rFonts w:asciiTheme="majorBidi" w:hAnsiTheme="majorBidi" w:cstheme="majorBidi"/>
          <w:spacing w:val="-8"/>
        </w:rPr>
        <w:t>2543</w:t>
      </w:r>
      <w:r w:rsidRPr="0045337D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161FF6" w:rsidRPr="00161FF6">
        <w:rPr>
          <w:rFonts w:asciiTheme="majorBidi" w:hAnsiTheme="majorBidi" w:cstheme="majorBidi"/>
          <w:spacing w:val="-8"/>
        </w:rPr>
        <w:t>51</w:t>
      </w:r>
      <w:r w:rsidRPr="0045337D">
        <w:rPr>
          <w:rFonts w:asciiTheme="majorBidi" w:hAnsiTheme="majorBidi" w:cstheme="majorBidi"/>
          <w:spacing w:val="-8"/>
          <w:cs/>
        </w:rPr>
        <w:t xml:space="preserve"> อาคารเมเจอร์ ทาวเวอร์ พระราม </w:t>
      </w:r>
      <w:r w:rsidR="00161FF6" w:rsidRPr="00161FF6">
        <w:rPr>
          <w:rFonts w:asciiTheme="majorBidi" w:hAnsiTheme="majorBidi" w:cstheme="majorBidi"/>
          <w:spacing w:val="-8"/>
        </w:rPr>
        <w:t>9</w:t>
      </w:r>
      <w:r w:rsidRPr="0045337D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45337D">
        <w:rPr>
          <w:rFonts w:asciiTheme="majorBidi" w:hAnsiTheme="majorBidi" w:cstheme="majorBidi"/>
          <w:spacing w:val="-8"/>
        </w:rPr>
        <w:t>-</w:t>
      </w:r>
      <w:r w:rsidRPr="0045337D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45337D">
        <w:rPr>
          <w:rFonts w:asciiTheme="majorBidi" w:hAnsiTheme="majorBidi" w:cstheme="majorBidi"/>
          <w:spacing w:val="-8"/>
        </w:rPr>
        <w:br/>
      </w:r>
      <w:r w:rsidRPr="0045337D">
        <w:rPr>
          <w:rFonts w:asciiTheme="majorBidi" w:hAnsiTheme="majorBidi" w:cstheme="majorBidi"/>
          <w:spacing w:val="-8"/>
          <w:cs/>
        </w:rPr>
        <w:t xml:space="preserve">ชั้น </w:t>
      </w:r>
      <w:r w:rsidR="00161FF6" w:rsidRPr="00161FF6">
        <w:rPr>
          <w:rFonts w:asciiTheme="majorBidi" w:hAnsiTheme="majorBidi" w:cstheme="majorBidi"/>
          <w:spacing w:val="-8"/>
        </w:rPr>
        <w:t>17</w:t>
      </w:r>
      <w:r w:rsidRPr="0045337D">
        <w:rPr>
          <w:rFonts w:asciiTheme="majorBidi" w:hAnsiTheme="majorBidi" w:cstheme="majorBidi"/>
          <w:spacing w:val="-8"/>
          <w:cs/>
        </w:rPr>
        <w:t xml:space="preserve"> ห้อง </w:t>
      </w:r>
      <w:r w:rsidR="00161FF6" w:rsidRPr="00161FF6">
        <w:rPr>
          <w:rFonts w:asciiTheme="majorBidi" w:hAnsiTheme="majorBidi" w:cstheme="majorBidi"/>
          <w:spacing w:val="-8"/>
        </w:rPr>
        <w:t>1701</w:t>
      </w:r>
      <w:r w:rsidRPr="0045337D">
        <w:rPr>
          <w:rFonts w:asciiTheme="majorBidi" w:hAnsiTheme="majorBidi" w:cstheme="majorBidi"/>
          <w:spacing w:val="-8"/>
          <w:cs/>
        </w:rPr>
        <w:t xml:space="preserve"> - </w:t>
      </w:r>
      <w:r w:rsidR="00161FF6" w:rsidRPr="00161FF6">
        <w:rPr>
          <w:rFonts w:asciiTheme="majorBidi" w:hAnsiTheme="majorBidi" w:cstheme="majorBidi"/>
          <w:spacing w:val="-8"/>
        </w:rPr>
        <w:t>1706</w:t>
      </w:r>
      <w:r w:rsidRPr="0045337D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161FF6" w:rsidRPr="00161FF6">
        <w:rPr>
          <w:rFonts w:asciiTheme="majorBidi" w:hAnsiTheme="majorBidi" w:cstheme="majorBidi"/>
          <w:spacing w:val="-8"/>
        </w:rPr>
        <w:t>9</w:t>
      </w:r>
      <w:r w:rsidRPr="0045337D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161FF6" w:rsidRPr="00161FF6">
        <w:rPr>
          <w:rFonts w:asciiTheme="majorBidi" w:hAnsiTheme="majorBidi" w:cstheme="majorBidi"/>
          <w:spacing w:val="-8"/>
        </w:rPr>
        <w:t>10240</w:t>
      </w:r>
      <w:r w:rsidRPr="0045337D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45337D">
        <w:rPr>
          <w:rFonts w:asciiTheme="majorBidi" w:hAnsiTheme="majorBidi" w:cstheme="majorBidi"/>
          <w:spacing w:val="-8"/>
        </w:rPr>
        <w:br/>
      </w:r>
      <w:r w:rsidRPr="0045337D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161FF6" w:rsidRPr="00161FF6">
        <w:rPr>
          <w:rFonts w:asciiTheme="majorBidi" w:hAnsiTheme="majorBidi" w:cstheme="majorBidi"/>
          <w:spacing w:val="-8"/>
        </w:rPr>
        <w:t>22</w:t>
      </w:r>
      <w:r w:rsidRPr="0045337D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161FF6" w:rsidRPr="00161FF6">
        <w:rPr>
          <w:rFonts w:asciiTheme="majorBidi" w:hAnsiTheme="majorBidi" w:cstheme="majorBidi"/>
          <w:spacing w:val="-8"/>
        </w:rPr>
        <w:t>2566</w:t>
      </w:r>
    </w:p>
    <w:p w14:paraId="2B16FC0F" w14:textId="77777777" w:rsidR="00A30FD1" w:rsidRPr="0045337D" w:rsidRDefault="00064AFA" w:rsidP="004A1C4A">
      <w:pPr>
        <w:spacing w:before="240"/>
        <w:ind w:left="567" w:right="-25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บริษัท และบริษัทย่อย รวมกันเรียกว่า “กลุ่มบริษัท” </w:t>
      </w:r>
    </w:p>
    <w:p w14:paraId="2BD08E70" w14:textId="7D8F4016" w:rsidR="00FB08DE" w:rsidRPr="0045337D" w:rsidRDefault="00FB08DE" w:rsidP="004A1C4A">
      <w:pPr>
        <w:spacing w:before="240"/>
        <w:ind w:left="567" w:right="-25"/>
        <w:jc w:val="thaiDistribute"/>
        <w:rPr>
          <w:rFonts w:asciiTheme="majorBidi" w:hAnsiTheme="majorBidi" w:cstheme="majorBidi"/>
          <w:cs/>
        </w:rPr>
      </w:pPr>
      <w:r w:rsidRPr="0045337D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45337D">
        <w:rPr>
          <w:rFonts w:asciiTheme="majorBidi" w:hAnsiTheme="majorBidi" w:cstheme="majorBidi"/>
          <w:cs/>
        </w:rPr>
        <w:t xml:space="preserve">ณ วันที่ </w:t>
      </w:r>
      <w:bookmarkStart w:id="0" w:name="_Hlk202277834"/>
      <w:r w:rsidR="00161FF6" w:rsidRPr="00161FF6">
        <w:rPr>
          <w:rFonts w:asciiTheme="majorBidi" w:hAnsiTheme="majorBidi" w:cstheme="majorBidi"/>
        </w:rPr>
        <w:t>30</w:t>
      </w:r>
      <w:r w:rsidR="001211B5" w:rsidRPr="0045337D">
        <w:rPr>
          <w:rFonts w:asciiTheme="majorBidi" w:hAnsiTheme="majorBidi" w:cstheme="majorBidi"/>
        </w:rPr>
        <w:t xml:space="preserve"> </w:t>
      </w:r>
      <w:r w:rsidR="00A97CA1" w:rsidRPr="0045337D">
        <w:rPr>
          <w:rFonts w:asciiTheme="majorBidi" w:eastAsiaTheme="minorEastAsia" w:hAnsiTheme="majorBidi" w:cs="Angsana New" w:hint="cs"/>
          <w:cs/>
          <w:lang w:eastAsia="ja-JP"/>
        </w:rPr>
        <w:t>มิถุนายน</w:t>
      </w:r>
      <w:r w:rsidR="001211B5" w:rsidRPr="0045337D">
        <w:rPr>
          <w:rFonts w:asciiTheme="majorBidi" w:hAnsiTheme="majorBidi" w:cs="Angsana New"/>
          <w:cs/>
        </w:rPr>
        <w:t xml:space="preserve"> </w:t>
      </w:r>
      <w:r w:rsidR="00161FF6" w:rsidRPr="00161FF6">
        <w:rPr>
          <w:rFonts w:asciiTheme="majorBidi" w:hAnsiTheme="majorBidi" w:cstheme="majorBidi"/>
        </w:rPr>
        <w:t>2568</w:t>
      </w:r>
      <w:r w:rsidR="001211B5" w:rsidRPr="0045337D">
        <w:rPr>
          <w:rFonts w:asciiTheme="majorBidi" w:hAnsiTheme="majorBidi" w:cstheme="majorBidi"/>
        </w:rPr>
        <w:t xml:space="preserve"> </w:t>
      </w:r>
      <w:bookmarkEnd w:id="0"/>
      <w:r w:rsidR="0030681E" w:rsidRPr="0045337D">
        <w:rPr>
          <w:rFonts w:asciiTheme="majorBidi" w:hAnsiTheme="majorBidi" w:cstheme="majorBidi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</w:rPr>
        <w:t>31</w:t>
      </w:r>
      <w:r w:rsidR="0030681E" w:rsidRPr="0045337D">
        <w:rPr>
          <w:rFonts w:asciiTheme="majorBidi" w:hAnsiTheme="majorBidi" w:cstheme="majorBidi"/>
        </w:rPr>
        <w:t xml:space="preserve"> </w:t>
      </w:r>
      <w:r w:rsidR="0030681E" w:rsidRPr="0045337D">
        <w:rPr>
          <w:rFonts w:asciiTheme="majorBidi" w:hAnsiTheme="majorBidi" w:cstheme="majorBidi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lang w:eastAsia="ja-JP"/>
        </w:rPr>
        <w:t>7</w:t>
      </w:r>
      <w:r w:rsidR="0030681E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45337D" w:rsidRPr="0045337D" w14:paraId="075D9C34" w14:textId="77777777" w:rsidTr="00FA147A">
        <w:trPr>
          <w:cantSplit/>
          <w:trHeight w:hRule="exact" w:val="369"/>
        </w:trPr>
        <w:tc>
          <w:tcPr>
            <w:tcW w:w="1912" w:type="pct"/>
            <w:vMerge w:val="restart"/>
          </w:tcPr>
          <w:p w14:paraId="7AF520FF" w14:textId="56278286" w:rsidR="00064AFA" w:rsidRPr="0045337D" w:rsidRDefault="00FA147A" w:rsidP="00FA147A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8" w:type="pct"/>
            <w:vMerge w:val="restart"/>
          </w:tcPr>
          <w:p w14:paraId="28FFCD53" w14:textId="77777777" w:rsidR="00064AFA" w:rsidRPr="0045337D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45337D" w:rsidRDefault="00064AFA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45337D" w:rsidRDefault="00FB08DE" w:rsidP="00064AFA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5337D" w:rsidRPr="0045337D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45337D" w:rsidRDefault="00064AFA" w:rsidP="00064AF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45337D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45337D" w:rsidRDefault="00064AFA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45337D" w:rsidRDefault="00F07C06" w:rsidP="00F07C06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55340B8C" w14:textId="53DD2B1B" w:rsidR="00064AFA" w:rsidRPr="0045337D" w:rsidRDefault="00161FF6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30</w:t>
            </w:r>
            <w:r w:rsidR="00A97CA1" w:rsidRPr="0045337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A97CA1" w:rsidRPr="0045337D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2568</w:t>
            </w:r>
          </w:p>
        </w:tc>
        <w:tc>
          <w:tcPr>
            <w:tcW w:w="587" w:type="pct"/>
          </w:tcPr>
          <w:p w14:paraId="232F28CF" w14:textId="585914DA" w:rsidR="00F07C06" w:rsidRPr="0045337D" w:rsidRDefault="00F07C0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70CB585F" w:rsidR="007E5767" w:rsidRPr="0045337D" w:rsidRDefault="00161FF6" w:rsidP="002A73C6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45337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45337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28202372" w:rsidR="00064AFA" w:rsidRPr="0045337D" w:rsidRDefault="00161FF6" w:rsidP="00064AF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397B0A0D" w:rsidR="00B50E4A" w:rsidRPr="0045337D" w:rsidRDefault="00161FF6" w:rsidP="0075394C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4533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4533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เรดดี้แพลนเน็ต ทราเว</w:t>
            </w:r>
            <w:r w:rsidR="00BA7D5C"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r w:rsidR="00B50E4A"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r w:rsidR="00B50E4A" w:rsidRPr="004533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45337D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บริการแพลตฟอร์มการจองโรงแรมโดยตรงสำหรับโรงแรมและรีสอร์ต</w:t>
            </w:r>
          </w:p>
        </w:tc>
        <w:tc>
          <w:tcPr>
            <w:tcW w:w="713" w:type="pct"/>
          </w:tcPr>
          <w:p w14:paraId="20F6C5B3" w14:textId="77777777" w:rsidR="00B50E4A" w:rsidRPr="0045337D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0E65CBE5" w:rsidR="00B50E4A" w:rsidRPr="0045337D" w:rsidRDefault="00161FF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60C65B78" w:rsidR="00B50E4A" w:rsidRPr="0045337D" w:rsidRDefault="00161FF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5337D" w:rsidRPr="0045337D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01705089" w:rsidR="00B50E4A" w:rsidRPr="0045337D" w:rsidRDefault="00161FF6" w:rsidP="0059638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เรดดี้แพลนเน็ต แมกซ์ จำกัด</w:t>
            </w:r>
            <w:r w:rsidR="00B50E4A" w:rsidRPr="004533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161FF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45337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45337D" w:rsidRDefault="00B50E4A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45337D" w:rsidRDefault="00CF4DB1" w:rsidP="00B50E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45337D" w:rsidRDefault="00B50E4A" w:rsidP="00B50E4A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5EDCE9E1" w:rsidR="00B50E4A" w:rsidRPr="0045337D" w:rsidRDefault="00161FF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4FBDD56B" w:rsidR="00B50E4A" w:rsidRPr="0045337D" w:rsidRDefault="00161FF6" w:rsidP="00B50E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2BE5A0DD" w:rsidR="00064AFA" w:rsidRPr="0045337D" w:rsidRDefault="00394005" w:rsidP="00394005">
      <w:pPr>
        <w:numPr>
          <w:ilvl w:val="0"/>
          <w:numId w:val="6"/>
        </w:numPr>
        <w:ind w:right="277" w:hanging="180"/>
        <w:rPr>
          <w:rFonts w:asciiTheme="majorBidi" w:hAnsiTheme="majorBidi" w:cstheme="majorBidi"/>
          <w:sz w:val="22"/>
          <w:szCs w:val="22"/>
        </w:rPr>
      </w:pPr>
      <w:r w:rsidRPr="0045337D">
        <w:rPr>
          <w:rFonts w:asciiTheme="majorBidi" w:hAnsiTheme="majorBidi" w:cstheme="majorBidi"/>
          <w:sz w:val="22"/>
          <w:szCs w:val="22"/>
        </w:rPr>
        <w:t> </w:t>
      </w:r>
      <w:r w:rsidR="00EF04A1" w:rsidRPr="0045337D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45337D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161FF6" w:rsidRPr="00161FF6">
        <w:rPr>
          <w:rFonts w:asciiTheme="majorBidi" w:hAnsiTheme="majorBidi" w:cstheme="majorBidi"/>
          <w:sz w:val="22"/>
          <w:szCs w:val="22"/>
        </w:rPr>
        <w:t>30</w:t>
      </w:r>
      <w:r w:rsidR="00A97CA1" w:rsidRPr="0045337D">
        <w:rPr>
          <w:rFonts w:asciiTheme="majorBidi" w:hAnsiTheme="majorBidi" w:cstheme="majorBidi"/>
          <w:sz w:val="22"/>
          <w:szCs w:val="22"/>
        </w:rPr>
        <w:t xml:space="preserve"> </w:t>
      </w:r>
      <w:r w:rsidR="00A97CA1" w:rsidRPr="0045337D">
        <w:rPr>
          <w:rFonts w:asciiTheme="majorBidi" w:hAnsiTheme="majorBidi" w:cs="Angsana New"/>
          <w:sz w:val="22"/>
          <w:szCs w:val="22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z w:val="22"/>
          <w:szCs w:val="22"/>
        </w:rPr>
        <w:t>2568</w:t>
      </w:r>
      <w:r w:rsidR="00A97CA1" w:rsidRPr="0045337D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45337D">
        <w:rPr>
          <w:rFonts w:asciiTheme="majorBidi" w:hAnsiTheme="majorBidi" w:cstheme="majorBidi"/>
          <w:sz w:val="22"/>
          <w:szCs w:val="22"/>
          <w:cs/>
        </w:rPr>
        <w:t>บริษัท เรดดี้แพลนเน็ต แมกซ์ จำกัด</w:t>
      </w:r>
      <w:r w:rsidR="00EF04A1" w:rsidRPr="0045337D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45337D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45337D" w:rsidRDefault="003A00D8" w:rsidP="004D267B">
      <w:pPr>
        <w:spacing w:line="260" w:lineRule="atLeast"/>
        <w:ind w:left="720"/>
        <w:jc w:val="thaiDistribute"/>
        <w:rPr>
          <w:rFonts w:asciiTheme="majorBidi" w:eastAsia="Times New Roman" w:hAnsiTheme="majorBidi" w:cstheme="majorBidi"/>
          <w:cs/>
        </w:rPr>
        <w:sectPr w:rsidR="003A00D8" w:rsidRPr="0045337D" w:rsidSect="007D5545">
          <w:headerReference w:type="default" r:id="rId8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45337D" w:rsidRDefault="00877065" w:rsidP="00306659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12BD960B" w:rsidR="007A5BD6" w:rsidRPr="0045337D" w:rsidRDefault="00877065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spacing w:val="-2"/>
          <w:cs/>
        </w:rPr>
        <w:t>งบการเงินระหว่างกาลรวมและ</w:t>
      </w:r>
      <w:r w:rsidR="005941C7" w:rsidRPr="0045337D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Pr="0045337D">
        <w:rPr>
          <w:rFonts w:asciiTheme="majorBidi" w:hAnsiTheme="majorBidi" w:cstheme="majorBidi"/>
          <w:spacing w:val="-2"/>
          <w:cs/>
        </w:rPr>
        <w:t>เฉพาะกิจการนี้ได้จัดทำขึ้นในสกุลเงิน</w:t>
      </w:r>
      <w:r w:rsidRPr="0045337D">
        <w:rPr>
          <w:rFonts w:asciiTheme="majorBidi" w:hAnsiTheme="majorBidi" w:cstheme="majorBidi"/>
          <w:cs/>
        </w:rPr>
        <w:t xml:space="preserve">บาทและตามมาตรฐานการบัญชีฉบับที่ </w:t>
      </w:r>
      <w:r w:rsidR="00161FF6" w:rsidRPr="00161FF6">
        <w:rPr>
          <w:rFonts w:asciiTheme="majorBidi" w:hAnsiTheme="majorBidi" w:cstheme="majorBidi"/>
        </w:rPr>
        <w:t>34</w:t>
      </w:r>
      <w:r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เรื่อง “</w:t>
      </w:r>
      <w:r w:rsidR="00F713F1" w:rsidRPr="0045337D">
        <w:rPr>
          <w:rFonts w:asciiTheme="majorBidi" w:hAnsiTheme="majorBidi" w:cstheme="majorBidi"/>
          <w:cs/>
        </w:rPr>
        <w:t>การ</w:t>
      </w:r>
      <w:r w:rsidRPr="0045337D">
        <w:rPr>
          <w:rFonts w:asciiTheme="majorBidi" w:hAnsiTheme="majorBidi" w:cstheme="majorBidi"/>
          <w:cs/>
        </w:rPr>
        <w:t>รายงานทางการเงินระหว่างกาล” และวิธีปฏิบัติ</w:t>
      </w:r>
      <w:r w:rsidRPr="0045337D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 w:rsidRPr="0045337D">
        <w:rPr>
          <w:rFonts w:asciiTheme="majorBidi" w:hAnsiTheme="majorBidi" w:cstheme="majorBidi"/>
        </w:rPr>
        <w:t xml:space="preserve"> </w:t>
      </w:r>
      <w:r w:rsidR="001F2C9B" w:rsidRPr="0045337D">
        <w:rPr>
          <w:rFonts w:asciiTheme="majorBidi" w:hAnsiTheme="majorBidi" w:cstheme="majorBidi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45337D" w:rsidRDefault="001412D2" w:rsidP="00A41A2E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กลุ่มบริษัทจัดทำงบการเงินระหว่างกาลตามกฎหมายเป็นภาษาไทยตามมาตรฐานการรายงานทางการเงิน อย่างไรก็ตาม เพื่อความสะดวกของผู้อ่านงบการเงิน กลุ่ม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F5D2AB8" w14:textId="3AABC984" w:rsidR="00DB282B" w:rsidRPr="0045337D" w:rsidRDefault="00877065" w:rsidP="002539A0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45337D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161FF6" w:rsidRPr="00161FF6">
        <w:rPr>
          <w:rFonts w:asciiTheme="majorBidi" w:hAnsiTheme="majorBidi" w:cstheme="majorBidi"/>
        </w:rPr>
        <w:t>31</w:t>
      </w:r>
      <w:r w:rsidRPr="0045337D">
        <w:rPr>
          <w:rFonts w:asciiTheme="majorBidi" w:hAnsiTheme="majorBidi" w:cstheme="majorBidi"/>
          <w:cs/>
        </w:rPr>
        <w:t xml:space="preserve"> ธันวาคม </w:t>
      </w:r>
      <w:r w:rsidR="00161FF6" w:rsidRPr="00161FF6">
        <w:rPr>
          <w:rFonts w:asciiTheme="majorBidi" w:hAnsiTheme="majorBidi" w:cstheme="majorBidi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lang w:eastAsia="ja-JP"/>
        </w:rPr>
        <w:t>7</w:t>
      </w:r>
      <w:r w:rsidR="004B6832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45337D">
        <w:rPr>
          <w:rFonts w:asciiTheme="majorBidi" w:hAnsiTheme="majorBidi" w:cstheme="majorBidi"/>
          <w:spacing w:val="-6"/>
        </w:rPr>
        <w:t xml:space="preserve"> </w:t>
      </w:r>
    </w:p>
    <w:p w14:paraId="743CB533" w14:textId="27286D0A" w:rsidR="00DB282B" w:rsidRPr="0045337D" w:rsidRDefault="00877065" w:rsidP="0045423F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45337D">
        <w:rPr>
          <w:rFonts w:asciiTheme="majorBidi" w:hAnsiTheme="majorBidi" w:cstheme="majorBidi"/>
          <w:spacing w:val="-4"/>
          <w:cs/>
        </w:rPr>
        <w:t>กฎ</w:t>
      </w:r>
      <w:r w:rsidRPr="0045337D">
        <w:rPr>
          <w:rFonts w:asciiTheme="majorBidi" w:hAnsiTheme="majorBidi" w:cstheme="majorBidi"/>
          <w:spacing w:val="-4"/>
          <w:cs/>
        </w:rPr>
        <w:t>ใน</w:t>
      </w:r>
      <w:r w:rsidR="00403803" w:rsidRPr="0045337D">
        <w:rPr>
          <w:rFonts w:asciiTheme="majorBidi" w:hAnsiTheme="majorBidi" w:cstheme="majorBidi"/>
          <w:spacing w:val="-4"/>
          <w:cs/>
        </w:rPr>
        <w:t>งวดสาม</w:t>
      </w:r>
      <w:r w:rsidR="00FC4ACE" w:rsidRPr="0045337D">
        <w:rPr>
          <w:rFonts w:asciiTheme="majorBidi" w:hAnsiTheme="majorBidi" w:cstheme="majorBidi" w:hint="cs"/>
          <w:spacing w:val="-4"/>
          <w:cs/>
        </w:rPr>
        <w:t>เดือนและงวดหก</w:t>
      </w:r>
      <w:r w:rsidR="00403803" w:rsidRPr="0045337D">
        <w:rPr>
          <w:rFonts w:asciiTheme="majorBidi" w:hAnsiTheme="majorBidi" w:cstheme="majorBidi"/>
          <w:spacing w:val="-4"/>
          <w:cs/>
        </w:rPr>
        <w:t>เดือนสิ้นสุด</w:t>
      </w:r>
      <w:r w:rsidR="00403803" w:rsidRPr="0045337D">
        <w:rPr>
          <w:rFonts w:asciiTheme="majorBidi" w:hAnsiTheme="majorBidi" w:cstheme="majorBidi"/>
          <w:spacing w:val="2"/>
          <w:cs/>
        </w:rPr>
        <w:t xml:space="preserve">วันที่ </w:t>
      </w:r>
      <w:r w:rsidR="002115F7" w:rsidRPr="0045337D">
        <w:rPr>
          <w:rFonts w:asciiTheme="majorBidi" w:hAnsiTheme="majorBidi" w:cstheme="majorBidi" w:hint="cs"/>
          <w:spacing w:val="2"/>
          <w:cs/>
        </w:rPr>
        <w:t xml:space="preserve">           </w:t>
      </w:r>
      <w:r w:rsidR="00161FF6" w:rsidRPr="00161FF6">
        <w:rPr>
          <w:rFonts w:asciiTheme="majorBidi" w:hAnsiTheme="majorBidi" w:cstheme="majorBidi"/>
          <w:spacing w:val="2"/>
        </w:rPr>
        <w:t>30</w:t>
      </w:r>
      <w:r w:rsidR="002115F7" w:rsidRPr="0045337D">
        <w:rPr>
          <w:rFonts w:asciiTheme="majorBidi" w:hAnsiTheme="majorBidi" w:cstheme="majorBidi"/>
          <w:spacing w:val="2"/>
        </w:rPr>
        <w:t xml:space="preserve"> </w:t>
      </w:r>
      <w:r w:rsidR="002115F7" w:rsidRPr="0045337D">
        <w:rPr>
          <w:rFonts w:asciiTheme="majorBidi" w:hAnsiTheme="majorBidi" w:cs="Angsana New"/>
          <w:spacing w:val="2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2"/>
        </w:rPr>
        <w:t>2568</w:t>
      </w:r>
      <w:r w:rsidR="002115F7" w:rsidRPr="0045337D">
        <w:rPr>
          <w:rFonts w:asciiTheme="majorBidi" w:hAnsiTheme="majorBidi" w:cstheme="majorBidi"/>
          <w:spacing w:val="2"/>
        </w:rPr>
        <w:t xml:space="preserve"> </w:t>
      </w:r>
      <w:r w:rsidRPr="0045337D">
        <w:rPr>
          <w:rFonts w:asciiTheme="majorBidi" w:hAnsiTheme="majorBidi" w:cstheme="majorBidi"/>
          <w:spacing w:val="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76A8ACD4" w:rsidR="00DB282B" w:rsidRPr="0045337D" w:rsidRDefault="00877065" w:rsidP="00A275AE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45337D">
        <w:rPr>
          <w:rFonts w:asciiTheme="majorBidi" w:hAnsiTheme="majorBidi" w:cstheme="majorBidi"/>
          <w:spacing w:val="-10"/>
          <w:cs/>
        </w:rPr>
        <w:t xml:space="preserve">งบการเงินระหว่างกาล ดังนั้น </w:t>
      </w:r>
      <w:r w:rsidR="00591077" w:rsidRPr="0045337D">
        <w:rPr>
          <w:rFonts w:asciiTheme="majorBidi" w:hAnsiTheme="majorBidi" w:cstheme="majorBidi"/>
          <w:spacing w:val="-10"/>
          <w:cs/>
        </w:rPr>
        <w:t>งบการเงินระหว่างกาลสำหรับงวดสามเดือน</w:t>
      </w:r>
      <w:r w:rsidR="0000266F" w:rsidRPr="0045337D">
        <w:rPr>
          <w:rFonts w:asciiTheme="majorBidi" w:hAnsiTheme="majorBidi" w:cstheme="majorBidi" w:hint="cs"/>
          <w:spacing w:val="-10"/>
          <w:cs/>
        </w:rPr>
        <w:t>และงวดหกเดือน</w:t>
      </w:r>
      <w:r w:rsidR="00591077" w:rsidRPr="0045337D">
        <w:rPr>
          <w:rFonts w:asciiTheme="majorBidi" w:hAnsiTheme="majorBidi" w:cstheme="majorBidi"/>
          <w:spacing w:val="-10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-10"/>
        </w:rPr>
        <w:t>30</w:t>
      </w:r>
      <w:r w:rsidR="0000266F" w:rsidRPr="0045337D">
        <w:rPr>
          <w:rFonts w:asciiTheme="majorBidi" w:hAnsiTheme="majorBidi" w:cstheme="majorBidi"/>
          <w:spacing w:val="-10"/>
        </w:rPr>
        <w:t xml:space="preserve"> </w:t>
      </w:r>
      <w:r w:rsidR="0000266F" w:rsidRPr="0045337D">
        <w:rPr>
          <w:rFonts w:asciiTheme="majorBidi" w:hAnsiTheme="majorBidi" w:cs="Angsana New"/>
          <w:spacing w:val="-10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10"/>
        </w:rPr>
        <w:t>2568</w:t>
      </w:r>
      <w:r w:rsidR="0000266F" w:rsidRPr="0045337D">
        <w:rPr>
          <w:rFonts w:asciiTheme="majorBidi" w:hAnsiTheme="majorBidi" w:cstheme="majorBidi"/>
          <w:spacing w:val="-10"/>
        </w:rPr>
        <w:t xml:space="preserve"> </w:t>
      </w:r>
      <w:r w:rsidRPr="0045337D">
        <w:rPr>
          <w:rFonts w:asciiTheme="majorBidi" w:hAnsiTheme="majorBidi" w:cstheme="majorBidi"/>
          <w:spacing w:val="-6"/>
          <w:cs/>
        </w:rPr>
        <w:t xml:space="preserve">จึงควรอ่านประกอบกับงบการเงินสำหรับปีสิ้นสุดวันที่ </w:t>
      </w:r>
      <w:r w:rsidR="00161FF6" w:rsidRPr="00161FF6">
        <w:rPr>
          <w:rFonts w:asciiTheme="majorBidi" w:hAnsiTheme="majorBidi" w:cstheme="majorBidi"/>
          <w:spacing w:val="-6"/>
        </w:rPr>
        <w:t>31</w:t>
      </w:r>
      <w:r w:rsidRPr="0045337D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161FF6" w:rsidRPr="00161FF6">
        <w:rPr>
          <w:rFonts w:asciiTheme="majorBidi" w:hAnsiTheme="majorBidi" w:cstheme="majorBidi"/>
          <w:spacing w:val="-6"/>
        </w:rPr>
        <w:t>2567</w:t>
      </w:r>
      <w:r w:rsidRPr="0045337D">
        <w:rPr>
          <w:rFonts w:asciiTheme="majorBidi" w:hAnsiTheme="majorBidi" w:cstheme="majorBidi"/>
          <w:spacing w:val="-6"/>
          <w:cs/>
        </w:rPr>
        <w:t xml:space="preserve"> ซึ่งได้มีการตรวจสอบ</w:t>
      </w:r>
      <w:r w:rsidRPr="0045337D">
        <w:rPr>
          <w:rFonts w:asciiTheme="majorBidi" w:hAnsiTheme="majorBidi" w:cstheme="majorBidi"/>
          <w:spacing w:val="-4"/>
          <w:cs/>
        </w:rPr>
        <w:t>แล้ว</w:t>
      </w:r>
    </w:p>
    <w:p w14:paraId="1FEFE3D7" w14:textId="0F4CE62D" w:rsidR="00877065" w:rsidRPr="0045337D" w:rsidRDefault="00877065" w:rsidP="005575F2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45337D">
        <w:rPr>
          <w:rFonts w:asciiTheme="majorBidi" w:hAnsiTheme="majorBidi" w:cstheme="majorBidi"/>
          <w:spacing w:val="-8"/>
          <w:cs/>
        </w:rPr>
        <w:t>ระหว่างกาลรวมนี้แล้ว งบการเงินระหว่างกาลรวม</w:t>
      </w:r>
      <w:r w:rsidR="00620ECE" w:rsidRPr="0045337D">
        <w:rPr>
          <w:rFonts w:asciiTheme="majorBidi" w:hAnsiTheme="majorBidi" w:cstheme="majorBidi"/>
          <w:spacing w:val="-8"/>
          <w:cs/>
        </w:rPr>
        <w:t>สำหรับ</w:t>
      </w:r>
      <w:r w:rsidR="00250DA6" w:rsidRPr="0045337D">
        <w:rPr>
          <w:rFonts w:asciiTheme="majorBidi" w:hAnsiTheme="majorBidi" w:cstheme="majorBidi"/>
          <w:spacing w:val="-8"/>
          <w:cs/>
        </w:rPr>
        <w:t>งวดสามเดือน</w:t>
      </w:r>
      <w:r w:rsidR="0000266F" w:rsidRPr="0045337D">
        <w:rPr>
          <w:rFonts w:asciiTheme="majorBidi" w:hAnsiTheme="majorBidi" w:cstheme="majorBidi" w:hint="cs"/>
          <w:spacing w:val="-8"/>
          <w:cs/>
        </w:rPr>
        <w:t>และงวดหกเดือน</w:t>
      </w:r>
      <w:r w:rsidR="00250DA6" w:rsidRPr="0045337D">
        <w:rPr>
          <w:rFonts w:asciiTheme="majorBidi" w:hAnsiTheme="majorBidi" w:cstheme="majorBidi"/>
          <w:spacing w:val="-8"/>
          <w:cs/>
        </w:rPr>
        <w:t>สิ้นสุด</w:t>
      </w:r>
      <w:r w:rsidR="006529FE" w:rsidRPr="0045337D">
        <w:rPr>
          <w:rFonts w:asciiTheme="majorBidi" w:hAnsiTheme="majorBidi" w:cstheme="majorBidi"/>
          <w:spacing w:val="-8"/>
        </w:rPr>
        <w:t xml:space="preserve"> </w:t>
      </w:r>
      <w:r w:rsidR="0000266F" w:rsidRPr="0045337D">
        <w:rPr>
          <w:rFonts w:asciiTheme="majorBidi" w:hAnsiTheme="majorBidi" w:cstheme="majorBidi" w:hint="cs"/>
          <w:spacing w:val="-8"/>
          <w:cs/>
        </w:rPr>
        <w:t xml:space="preserve">             </w:t>
      </w:r>
      <w:r w:rsidR="00250DA6" w:rsidRPr="0045337D">
        <w:rPr>
          <w:rFonts w:asciiTheme="majorBidi" w:hAnsiTheme="majorBidi" w:cstheme="majorBidi"/>
          <w:spacing w:val="4"/>
          <w:cs/>
        </w:rPr>
        <w:t xml:space="preserve">วันที่ </w:t>
      </w:r>
      <w:r w:rsidR="00161FF6" w:rsidRPr="00161FF6">
        <w:rPr>
          <w:rFonts w:asciiTheme="majorBidi" w:hAnsiTheme="majorBidi" w:cstheme="majorBidi"/>
          <w:spacing w:val="4"/>
        </w:rPr>
        <w:t>30</w:t>
      </w:r>
      <w:r w:rsidR="0000266F" w:rsidRPr="0045337D">
        <w:rPr>
          <w:rFonts w:asciiTheme="majorBidi" w:hAnsiTheme="majorBidi" w:cstheme="majorBidi"/>
          <w:spacing w:val="4"/>
        </w:rPr>
        <w:t xml:space="preserve"> </w:t>
      </w:r>
      <w:r w:rsidR="0000266F" w:rsidRPr="0045337D">
        <w:rPr>
          <w:rFonts w:asciiTheme="majorBidi" w:hAnsiTheme="majorBidi" w:cs="Angsana New"/>
          <w:spacing w:val="4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4"/>
        </w:rPr>
        <w:t>2568</w:t>
      </w:r>
      <w:r w:rsidR="0000266F" w:rsidRPr="0045337D">
        <w:rPr>
          <w:rFonts w:asciiTheme="majorBidi" w:hAnsiTheme="majorBidi" w:cstheme="majorBidi"/>
          <w:spacing w:val="4"/>
        </w:rPr>
        <w:t xml:space="preserve"> </w:t>
      </w:r>
      <w:r w:rsidRPr="0045337D">
        <w:rPr>
          <w:rFonts w:asciiTheme="majorBidi" w:hAnsiTheme="majorBidi" w:cstheme="majorBidi"/>
          <w:spacing w:val="4"/>
          <w:cs/>
        </w:rPr>
        <w:t>ได้จัดทำขึ้นโดยรวมงบการเงินระหว่างกาลของบริษัทย่อย</w:t>
      </w:r>
      <w:r w:rsidR="00620ECE" w:rsidRPr="0045337D">
        <w:rPr>
          <w:rFonts w:asciiTheme="majorBidi" w:hAnsiTheme="majorBidi" w:cstheme="majorBidi"/>
          <w:spacing w:val="4"/>
          <w:cs/>
        </w:rPr>
        <w:t>สำหรับ</w:t>
      </w:r>
      <w:r w:rsidR="006529FE" w:rsidRPr="0045337D">
        <w:rPr>
          <w:rFonts w:asciiTheme="majorBidi" w:hAnsiTheme="majorBidi" w:cstheme="majorBidi"/>
          <w:spacing w:val="4"/>
          <w:cs/>
        </w:rPr>
        <w:t>งวดสามเดือน</w:t>
      </w:r>
      <w:r w:rsidR="0000266F" w:rsidRPr="0045337D">
        <w:rPr>
          <w:rFonts w:asciiTheme="majorBidi" w:hAnsiTheme="majorBidi" w:cstheme="majorBidi" w:hint="cs"/>
          <w:spacing w:val="4"/>
          <w:cs/>
        </w:rPr>
        <w:t>แล</w:t>
      </w:r>
      <w:r w:rsidR="00424323" w:rsidRPr="0045337D">
        <w:rPr>
          <w:rFonts w:asciiTheme="majorBidi" w:hAnsiTheme="majorBidi" w:cstheme="majorBidi" w:hint="cs"/>
          <w:spacing w:val="4"/>
          <w:cs/>
        </w:rPr>
        <w:t>ะงวดหกเดือน</w:t>
      </w:r>
      <w:r w:rsidR="006529FE" w:rsidRPr="0045337D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4"/>
        </w:rPr>
        <w:t>30</w:t>
      </w:r>
      <w:r w:rsidR="00424323" w:rsidRPr="0045337D">
        <w:rPr>
          <w:rFonts w:asciiTheme="majorBidi" w:hAnsiTheme="majorBidi" w:cstheme="majorBidi"/>
          <w:spacing w:val="4"/>
        </w:rPr>
        <w:t xml:space="preserve"> </w:t>
      </w:r>
      <w:r w:rsidR="00424323" w:rsidRPr="0045337D">
        <w:rPr>
          <w:rFonts w:asciiTheme="majorBidi" w:hAnsiTheme="majorBidi" w:cs="Angsana New"/>
          <w:spacing w:val="4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4"/>
        </w:rPr>
        <w:t>2568</w:t>
      </w:r>
      <w:r w:rsidR="00424323" w:rsidRPr="0045337D">
        <w:rPr>
          <w:rFonts w:asciiTheme="majorBidi" w:hAnsiTheme="majorBidi" w:cstheme="majorBidi"/>
          <w:spacing w:val="4"/>
        </w:rPr>
        <w:t xml:space="preserve"> </w:t>
      </w:r>
      <w:r w:rsidRPr="0045337D">
        <w:rPr>
          <w:rFonts w:asciiTheme="majorBidi" w:hAnsiTheme="majorBidi" w:cstheme="majorBidi"/>
          <w:spacing w:val="2"/>
          <w:cs/>
        </w:rPr>
        <w:t>ซึ่งได้สอบทานแล้ว</w:t>
      </w:r>
    </w:p>
    <w:p w14:paraId="2B180970" w14:textId="77777777" w:rsidR="00E36F4F" w:rsidRPr="0045337D" w:rsidRDefault="005575F2" w:rsidP="00E36F4F">
      <w:pPr>
        <w:numPr>
          <w:ilvl w:val="1"/>
          <w:numId w:val="1"/>
        </w:numPr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45337D">
        <w:rPr>
          <w:rFonts w:asciiTheme="majorBidi" w:hAnsiTheme="majorBidi" w:cstheme="majorBidi"/>
          <w:spacing w:val="-4"/>
          <w:cs/>
        </w:rPr>
        <w:br w:type="page"/>
      </w:r>
      <w:r w:rsidR="00A70AF3" w:rsidRPr="0045337D">
        <w:rPr>
          <w:rFonts w:asciiTheme="majorBidi" w:hAnsiTheme="majorBidi" w:cstheme="majorBidi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57DABE" w14:textId="3944DB66" w:rsidR="00105349" w:rsidRPr="0045337D" w:rsidRDefault="00105349" w:rsidP="00105349">
      <w:pPr>
        <w:spacing w:before="240" w:after="240"/>
        <w:ind w:left="1080" w:right="130"/>
        <w:jc w:val="thaiDistribute"/>
        <w:rPr>
          <w:rFonts w:asciiTheme="majorBidi" w:eastAsia="Times New Roman" w:hAnsiTheme="majorBidi" w:cstheme="majorBidi"/>
          <w:lang w:val="en-GB"/>
        </w:rPr>
      </w:pPr>
      <w:r w:rsidRPr="0045337D">
        <w:rPr>
          <w:rFonts w:asciiTheme="majorBidi" w:eastAsia="Times New Roman" w:hAnsiTheme="majorBidi" w:cstheme="majorBidi"/>
          <w:spacing w:val="4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กลุ่มบริษัทได้นำมาตรฐานการรายงานทางการเงินฉบับปรับปรุงที่ออกโดยสภา</w:t>
      </w:r>
      <w:r w:rsidRPr="0045337D">
        <w:rPr>
          <w:rFonts w:asciiTheme="majorBidi" w:eastAsia="Times New Roman" w:hAnsiTheme="majorBidi" w:cstheme="majorBidi"/>
          <w:cs/>
          <w:lang w:val="en-GB"/>
        </w:rPr>
        <w:t xml:space="preserve">วิชาชีพบัญชี ซึ่งมีผลบังคับใช้สำหรับรอบระยะเวลาบัญชีที่เริ่มในหรือหลังวันที่ </w:t>
      </w:r>
      <w:r w:rsidRPr="0045337D">
        <w:rPr>
          <w:rFonts w:asciiTheme="majorBidi" w:eastAsia="Times New Roman" w:hAnsiTheme="majorBidi" w:cstheme="majorBidi"/>
          <w:cs/>
          <w:lang w:val="en-GB"/>
        </w:rPr>
        <w:br/>
      </w:r>
      <w:r w:rsidR="00161FF6" w:rsidRPr="00161FF6">
        <w:rPr>
          <w:rFonts w:asciiTheme="majorBidi" w:eastAsia="Times New Roman" w:hAnsiTheme="majorBidi" w:cstheme="majorBidi"/>
        </w:rPr>
        <w:t>1</w:t>
      </w:r>
      <w:r w:rsidRPr="0045337D">
        <w:rPr>
          <w:rFonts w:asciiTheme="majorBidi" w:eastAsia="Times New Roman" w:hAnsiTheme="majorBidi" w:cstheme="majorBidi"/>
          <w:cs/>
          <w:lang w:val="en-GB"/>
        </w:rPr>
        <w:t xml:space="preserve"> มกราคม </w:t>
      </w:r>
      <w:r w:rsidR="00161FF6" w:rsidRPr="00161FF6">
        <w:rPr>
          <w:rFonts w:asciiTheme="majorBidi" w:eastAsia="Times New Roman" w:hAnsiTheme="majorBidi" w:cstheme="majorBidi"/>
        </w:rPr>
        <w:t>2568</w:t>
      </w:r>
      <w:r w:rsidRPr="0045337D">
        <w:rPr>
          <w:rFonts w:asciiTheme="majorBidi" w:eastAsia="Times New Roman" w:hAnsiTheme="majorBidi" w:cstheme="majorBidi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Pr="0045337D">
        <w:rPr>
          <w:rFonts w:asciiTheme="majorBidi" w:eastAsia="Times New Roman" w:hAnsiTheme="majorBidi" w:cstheme="majorBidi"/>
          <w:spacing w:val="6"/>
          <w:cs/>
          <w:lang w:val="en-GB"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45337D">
        <w:rPr>
          <w:rFonts w:asciiTheme="majorBidi" w:eastAsia="Times New Roman" w:hAnsiTheme="majorBidi" w:cstheme="majorBidi"/>
          <w:cs/>
          <w:lang w:val="en-GB"/>
        </w:rPr>
        <w:t>เป็นการปรับปรุงข้อกำหนดทางการบัญช</w:t>
      </w:r>
      <w:r w:rsidR="005D5AB6" w:rsidRPr="0045337D">
        <w:rPr>
          <w:rFonts w:asciiTheme="majorBidi" w:eastAsia="Times New Roman" w:hAnsiTheme="majorBidi" w:cstheme="majorBidi" w:hint="cs"/>
          <w:cs/>
          <w:lang w:val="en-GB"/>
        </w:rPr>
        <w:t>ี</w:t>
      </w:r>
      <w:r w:rsidR="00161F32" w:rsidRPr="0045337D">
        <w:rPr>
          <w:rFonts w:asciiTheme="majorBidi" w:eastAsia="Times New Roman" w:hAnsiTheme="majorBidi" w:cstheme="majorBidi"/>
          <w:lang w:val="en-GB"/>
        </w:rPr>
        <w:t xml:space="preserve"> </w:t>
      </w:r>
      <w:r w:rsidR="00161F32" w:rsidRPr="0045337D">
        <w:rPr>
          <w:rFonts w:asciiTheme="majorBidi" w:eastAsia="Times New Roman" w:hAnsiTheme="majorBidi" w:cstheme="majorBidi" w:hint="cs"/>
          <w:cs/>
          <w:lang w:val="en-GB"/>
        </w:rPr>
        <w:t>ได้แก่</w:t>
      </w:r>
    </w:p>
    <w:p w14:paraId="481B154B" w14:textId="299687FE" w:rsidR="00386767" w:rsidRPr="0045337D" w:rsidRDefault="00386767" w:rsidP="009767F4">
      <w:pPr>
        <w:tabs>
          <w:tab w:val="left" w:pos="1170"/>
        </w:tabs>
        <w:spacing w:before="240" w:after="240"/>
        <w:ind w:left="1440" w:right="130" w:hanging="360"/>
        <w:jc w:val="thaiDistribute"/>
        <w:rPr>
          <w:rFonts w:asciiTheme="majorBidi" w:eastAsia="Times New Roman" w:hAnsiTheme="majorBidi" w:cs="Angsana New"/>
          <w:lang w:val="en-GB"/>
        </w:rPr>
      </w:pPr>
      <w:r w:rsidRPr="0045337D">
        <w:rPr>
          <w:rFonts w:asciiTheme="majorBidi" w:eastAsia="Times New Roman" w:hAnsiTheme="majorBidi" w:cs="Angsana New"/>
          <w:cs/>
          <w:lang w:val="en-GB"/>
        </w:rPr>
        <w:t>-</w:t>
      </w:r>
      <w:r w:rsidRPr="0045337D">
        <w:rPr>
          <w:rFonts w:asciiTheme="majorBidi" w:eastAsia="Times New Roman" w:hAnsiTheme="majorBidi" w:cs="Angsana New"/>
          <w:cs/>
          <w:lang w:val="en-GB"/>
        </w:rPr>
        <w:tab/>
      </w:r>
      <w:r w:rsidR="009767F4" w:rsidRPr="0045337D">
        <w:rPr>
          <w:rFonts w:asciiTheme="majorBidi" w:eastAsia="Times New Roman" w:hAnsiTheme="majorBidi" w:cs="Angsana New"/>
          <w:lang w:val="en-GB"/>
        </w:rPr>
        <w:tab/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มาตรฐานการบัญชี ฉบับที่ </w:t>
      </w:r>
      <w:r w:rsidR="00161FF6" w:rsidRPr="00161FF6">
        <w:rPr>
          <w:rFonts w:asciiTheme="majorBidi" w:eastAsia="Times New Roman" w:hAnsiTheme="majorBidi" w:cs="Angsana New"/>
        </w:rPr>
        <w:t>1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 เรื่อง การนำเสนองบการเงิน แก้ไขเพิ่มเติมเรื่องการจัดประเภท</w:t>
      </w:r>
      <w:r w:rsidRPr="0045337D">
        <w:rPr>
          <w:rFonts w:asciiTheme="majorBidi" w:eastAsia="Times New Roman" w:hAnsiTheme="majorBidi" w:cs="Angsana New"/>
          <w:lang w:val="en-GB"/>
        </w:rPr>
        <w:t xml:space="preserve"> </w:t>
      </w:r>
      <w:r w:rsidR="00D62929" w:rsidRPr="0045337D">
        <w:rPr>
          <w:rFonts w:asciiTheme="majorBidi" w:eastAsia="Times New Roman" w:hAnsiTheme="majorBidi" w:cs="Angsana New"/>
          <w:lang w:val="en-GB"/>
        </w:rPr>
        <w:t xml:space="preserve"> </w:t>
      </w:r>
      <w:r w:rsidRPr="0045337D">
        <w:rPr>
          <w:rFonts w:asciiTheme="majorBidi" w:eastAsia="Times New Roman" w:hAnsiTheme="majorBidi" w:cs="Angsana New"/>
          <w:spacing w:val="12"/>
          <w:cs/>
          <w:lang w:val="en-GB"/>
        </w:rPr>
        <w:t>หนี้สินเป็นรายการหมุนเวียนหรือไม่หมุนเวียน และเพิ่มข้อกำหนดเกี่ยวกับหนี้สิน</w:t>
      </w:r>
      <w:r w:rsidRPr="0045337D">
        <w:rPr>
          <w:rFonts w:asciiTheme="majorBidi" w:eastAsia="Times New Roman" w:hAnsiTheme="majorBidi" w:cs="Angsana New"/>
          <w:spacing w:val="8"/>
          <w:cs/>
          <w:lang w:val="en-GB"/>
        </w:rPr>
        <w:t>ไม่หมุนเวียนที่ต้องดำรงสถานะ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 </w:t>
      </w:r>
    </w:p>
    <w:p w14:paraId="4B780741" w14:textId="1E1F7C72" w:rsidR="00386767" w:rsidRPr="0045337D" w:rsidRDefault="00386767" w:rsidP="009767F4">
      <w:pPr>
        <w:ind w:left="1440" w:right="130" w:hanging="360"/>
        <w:jc w:val="thaiDistribute"/>
        <w:rPr>
          <w:rFonts w:asciiTheme="majorBidi" w:eastAsia="Times New Roman" w:hAnsiTheme="majorBidi" w:cstheme="majorBidi"/>
          <w:lang w:val="en-GB"/>
        </w:rPr>
      </w:pPr>
      <w:r w:rsidRPr="0045337D">
        <w:rPr>
          <w:rFonts w:asciiTheme="majorBidi" w:eastAsia="Times New Roman" w:hAnsiTheme="majorBidi" w:cs="Angsana New"/>
          <w:cs/>
          <w:lang w:val="en-GB"/>
        </w:rPr>
        <w:t>-</w:t>
      </w:r>
      <w:r w:rsidRPr="0045337D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มาตรฐานการบัญชี ฉบับที่ </w:t>
      </w:r>
      <w:r w:rsidR="00161FF6" w:rsidRPr="00161FF6">
        <w:rPr>
          <w:rFonts w:asciiTheme="majorBidi" w:eastAsia="Times New Roman" w:hAnsiTheme="majorBidi" w:cs="Angsana New"/>
        </w:rPr>
        <w:t>7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161FF6" w:rsidRPr="00161FF6">
        <w:rPr>
          <w:rFonts w:asciiTheme="majorBidi" w:eastAsia="Times New Roman" w:hAnsiTheme="majorBidi" w:cs="Angsana New"/>
        </w:rPr>
        <w:t>7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 </w:t>
      </w:r>
    </w:p>
    <w:p w14:paraId="61D56874" w14:textId="0ED19F2C" w:rsidR="00386767" w:rsidRPr="0045337D" w:rsidRDefault="00386767" w:rsidP="009767F4">
      <w:pPr>
        <w:spacing w:before="240"/>
        <w:ind w:left="1440" w:right="130" w:hanging="360"/>
        <w:jc w:val="thaiDistribute"/>
        <w:rPr>
          <w:rFonts w:asciiTheme="majorBidi" w:eastAsia="Times New Roman" w:hAnsiTheme="majorBidi" w:cstheme="majorBidi"/>
          <w:lang w:val="en-GB"/>
        </w:rPr>
      </w:pPr>
      <w:r w:rsidRPr="0045337D">
        <w:rPr>
          <w:rFonts w:asciiTheme="majorBidi" w:eastAsia="Times New Roman" w:hAnsiTheme="majorBidi" w:cs="Angsana New"/>
          <w:cs/>
          <w:lang w:val="en-GB"/>
        </w:rPr>
        <w:t>-</w:t>
      </w:r>
      <w:r w:rsidRPr="0045337D">
        <w:rPr>
          <w:rFonts w:asciiTheme="majorBidi" w:eastAsia="Times New Roman" w:hAnsiTheme="majorBidi" w:cs="Angsana New"/>
          <w:cs/>
          <w:lang w:val="en-GB"/>
        </w:rPr>
        <w:tab/>
        <w:t xml:space="preserve">มาตรฐานการรายงานทางการเงิน ฉบับที่ </w:t>
      </w:r>
      <w:r w:rsidR="00161FF6" w:rsidRPr="00161FF6">
        <w:rPr>
          <w:rFonts w:asciiTheme="majorBidi" w:eastAsia="Times New Roman" w:hAnsiTheme="majorBidi" w:cs="Angsana New"/>
        </w:rPr>
        <w:t>16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 </w:t>
      </w:r>
    </w:p>
    <w:p w14:paraId="7B668B54" w14:textId="4AE675A3" w:rsidR="00386767" w:rsidRPr="0045337D" w:rsidRDefault="00386767" w:rsidP="009767F4">
      <w:pPr>
        <w:spacing w:before="240"/>
        <w:ind w:left="1440" w:right="130" w:hanging="360"/>
        <w:jc w:val="thaiDistribute"/>
        <w:rPr>
          <w:rFonts w:asciiTheme="majorBidi" w:eastAsia="Times New Roman" w:hAnsiTheme="majorBidi" w:cstheme="majorBidi"/>
          <w:cs/>
          <w:lang w:val="en-GB"/>
        </w:rPr>
      </w:pPr>
      <w:r w:rsidRPr="0045337D">
        <w:rPr>
          <w:rFonts w:asciiTheme="majorBidi" w:eastAsia="Times New Roman" w:hAnsiTheme="majorBidi" w:cs="Angsana New"/>
          <w:cs/>
          <w:lang w:val="en-GB"/>
        </w:rPr>
        <w:t>-</w:t>
      </w:r>
      <w:r w:rsidRPr="0045337D">
        <w:rPr>
          <w:rFonts w:asciiTheme="majorBidi" w:eastAsia="Times New Roman" w:hAnsiTheme="majorBidi" w:cs="Angsana New"/>
          <w:cs/>
          <w:lang w:val="en-GB"/>
        </w:rPr>
        <w:tab/>
      </w:r>
      <w:r w:rsidRPr="0045337D">
        <w:rPr>
          <w:rFonts w:asciiTheme="majorBidi" w:eastAsia="Times New Roman" w:hAnsiTheme="majorBidi" w:cs="Angsana New"/>
          <w:spacing w:val="6"/>
          <w:cs/>
          <w:lang w:val="en-GB"/>
        </w:rPr>
        <w:t xml:space="preserve">มาตรฐานการรายงานทางการเงินฉบับที่ </w:t>
      </w:r>
      <w:r w:rsidR="00161FF6" w:rsidRPr="00161FF6">
        <w:rPr>
          <w:rFonts w:asciiTheme="majorBidi" w:eastAsia="Times New Roman" w:hAnsiTheme="majorBidi" w:cs="Angsana New"/>
          <w:spacing w:val="6"/>
        </w:rPr>
        <w:t>17</w:t>
      </w:r>
      <w:r w:rsidRPr="0045337D">
        <w:rPr>
          <w:rFonts w:asciiTheme="majorBidi" w:eastAsia="Times New Roman" w:hAnsiTheme="majorBidi" w:cs="Angsana New"/>
          <w:spacing w:val="6"/>
          <w:cs/>
          <w:lang w:val="en-GB"/>
        </w:rPr>
        <w:t xml:space="preserve"> เรื่อง สัญญาประกันภัย ใช้แทนมาตรฐานการ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รายงานทางการเงินฉบับที่ </w:t>
      </w:r>
      <w:r w:rsidR="00161FF6" w:rsidRPr="00161FF6">
        <w:rPr>
          <w:rFonts w:asciiTheme="majorBidi" w:eastAsia="Times New Roman" w:hAnsiTheme="majorBidi" w:cs="Angsana New"/>
        </w:rPr>
        <w:t>4</w:t>
      </w:r>
      <w:r w:rsidRPr="0045337D">
        <w:rPr>
          <w:rFonts w:asciiTheme="majorBidi" w:eastAsia="Times New Roman" w:hAnsiTheme="majorBidi" w:cs="Angsana New"/>
          <w:cs/>
          <w:lang w:val="en-GB"/>
        </w:rPr>
        <w:t xml:space="preserve"> เรื่อง สัญญาประกันภัย ซึ่งกำหนดหลักการสำหรับการรับรู้รายการ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7622C37C" w14:textId="75F288E6" w:rsidR="00725962" w:rsidRPr="0045337D" w:rsidRDefault="00105349" w:rsidP="009D3EE9">
      <w:pPr>
        <w:spacing w:before="240" w:after="240"/>
        <w:ind w:left="1080" w:right="130"/>
        <w:jc w:val="thaiDistribute"/>
        <w:rPr>
          <w:rFonts w:asciiTheme="majorBidi" w:eastAsia="Calibri" w:hAnsiTheme="majorBidi" w:cstheme="majorBidi"/>
          <w:lang w:bidi="ar-SA"/>
        </w:rPr>
      </w:pPr>
      <w:r w:rsidRPr="0045337D">
        <w:rPr>
          <w:rFonts w:asciiTheme="majorBidi" w:eastAsia="Times New Roman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DFEB268" w14:textId="2E425677" w:rsidR="00394D56" w:rsidRPr="0045337D" w:rsidRDefault="00394D56" w:rsidP="00901AD8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>การใช้ประมาณการและดุลยพินิจ</w:t>
      </w:r>
    </w:p>
    <w:p w14:paraId="5F0F32F2" w14:textId="77777777" w:rsidR="00EE7964" w:rsidRPr="0045337D" w:rsidRDefault="00394D56" w:rsidP="00105349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lang w:val="en-GB"/>
        </w:rPr>
      </w:pPr>
      <w:r w:rsidRPr="0045337D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45337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45337D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45337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45337D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45337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45337D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45337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45337D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45337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45337D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</w:p>
    <w:p w14:paraId="65224ECB" w14:textId="756B867C" w:rsidR="00A71CD4" w:rsidRPr="0045337D" w:rsidRDefault="00180DFA" w:rsidP="00EE7964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45337D">
        <w:rPr>
          <w:rFonts w:asciiTheme="majorBidi" w:hAnsiTheme="majorBidi" w:cstheme="majorBidi"/>
          <w:b/>
          <w:bCs/>
          <w:cs/>
        </w:rPr>
        <w:lastRenderedPageBreak/>
        <w:t>สรุป</w:t>
      </w:r>
      <w:r w:rsidR="00042D7D" w:rsidRPr="0045337D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3E42D516" w:rsidR="007D5545" w:rsidRPr="0045337D" w:rsidRDefault="003352B1" w:rsidP="00105349">
      <w:pPr>
        <w:spacing w:after="320"/>
        <w:ind w:left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61FF6" w:rsidRPr="00161FF6">
        <w:rPr>
          <w:rFonts w:asciiTheme="majorBidi" w:hAnsiTheme="majorBidi" w:cstheme="majorBidi"/>
        </w:rPr>
        <w:t>31</w:t>
      </w:r>
      <w:r w:rsidRPr="0045337D">
        <w:rPr>
          <w:rFonts w:asciiTheme="majorBidi" w:hAnsiTheme="majorBidi" w:cstheme="majorBidi"/>
          <w:cs/>
        </w:rPr>
        <w:t xml:space="preserve"> </w:t>
      </w:r>
      <w:r w:rsidR="00C938C1" w:rsidRPr="0045337D">
        <w:rPr>
          <w:rFonts w:asciiTheme="majorBidi" w:hAnsiTheme="majorBidi" w:cstheme="majorBidi" w:hint="cs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</w:rPr>
        <w:t>2567</w:t>
      </w:r>
    </w:p>
    <w:p w14:paraId="58924221" w14:textId="7B4C1C4C" w:rsidR="005A7E5C" w:rsidRPr="0045337D" w:rsidRDefault="005A7E5C" w:rsidP="005D52FF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7DFFDD80" w14:textId="53DC083B" w:rsidR="005A7E5C" w:rsidRPr="0045337D" w:rsidRDefault="0065068E" w:rsidP="006376D2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 w:rsidRPr="0045337D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45337D">
        <w:rPr>
          <w:rFonts w:asciiTheme="majorBidi" w:hAnsiTheme="majorBidi" w:cstheme="majorBidi"/>
          <w:spacing w:val="2"/>
          <w:cs/>
        </w:rPr>
        <w:t>สำหรับ</w:t>
      </w:r>
      <w:r w:rsidR="00424323" w:rsidRPr="0045337D">
        <w:rPr>
          <w:rFonts w:asciiTheme="majorBidi" w:hAnsiTheme="majorBidi" w:cstheme="majorBidi" w:hint="cs"/>
          <w:spacing w:val="2"/>
          <w:cs/>
        </w:rPr>
        <w:t>งวดหกเดือน</w:t>
      </w:r>
      <w:r w:rsidR="001943C2" w:rsidRPr="0045337D">
        <w:rPr>
          <w:rFonts w:asciiTheme="majorBidi" w:hAnsiTheme="majorBidi" w:cstheme="majorBidi"/>
          <w:spacing w:val="2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2"/>
        </w:rPr>
        <w:t>30</w:t>
      </w:r>
      <w:r w:rsidR="00424323" w:rsidRPr="0045337D">
        <w:rPr>
          <w:rFonts w:asciiTheme="majorBidi" w:hAnsiTheme="majorBidi" w:cstheme="majorBidi"/>
          <w:spacing w:val="2"/>
        </w:rPr>
        <w:t xml:space="preserve"> </w:t>
      </w:r>
      <w:r w:rsidR="00424323" w:rsidRPr="0045337D">
        <w:rPr>
          <w:rFonts w:asciiTheme="majorBidi" w:hAnsiTheme="majorBidi" w:cs="Angsana New"/>
          <w:spacing w:val="2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2"/>
        </w:rPr>
        <w:t>2568</w:t>
      </w:r>
      <w:r w:rsidR="00424323" w:rsidRPr="0045337D">
        <w:rPr>
          <w:rFonts w:asciiTheme="majorBidi" w:hAnsiTheme="majorBidi" w:cstheme="majorBidi"/>
          <w:spacing w:val="2"/>
        </w:rPr>
        <w:t xml:space="preserve"> </w:t>
      </w:r>
      <w:r w:rsidR="003352B1" w:rsidRPr="0045337D">
        <w:rPr>
          <w:rFonts w:asciiTheme="majorBidi" w:hAnsiTheme="majorBidi" w:cstheme="majorBidi"/>
          <w:spacing w:val="2"/>
          <w:cs/>
        </w:rPr>
        <w:t xml:space="preserve">และ </w:t>
      </w:r>
      <w:r w:rsidR="00161FF6" w:rsidRPr="00161FF6">
        <w:rPr>
          <w:rFonts w:asciiTheme="majorBidi" w:hAnsiTheme="majorBidi" w:cstheme="majorBidi"/>
          <w:spacing w:val="2"/>
        </w:rPr>
        <w:t>2567</w:t>
      </w:r>
      <w:r w:rsidRPr="0045337D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869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990"/>
        <w:gridCol w:w="180"/>
        <w:gridCol w:w="1042"/>
      </w:tblGrid>
      <w:tr w:rsidR="0045337D" w:rsidRPr="0045337D" w14:paraId="075EC0DB" w14:textId="77777777" w:rsidTr="00FC0FEF">
        <w:trPr>
          <w:trHeight w:val="351"/>
        </w:trPr>
        <w:tc>
          <w:tcPr>
            <w:tcW w:w="4050" w:type="dxa"/>
          </w:tcPr>
          <w:p w14:paraId="5BE17ED2" w14:textId="77777777" w:rsidR="001512E6" w:rsidRPr="0045337D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4CB19EC" w14:textId="77777777" w:rsidR="001512E6" w:rsidRPr="0045337D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EAE788F" w14:textId="77777777" w:rsidR="001512E6" w:rsidRPr="0045337D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2" w:type="dxa"/>
            <w:gridSpan w:val="3"/>
          </w:tcPr>
          <w:p w14:paraId="7653C94F" w14:textId="77777777" w:rsidR="001512E6" w:rsidRPr="0045337D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6CBA835F" w14:textId="77777777" w:rsidTr="00FC0FEF">
        <w:tc>
          <w:tcPr>
            <w:tcW w:w="4050" w:type="dxa"/>
          </w:tcPr>
          <w:p w14:paraId="59194D6D" w14:textId="77777777" w:rsidR="001512E6" w:rsidRPr="0045337D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ABC2D75" w14:textId="77777777" w:rsidR="001512E6" w:rsidRPr="0045337D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28B9B1" w14:textId="77777777" w:rsidR="001512E6" w:rsidRPr="0045337D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2" w:type="dxa"/>
            <w:gridSpan w:val="3"/>
          </w:tcPr>
          <w:p w14:paraId="1568B37D" w14:textId="77777777" w:rsidR="001512E6" w:rsidRPr="0045337D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4DD4CC03" w14:textId="77777777" w:rsidTr="00FC0FEF">
        <w:trPr>
          <w:trHeight w:val="108"/>
        </w:trPr>
        <w:tc>
          <w:tcPr>
            <w:tcW w:w="4050" w:type="dxa"/>
          </w:tcPr>
          <w:p w14:paraId="4A4EBFDC" w14:textId="77777777" w:rsidR="00C80B23" w:rsidRPr="0045337D" w:rsidRDefault="00C80B23" w:rsidP="00C80B2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232793" w14:textId="6FA61909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1B20546" w14:textId="77777777" w:rsidR="00C80B23" w:rsidRPr="0045337D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12438" w14:textId="79F1BDB9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65777B9" w14:textId="77777777" w:rsidR="00C80B23" w:rsidRPr="0045337D" w:rsidRDefault="00C80B23" w:rsidP="00C80B2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8C5F5" w14:textId="7CE93DA3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3EF01FF" w14:textId="77777777" w:rsidR="00C80B23" w:rsidRPr="0045337D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32C841B" w14:textId="3BC029D4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26FC3B1A" w14:textId="77777777" w:rsidTr="00FC0FEF">
        <w:tc>
          <w:tcPr>
            <w:tcW w:w="4050" w:type="dxa"/>
          </w:tcPr>
          <w:p w14:paraId="77A35E83" w14:textId="0B05CF78" w:rsidR="00682D24" w:rsidRPr="0045337D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16DB61C" w14:textId="0BD02D67" w:rsidR="00682D24" w:rsidRPr="0045337D" w:rsidRDefault="004E5B8E" w:rsidP="006372D6">
            <w:pPr>
              <w:tabs>
                <w:tab w:val="decimal" w:pos="54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F02703" w14:textId="77777777" w:rsidR="00682D24" w:rsidRPr="0045337D" w:rsidRDefault="00682D24" w:rsidP="00682D24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158BF0" w14:textId="5C9E2A40" w:rsidR="00682D24" w:rsidRPr="0045337D" w:rsidRDefault="00161FF6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59</w:t>
            </w:r>
            <w:r w:rsidR="0030653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45A634C1" w14:textId="77777777" w:rsidR="00682D24" w:rsidRPr="0045337D" w:rsidRDefault="00682D24" w:rsidP="00682D24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429D4B" w14:textId="6AAAB5CC" w:rsidR="00682D24" w:rsidRPr="0045337D" w:rsidRDefault="008360EC" w:rsidP="006372D6">
            <w:pPr>
              <w:tabs>
                <w:tab w:val="decimal" w:pos="54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A98FD2B" w14:textId="77777777" w:rsidR="00682D24" w:rsidRPr="0045337D" w:rsidRDefault="00682D24" w:rsidP="00682D24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A3539EE" w14:textId="1ECBB5E0" w:rsidR="00682D24" w:rsidRPr="0045337D" w:rsidRDefault="00161FF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59</w:t>
            </w:r>
            <w:r w:rsidR="000E6B73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200</w:t>
            </w:r>
          </w:p>
        </w:tc>
      </w:tr>
      <w:tr w:rsidR="0045337D" w:rsidRPr="0045337D" w14:paraId="593C9C93" w14:textId="77777777" w:rsidTr="00FC0FEF">
        <w:tc>
          <w:tcPr>
            <w:tcW w:w="4050" w:type="dxa"/>
          </w:tcPr>
          <w:p w14:paraId="35740D8B" w14:textId="77777777" w:rsidR="00682D24" w:rsidRPr="0045337D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vAlign w:val="bottom"/>
          </w:tcPr>
          <w:p w14:paraId="403850B5" w14:textId="4AC31E96" w:rsidR="00682D24" w:rsidRPr="0045337D" w:rsidRDefault="00161FF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5B8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4E5B8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0" w:type="dxa"/>
            <w:vAlign w:val="bottom"/>
          </w:tcPr>
          <w:p w14:paraId="4B7D06F8" w14:textId="77777777" w:rsidR="00682D24" w:rsidRPr="0045337D" w:rsidRDefault="00682D24" w:rsidP="00682D24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81426B" w14:textId="1B4F9D34" w:rsidR="00682D24" w:rsidRPr="0045337D" w:rsidRDefault="00161FF6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0E6B73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644</w:t>
            </w:r>
            <w:r w:rsidR="000E6B73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012</w:t>
            </w:r>
          </w:p>
        </w:tc>
        <w:tc>
          <w:tcPr>
            <w:tcW w:w="180" w:type="dxa"/>
          </w:tcPr>
          <w:p w14:paraId="77DDD30B" w14:textId="77777777" w:rsidR="00682D24" w:rsidRPr="0045337D" w:rsidRDefault="00682D24" w:rsidP="00682D24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3F6347A" w14:textId="56BFCC0F" w:rsidR="00682D24" w:rsidRPr="0045337D" w:rsidRDefault="00161FF6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747D9F3" w14:textId="77777777" w:rsidR="00682D24" w:rsidRPr="0045337D" w:rsidRDefault="00682D24" w:rsidP="00682D24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A8130DE" w14:textId="5821CD84" w:rsidR="00682D24" w:rsidRPr="0045337D" w:rsidRDefault="00161FF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0E6B73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644</w:t>
            </w:r>
            <w:r w:rsidR="000E6B73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012</w:t>
            </w:r>
          </w:p>
        </w:tc>
      </w:tr>
      <w:tr w:rsidR="0045337D" w:rsidRPr="0045337D" w14:paraId="636BE97E" w14:textId="77777777" w:rsidTr="00FC0FEF">
        <w:tc>
          <w:tcPr>
            <w:tcW w:w="4050" w:type="dxa"/>
          </w:tcPr>
          <w:p w14:paraId="054F8AC6" w14:textId="77777777" w:rsidR="00682D24" w:rsidRPr="0045337D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8B7976" w14:textId="1AA4E537" w:rsidR="00682D24" w:rsidRPr="0045337D" w:rsidRDefault="004E5B8E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CBF922A" w14:textId="77777777" w:rsidR="00682D24" w:rsidRPr="0045337D" w:rsidRDefault="00682D24" w:rsidP="00682D24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57171E" w14:textId="3AB36FD2" w:rsidR="00682D24" w:rsidRPr="0045337D" w:rsidRDefault="000E6B73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161FF6" w:rsidRPr="00161FF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="Angsana New"/>
                <w:sz w:val="28"/>
                <w:szCs w:val="28"/>
              </w:rPr>
              <w:t>652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="Angsana New"/>
                <w:sz w:val="28"/>
                <w:szCs w:val="28"/>
              </w:rPr>
              <w:t>712</w:t>
            </w:r>
            <w:r w:rsidRPr="0045337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1ECD24" w14:textId="77777777" w:rsidR="00682D24" w:rsidRPr="0045337D" w:rsidRDefault="00682D24" w:rsidP="00682D24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B09FA5" w14:textId="15A61F07" w:rsidR="00682D24" w:rsidRPr="0045337D" w:rsidRDefault="008360EC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E92DF2" w14:textId="354A7DE4" w:rsidR="00682D24" w:rsidRPr="0045337D" w:rsidRDefault="00682D24" w:rsidP="00682D24">
            <w:pPr>
              <w:tabs>
                <w:tab w:val="decimal" w:pos="891"/>
              </w:tabs>
              <w:ind w:left="-116" w:right="-216" w:firstLine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2946ED0" w14:textId="6564F930" w:rsidR="00682D24" w:rsidRPr="0045337D" w:rsidRDefault="000E6B73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161FF6" w:rsidRPr="00161FF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="Angsana New"/>
                <w:sz w:val="28"/>
                <w:szCs w:val="28"/>
              </w:rPr>
              <w:t>652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="Angsana New"/>
                <w:sz w:val="28"/>
                <w:szCs w:val="28"/>
              </w:rPr>
              <w:t>712</w:t>
            </w:r>
            <w:r w:rsidRPr="0045337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45337D" w:rsidRPr="0045337D" w14:paraId="26965859" w14:textId="77777777" w:rsidTr="00FC0FEF">
        <w:tc>
          <w:tcPr>
            <w:tcW w:w="4050" w:type="dxa"/>
          </w:tcPr>
          <w:p w14:paraId="3DE96F00" w14:textId="37D61E3E" w:rsidR="00682D24" w:rsidRPr="0045337D" w:rsidRDefault="00682D24" w:rsidP="00682D24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161FF6" w:rsidRPr="00161FF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="003E6F8D" w:rsidRPr="004533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41FE0" w14:textId="04FCA932" w:rsidR="00682D24" w:rsidRPr="0045337D" w:rsidRDefault="00161FF6" w:rsidP="00682D24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4E5B8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80" w:type="dxa"/>
            <w:vAlign w:val="bottom"/>
          </w:tcPr>
          <w:p w14:paraId="1957BC27" w14:textId="77777777" w:rsidR="00682D24" w:rsidRPr="0045337D" w:rsidRDefault="00682D24" w:rsidP="00682D24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ED99" w14:textId="0D3F6EB1" w:rsidR="00682D24" w:rsidRPr="0045337D" w:rsidRDefault="00161FF6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="000E6B73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500</w:t>
            </w:r>
          </w:p>
        </w:tc>
        <w:tc>
          <w:tcPr>
            <w:tcW w:w="180" w:type="dxa"/>
            <w:vAlign w:val="bottom"/>
          </w:tcPr>
          <w:p w14:paraId="247CE0B9" w14:textId="77777777" w:rsidR="00682D24" w:rsidRPr="0045337D" w:rsidRDefault="00682D24" w:rsidP="00682D24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C5E063" w14:textId="6ACFE271" w:rsidR="00682D24" w:rsidRPr="0045337D" w:rsidRDefault="00161FF6" w:rsidP="00411DB6">
            <w:pPr>
              <w:tabs>
                <w:tab w:val="decimal" w:pos="900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33E253B" w14:textId="77777777" w:rsidR="00682D24" w:rsidRPr="0045337D" w:rsidRDefault="00682D24" w:rsidP="00682D24">
            <w:pPr>
              <w:tabs>
                <w:tab w:val="decimal" w:pos="891"/>
              </w:tabs>
              <w:ind w:left="432"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32273E86" w14:textId="0E3082E1" w:rsidR="00682D24" w:rsidRPr="0045337D" w:rsidRDefault="00161FF6" w:rsidP="00411DB6">
            <w:pPr>
              <w:tabs>
                <w:tab w:val="decimal" w:pos="935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="00F13BD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500</w:t>
            </w:r>
          </w:p>
        </w:tc>
      </w:tr>
    </w:tbl>
    <w:p w14:paraId="70C8149D" w14:textId="77777777" w:rsidR="00B50E4A" w:rsidRPr="0045337D" w:rsidRDefault="00B50E4A" w:rsidP="007D5545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45337D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3DEF1339" w:rsidR="001512E6" w:rsidRPr="0045337D" w:rsidRDefault="001512E6" w:rsidP="007D5545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45337D">
        <w:rPr>
          <w:rFonts w:asciiTheme="majorBidi" w:hAnsiTheme="majorBidi" w:cstheme="majorBidi"/>
          <w:spacing w:val="2"/>
          <w:cs/>
        </w:rPr>
        <w:t>รายการที่ไม่เป็นตัวเงินที่มีสาระสำคัญ</w:t>
      </w:r>
      <w:r w:rsidR="0030681E" w:rsidRPr="0045337D">
        <w:rPr>
          <w:rFonts w:asciiTheme="majorBidi" w:hAnsiTheme="majorBidi" w:cstheme="majorBidi"/>
          <w:spacing w:val="2"/>
          <w:cs/>
        </w:rPr>
        <w:t>สำหรับ</w:t>
      </w:r>
      <w:r w:rsidR="00244B15" w:rsidRPr="0045337D">
        <w:rPr>
          <w:rFonts w:asciiTheme="majorBidi" w:hAnsiTheme="majorBidi" w:cstheme="majorBidi"/>
          <w:spacing w:val="2"/>
          <w:cs/>
        </w:rPr>
        <w:t>งวด</w:t>
      </w:r>
      <w:r w:rsidR="003E6F8D" w:rsidRPr="0045337D">
        <w:rPr>
          <w:rFonts w:asciiTheme="majorBidi" w:eastAsiaTheme="minorEastAsia" w:hAnsiTheme="majorBidi" w:cstheme="majorBidi" w:hint="cs"/>
          <w:spacing w:val="2"/>
          <w:cs/>
          <w:lang w:eastAsia="ja-JP"/>
        </w:rPr>
        <w:t>หก</w:t>
      </w:r>
      <w:r w:rsidR="00244B15" w:rsidRPr="0045337D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161FF6" w:rsidRPr="00161FF6">
        <w:rPr>
          <w:rFonts w:asciiTheme="majorBidi" w:hAnsiTheme="majorBidi" w:cstheme="majorBidi"/>
          <w:spacing w:val="2"/>
        </w:rPr>
        <w:t>30</w:t>
      </w:r>
      <w:r w:rsidR="003E6F8D" w:rsidRPr="0045337D">
        <w:rPr>
          <w:rFonts w:asciiTheme="majorBidi" w:hAnsiTheme="majorBidi" w:cstheme="majorBidi"/>
          <w:spacing w:val="2"/>
        </w:rPr>
        <w:t xml:space="preserve"> </w:t>
      </w:r>
      <w:r w:rsidR="003E6F8D" w:rsidRPr="0045337D">
        <w:rPr>
          <w:rFonts w:asciiTheme="majorBidi" w:hAnsiTheme="majorBidi" w:cs="Angsana New"/>
          <w:spacing w:val="2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2"/>
        </w:rPr>
        <w:t>2568</w:t>
      </w:r>
      <w:r w:rsidR="003E6F8D" w:rsidRPr="0045337D">
        <w:rPr>
          <w:rFonts w:asciiTheme="majorBidi" w:hAnsiTheme="majorBidi" w:cstheme="majorBidi"/>
          <w:spacing w:val="2"/>
        </w:rPr>
        <w:t xml:space="preserve"> </w:t>
      </w:r>
      <w:r w:rsidR="0080114A" w:rsidRPr="0045337D">
        <w:rPr>
          <w:rFonts w:asciiTheme="majorBidi" w:hAnsiTheme="majorBidi" w:cstheme="majorBidi"/>
          <w:spacing w:val="2"/>
          <w:cs/>
        </w:rPr>
        <w:t xml:space="preserve">และ </w:t>
      </w:r>
      <w:r w:rsidR="00161FF6" w:rsidRPr="00161FF6">
        <w:rPr>
          <w:rFonts w:asciiTheme="majorBidi" w:hAnsiTheme="majorBidi" w:cstheme="majorBidi"/>
          <w:spacing w:val="2"/>
        </w:rPr>
        <w:t>2567</w:t>
      </w:r>
      <w:r w:rsidR="0080114A" w:rsidRPr="0045337D">
        <w:rPr>
          <w:rFonts w:asciiTheme="majorBidi" w:hAnsiTheme="majorBidi" w:cstheme="majorBidi"/>
          <w:spacing w:val="2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00"/>
        <w:gridCol w:w="180"/>
        <w:gridCol w:w="1080"/>
        <w:gridCol w:w="180"/>
        <w:gridCol w:w="1080"/>
      </w:tblGrid>
      <w:tr w:rsidR="0045337D" w:rsidRPr="0045337D" w14:paraId="422C0311" w14:textId="77777777" w:rsidTr="00FC0FEF">
        <w:tc>
          <w:tcPr>
            <w:tcW w:w="4320" w:type="dxa"/>
          </w:tcPr>
          <w:p w14:paraId="38F17F69" w14:textId="77777777" w:rsidR="001512E6" w:rsidRPr="0045337D" w:rsidRDefault="001512E6" w:rsidP="0010534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23B1A534" w14:textId="77777777" w:rsidR="001512E6" w:rsidRPr="0045337D" w:rsidRDefault="001512E6" w:rsidP="00105349">
            <w:pPr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1B8F5C" w14:textId="77777777" w:rsidR="001512E6" w:rsidRPr="0045337D" w:rsidRDefault="001512E6" w:rsidP="00105349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957A399" w14:textId="77777777" w:rsidR="001512E6" w:rsidRPr="0045337D" w:rsidRDefault="001512E6" w:rsidP="00105349">
            <w:pPr>
              <w:spacing w:line="360" w:lineRule="exact"/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511A0330" w14:textId="77777777" w:rsidTr="00FC0FEF">
        <w:tc>
          <w:tcPr>
            <w:tcW w:w="4320" w:type="dxa"/>
          </w:tcPr>
          <w:p w14:paraId="2D7E7EE4" w14:textId="77777777" w:rsidR="001512E6" w:rsidRPr="0045337D" w:rsidRDefault="001512E6" w:rsidP="0010534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68D6B0E4" w14:textId="77777777" w:rsidR="001512E6" w:rsidRPr="0045337D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4D0049" w14:textId="77777777" w:rsidR="001512E6" w:rsidRPr="0045337D" w:rsidRDefault="001512E6" w:rsidP="00105349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810A1C0" w14:textId="77777777" w:rsidR="001512E6" w:rsidRPr="0045337D" w:rsidRDefault="001512E6" w:rsidP="00105349">
            <w:pPr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0DAEAD8E" w14:textId="77777777" w:rsidTr="00FC0FEF">
        <w:tc>
          <w:tcPr>
            <w:tcW w:w="4320" w:type="dxa"/>
          </w:tcPr>
          <w:p w14:paraId="6DF92A5E" w14:textId="77777777" w:rsidR="00C80B23" w:rsidRPr="0045337D" w:rsidRDefault="00C80B23" w:rsidP="00C80B23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DB4180" w14:textId="6CEF31DE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86C8DF7" w14:textId="77777777" w:rsidR="00C80B23" w:rsidRPr="0045337D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8EF4A1" w14:textId="02ABBC22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24B8B4B" w14:textId="77777777" w:rsidR="00C80B23" w:rsidRPr="0045337D" w:rsidRDefault="00C80B23" w:rsidP="00C80B2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BAF0A" w14:textId="02C1BB67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1E6D09A" w14:textId="77777777" w:rsidR="00C80B23" w:rsidRPr="0045337D" w:rsidRDefault="00C80B23" w:rsidP="00C80B23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D5FBC" w14:textId="3B315426" w:rsidR="00C80B23" w:rsidRPr="0045337D" w:rsidRDefault="00161FF6" w:rsidP="00C80B23">
            <w:pPr>
              <w:spacing w:line="38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35EE4028" w14:textId="77777777" w:rsidTr="00FC0FEF">
        <w:tc>
          <w:tcPr>
            <w:tcW w:w="4320" w:type="dxa"/>
          </w:tcPr>
          <w:p w14:paraId="348050A4" w14:textId="77777777" w:rsidR="008168BF" w:rsidRPr="0045337D" w:rsidRDefault="008E23A8" w:rsidP="008168BF">
            <w:pPr>
              <w:ind w:left="720" w:right="65" w:hanging="23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</w:t>
            </w:r>
            <w:r w:rsidR="001512E6" w:rsidRPr="0045337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โอน</w:t>
            </w:r>
            <w:r w:rsidRPr="0045337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ค่าเสื่อมราคาอุปกรณ์และสินทรัพย์สิทธิการใช้</w:t>
            </w:r>
          </w:p>
          <w:p w14:paraId="7AC1B4D6" w14:textId="441E0525" w:rsidR="00FD1501" w:rsidRPr="0045337D" w:rsidRDefault="00DE1529" w:rsidP="00FD1501">
            <w:pPr>
              <w:ind w:left="1080" w:right="65" w:hanging="238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เพื่อ</w:t>
            </w:r>
            <w:r w:rsidR="00713B69" w:rsidRPr="0045337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</w:t>
            </w:r>
            <w:r w:rsidR="001512E6" w:rsidRPr="0045337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เป็น</w:t>
            </w:r>
            <w:r w:rsidR="008E23A8" w:rsidRPr="0045337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ส่วนหนึ่งของต้นทุนการพั</w:t>
            </w:r>
            <w:r w:rsidR="00FD1501" w:rsidRPr="0045337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ฒนา</w:t>
            </w:r>
          </w:p>
          <w:p w14:paraId="05F215AF" w14:textId="33368702" w:rsidR="00FD1501" w:rsidRPr="0045337D" w:rsidRDefault="008E23A8" w:rsidP="00FD1501">
            <w:pPr>
              <w:ind w:left="1080" w:right="65" w:hanging="23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</w:t>
            </w:r>
            <w:r w:rsidR="008168BF" w:rsidRPr="0045337D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ภายใต้สินทรัพย์ไม่มีตัวตนอื่</w:t>
            </w:r>
            <w:r w:rsidR="00FD1501" w:rsidRPr="0045337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น</w:t>
            </w:r>
          </w:p>
          <w:p w14:paraId="48E9F716" w14:textId="0E76FDC5" w:rsidR="001512E6" w:rsidRPr="0045337D" w:rsidRDefault="008E23A8" w:rsidP="00FD1501">
            <w:pPr>
              <w:ind w:left="1080" w:right="65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80" w:type="dxa"/>
            <w:vAlign w:val="bottom"/>
          </w:tcPr>
          <w:p w14:paraId="52B8EDB8" w14:textId="690FEB4C" w:rsidR="001512E6" w:rsidRPr="0045337D" w:rsidRDefault="00161FF6" w:rsidP="001512E6">
            <w:pPr>
              <w:tabs>
                <w:tab w:val="decimal" w:pos="9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FE2C5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0" w:type="dxa"/>
            <w:vAlign w:val="bottom"/>
          </w:tcPr>
          <w:p w14:paraId="1B849246" w14:textId="77777777" w:rsidR="001512E6" w:rsidRPr="0045337D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EC4685" w14:textId="346F1FE9" w:rsidR="001512E6" w:rsidRPr="0045337D" w:rsidRDefault="00161FF6" w:rsidP="00640122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550</w:t>
            </w:r>
            <w:r w:rsidR="00F13BD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655</w:t>
            </w:r>
          </w:p>
        </w:tc>
        <w:tc>
          <w:tcPr>
            <w:tcW w:w="180" w:type="dxa"/>
          </w:tcPr>
          <w:p w14:paraId="4E5A33E8" w14:textId="77777777" w:rsidR="001512E6" w:rsidRPr="0045337D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863214" w14:textId="6251098D" w:rsidR="001512E6" w:rsidRPr="0045337D" w:rsidRDefault="00161FF6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FE2C5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0" w:type="dxa"/>
            <w:vAlign w:val="bottom"/>
          </w:tcPr>
          <w:p w14:paraId="383C3190" w14:textId="77777777" w:rsidR="001512E6" w:rsidRPr="0045337D" w:rsidRDefault="001512E6" w:rsidP="001512E6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46245F" w14:textId="0B022AEC" w:rsidR="001512E6" w:rsidRPr="0045337D" w:rsidRDefault="00161FF6" w:rsidP="001512E6">
            <w:pPr>
              <w:tabs>
                <w:tab w:val="decimal" w:pos="914"/>
              </w:tabs>
              <w:ind w:left="2160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547</w:t>
            </w:r>
            <w:r w:rsidR="00F13BD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572</w:t>
            </w:r>
          </w:p>
        </w:tc>
      </w:tr>
    </w:tbl>
    <w:p w14:paraId="384E5D77" w14:textId="77777777" w:rsidR="0023322E" w:rsidRPr="0045337D" w:rsidRDefault="00EA1B9F" w:rsidP="00901AD8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sz w:val="16"/>
          <w:szCs w:val="16"/>
          <w:cs/>
        </w:rPr>
        <w:br w:type="page"/>
      </w:r>
      <w:r w:rsidR="0023322E" w:rsidRPr="0045337D">
        <w:rPr>
          <w:rFonts w:asciiTheme="majorBidi" w:hAnsiTheme="majorBidi" w:cstheme="majorBidi"/>
          <w:cs/>
        </w:rPr>
        <w:lastRenderedPageBreak/>
        <w:t>การ</w:t>
      </w:r>
      <w:r w:rsidR="0023322E" w:rsidRPr="0045337D">
        <w:rPr>
          <w:rFonts w:asciiTheme="majorBidi" w:hAnsiTheme="majorBidi" w:cstheme="majorBidi"/>
          <w:spacing w:val="2"/>
          <w:cs/>
        </w:rPr>
        <w:t>เปลี่ยนแปลง</w:t>
      </w:r>
      <w:r w:rsidR="0023322E" w:rsidRPr="0045337D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45337D" w:rsidRDefault="0023322E" w:rsidP="007D5545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45337D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45337D">
        <w:rPr>
          <w:rFonts w:asciiTheme="majorBidi" w:hAnsiTheme="majorBidi" w:cstheme="majorBidi"/>
          <w:lang w:eastAsia="ja-JP"/>
        </w:rPr>
        <w:br/>
      </w:r>
      <w:r w:rsidRPr="0045337D">
        <w:rPr>
          <w:rFonts w:asciiTheme="majorBidi" w:hAnsiTheme="majorBidi" w:cstheme="majorBidi"/>
          <w:cs/>
          <w:lang w:eastAsia="ja-JP"/>
        </w:rPr>
        <w:t>ส่ว</w:t>
      </w:r>
      <w:r w:rsidR="00FF7EEB" w:rsidRPr="0045337D">
        <w:rPr>
          <w:rFonts w:asciiTheme="majorBidi" w:hAnsiTheme="majorBidi" w:cstheme="majorBidi"/>
          <w:cs/>
          <w:lang w:eastAsia="ja-JP"/>
        </w:rPr>
        <w:t>น</w:t>
      </w:r>
      <w:r w:rsidRPr="0045337D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45337D" w:rsidRPr="0045337D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45337D" w:rsidRDefault="00A8754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45337D" w:rsidRDefault="00A87549" w:rsidP="00762B12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45337D" w:rsidRPr="0045337D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45337D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404522CF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และงบการเงินเฉพาะกิจการ</w:t>
            </w:r>
          </w:p>
        </w:tc>
      </w:tr>
      <w:tr w:rsidR="0045337D" w:rsidRPr="0045337D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585EE733" w:rsidR="0091694A" w:rsidRPr="0045337D" w:rsidRDefault="0062289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E6F8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0" w:type="dxa"/>
            <w:hideMark/>
          </w:tcPr>
          <w:p w14:paraId="2FC02022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164EC0AD" w:rsidR="0091694A" w:rsidRPr="0045337D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45337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45337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45337D" w:rsidRDefault="009169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5337D" w:rsidRPr="0045337D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45337D" w:rsidRDefault="0091694A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45337D" w:rsidRDefault="0091694A" w:rsidP="000941F5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5337D" w:rsidRPr="0045337D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45337D" w:rsidRDefault="0080114A" w:rsidP="008011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1B98A046" w:rsidR="0080114A" w:rsidRPr="0045337D" w:rsidRDefault="00161FF6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45337D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45337D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45337D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45337D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45337D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45337D" w:rsidRDefault="0080114A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1E859CDE" w:rsidR="0080114A" w:rsidRPr="0045337D" w:rsidRDefault="00161FF6" w:rsidP="00801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E6F8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5337D" w:rsidRPr="0045337D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45337D" w:rsidRDefault="0091694A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18F1D442" w14:textId="4A8DF2F4" w:rsidR="00AB4DBB" w:rsidRPr="0045337D" w:rsidRDefault="00161FF6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6897C9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45337D" w:rsidRDefault="009169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45337D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45337D" w:rsidRDefault="0091694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A7DA0B0" w14:textId="37D162FD" w:rsidR="00AB4DBB" w:rsidRPr="0045337D" w:rsidRDefault="00161FF6" w:rsidP="00454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45337D" w:rsidRPr="0045337D" w14:paraId="52A9C8C6" w14:textId="77777777" w:rsidTr="002F7263">
        <w:trPr>
          <w:trHeight w:val="20"/>
        </w:trPr>
        <w:tc>
          <w:tcPr>
            <w:tcW w:w="2649" w:type="dxa"/>
            <w:hideMark/>
          </w:tcPr>
          <w:p w14:paraId="0968F906" w14:textId="77777777" w:rsidR="00B84D16" w:rsidRPr="0045337D" w:rsidRDefault="00B84D16" w:rsidP="00B84D16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1B262031" w14:textId="7B777662" w:rsidR="00B84D16" w:rsidRPr="0045337D" w:rsidRDefault="00161FF6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BE7C77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20ADB671" w14:textId="77777777" w:rsidR="00B84D16" w:rsidRPr="0045337D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3CE132" w14:textId="304A5B07" w:rsidR="00B84D16" w:rsidRPr="0045337D" w:rsidRDefault="008360EC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81455" w14:textId="77777777" w:rsidR="00B84D16" w:rsidRPr="0045337D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B84D16" w:rsidRPr="0045337D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3E040EA5" w14:textId="54403534" w:rsidR="00B84D16" w:rsidRPr="0045337D" w:rsidRDefault="00161FF6" w:rsidP="00166E68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8360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90" w:type="dxa"/>
          </w:tcPr>
          <w:p w14:paraId="3CB29ACC" w14:textId="77777777" w:rsidR="00B84D16" w:rsidRPr="0045337D" w:rsidRDefault="00B84D16" w:rsidP="00B84D16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E94932" w14:textId="3C910FFF" w:rsidR="00B84D16" w:rsidRPr="0045337D" w:rsidRDefault="00161FF6" w:rsidP="002F7263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360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8360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</w:tr>
      <w:tr w:rsidR="006A45FD" w:rsidRPr="0045337D" w14:paraId="18870397" w14:textId="77777777" w:rsidTr="002F7263">
        <w:trPr>
          <w:trHeight w:val="20"/>
        </w:trPr>
        <w:tc>
          <w:tcPr>
            <w:tcW w:w="2649" w:type="dxa"/>
            <w:hideMark/>
          </w:tcPr>
          <w:p w14:paraId="568823F4" w14:textId="77777777" w:rsidR="006A45FD" w:rsidRPr="0045337D" w:rsidRDefault="006A45FD" w:rsidP="006A45FD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8212E" w14:textId="65CD6A78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617DBDDF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FDE3" w14:textId="2FFA94C6" w:rsidR="006A45FD" w:rsidRPr="0045337D" w:rsidRDefault="008360EC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BDBA31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A3C41" w14:textId="4CE2D9A6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8360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90" w:type="dxa"/>
          </w:tcPr>
          <w:p w14:paraId="7FB63CA3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2DCF" w14:textId="3556650A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360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8360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</w:tr>
    </w:tbl>
    <w:p w14:paraId="0EA183D6" w14:textId="77777777" w:rsidR="0080114A" w:rsidRPr="0045337D" w:rsidRDefault="0080114A" w:rsidP="0023322E">
      <w:pPr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45337D" w:rsidRPr="0045337D" w14:paraId="64B82E90" w14:textId="77777777" w:rsidTr="00E56A31">
        <w:trPr>
          <w:trHeight w:val="20"/>
          <w:tblHeader/>
        </w:trPr>
        <w:tc>
          <w:tcPr>
            <w:tcW w:w="2649" w:type="dxa"/>
          </w:tcPr>
          <w:p w14:paraId="654B6342" w14:textId="77777777" w:rsidR="0080114A" w:rsidRPr="0045337D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182BD5DD" w14:textId="77777777" w:rsidR="0080114A" w:rsidRPr="0045337D" w:rsidRDefault="0080114A" w:rsidP="001A5E2F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45337D" w:rsidRPr="0045337D" w14:paraId="7776060D" w14:textId="77777777" w:rsidTr="00E56A31">
        <w:trPr>
          <w:trHeight w:val="20"/>
          <w:tblHeader/>
        </w:trPr>
        <w:tc>
          <w:tcPr>
            <w:tcW w:w="2649" w:type="dxa"/>
          </w:tcPr>
          <w:p w14:paraId="08DF3BC2" w14:textId="77777777" w:rsidR="0080114A" w:rsidRPr="0045337D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77043519" w14:textId="37553272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และงบการเงินเฉพาะกิจการ</w:t>
            </w:r>
          </w:p>
        </w:tc>
      </w:tr>
      <w:tr w:rsidR="0045337D" w:rsidRPr="0045337D" w14:paraId="0E57A555" w14:textId="77777777" w:rsidTr="00E56A31">
        <w:trPr>
          <w:trHeight w:val="20"/>
          <w:tblHeader/>
        </w:trPr>
        <w:tc>
          <w:tcPr>
            <w:tcW w:w="2649" w:type="dxa"/>
            <w:hideMark/>
          </w:tcPr>
          <w:p w14:paraId="05D3183D" w14:textId="4AA9C909" w:rsidR="0080114A" w:rsidRPr="0045337D" w:rsidRDefault="00C80B23" w:rsidP="001A5E2F">
            <w:pPr>
              <w:ind w:right="1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E6F8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0" w:type="dxa"/>
            <w:hideMark/>
          </w:tcPr>
          <w:p w14:paraId="0E5584D9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1D64484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40F1A9A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27C4497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46019A5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45C478AD" w14:textId="449B7E45" w:rsidR="0080114A" w:rsidRPr="0045337D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45337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(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45337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D56655C" w14:textId="77777777" w:rsidR="0080114A" w:rsidRPr="0045337D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67B2C1A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5337D" w:rsidRPr="0045337D" w14:paraId="10995F80" w14:textId="77777777" w:rsidTr="00E56A31">
        <w:trPr>
          <w:trHeight w:val="20"/>
          <w:tblHeader/>
        </w:trPr>
        <w:tc>
          <w:tcPr>
            <w:tcW w:w="2649" w:type="dxa"/>
          </w:tcPr>
          <w:p w14:paraId="536E7715" w14:textId="77777777" w:rsidR="0080114A" w:rsidRPr="0045337D" w:rsidRDefault="0080114A" w:rsidP="001A5E2F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FDB4C3A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08209E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71D8152D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B16001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BCB531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68006CD" w14:textId="77777777" w:rsidR="0080114A" w:rsidRPr="0045337D" w:rsidRDefault="0080114A" w:rsidP="001A5E2F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8918C75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02C6683B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5337D" w:rsidRPr="0045337D" w14:paraId="6FAB745E" w14:textId="77777777" w:rsidTr="00E56A31">
        <w:trPr>
          <w:trHeight w:val="20"/>
          <w:tblHeader/>
        </w:trPr>
        <w:tc>
          <w:tcPr>
            <w:tcW w:w="2649" w:type="dxa"/>
          </w:tcPr>
          <w:p w14:paraId="66F17097" w14:textId="77777777" w:rsidR="00C80B23" w:rsidRPr="0045337D" w:rsidRDefault="00C80B23" w:rsidP="00C80B2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7793F73" w14:textId="0DF509AF" w:rsidR="00C80B23" w:rsidRPr="0045337D" w:rsidRDefault="00161FF6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80B23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183FC83" w14:textId="77777777" w:rsidR="00C80B23" w:rsidRPr="0045337D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F7B1059" w14:textId="35A55348" w:rsidR="00C80B23" w:rsidRPr="0045337D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F2EE93E" w14:textId="77777777" w:rsidR="00C80B23" w:rsidRPr="0045337D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6D13B" w14:textId="77777777" w:rsidR="00C80B23" w:rsidRPr="0045337D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618598E0" w14:textId="77777777" w:rsidR="00C80B23" w:rsidRPr="0045337D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D46BE69" w14:textId="77777777" w:rsidR="00C80B23" w:rsidRPr="0045337D" w:rsidRDefault="00C80B23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E03B7B4" w14:textId="4AC42931" w:rsidR="00C80B23" w:rsidRPr="0045337D" w:rsidRDefault="00161FF6" w:rsidP="00C80B2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E6F8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5337D" w:rsidRPr="0045337D" w14:paraId="6EA81FE7" w14:textId="77777777" w:rsidTr="00E56A31">
        <w:trPr>
          <w:trHeight w:val="60"/>
          <w:tblHeader/>
        </w:trPr>
        <w:tc>
          <w:tcPr>
            <w:tcW w:w="2649" w:type="dxa"/>
          </w:tcPr>
          <w:p w14:paraId="1F9C1D48" w14:textId="77777777" w:rsidR="0080114A" w:rsidRPr="0045337D" w:rsidRDefault="0080114A" w:rsidP="001A5E2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431C129F" w14:textId="7D8A58CB" w:rsidR="0080114A" w:rsidRPr="0045337D" w:rsidRDefault="00161FF6" w:rsidP="001A5E2F">
            <w:pPr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90" w:type="dxa"/>
          </w:tcPr>
          <w:p w14:paraId="270331D5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9B8A93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200D35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AA781FF" w14:textId="77777777" w:rsidR="0080114A" w:rsidRPr="0045337D" w:rsidRDefault="0080114A" w:rsidP="001A5E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732E202" w14:textId="77777777" w:rsidR="0080114A" w:rsidRPr="0045337D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61566C7" w14:textId="77777777" w:rsidR="0080114A" w:rsidRPr="0045337D" w:rsidRDefault="0080114A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2E14CA78" w14:textId="47BDFB0B" w:rsidR="0080114A" w:rsidRPr="0045337D" w:rsidRDefault="00161FF6" w:rsidP="001A5E2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</w:tr>
      <w:tr w:rsidR="0045337D" w:rsidRPr="0045337D" w14:paraId="76BA0C37" w14:textId="77777777" w:rsidTr="001A161A">
        <w:trPr>
          <w:trHeight w:val="20"/>
        </w:trPr>
        <w:tc>
          <w:tcPr>
            <w:tcW w:w="2649" w:type="dxa"/>
            <w:hideMark/>
          </w:tcPr>
          <w:p w14:paraId="42DCD79B" w14:textId="77777777" w:rsidR="006A45FD" w:rsidRPr="0045337D" w:rsidRDefault="006A45FD" w:rsidP="006A45FD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2D48245C" w14:textId="5B0531CB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6A45FD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428</w:t>
            </w:r>
            <w:r w:rsidR="006A45FD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43A7A919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F0F75" w14:textId="0E088A91" w:rsidR="006A45FD" w:rsidRPr="0045337D" w:rsidRDefault="006A45FD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D0BA24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1F195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41DE0A8" w14:textId="4187D418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</w:tcPr>
          <w:p w14:paraId="49406CDD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9D4056" w14:textId="74C47963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  <w:tr w:rsidR="0045337D" w:rsidRPr="0045337D" w14:paraId="502342B1" w14:textId="77777777" w:rsidTr="001A161A">
        <w:trPr>
          <w:trHeight w:val="20"/>
        </w:trPr>
        <w:tc>
          <w:tcPr>
            <w:tcW w:w="2649" w:type="dxa"/>
            <w:hideMark/>
          </w:tcPr>
          <w:p w14:paraId="5A73862D" w14:textId="77777777" w:rsidR="006A45FD" w:rsidRPr="0045337D" w:rsidRDefault="006A45FD" w:rsidP="006A45FD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F5147" w14:textId="49C38B84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6A45FD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428</w:t>
            </w:r>
            <w:r w:rsidR="006A45FD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40DDDF9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95061" w14:textId="26E94E5B" w:rsidR="006A45FD" w:rsidRPr="0045337D" w:rsidRDefault="006A45FD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75D788C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E66E7F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9DD99" w14:textId="4AC820C8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</w:tcPr>
          <w:p w14:paraId="4726F9CB" w14:textId="77777777" w:rsidR="006A45FD" w:rsidRPr="0045337D" w:rsidRDefault="006A45FD" w:rsidP="006A45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9B7F7" w14:textId="193E3BA4" w:rsidR="006A45FD" w:rsidRPr="0045337D" w:rsidRDefault="00161FF6" w:rsidP="006A45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6A45FD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</w:tbl>
    <w:p w14:paraId="73C25079" w14:textId="77777777" w:rsidR="00EE7964" w:rsidRPr="0045337D" w:rsidRDefault="004A41CC" w:rsidP="00E72452">
      <w:pPr>
        <w:numPr>
          <w:ilvl w:val="0"/>
          <w:numId w:val="10"/>
        </w:numPr>
        <w:tabs>
          <w:tab w:val="left" w:pos="-3261"/>
        </w:tabs>
        <w:spacing w:before="120" w:after="240"/>
        <w:ind w:right="43"/>
        <w:rPr>
          <w:rFonts w:asciiTheme="majorBidi" w:hAnsiTheme="majorBidi" w:cstheme="majorBidi"/>
          <w:sz w:val="20"/>
          <w:szCs w:val="20"/>
        </w:rPr>
      </w:pPr>
      <w:r w:rsidRPr="0045337D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00961970" w14:textId="77777777" w:rsidR="007E543B" w:rsidRPr="0045337D" w:rsidRDefault="007E543B" w:rsidP="00482B22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95A8B52" w14:textId="2A59524B" w:rsidR="007E543B" w:rsidRPr="0045337D" w:rsidRDefault="007E543B" w:rsidP="00482B22">
      <w:pPr>
        <w:ind w:left="1080"/>
        <w:rPr>
          <w:rFonts w:asciiTheme="majorBidi" w:hAnsiTheme="majorBidi" w:cstheme="majorBidi"/>
          <w:spacing w:val="-8"/>
        </w:rPr>
      </w:pPr>
      <w:r w:rsidRPr="0045337D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45337D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3E6F8D" w:rsidRPr="0045337D">
        <w:rPr>
          <w:rFonts w:asciiTheme="majorBidi" w:hAnsiTheme="majorBidi" w:cstheme="majorBidi"/>
          <w:spacing w:val="-8"/>
        </w:rPr>
        <w:t xml:space="preserve"> </w:t>
      </w:r>
      <w:r w:rsidR="003E6F8D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3E6F8D" w:rsidRPr="0045337D">
        <w:rPr>
          <w:rFonts w:asciiTheme="majorBidi" w:hAnsiTheme="majorBidi" w:cstheme="majorBidi"/>
          <w:spacing w:val="-8"/>
        </w:rPr>
        <w:t xml:space="preserve"> </w:t>
      </w:r>
      <w:r w:rsidR="0030681E" w:rsidRPr="0045337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8"/>
        </w:rPr>
        <w:t>31</w:t>
      </w:r>
      <w:r w:rsidR="0030681E" w:rsidRPr="0045337D">
        <w:rPr>
          <w:rFonts w:asciiTheme="majorBidi" w:hAnsiTheme="majorBidi" w:cstheme="majorBidi"/>
          <w:spacing w:val="-8"/>
        </w:rPr>
        <w:t xml:space="preserve"> </w:t>
      </w:r>
      <w:r w:rsidR="0030681E" w:rsidRPr="0045337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8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30681E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170"/>
        <w:gridCol w:w="180"/>
        <w:gridCol w:w="1173"/>
        <w:gridCol w:w="180"/>
        <w:gridCol w:w="1187"/>
        <w:gridCol w:w="180"/>
        <w:gridCol w:w="1170"/>
      </w:tblGrid>
      <w:tr w:rsidR="0045337D" w:rsidRPr="0045337D" w14:paraId="0F981A42" w14:textId="77777777" w:rsidTr="00D5235D">
        <w:trPr>
          <w:cantSplit/>
        </w:trPr>
        <w:tc>
          <w:tcPr>
            <w:tcW w:w="2029" w:type="pct"/>
            <w:vAlign w:val="center"/>
          </w:tcPr>
          <w:p w14:paraId="419F9405" w14:textId="77777777" w:rsidR="007D7F12" w:rsidRPr="0045337D" w:rsidRDefault="007D7F12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21FE50E2" w14:textId="77777777" w:rsidR="007D7F12" w:rsidRPr="0045337D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3471ADCB" w14:textId="77777777" w:rsidR="007D7F12" w:rsidRPr="0045337D" w:rsidRDefault="007D7F12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0825075C" w14:textId="77777777" w:rsidR="007D7F12" w:rsidRPr="0045337D" w:rsidRDefault="007D7F12" w:rsidP="007D7F12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011A3504" w14:textId="77777777" w:rsidTr="00D5235D">
        <w:trPr>
          <w:cantSplit/>
        </w:trPr>
        <w:tc>
          <w:tcPr>
            <w:tcW w:w="2029" w:type="pct"/>
            <w:vMerge w:val="restart"/>
            <w:vAlign w:val="center"/>
          </w:tcPr>
          <w:p w14:paraId="5934148A" w14:textId="77777777" w:rsidR="007E543B" w:rsidRPr="0045337D" w:rsidRDefault="007E543B" w:rsidP="00D87FF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3E04E5AC" w14:textId="77777777" w:rsidR="007E543B" w:rsidRPr="0045337D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5CEBD4C5" w14:textId="77777777" w:rsidR="007E543B" w:rsidRPr="0045337D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5E4E68E0" w14:textId="77777777" w:rsidR="007E543B" w:rsidRPr="0045337D" w:rsidRDefault="007E543B" w:rsidP="00D87F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2600F163" w14:textId="77777777" w:rsidTr="00D5235D">
        <w:trPr>
          <w:cantSplit/>
        </w:trPr>
        <w:tc>
          <w:tcPr>
            <w:tcW w:w="2029" w:type="pct"/>
            <w:vMerge/>
          </w:tcPr>
          <w:p w14:paraId="6570938C" w14:textId="77777777" w:rsidR="00D5235D" w:rsidRPr="0045337D" w:rsidRDefault="00D5235D" w:rsidP="00D5235D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808A2F9" w14:textId="3EC25E5C" w:rsidR="003E6F8D" w:rsidRPr="0045337D" w:rsidRDefault="00161FF6" w:rsidP="00D5235D">
            <w:pPr>
              <w:ind w:left="-108" w:right="-108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E6F8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D2FC401" w14:textId="6608591C" w:rsidR="00D5235D" w:rsidRPr="0045337D" w:rsidRDefault="003E6F8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5C7F3CAB" w14:textId="77777777" w:rsidR="00D5235D" w:rsidRPr="0045337D" w:rsidRDefault="00D5235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184751F4" w14:textId="4DE13911" w:rsidR="00D5235D" w:rsidRPr="0045337D" w:rsidRDefault="00161FF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1FAB5A" w14:textId="53362333" w:rsidR="00D5235D" w:rsidRPr="0045337D" w:rsidRDefault="00161FF6" w:rsidP="00D5235D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" w:type="pct"/>
          </w:tcPr>
          <w:p w14:paraId="70FD4787" w14:textId="77777777" w:rsidR="00D5235D" w:rsidRPr="0045337D" w:rsidRDefault="00D5235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028F245C" w14:textId="2C863C32" w:rsidR="003E6F8D" w:rsidRPr="0045337D" w:rsidRDefault="00161FF6" w:rsidP="00D5235D">
            <w:pPr>
              <w:ind w:left="-108" w:right="-108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E6F8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E6F8D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0DF118A8" w14:textId="294E9377" w:rsidR="00D5235D" w:rsidRPr="0045337D" w:rsidRDefault="00161FF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754B8AF1" w14:textId="77777777" w:rsidR="00D5235D" w:rsidRPr="0045337D" w:rsidRDefault="00D5235D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7E64EB61" w14:textId="4882DF6F" w:rsidR="00D5235D" w:rsidRPr="0045337D" w:rsidRDefault="00161FF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8FC66D0" w14:textId="68F4E4AA" w:rsidR="00D5235D" w:rsidRPr="0045337D" w:rsidRDefault="00161FF6" w:rsidP="00D5235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1A0A5623" w14:textId="77777777" w:rsidTr="006959BD">
        <w:trPr>
          <w:cantSplit/>
        </w:trPr>
        <w:tc>
          <w:tcPr>
            <w:tcW w:w="2029" w:type="pct"/>
          </w:tcPr>
          <w:p w14:paraId="0D3922CF" w14:textId="77777777" w:rsidR="00117C04" w:rsidRPr="0045337D" w:rsidRDefault="00117C04" w:rsidP="00117C04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63" w:type="pct"/>
            <w:vAlign w:val="center"/>
          </w:tcPr>
          <w:p w14:paraId="63F90962" w14:textId="1922894A" w:rsidR="00117C04" w:rsidRPr="0045337D" w:rsidRDefault="00161FF6" w:rsidP="00117C04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02" w:type="pct"/>
          </w:tcPr>
          <w:p w14:paraId="63E9D88E" w14:textId="77777777" w:rsidR="00117C04" w:rsidRPr="0045337D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D25A544" w14:textId="5B4EC906" w:rsidR="00117C04" w:rsidRPr="0045337D" w:rsidRDefault="00161FF6" w:rsidP="00117C04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117C04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945</w:t>
            </w:r>
          </w:p>
        </w:tc>
        <w:tc>
          <w:tcPr>
            <w:tcW w:w="102" w:type="pct"/>
          </w:tcPr>
          <w:p w14:paraId="4841E7D6" w14:textId="77777777" w:rsidR="00117C04" w:rsidRPr="0045337D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2367D72F" w14:textId="4FAFB5BE" w:rsidR="00117C04" w:rsidRPr="0045337D" w:rsidRDefault="00161FF6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2" w:type="pct"/>
          </w:tcPr>
          <w:p w14:paraId="61B6E2C4" w14:textId="77777777" w:rsidR="00117C04" w:rsidRPr="0045337D" w:rsidRDefault="00117C04" w:rsidP="00117C04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402657FD" w14:textId="36AD43A5" w:rsidR="00117C04" w:rsidRPr="0045337D" w:rsidRDefault="00161FF6" w:rsidP="00117C04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="00117C04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465</w:t>
            </w:r>
          </w:p>
        </w:tc>
      </w:tr>
      <w:tr w:rsidR="0045337D" w:rsidRPr="0045337D" w14:paraId="4E849E3E" w14:textId="77777777" w:rsidTr="006959BD">
        <w:trPr>
          <w:cantSplit/>
        </w:trPr>
        <w:tc>
          <w:tcPr>
            <w:tcW w:w="2029" w:type="pct"/>
          </w:tcPr>
          <w:p w14:paraId="48C36BE1" w14:textId="4AC0B52B" w:rsidR="00914D2E" w:rsidRPr="0045337D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63" w:type="pct"/>
            <w:vAlign w:val="center"/>
          </w:tcPr>
          <w:p w14:paraId="0C0E7D9E" w14:textId="77777777" w:rsidR="00914D2E" w:rsidRPr="0045337D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2F5D8F0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C902E0D" w14:textId="77777777" w:rsidR="00914D2E" w:rsidRPr="0045337D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524391C5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053C25BC" w14:textId="77777777" w:rsidR="00914D2E" w:rsidRPr="0045337D" w:rsidRDefault="00914D2E" w:rsidP="00914D2E">
            <w:pPr>
              <w:tabs>
                <w:tab w:val="decimal" w:pos="1149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F8057BD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29B2E193" w14:textId="77777777" w:rsidR="00914D2E" w:rsidRPr="0045337D" w:rsidRDefault="00914D2E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0BFE68F4" w14:textId="77777777" w:rsidTr="006959BD">
        <w:trPr>
          <w:cantSplit/>
        </w:trPr>
        <w:tc>
          <w:tcPr>
            <w:tcW w:w="2029" w:type="pct"/>
          </w:tcPr>
          <w:p w14:paraId="50B78232" w14:textId="77777777" w:rsidR="00914D2E" w:rsidRPr="0045337D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63" w:type="pct"/>
            <w:vAlign w:val="center"/>
          </w:tcPr>
          <w:p w14:paraId="2B0A918E" w14:textId="1F1BB50D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02" w:type="pct"/>
          </w:tcPr>
          <w:p w14:paraId="4F7EC2CF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D047151" w14:textId="693AC839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02" w:type="pct"/>
          </w:tcPr>
          <w:p w14:paraId="3E7BFC67" w14:textId="77777777" w:rsidR="00914D2E" w:rsidRPr="0045337D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358EDC4D" w14:textId="4517C549" w:rsidR="00914D2E" w:rsidRPr="0045337D" w:rsidRDefault="00161FF6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02" w:type="pct"/>
          </w:tcPr>
          <w:p w14:paraId="44A64A7E" w14:textId="77777777" w:rsidR="00914D2E" w:rsidRPr="0045337D" w:rsidRDefault="00914D2E" w:rsidP="00914D2E">
            <w:pPr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3A84996B" w14:textId="7CEFD962" w:rsidR="00914D2E" w:rsidRPr="0045337D" w:rsidRDefault="00161FF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006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</w:p>
        </w:tc>
      </w:tr>
      <w:tr w:rsidR="0045337D" w:rsidRPr="0045337D" w14:paraId="7BA07EE2" w14:textId="77777777" w:rsidTr="006959BD">
        <w:trPr>
          <w:cantSplit/>
        </w:trPr>
        <w:tc>
          <w:tcPr>
            <w:tcW w:w="2029" w:type="pct"/>
          </w:tcPr>
          <w:p w14:paraId="3A0D0C44" w14:textId="77777777" w:rsidR="00914D2E" w:rsidRPr="0045337D" w:rsidRDefault="00914D2E" w:rsidP="00914D2E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63" w:type="pct"/>
            <w:vAlign w:val="center"/>
          </w:tcPr>
          <w:p w14:paraId="219C6C50" w14:textId="7FB87455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02" w:type="pct"/>
          </w:tcPr>
          <w:p w14:paraId="08F40A37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5388898" w14:textId="3FF87F90" w:rsidR="00914D2E" w:rsidRPr="0045337D" w:rsidRDefault="00161FF6" w:rsidP="00914D2E">
            <w:pPr>
              <w:tabs>
                <w:tab w:val="decimal" w:pos="1094"/>
              </w:tabs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  <w:tc>
          <w:tcPr>
            <w:tcW w:w="102" w:type="pct"/>
          </w:tcPr>
          <w:p w14:paraId="34DCF3EE" w14:textId="77777777" w:rsidR="00914D2E" w:rsidRPr="0045337D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1B86BA98" w14:textId="02BEE2BE" w:rsidR="00914D2E" w:rsidRPr="0045337D" w:rsidRDefault="00161FF6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02" w:type="pct"/>
          </w:tcPr>
          <w:p w14:paraId="1AB1177D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16DEC7B7" w14:textId="7FB3BE80" w:rsidR="00914D2E" w:rsidRPr="0045337D" w:rsidRDefault="00161FF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415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143</w:t>
            </w:r>
          </w:p>
        </w:tc>
      </w:tr>
      <w:tr w:rsidR="0045337D" w:rsidRPr="0045337D" w14:paraId="226877CE" w14:textId="77777777" w:rsidTr="006959BD">
        <w:trPr>
          <w:cantSplit/>
        </w:trPr>
        <w:tc>
          <w:tcPr>
            <w:tcW w:w="2029" w:type="pct"/>
          </w:tcPr>
          <w:p w14:paraId="5730A846" w14:textId="07B8B503" w:rsidR="00914D2E" w:rsidRPr="0045337D" w:rsidRDefault="00914D2E" w:rsidP="00914D2E">
            <w:pPr>
              <w:tabs>
                <w:tab w:val="left" w:pos="162"/>
                <w:tab w:val="left" w:pos="610"/>
                <w:tab w:val="left" w:pos="900"/>
                <w:tab w:val="left" w:pos="1440"/>
                <w:tab w:val="right" w:pos="4244"/>
              </w:tabs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0B46F28" w14:textId="486D031A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25191053" w14:textId="77777777" w:rsidR="00914D2E" w:rsidRPr="0045337D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4D93FBDF" w14:textId="009DB3FC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  <w:tc>
          <w:tcPr>
            <w:tcW w:w="102" w:type="pct"/>
          </w:tcPr>
          <w:p w14:paraId="41327670" w14:textId="77777777" w:rsidR="00914D2E" w:rsidRPr="0045337D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7F66F5E" w14:textId="6CB58400" w:rsidR="00914D2E" w:rsidRPr="0045337D" w:rsidRDefault="00161FF6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541B4A54" w14:textId="77777777" w:rsidR="00914D2E" w:rsidRPr="0045337D" w:rsidRDefault="00914D2E" w:rsidP="00914D2E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FF68E9" w14:textId="35A3C231" w:rsidR="00914D2E" w:rsidRPr="0045337D" w:rsidRDefault="00161FF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</w:tr>
      <w:tr w:rsidR="00914D2E" w:rsidRPr="0045337D" w14:paraId="67F01A02" w14:textId="77777777" w:rsidTr="006959BD">
        <w:trPr>
          <w:cantSplit/>
        </w:trPr>
        <w:tc>
          <w:tcPr>
            <w:tcW w:w="2029" w:type="pct"/>
          </w:tcPr>
          <w:p w14:paraId="1CC8E66A" w14:textId="77777777" w:rsidR="00914D2E" w:rsidRPr="0045337D" w:rsidRDefault="00914D2E" w:rsidP="00914D2E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430" w:right="-439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      </w:t>
            </w: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C3C69" w14:textId="24C6602B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3A605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02" w:type="pct"/>
          </w:tcPr>
          <w:p w14:paraId="3BE6620F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CB218" w14:textId="1F0339B9" w:rsidR="00914D2E" w:rsidRPr="0045337D" w:rsidRDefault="00161FF6" w:rsidP="00914D2E">
            <w:pPr>
              <w:tabs>
                <w:tab w:val="decimal" w:pos="1094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655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146</w:t>
            </w:r>
          </w:p>
        </w:tc>
        <w:tc>
          <w:tcPr>
            <w:tcW w:w="102" w:type="pct"/>
          </w:tcPr>
          <w:p w14:paraId="6958F19F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A55BA" w14:textId="2F724813" w:rsidR="00914D2E" w:rsidRPr="0045337D" w:rsidRDefault="00161FF6" w:rsidP="00640122">
            <w:pPr>
              <w:tabs>
                <w:tab w:val="decimal" w:pos="1100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8360E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02" w:type="pct"/>
          </w:tcPr>
          <w:p w14:paraId="1CF788CE" w14:textId="77777777" w:rsidR="00914D2E" w:rsidRPr="0045337D" w:rsidRDefault="00914D2E" w:rsidP="00914D2E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1AB2EDA4" w:rsidR="00914D2E" w:rsidRPr="0045337D" w:rsidRDefault="00161FF6" w:rsidP="00914D2E">
            <w:pPr>
              <w:tabs>
                <w:tab w:val="decimal" w:pos="1071"/>
              </w:tabs>
              <w:ind w:left="-108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706</w:t>
            </w:r>
            <w:r w:rsidR="00914D2E"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</w:tr>
    </w:tbl>
    <w:p w14:paraId="2993E9B5" w14:textId="77777777" w:rsidR="00A87549" w:rsidRPr="0045337D" w:rsidRDefault="00EA1B9F" w:rsidP="00EE7964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br w:type="page"/>
      </w:r>
      <w:r w:rsidR="00A87549" w:rsidRPr="0045337D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ลูกหนี้การค้าและลูกหนี้</w:t>
      </w:r>
      <w:r w:rsidR="00A400D6" w:rsidRPr="0045337D">
        <w:rPr>
          <w:rFonts w:asciiTheme="majorBidi" w:hAnsiTheme="majorBidi" w:cstheme="majorBidi"/>
          <w:b/>
          <w:bCs/>
          <w:cs/>
        </w:rPr>
        <w:t>หมุนเวียน</w:t>
      </w:r>
      <w:r w:rsidR="00A87549" w:rsidRPr="0045337D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4EE1127B" w:rsidR="00873B33" w:rsidRPr="0045337D" w:rsidRDefault="0081508A" w:rsidP="005D52FF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45337D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7D2A32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8"/>
        </w:rPr>
        <w:t>31</w:t>
      </w:r>
      <w:r w:rsidR="00D5235D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8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45337D">
        <w:rPr>
          <w:rFonts w:asciiTheme="majorBidi" w:hAnsiTheme="majorBidi" w:cstheme="majorBidi"/>
          <w:spacing w:val="-8"/>
        </w:rPr>
        <w:t xml:space="preserve"> </w:t>
      </w:r>
      <w:r w:rsidR="0080114A" w:rsidRPr="0045337D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93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14"/>
        <w:gridCol w:w="1095"/>
        <w:gridCol w:w="153"/>
        <w:gridCol w:w="1105"/>
        <w:gridCol w:w="153"/>
        <w:gridCol w:w="1052"/>
        <w:gridCol w:w="146"/>
        <w:gridCol w:w="1021"/>
      </w:tblGrid>
      <w:tr w:rsidR="0045337D" w:rsidRPr="0045337D" w14:paraId="3BDEE33D" w14:textId="77777777" w:rsidTr="00142C20">
        <w:trPr>
          <w:trHeight w:val="324"/>
        </w:trPr>
        <w:tc>
          <w:tcPr>
            <w:tcW w:w="2021" w:type="pct"/>
            <w:vAlign w:val="center"/>
          </w:tcPr>
          <w:p w14:paraId="15F713B5" w14:textId="77777777" w:rsidR="007D7F12" w:rsidRPr="0045337D" w:rsidRDefault="007D7F12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42BBBE3D" w14:textId="77777777" w:rsidR="007D7F12" w:rsidRPr="0045337D" w:rsidRDefault="007D7F12" w:rsidP="00E47E20">
            <w:pPr>
              <w:spacing w:line="300" w:lineRule="exact"/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pct"/>
            <w:gridSpan w:val="3"/>
          </w:tcPr>
          <w:p w14:paraId="377E0430" w14:textId="77777777" w:rsidR="007D7F12" w:rsidRPr="0045337D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7873754F" w14:textId="77777777" w:rsidR="007D7F12" w:rsidRPr="0045337D" w:rsidRDefault="007D7F12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006849AB" w14:textId="77777777" w:rsidR="007D7F12" w:rsidRPr="0045337D" w:rsidRDefault="007D7F12" w:rsidP="00167D33">
            <w:pPr>
              <w:spacing w:line="300" w:lineRule="exact"/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45337D" w:rsidRPr="0045337D" w14:paraId="497FEC2B" w14:textId="77777777" w:rsidTr="00142C20">
        <w:trPr>
          <w:trHeight w:val="324"/>
        </w:trPr>
        <w:tc>
          <w:tcPr>
            <w:tcW w:w="2021" w:type="pct"/>
            <w:vMerge w:val="restart"/>
            <w:vAlign w:val="center"/>
          </w:tcPr>
          <w:p w14:paraId="70C064E3" w14:textId="77777777" w:rsidR="00C54FCC" w:rsidRPr="0045337D" w:rsidRDefault="00C54FCC" w:rsidP="00E47E20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vMerge w:val="restart"/>
          </w:tcPr>
          <w:p w14:paraId="1FEB5CDE" w14:textId="77777777" w:rsidR="00C54FCC" w:rsidRPr="0045337D" w:rsidRDefault="00C54FCC" w:rsidP="00167D33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89" w:type="pct"/>
            <w:gridSpan w:val="3"/>
          </w:tcPr>
          <w:p w14:paraId="235662A1" w14:textId="77777777" w:rsidR="00C54FCC" w:rsidRPr="0045337D" w:rsidRDefault="00C54FCC" w:rsidP="00167D3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441273E2" w14:textId="77777777" w:rsidR="00C54FCC" w:rsidRPr="0045337D" w:rsidRDefault="00C54FCC" w:rsidP="00E47E20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pct"/>
            <w:gridSpan w:val="3"/>
          </w:tcPr>
          <w:p w14:paraId="12F48430" w14:textId="77777777" w:rsidR="00C54FCC" w:rsidRPr="0045337D" w:rsidRDefault="00C54FCC" w:rsidP="00167D33">
            <w:pPr>
              <w:spacing w:line="300" w:lineRule="exact"/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37D" w:rsidRPr="0045337D" w14:paraId="7FE904A7" w14:textId="77777777" w:rsidTr="00142C20">
        <w:trPr>
          <w:trHeight w:val="288"/>
        </w:trPr>
        <w:tc>
          <w:tcPr>
            <w:tcW w:w="2021" w:type="pct"/>
            <w:vMerge/>
          </w:tcPr>
          <w:p w14:paraId="4B941971" w14:textId="77777777" w:rsidR="00D5235D" w:rsidRPr="0045337D" w:rsidRDefault="00D5235D" w:rsidP="00D5235D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0BA0EC81" w14:textId="77777777" w:rsidR="00D5235D" w:rsidRPr="0045337D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39E47077" w14:textId="03D3B362" w:rsidR="007D2A32" w:rsidRPr="0045337D" w:rsidRDefault="00161FF6" w:rsidP="00D5235D">
            <w:pPr>
              <w:spacing w:line="30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3BB2C192" w14:textId="24654B5E" w:rsidR="00D5235D" w:rsidRPr="0045337D" w:rsidRDefault="00161FF6" w:rsidP="00D5235D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4" w:type="pct"/>
          </w:tcPr>
          <w:p w14:paraId="53B8C898" w14:textId="77777777" w:rsidR="00D5235D" w:rsidRPr="0045337D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473B8B3A" w14:textId="5D725A2E" w:rsidR="00D5235D" w:rsidRPr="0045337D" w:rsidRDefault="00161FF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9C7D7" w14:textId="0C7DDBD3" w:rsidR="00D5235D" w:rsidRPr="0045337D" w:rsidRDefault="00161FF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</w:tcPr>
          <w:p w14:paraId="3B1451B5" w14:textId="77777777" w:rsidR="00D5235D" w:rsidRPr="0045337D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2EC7E0E0" w14:textId="50C82260" w:rsidR="007D2A32" w:rsidRPr="0045337D" w:rsidRDefault="00161FF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36BC2548" w14:textId="4023A235" w:rsidR="00D5235D" w:rsidRPr="0045337D" w:rsidRDefault="00161FF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0" w:type="pct"/>
          </w:tcPr>
          <w:p w14:paraId="6AEF1DE9" w14:textId="77777777" w:rsidR="00D5235D" w:rsidRPr="0045337D" w:rsidRDefault="00D5235D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</w:tcPr>
          <w:p w14:paraId="5F874E2E" w14:textId="0E67D72B" w:rsidR="00D5235D" w:rsidRPr="0045337D" w:rsidRDefault="00161FF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6088527" w14:textId="2D72B9AE" w:rsidR="00D5235D" w:rsidRPr="0045337D" w:rsidRDefault="00161FF6" w:rsidP="00D5235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16AA12CB" w14:textId="77777777" w:rsidTr="00142C20">
        <w:trPr>
          <w:trHeight w:val="333"/>
        </w:trPr>
        <w:tc>
          <w:tcPr>
            <w:tcW w:w="2021" w:type="pct"/>
          </w:tcPr>
          <w:p w14:paraId="2964728E" w14:textId="77777777" w:rsidR="00BC7274" w:rsidRPr="0045337D" w:rsidRDefault="00BC7274" w:rsidP="00E47E20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0D8B7D0B" w14:textId="77777777" w:rsidR="00BC7274" w:rsidRPr="0045337D" w:rsidRDefault="00BC7274" w:rsidP="00F76FDE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B48BF1A" w14:textId="77777777" w:rsidR="00BC7274" w:rsidRPr="0045337D" w:rsidRDefault="00BC7274" w:rsidP="00F72CC4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70D81372" w14:textId="77777777" w:rsidR="00BC7274" w:rsidRPr="0045337D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F76FDE" w:rsidRPr="0045337D" w:rsidRDefault="00F76FDE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7D876D7" w14:textId="77777777" w:rsidR="00BC7274" w:rsidRPr="0045337D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653E6E2" w14:textId="77777777" w:rsidR="00BC7274" w:rsidRPr="0045337D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5BCD183C" w14:textId="77777777" w:rsidR="00BC7274" w:rsidRPr="0045337D" w:rsidRDefault="00BC7274" w:rsidP="00E47E20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66278F1C" w14:textId="77777777" w:rsidR="00BC7274" w:rsidRPr="0045337D" w:rsidRDefault="00BC7274" w:rsidP="00F72CC4">
            <w:pPr>
              <w:tabs>
                <w:tab w:val="left" w:pos="2013"/>
              </w:tabs>
              <w:spacing w:line="300" w:lineRule="exact"/>
              <w:ind w:right="-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337D" w:rsidRPr="0045337D" w14:paraId="0474D5E5" w14:textId="77777777" w:rsidTr="00142C20">
        <w:tc>
          <w:tcPr>
            <w:tcW w:w="2021" w:type="pct"/>
          </w:tcPr>
          <w:p w14:paraId="159FC59F" w14:textId="77777777" w:rsidR="00B843C5" w:rsidRPr="0045337D" w:rsidRDefault="00B843C5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2D6D305E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0E54430" w14:textId="62F1E6BF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84" w:type="pct"/>
          </w:tcPr>
          <w:p w14:paraId="0675CE91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15AB2013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4" w:type="pct"/>
          </w:tcPr>
          <w:p w14:paraId="4F948851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3E596E" w14:textId="19FF23F0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14BD4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188</w:t>
            </w:r>
            <w:r w:rsidR="00714BD4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529</w:t>
            </w:r>
          </w:p>
        </w:tc>
        <w:tc>
          <w:tcPr>
            <w:tcW w:w="80" w:type="pct"/>
          </w:tcPr>
          <w:p w14:paraId="42F987CF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9DBE889" w14:textId="1B9DB861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350</w:t>
            </w:r>
          </w:p>
        </w:tc>
      </w:tr>
      <w:tr w:rsidR="0045337D" w:rsidRPr="0045337D" w14:paraId="6D5E0366" w14:textId="77777777" w:rsidTr="00142C20">
        <w:tc>
          <w:tcPr>
            <w:tcW w:w="2021" w:type="pct"/>
          </w:tcPr>
          <w:p w14:paraId="113E6B11" w14:textId="547F0413" w:rsidR="00B843C5" w:rsidRPr="0045337D" w:rsidRDefault="00B843C5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29E197C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6446744" w14:textId="3081FAD7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84" w:type="pct"/>
          </w:tcPr>
          <w:p w14:paraId="293A5E8A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5476BB9E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4" w:type="pct"/>
          </w:tcPr>
          <w:p w14:paraId="08C67995" w14:textId="77777777" w:rsidR="00B843C5" w:rsidRPr="0045337D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32F111" w14:textId="615C5774" w:rsidR="00B843C5" w:rsidRPr="0045337D" w:rsidRDefault="00161FF6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714BD4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298</w:t>
            </w:r>
            <w:r w:rsidR="00714BD4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644</w:t>
            </w:r>
          </w:p>
        </w:tc>
        <w:tc>
          <w:tcPr>
            <w:tcW w:w="80" w:type="pct"/>
          </w:tcPr>
          <w:p w14:paraId="5A56EBE5" w14:textId="77777777" w:rsidR="00B843C5" w:rsidRPr="0045337D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3A49E69" w14:textId="132813DB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300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142</w:t>
            </w:r>
          </w:p>
        </w:tc>
      </w:tr>
      <w:tr w:rsidR="0045337D" w:rsidRPr="0045337D" w14:paraId="713B0A78" w14:textId="77777777" w:rsidTr="00142C20">
        <w:tc>
          <w:tcPr>
            <w:tcW w:w="2021" w:type="pct"/>
          </w:tcPr>
          <w:p w14:paraId="4AB5576A" w14:textId="0BECEEC3" w:rsidR="00B843C5" w:rsidRPr="0045337D" w:rsidRDefault="00B843C5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E1F80" w:rsidRPr="004533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29E764FC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D19EB78" w14:textId="174DCBFF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84" w:type="pct"/>
          </w:tcPr>
          <w:p w14:paraId="566B1EDA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402740F5" w:rsidR="00B843C5" w:rsidRPr="0045337D" w:rsidRDefault="00B843C5" w:rsidP="00A3667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508A85" w14:textId="77777777" w:rsidR="00B843C5" w:rsidRPr="0045337D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CDEBF5E" w14:textId="0C85F5B2" w:rsidR="00B843C5" w:rsidRPr="0045337D" w:rsidRDefault="00161FF6" w:rsidP="00E53D62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80" w:type="pct"/>
          </w:tcPr>
          <w:p w14:paraId="08607C0D" w14:textId="77777777" w:rsidR="00B843C5" w:rsidRPr="0045337D" w:rsidRDefault="00B843C5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883BEC9" w14:textId="14B79270" w:rsidR="00B843C5" w:rsidRPr="0045337D" w:rsidRDefault="00B843C5" w:rsidP="00A3667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337D" w:rsidRPr="0045337D" w14:paraId="572F388F" w14:textId="77777777" w:rsidTr="00142C20">
        <w:tc>
          <w:tcPr>
            <w:tcW w:w="2021" w:type="pct"/>
          </w:tcPr>
          <w:p w14:paraId="3554A602" w14:textId="595D74D7" w:rsidR="00714BD4" w:rsidRPr="0045337D" w:rsidRDefault="00714BD4" w:rsidP="00B843C5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</w:t>
            </w:r>
            <w:r w:rsidR="00CE1F80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E1F80" w:rsidRPr="0045337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91" w:type="pct"/>
          </w:tcPr>
          <w:p w14:paraId="0B716B6E" w14:textId="77777777" w:rsidR="00714BD4" w:rsidRPr="0045337D" w:rsidRDefault="00714BD4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19330021" w14:textId="07AB6755" w:rsidR="00714BD4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2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84" w:type="pct"/>
          </w:tcPr>
          <w:p w14:paraId="5498A90F" w14:textId="77777777" w:rsidR="00714BD4" w:rsidRPr="0045337D" w:rsidRDefault="00714BD4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F9A91B1" w14:textId="0AEC708D" w:rsidR="00714BD4" w:rsidRPr="0045337D" w:rsidRDefault="00243334" w:rsidP="00A3667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7D42D0F" w14:textId="77777777" w:rsidR="00714BD4" w:rsidRPr="0045337D" w:rsidRDefault="00714BD4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51D178BB" w14:textId="5F743F32" w:rsidR="00714BD4" w:rsidRPr="0045337D" w:rsidRDefault="00161FF6" w:rsidP="00914D2E">
            <w:pPr>
              <w:spacing w:line="300" w:lineRule="exact"/>
              <w:ind w:left="-432" w:right="-5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80" w:type="pct"/>
          </w:tcPr>
          <w:p w14:paraId="6C11876E" w14:textId="77777777" w:rsidR="00714BD4" w:rsidRPr="0045337D" w:rsidRDefault="00714BD4" w:rsidP="00B843C5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77857D92" w14:textId="77777777" w:rsidR="00714BD4" w:rsidRPr="0045337D" w:rsidRDefault="00714BD4" w:rsidP="00A3667D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337D" w:rsidRPr="0045337D" w14:paraId="5D7F2317" w14:textId="77777777" w:rsidTr="00142C20">
        <w:tc>
          <w:tcPr>
            <w:tcW w:w="2021" w:type="pct"/>
          </w:tcPr>
          <w:p w14:paraId="010D9BB4" w14:textId="77777777" w:rsidR="00B843C5" w:rsidRPr="0045337D" w:rsidRDefault="00B843C5" w:rsidP="00B843C5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1" w:type="pct"/>
          </w:tcPr>
          <w:p w14:paraId="021AF07B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858FA" w14:textId="4BB75663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3A605F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84" w:type="pct"/>
          </w:tcPr>
          <w:p w14:paraId="2FCA604C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78A56D1C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AB9D6B6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66EBF63" w14:textId="45311353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80" w:type="pct"/>
          </w:tcPr>
          <w:p w14:paraId="41B11D72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C36825" w14:textId="6FBBD276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45337D" w:rsidRPr="0045337D" w14:paraId="40509975" w14:textId="77777777" w:rsidTr="00142C20">
        <w:tc>
          <w:tcPr>
            <w:tcW w:w="2021" w:type="pct"/>
          </w:tcPr>
          <w:p w14:paraId="7172066A" w14:textId="77777777" w:rsidR="00B843C5" w:rsidRPr="0045337D" w:rsidRDefault="00B843C5" w:rsidP="00B843C5">
            <w:pPr>
              <w:spacing w:line="300" w:lineRule="exact"/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45337D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45337D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1" w:type="pct"/>
          </w:tcPr>
          <w:p w14:paraId="3E6D0146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76D6C281" w14:textId="4E8EAE06" w:rsidR="00B843C5" w:rsidRPr="0045337D" w:rsidRDefault="003A605F" w:rsidP="00B843C5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27F0B42B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714F2F41" w:rsidR="00B843C5" w:rsidRPr="0045337D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8B72F7A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6" w:space="0" w:color="auto"/>
            </w:tcBorders>
            <w:vAlign w:val="bottom"/>
          </w:tcPr>
          <w:p w14:paraId="16A51624" w14:textId="794265BD" w:rsidR="00B843C5" w:rsidRPr="0045337D" w:rsidRDefault="00243334" w:rsidP="00B843C5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564F2D1B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6" w:space="0" w:color="auto"/>
            </w:tcBorders>
            <w:vAlign w:val="bottom"/>
          </w:tcPr>
          <w:p w14:paraId="36825055" w14:textId="0F30BE85" w:rsidR="00B843C5" w:rsidRPr="0045337D" w:rsidRDefault="00B843C5" w:rsidP="00B843C5">
            <w:pPr>
              <w:spacing w:line="300" w:lineRule="exact"/>
              <w:ind w:left="288" w:right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337D" w:rsidRPr="0045337D" w14:paraId="3D5B8175" w14:textId="77777777" w:rsidTr="00142C20">
        <w:tc>
          <w:tcPr>
            <w:tcW w:w="2021" w:type="pct"/>
          </w:tcPr>
          <w:p w14:paraId="6F1BE967" w14:textId="5C31D541" w:rsidR="00B843C5" w:rsidRPr="0045337D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391" w:type="pct"/>
          </w:tcPr>
          <w:p w14:paraId="1CD614B3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BE4C94E" w14:textId="1953D847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84" w:type="pct"/>
          </w:tcPr>
          <w:p w14:paraId="730B8A9A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12585FD4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1F67F4F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</w:tcBorders>
          </w:tcPr>
          <w:p w14:paraId="722CF2FA" w14:textId="6F1FB7EA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80" w:type="pct"/>
          </w:tcPr>
          <w:p w14:paraId="417265D1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5CB8ECA6" w14:textId="519F9EF4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45337D" w:rsidRPr="0045337D" w14:paraId="0BA21F19" w14:textId="77777777" w:rsidTr="00142C20">
        <w:tc>
          <w:tcPr>
            <w:tcW w:w="2021" w:type="pct"/>
          </w:tcPr>
          <w:p w14:paraId="7A824795" w14:textId="25F57620" w:rsidR="00B843C5" w:rsidRPr="0045337D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</w:t>
            </w:r>
            <w:r w:rsidR="00604B40" w:rsidRPr="0045337D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91" w:type="pct"/>
          </w:tcPr>
          <w:p w14:paraId="73011669" w14:textId="77777777" w:rsidR="00B843C5" w:rsidRPr="0045337D" w:rsidRDefault="00B843C5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BC5C0F2" w14:textId="77777777" w:rsidR="00B843C5" w:rsidRPr="0045337D" w:rsidRDefault="00B843C5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3C87AEB3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B843C5" w:rsidRPr="0045337D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</w:tcPr>
          <w:p w14:paraId="5E7C6312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F19908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2388AC89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4D4FDB6F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337D" w:rsidRPr="0045337D" w14:paraId="54FD38B2" w14:textId="77777777" w:rsidTr="00142C20">
        <w:tc>
          <w:tcPr>
            <w:tcW w:w="2021" w:type="pct"/>
          </w:tcPr>
          <w:p w14:paraId="658FB987" w14:textId="77777777" w:rsidR="00B843C5" w:rsidRPr="0045337D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1" w:type="pct"/>
          </w:tcPr>
          <w:p w14:paraId="55CD59C4" w14:textId="7CEBCBB1" w:rsidR="00B843C5" w:rsidRPr="0045337D" w:rsidRDefault="00161FF6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F9995B" w14:textId="46C999FC" w:rsidR="00B843C5" w:rsidRPr="0045337D" w:rsidRDefault="001C3992" w:rsidP="00B843C5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F7D1A2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4BC128B2" w:rsidR="00B843C5" w:rsidRPr="0045337D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19E86F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CF6BB66" w14:textId="710C462D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24333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137</w:t>
            </w:r>
          </w:p>
        </w:tc>
        <w:tc>
          <w:tcPr>
            <w:tcW w:w="80" w:type="pct"/>
          </w:tcPr>
          <w:p w14:paraId="40800010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8F2EA5" w14:textId="4B921948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45337D" w:rsidRPr="0045337D" w14:paraId="6AA969BD" w14:textId="77777777" w:rsidTr="00142C20">
        <w:tc>
          <w:tcPr>
            <w:tcW w:w="2021" w:type="pct"/>
          </w:tcPr>
          <w:p w14:paraId="1174ECD1" w14:textId="2875CF4C" w:rsidR="00B843C5" w:rsidRPr="0045337D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391" w:type="pct"/>
          </w:tcPr>
          <w:p w14:paraId="4DADD3D5" w14:textId="77777777" w:rsidR="00B843C5" w:rsidRPr="0045337D" w:rsidRDefault="00B843C5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3F254079" w:rsidR="00B843C5" w:rsidRPr="0045337D" w:rsidRDefault="001C3992" w:rsidP="00B843C5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18D32D9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4C4316AB" w:rsidR="00B843C5" w:rsidRPr="0045337D" w:rsidRDefault="00B843C5" w:rsidP="00B843C5">
            <w:pPr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AEE998F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5C04688F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C3992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80" w:type="pct"/>
          </w:tcPr>
          <w:p w14:paraId="43624CC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26D0413F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45337D" w:rsidRPr="0045337D" w14:paraId="6EB2EEB7" w14:textId="77777777" w:rsidTr="00142C20">
        <w:tc>
          <w:tcPr>
            <w:tcW w:w="2021" w:type="pct"/>
          </w:tcPr>
          <w:p w14:paraId="004A57F2" w14:textId="6740733D" w:rsidR="00B843C5" w:rsidRPr="0045337D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1" w:type="pct"/>
          </w:tcPr>
          <w:p w14:paraId="3F1CA20D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323C2C93" w:rsidR="00B843C5" w:rsidRPr="0045337D" w:rsidRDefault="00161FF6" w:rsidP="00B843C5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C3992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1C3992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84" w:type="pct"/>
          </w:tcPr>
          <w:p w14:paraId="2F6FD2ED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77734502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4" w:type="pct"/>
          </w:tcPr>
          <w:p w14:paraId="222D4D78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6490198A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04B40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607</w:t>
            </w:r>
            <w:r w:rsidR="00604B40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80" w:type="pct"/>
          </w:tcPr>
          <w:p w14:paraId="3F14FB2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4DDCB406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  <w:tr w:rsidR="0045337D" w:rsidRPr="0045337D" w14:paraId="01E79BE5" w14:textId="77777777" w:rsidTr="000D720E">
        <w:trPr>
          <w:trHeight w:val="20"/>
        </w:trPr>
        <w:tc>
          <w:tcPr>
            <w:tcW w:w="2021" w:type="pct"/>
          </w:tcPr>
          <w:p w14:paraId="617CD019" w14:textId="77777777" w:rsidR="00B843C5" w:rsidRPr="0045337D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1" w:type="pct"/>
          </w:tcPr>
          <w:p w14:paraId="0C484566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B9B0643" w14:textId="2E9512DA" w:rsidR="00B843C5" w:rsidRPr="0045337D" w:rsidRDefault="00161FF6" w:rsidP="00E53D62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84" w:type="pct"/>
          </w:tcPr>
          <w:p w14:paraId="154C18A0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03DDD397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84" w:type="pct"/>
          </w:tcPr>
          <w:p w14:paraId="39F45B97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6A77EF" w14:textId="77222F77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04B40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604B40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80" w:type="pct"/>
          </w:tcPr>
          <w:p w14:paraId="058801FD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DC10B9E" w14:textId="1E36FEC5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886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45337D" w:rsidRPr="0045337D" w14:paraId="4C0B152B" w14:textId="77777777" w:rsidTr="000D720E">
        <w:trPr>
          <w:trHeight w:val="20"/>
        </w:trPr>
        <w:tc>
          <w:tcPr>
            <w:tcW w:w="2021" w:type="pct"/>
          </w:tcPr>
          <w:p w14:paraId="2D545E75" w14:textId="2B106E31" w:rsidR="00B843C5" w:rsidRPr="0045337D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 หมุนเวียนบริษัทที่เกี่ยวข้องกัน</w:t>
            </w:r>
          </w:p>
        </w:tc>
        <w:tc>
          <w:tcPr>
            <w:tcW w:w="391" w:type="pct"/>
          </w:tcPr>
          <w:p w14:paraId="18B8862D" w14:textId="72232755" w:rsidR="00B843C5" w:rsidRPr="0045337D" w:rsidRDefault="00161FF6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00" w:type="pct"/>
          </w:tcPr>
          <w:p w14:paraId="7A002464" w14:textId="65C44019" w:rsidR="00B843C5" w:rsidRPr="0045337D" w:rsidRDefault="001C3992" w:rsidP="00A3667D">
            <w:pPr>
              <w:tabs>
                <w:tab w:val="left" w:pos="2013"/>
              </w:tabs>
              <w:spacing w:line="300" w:lineRule="exact"/>
              <w:ind w:left="-82" w:right="-1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2810B6F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A08BF2" w14:textId="45E483FF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84" w:type="pct"/>
          </w:tcPr>
          <w:p w14:paraId="3925AF09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5B8CA3A" w14:textId="09206034" w:rsidR="00B843C5" w:rsidRPr="0045337D" w:rsidRDefault="00604B40" w:rsidP="00914D2E">
            <w:pPr>
              <w:tabs>
                <w:tab w:val="left" w:pos="2013"/>
              </w:tabs>
              <w:spacing w:line="300" w:lineRule="exact"/>
              <w:ind w:left="-82" w:right="-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4D330ABB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A2F84EC" w14:textId="62C649A5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356</w:t>
            </w:r>
          </w:p>
        </w:tc>
      </w:tr>
      <w:tr w:rsidR="0045337D" w:rsidRPr="0045337D" w14:paraId="564624A3" w14:textId="77777777" w:rsidTr="00142C20">
        <w:trPr>
          <w:trHeight w:val="20"/>
        </w:trPr>
        <w:tc>
          <w:tcPr>
            <w:tcW w:w="2021" w:type="pct"/>
          </w:tcPr>
          <w:p w14:paraId="6037FEBE" w14:textId="77777777" w:rsidR="00B843C5" w:rsidRPr="0045337D" w:rsidRDefault="00B843C5" w:rsidP="00B843C5">
            <w:pPr>
              <w:tabs>
                <w:tab w:val="left" w:pos="270"/>
              </w:tabs>
              <w:spacing w:line="300" w:lineRule="exact"/>
              <w:ind w:right="18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1" w:type="pct"/>
          </w:tcPr>
          <w:p w14:paraId="5F349CFB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</w:tcPr>
          <w:p w14:paraId="007740D9" w14:textId="5CEEFA8C" w:rsidR="00B843C5" w:rsidRPr="0045337D" w:rsidRDefault="00161FF6" w:rsidP="00B843C5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84" w:type="pct"/>
          </w:tcPr>
          <w:p w14:paraId="79FF7B60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92D1B12" w14:textId="60649CE6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84" w:type="pct"/>
          </w:tcPr>
          <w:p w14:paraId="32745709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43BB169" w14:textId="3A1771D9" w:rsidR="00B843C5" w:rsidRPr="0045337D" w:rsidRDefault="00604B40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111EB5F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577FA0BC" w14:textId="256811A2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5337D" w:rsidRPr="0045337D" w14:paraId="6F613437" w14:textId="77777777" w:rsidTr="00142C20">
        <w:tc>
          <w:tcPr>
            <w:tcW w:w="2021" w:type="pct"/>
          </w:tcPr>
          <w:p w14:paraId="5BF860F9" w14:textId="77777777" w:rsidR="00B843C5" w:rsidRPr="0045337D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1" w:type="pct"/>
          </w:tcPr>
          <w:p w14:paraId="62AD0F8A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43A0E3B" w14:textId="1648EFBC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84" w:type="pct"/>
          </w:tcPr>
          <w:p w14:paraId="6240B2E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4C86A912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84" w:type="pct"/>
          </w:tcPr>
          <w:p w14:paraId="2E392E93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BC98D0" w14:textId="71BB40C7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04B40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="00604B40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80" w:type="pct"/>
          </w:tcPr>
          <w:p w14:paraId="783F547A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98C242" w14:textId="4EF98536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</w:tr>
      <w:tr w:rsidR="0045337D" w:rsidRPr="0045337D" w14:paraId="00BF5ACA" w14:textId="77777777" w:rsidTr="00142C20">
        <w:trPr>
          <w:trHeight w:val="216"/>
        </w:trPr>
        <w:tc>
          <w:tcPr>
            <w:tcW w:w="2021" w:type="pct"/>
          </w:tcPr>
          <w:p w14:paraId="7F1D24CD" w14:textId="71FD85D8" w:rsidR="00B843C5" w:rsidRPr="0045337D" w:rsidRDefault="00B843C5" w:rsidP="00B843C5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391" w:type="pct"/>
          </w:tcPr>
          <w:p w14:paraId="1C19D25F" w14:textId="1F3D6FDC" w:rsidR="00B843C5" w:rsidRPr="0045337D" w:rsidRDefault="00161FF6" w:rsidP="00B843C5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600" w:type="pct"/>
          </w:tcPr>
          <w:p w14:paraId="25A850C5" w14:textId="1A06E566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180B0B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84" w:type="pct"/>
          </w:tcPr>
          <w:p w14:paraId="452F494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5FC12C38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84" w:type="pct"/>
          </w:tcPr>
          <w:p w14:paraId="11EA4330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320316C" w14:textId="6BF507F4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180B0B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80" w:type="pct"/>
          </w:tcPr>
          <w:p w14:paraId="6514E3C9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</w:tcPr>
          <w:p w14:paraId="6D7370E8" w14:textId="628A9F41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554</w:t>
            </w:r>
            <w:r w:rsidR="00B843C5" w:rsidRPr="0045337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FF6">
              <w:rPr>
                <w:rFonts w:ascii="Angsana New" w:hAnsi="Angsana New" w:cs="Angsana New" w:hint="cs"/>
                <w:sz w:val="24"/>
                <w:szCs w:val="24"/>
              </w:rPr>
              <w:t>224</w:t>
            </w:r>
          </w:p>
        </w:tc>
      </w:tr>
      <w:tr w:rsidR="0045337D" w:rsidRPr="0045337D" w14:paraId="0AF0BDB3" w14:textId="77777777" w:rsidTr="00142C20">
        <w:trPr>
          <w:trHeight w:val="45"/>
        </w:trPr>
        <w:tc>
          <w:tcPr>
            <w:tcW w:w="2021" w:type="pct"/>
          </w:tcPr>
          <w:p w14:paraId="480A9714" w14:textId="64E8FE57" w:rsidR="00B843C5" w:rsidRPr="0045337D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391" w:type="pct"/>
          </w:tcPr>
          <w:p w14:paraId="5952ADBC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3387302A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A605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180B0B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84" w:type="pct"/>
          </w:tcPr>
          <w:p w14:paraId="52378894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389AD08C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4" w:type="pct"/>
          </w:tcPr>
          <w:p w14:paraId="3164A267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6776C2F7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C7096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528</w:t>
            </w:r>
            <w:r w:rsidR="00180B0B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80" w:type="pct"/>
          </w:tcPr>
          <w:p w14:paraId="147DBE71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0E5870FB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031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</w:tr>
      <w:tr w:rsidR="0045337D" w:rsidRPr="0045337D" w14:paraId="01ED6ED2" w14:textId="77777777" w:rsidTr="00142C20">
        <w:tc>
          <w:tcPr>
            <w:tcW w:w="2021" w:type="pct"/>
          </w:tcPr>
          <w:p w14:paraId="50AA2A68" w14:textId="0BBE0B50" w:rsidR="00B843C5" w:rsidRPr="0045337D" w:rsidRDefault="00B843C5" w:rsidP="00B843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391" w:type="pct"/>
          </w:tcPr>
          <w:p w14:paraId="2B29C255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6685F589" w:rsidR="00B843C5" w:rsidRPr="0045337D" w:rsidRDefault="00161FF6" w:rsidP="00B843C5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9331C3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="009331C3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84" w:type="pct"/>
          </w:tcPr>
          <w:p w14:paraId="31AAA355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11918692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042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84" w:type="pct"/>
          </w:tcPr>
          <w:p w14:paraId="5550E5CB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20252DE2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C70964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180B0B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80" w:type="pct"/>
          </w:tcPr>
          <w:p w14:paraId="75EAB2F5" w14:textId="77777777" w:rsidR="00B843C5" w:rsidRPr="0045337D" w:rsidRDefault="00B843C5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27955A96" w:rsidR="00B843C5" w:rsidRPr="0045337D" w:rsidRDefault="00161FF6" w:rsidP="00B843C5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B843C5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</w:tr>
    </w:tbl>
    <w:p w14:paraId="6993F11C" w14:textId="6CA37B1C" w:rsidR="00A21A97" w:rsidRPr="0045337D" w:rsidRDefault="008D1007" w:rsidP="006A76A1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45337D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  <w:r w:rsidR="00B90C5A" w:rsidRPr="0045337D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7407EA" w:rsidRPr="0045337D">
        <w:rPr>
          <w:rFonts w:asciiTheme="majorBidi" w:hAnsiTheme="majorBidi" w:cstheme="majorBidi"/>
          <w:spacing w:val="-4"/>
          <w:sz w:val="24"/>
          <w:szCs w:val="24"/>
          <w:cs/>
        </w:rPr>
        <w:t>โดย</w:t>
      </w:r>
      <w:r w:rsidR="00B90C5A" w:rsidRPr="0045337D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สินทรัพย์ที่เกิดจากสัญญาดังกล่าวจะ</w:t>
      </w:r>
      <w:r w:rsidR="007407EA" w:rsidRPr="0045337D">
        <w:rPr>
          <w:rFonts w:asciiTheme="majorBidi" w:hAnsiTheme="majorBidi" w:cstheme="majorBidi"/>
          <w:spacing w:val="-4"/>
          <w:sz w:val="24"/>
          <w:szCs w:val="24"/>
          <w:cs/>
        </w:rPr>
        <w:t>ออกใบแจ้งหนี้และถูก</w:t>
      </w:r>
      <w:r w:rsidR="00B90C5A" w:rsidRPr="0045337D">
        <w:rPr>
          <w:rFonts w:asciiTheme="majorBidi" w:hAnsiTheme="majorBidi" w:cstheme="majorBidi"/>
          <w:spacing w:val="-4"/>
          <w:sz w:val="24"/>
          <w:szCs w:val="24"/>
          <w:cs/>
        </w:rPr>
        <w:t xml:space="preserve">จัดประเภทใหม่เป็นลูกหนี้การค้าภายใน </w:t>
      </w:r>
      <w:r w:rsidR="00161FF6" w:rsidRPr="00161FF6">
        <w:rPr>
          <w:rFonts w:asciiTheme="majorBidi" w:hAnsiTheme="majorBidi" w:cstheme="majorBidi"/>
          <w:spacing w:val="-4"/>
          <w:sz w:val="24"/>
          <w:szCs w:val="24"/>
        </w:rPr>
        <w:t>1</w:t>
      </w:r>
      <w:r w:rsidR="00B90C5A" w:rsidRPr="0045337D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B90C5A" w:rsidRPr="0045337D">
        <w:rPr>
          <w:rFonts w:asciiTheme="majorBidi" w:hAnsiTheme="majorBidi" w:cstheme="majorBidi"/>
          <w:spacing w:val="-4"/>
          <w:sz w:val="24"/>
          <w:szCs w:val="24"/>
          <w:cs/>
        </w:rPr>
        <w:t>ปี</w:t>
      </w:r>
    </w:p>
    <w:p w14:paraId="0CC123F1" w14:textId="101AED70" w:rsidR="002F2E82" w:rsidRPr="0045337D" w:rsidRDefault="002F2E82" w:rsidP="0045337D">
      <w:pPr>
        <w:numPr>
          <w:ilvl w:val="0"/>
          <w:numId w:val="1"/>
        </w:numPr>
        <w:spacing w:before="360" w:after="240"/>
        <w:ind w:left="547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  <w:r w:rsidRPr="0045337D">
        <w:rPr>
          <w:rFonts w:asciiTheme="majorBidi" w:hAnsiTheme="majorBidi" w:cstheme="majorBidi"/>
          <w:b/>
          <w:bCs/>
          <w:cs/>
        </w:rPr>
        <w:br/>
      </w:r>
      <w:r w:rsidRPr="0045337D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45337D">
        <w:rPr>
          <w:rFonts w:asciiTheme="majorBidi" w:hAnsiTheme="majorBidi" w:cstheme="majorBidi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7D2A32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8"/>
        </w:rPr>
        <w:t>31</w:t>
      </w:r>
      <w:r w:rsidR="00D5235D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8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45337D" w:rsidRPr="0045337D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45337D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45337D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45337D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45337D" w:rsidRDefault="002F2E82" w:rsidP="002B3419">
            <w:pPr>
              <w:spacing w:line="360" w:lineRule="exact"/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45337D" w:rsidRDefault="002F2E82" w:rsidP="002B3419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45337D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45337D" w:rsidRDefault="002F2E82" w:rsidP="002B3419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45337D" w:rsidRDefault="002F2E82" w:rsidP="002B3419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D5235D" w:rsidRPr="0045337D" w:rsidRDefault="00D5235D" w:rsidP="00D5235D">
            <w:pPr>
              <w:pStyle w:val="acctfourfigures"/>
              <w:tabs>
                <w:tab w:val="left" w:pos="360"/>
              </w:tabs>
              <w:spacing w:line="360" w:lineRule="exact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31C0B63A" w:rsidR="00D5235D" w:rsidRPr="0045337D" w:rsidRDefault="00161FF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3D01831" w14:textId="77777777" w:rsidR="00D5235D" w:rsidRPr="0045337D" w:rsidRDefault="00D5235D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49963FF" w14:textId="6FA9417E" w:rsidR="00D5235D" w:rsidRPr="0045337D" w:rsidRDefault="00161FF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A57792E" w14:textId="4EDF8F9F" w:rsidR="00D5235D" w:rsidRPr="0045337D" w:rsidRDefault="00161FF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8D0AC35" w14:textId="77777777" w:rsidR="00D5235D" w:rsidRPr="0045337D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453D038A" w:rsidR="00D5235D" w:rsidRPr="0045337D" w:rsidRDefault="00161FF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67F164C" w14:textId="77777777" w:rsidR="00D5235D" w:rsidRPr="0045337D" w:rsidRDefault="00D5235D" w:rsidP="00D5235D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5E4887B" w14:textId="211F394C" w:rsidR="00D5235D" w:rsidRPr="0045337D" w:rsidRDefault="00161FF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1822DA6" w14:textId="15197BCB" w:rsidR="00D5235D" w:rsidRPr="0045337D" w:rsidRDefault="00161FF6" w:rsidP="00D5235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1F4B71B4" w:rsidR="000A377E" w:rsidRPr="0045337D" w:rsidRDefault="000A377E" w:rsidP="000A377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เงินฝากประจำอายุเกิน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แต่ไม่เกิน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2F0F0B3D" w:rsidR="000A377E" w:rsidRPr="0045337D" w:rsidRDefault="00161FF6" w:rsidP="000A377E">
            <w:pPr>
              <w:spacing w:line="360" w:lineRule="exac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7C3FAFE9" w14:textId="77777777" w:rsidR="000A377E" w:rsidRPr="0045337D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1782715F" w:rsidR="000A377E" w:rsidRPr="0045337D" w:rsidRDefault="00161FF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0A377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768</w:t>
            </w:r>
            <w:r w:rsidR="000A377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vAlign w:val="bottom"/>
          </w:tcPr>
          <w:p w14:paraId="39BBB411" w14:textId="77777777" w:rsidR="000A377E" w:rsidRPr="0045337D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7756AA0F" w:rsidR="000A377E" w:rsidRPr="0045337D" w:rsidRDefault="00161FF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6D726899" w14:textId="77777777" w:rsidR="000A377E" w:rsidRPr="0045337D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6A33140D" w:rsidR="000A377E" w:rsidRPr="0045337D" w:rsidRDefault="00161FF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0A377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0A377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</w:tr>
      <w:tr w:rsidR="000A377E" w:rsidRPr="0045337D" w14:paraId="3F037569" w14:textId="77777777" w:rsidTr="002B3419">
        <w:trPr>
          <w:cantSplit/>
        </w:trPr>
        <w:tc>
          <w:tcPr>
            <w:tcW w:w="3852" w:type="dxa"/>
            <w:hideMark/>
          </w:tcPr>
          <w:p w14:paraId="05AE93A5" w14:textId="77777777" w:rsidR="000A377E" w:rsidRPr="0045337D" w:rsidRDefault="000A377E" w:rsidP="000A377E">
            <w:pPr>
              <w:tabs>
                <w:tab w:val="left" w:pos="360"/>
              </w:tabs>
              <w:spacing w:line="360" w:lineRule="exact"/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2CA88" w14:textId="3649C46B" w:rsidR="000A377E" w:rsidRPr="0045337D" w:rsidRDefault="00161FF6" w:rsidP="000A377E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90" w:type="dxa"/>
            <w:vAlign w:val="bottom"/>
          </w:tcPr>
          <w:p w14:paraId="0A006F9E" w14:textId="77777777" w:rsidR="000A377E" w:rsidRPr="0045337D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6BA51" w14:textId="267C7C85" w:rsidR="000A377E" w:rsidRPr="0045337D" w:rsidRDefault="00161FF6" w:rsidP="000A377E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124</w:t>
            </w:r>
            <w:r w:rsidR="000A377E" w:rsidRPr="0045337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0A377E" w:rsidRPr="0045337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80" w:type="dxa"/>
            <w:vAlign w:val="bottom"/>
          </w:tcPr>
          <w:p w14:paraId="5BE69EEC" w14:textId="77777777" w:rsidR="000A377E" w:rsidRPr="0045337D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BBA59" w14:textId="0DB1CE3C" w:rsidR="000A377E" w:rsidRPr="0045337D" w:rsidRDefault="00161FF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vAlign w:val="bottom"/>
          </w:tcPr>
          <w:p w14:paraId="74D8B069" w14:textId="77777777" w:rsidR="000A377E" w:rsidRPr="0045337D" w:rsidRDefault="000A377E" w:rsidP="000A377E">
            <w:pPr>
              <w:pStyle w:val="acctfourfigures"/>
              <w:tabs>
                <w:tab w:val="clear" w:pos="765"/>
                <w:tab w:val="decimal" w:pos="983"/>
              </w:tabs>
              <w:spacing w:line="360" w:lineRule="exact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4A24F" w14:textId="7212ABB2" w:rsidR="000A377E" w:rsidRPr="0045337D" w:rsidRDefault="00161FF6" w:rsidP="000A377E">
            <w:pPr>
              <w:spacing w:line="360" w:lineRule="exact"/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108</w:t>
            </w:r>
            <w:r w:rsidR="000A377E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068</w:t>
            </w:r>
            <w:r w:rsidR="000A377E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757</w:t>
            </w:r>
          </w:p>
        </w:tc>
      </w:tr>
    </w:tbl>
    <w:p w14:paraId="02499010" w14:textId="77777777" w:rsidR="00EE7964" w:rsidRPr="0045337D" w:rsidRDefault="00EA1B9F" w:rsidP="0045337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  <w:lang w:val="en-US" w:eastAsia="en-US"/>
        </w:rPr>
        <w:br w:type="page"/>
      </w:r>
      <w:r w:rsidR="00EE7964" w:rsidRPr="0045337D">
        <w:rPr>
          <w:rFonts w:asciiTheme="majorBidi" w:hAnsiTheme="majorBidi" w:cstheme="majorBidi"/>
          <w:b/>
          <w:bCs/>
          <w:cs/>
          <w:lang w:val="en-US" w:eastAsia="en-US"/>
        </w:rPr>
        <w:lastRenderedPageBreak/>
        <w:t>สินทรัพย์</w:t>
      </w:r>
      <w:r w:rsidR="00EE7964" w:rsidRPr="0045337D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4B17E92F" w:rsidR="00EE7964" w:rsidRPr="0045337D" w:rsidRDefault="00EE7964" w:rsidP="0045337D">
      <w:pPr>
        <w:spacing w:after="240"/>
        <w:ind w:left="547" w:right="274"/>
        <w:rPr>
          <w:rFonts w:asciiTheme="majorBidi" w:hAnsiTheme="majorBidi" w:cstheme="majorBidi"/>
          <w:spacing w:val="-8"/>
        </w:rPr>
      </w:pPr>
      <w:r w:rsidRPr="0045337D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1" w:name="_Hlk68509501"/>
      <w:r w:rsidR="0030681E" w:rsidRPr="0045337D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7D2A32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8"/>
        </w:rPr>
        <w:t>31</w:t>
      </w:r>
      <w:r w:rsidR="00D5235D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8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45337D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45337D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45337D" w:rsidRPr="0045337D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45337D" w:rsidRDefault="00EE7964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45337D" w:rsidRDefault="00EE7964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45337D" w:rsidRDefault="00EE7964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45337D" w:rsidRDefault="00EE7964" w:rsidP="0045337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45337D" w:rsidRDefault="00EE7964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_Hlk68509492"/>
            <w:bookmarkEnd w:id="1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45337D" w:rsidRDefault="00EE7964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45337D" w:rsidRDefault="00EE7964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45337D" w:rsidRDefault="00EE7964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D5235D" w:rsidRPr="0045337D" w:rsidRDefault="00D5235D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59E43DFB" w:rsidR="00D5235D" w:rsidRPr="0045337D" w:rsidRDefault="00161FF6" w:rsidP="0045337D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AD5BB52" w14:textId="77777777" w:rsidR="00D5235D" w:rsidRPr="0045337D" w:rsidRDefault="00D5235D" w:rsidP="0045337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A44FCF9" w14:textId="74346D9A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67EB55D" w14:textId="7A3B8E23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600963D" w14:textId="77777777" w:rsidR="00D5235D" w:rsidRPr="0045337D" w:rsidRDefault="00D5235D" w:rsidP="0045337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11E81C40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49BA18D" w14:textId="77777777" w:rsidR="00D5235D" w:rsidRPr="0045337D" w:rsidRDefault="00D5235D" w:rsidP="0045337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01BC8A7" w14:textId="3E99D45C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EE4185" w14:textId="07E51566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DB0D2C" w:rsidRPr="0045337D" w:rsidRDefault="00DB0D2C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639BA6D5" w:rsidR="00DB0D2C" w:rsidRPr="0045337D" w:rsidRDefault="00161FF6" w:rsidP="0045337D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BF17ED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90" w:type="dxa"/>
            <w:vAlign w:val="bottom"/>
          </w:tcPr>
          <w:p w14:paraId="1B3815B7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18431E0E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395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816</w:t>
            </w:r>
          </w:p>
        </w:tc>
        <w:tc>
          <w:tcPr>
            <w:tcW w:w="180" w:type="dxa"/>
            <w:vAlign w:val="bottom"/>
          </w:tcPr>
          <w:p w14:paraId="6188EA69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1CC2DA13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A5179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90" w:type="dxa"/>
            <w:vAlign w:val="bottom"/>
          </w:tcPr>
          <w:p w14:paraId="76D9B7D4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5694C899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cs="Angsana New"/>
                <w:sz w:val="28"/>
                <w:szCs w:val="28"/>
              </w:rPr>
              <w:t>395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816</w:t>
            </w:r>
          </w:p>
        </w:tc>
      </w:tr>
      <w:tr w:rsidR="0045337D" w:rsidRPr="0045337D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DB0D2C" w:rsidRPr="0045337D" w:rsidRDefault="00DB0D2C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4FF4615B" w:rsidR="00DB0D2C" w:rsidRPr="0045337D" w:rsidRDefault="00161FF6" w:rsidP="0045337D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="00BF17ED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90" w:type="dxa"/>
            <w:vAlign w:val="bottom"/>
          </w:tcPr>
          <w:p w14:paraId="2A7B3367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366EC965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1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848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862</w:t>
            </w:r>
          </w:p>
        </w:tc>
        <w:tc>
          <w:tcPr>
            <w:tcW w:w="180" w:type="dxa"/>
            <w:vAlign w:val="bottom"/>
          </w:tcPr>
          <w:p w14:paraId="019B5C6A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0B9726D6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="00A5179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90" w:type="dxa"/>
            <w:vAlign w:val="bottom"/>
          </w:tcPr>
          <w:p w14:paraId="4BFEB934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26F0E56A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1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828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853</w:t>
            </w:r>
          </w:p>
        </w:tc>
      </w:tr>
      <w:tr w:rsidR="0045337D" w:rsidRPr="0045337D" w14:paraId="0A82BED1" w14:textId="77777777" w:rsidTr="002B3419">
        <w:trPr>
          <w:cantSplit/>
        </w:trPr>
        <w:tc>
          <w:tcPr>
            <w:tcW w:w="3852" w:type="dxa"/>
            <w:hideMark/>
          </w:tcPr>
          <w:p w14:paraId="3F0F2CC7" w14:textId="77777777" w:rsidR="00DB0D2C" w:rsidRPr="0045337D" w:rsidRDefault="00DB0D2C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5AD61" w14:textId="4F68F090" w:rsidR="00DB0D2C" w:rsidRPr="0045337D" w:rsidRDefault="00161FF6" w:rsidP="00453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  <w:r w:rsidR="00BF17ED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90" w:type="dxa"/>
            <w:vAlign w:val="bottom"/>
          </w:tcPr>
          <w:p w14:paraId="5A4928F8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59DEA" w14:textId="7DAA77E4" w:rsidR="00DB0D2C" w:rsidRPr="0045337D" w:rsidRDefault="00161FF6" w:rsidP="004533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DB0D2C" w:rsidRPr="0045337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244</w:t>
            </w:r>
            <w:r w:rsidR="00DB0D2C" w:rsidRPr="0045337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29780276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32448" w14:textId="10D33DCC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A5179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90" w:type="dxa"/>
            <w:vAlign w:val="bottom"/>
          </w:tcPr>
          <w:p w14:paraId="1F93DFEF" w14:textId="77777777" w:rsidR="00DB0D2C" w:rsidRPr="0045337D" w:rsidRDefault="00DB0D2C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29E62" w14:textId="14A3CF28" w:rsidR="00DB0D2C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2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224</w:t>
            </w:r>
            <w:r w:rsidR="00DB0D2C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669</w:t>
            </w:r>
          </w:p>
        </w:tc>
      </w:tr>
    </w:tbl>
    <w:bookmarkEnd w:id="2"/>
    <w:p w14:paraId="363BDDB9" w14:textId="77777777" w:rsidR="008C4DE7" w:rsidRPr="0045337D" w:rsidRDefault="00FF7FCB" w:rsidP="0045337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DB596AD" w14:textId="4E528AD7" w:rsidR="008C4DE7" w:rsidRPr="0045337D" w:rsidRDefault="008C4DE7" w:rsidP="0045337D">
      <w:pPr>
        <w:spacing w:after="240"/>
        <w:ind w:left="547"/>
        <w:rPr>
          <w:rFonts w:asciiTheme="majorBidi" w:hAnsiTheme="majorBidi" w:cstheme="majorBidi"/>
          <w:b/>
          <w:bCs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>สินทรัพย์ทางการเงิน</w:t>
      </w:r>
      <w:r w:rsidR="002163C8" w:rsidRPr="0045337D">
        <w:rPr>
          <w:rFonts w:asciiTheme="majorBidi" w:hAnsiTheme="majorBidi" w:cstheme="majorBidi"/>
          <w:spacing w:val="-4"/>
          <w:cs/>
        </w:rPr>
        <w:t>ไม่</w:t>
      </w:r>
      <w:r w:rsidRPr="0045337D">
        <w:rPr>
          <w:rFonts w:asciiTheme="majorBidi" w:hAnsiTheme="majorBidi" w:cstheme="majorBidi"/>
          <w:spacing w:val="-4"/>
          <w:cs/>
        </w:rPr>
        <w:t xml:space="preserve">หมุนเวียนอื่น 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7D2A32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7D2A32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8"/>
        </w:rPr>
        <w:t>31</w:t>
      </w:r>
      <w:r w:rsidR="00D5235D" w:rsidRPr="0045337D">
        <w:rPr>
          <w:rFonts w:asciiTheme="majorBidi" w:hAnsiTheme="majorBidi" w:cstheme="majorBidi"/>
          <w:spacing w:val="-8"/>
        </w:rPr>
        <w:t xml:space="preserve"> </w:t>
      </w:r>
      <w:r w:rsidR="00D5235D" w:rsidRPr="0045337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8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spacing w:val="-8"/>
          <w:lang w:eastAsia="ja-JP"/>
        </w:rPr>
        <w:t>7</w:t>
      </w:r>
      <w:r w:rsidR="00D5235D" w:rsidRPr="0045337D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45337D" w:rsidRPr="0045337D" w14:paraId="227601A2" w14:textId="77777777" w:rsidTr="00962796">
        <w:trPr>
          <w:cantSplit/>
          <w:tblHeader/>
        </w:trPr>
        <w:tc>
          <w:tcPr>
            <w:tcW w:w="3852" w:type="dxa"/>
          </w:tcPr>
          <w:p w14:paraId="6A626DAC" w14:textId="77777777" w:rsidR="008C4DE7" w:rsidRPr="0045337D" w:rsidRDefault="008C4DE7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3" w:name="_Hlk180932210"/>
          </w:p>
        </w:tc>
        <w:tc>
          <w:tcPr>
            <w:tcW w:w="2322" w:type="dxa"/>
            <w:gridSpan w:val="3"/>
          </w:tcPr>
          <w:p w14:paraId="5D163F04" w14:textId="77777777" w:rsidR="008C4DE7" w:rsidRPr="0045337D" w:rsidRDefault="008C4DE7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7C6CFF" w14:textId="77777777" w:rsidR="008C4DE7" w:rsidRPr="0045337D" w:rsidRDefault="008C4DE7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756E45BB" w14:textId="77777777" w:rsidR="008C4DE7" w:rsidRPr="0045337D" w:rsidRDefault="008C4DE7" w:rsidP="0045337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6FD21242" w14:textId="77777777" w:rsidTr="00962796">
        <w:trPr>
          <w:cantSplit/>
          <w:tblHeader/>
        </w:trPr>
        <w:tc>
          <w:tcPr>
            <w:tcW w:w="3852" w:type="dxa"/>
          </w:tcPr>
          <w:p w14:paraId="24297081" w14:textId="77777777" w:rsidR="008C4DE7" w:rsidRPr="0045337D" w:rsidRDefault="008C4DE7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64CDD7BB" w14:textId="77777777" w:rsidR="008C4DE7" w:rsidRPr="0045337D" w:rsidRDefault="008C4DE7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DA1D17" w14:textId="77777777" w:rsidR="008C4DE7" w:rsidRPr="0045337D" w:rsidRDefault="008C4DE7" w:rsidP="0045337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159AD460" w14:textId="77777777" w:rsidR="008C4DE7" w:rsidRPr="0045337D" w:rsidRDefault="008C4DE7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6E9AD269" w14:textId="77777777" w:rsidTr="00962796">
        <w:trPr>
          <w:cantSplit/>
          <w:tblHeader/>
        </w:trPr>
        <w:tc>
          <w:tcPr>
            <w:tcW w:w="3852" w:type="dxa"/>
          </w:tcPr>
          <w:p w14:paraId="69134E55" w14:textId="77777777" w:rsidR="00D5235D" w:rsidRPr="0045337D" w:rsidRDefault="00D5235D" w:rsidP="0045337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4B10380" w14:textId="0E0630C4" w:rsidR="00D5235D" w:rsidRPr="0045337D" w:rsidRDefault="00161FF6" w:rsidP="0045337D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5DFF934" w14:textId="77777777" w:rsidR="00D5235D" w:rsidRPr="0045337D" w:rsidRDefault="00D5235D" w:rsidP="0045337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180BD63" w14:textId="6F924DF6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CD8D8D5" w14:textId="6B885852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6035917" w14:textId="77777777" w:rsidR="00D5235D" w:rsidRPr="0045337D" w:rsidRDefault="00D5235D" w:rsidP="0045337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597DAEFB" w14:textId="1AF16FB3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5AEB50A" w14:textId="77777777" w:rsidR="00D5235D" w:rsidRPr="0045337D" w:rsidRDefault="00D5235D" w:rsidP="0045337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55D042" w14:textId="225F7CF1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EA016E3" w14:textId="72C4C473" w:rsidR="00D5235D" w:rsidRPr="0045337D" w:rsidRDefault="00161FF6" w:rsidP="0045337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27E2877D" w14:textId="77777777" w:rsidTr="00962796">
        <w:trPr>
          <w:cantSplit/>
        </w:trPr>
        <w:tc>
          <w:tcPr>
            <w:tcW w:w="3852" w:type="dxa"/>
          </w:tcPr>
          <w:p w14:paraId="692E507E" w14:textId="61B2E262" w:rsidR="00F35321" w:rsidRPr="0045337D" w:rsidRDefault="00F35321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52" w:type="dxa"/>
            <w:vAlign w:val="bottom"/>
          </w:tcPr>
          <w:p w14:paraId="30D2DEDF" w14:textId="3F590D68" w:rsidR="00F35321" w:rsidRPr="0045337D" w:rsidRDefault="00161FF6" w:rsidP="0045337D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4BCD679" w14:textId="77777777" w:rsidR="00F35321" w:rsidRPr="0045337D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CA20A" w14:textId="5B4C0F5F" w:rsidR="00F35321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76161C6" w14:textId="77777777" w:rsidR="00F35321" w:rsidRPr="0045337D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F0EAC7" w14:textId="03728BAB" w:rsidR="00F35321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E6BCC41" w14:textId="77777777" w:rsidR="00F35321" w:rsidRPr="0045337D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87AC1D" w14:textId="22FE689C" w:rsidR="00F35321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45337D" w:rsidRPr="0045337D" w14:paraId="76C008AA" w14:textId="77777777" w:rsidTr="00962796">
        <w:trPr>
          <w:cantSplit/>
        </w:trPr>
        <w:tc>
          <w:tcPr>
            <w:tcW w:w="3852" w:type="dxa"/>
            <w:hideMark/>
          </w:tcPr>
          <w:p w14:paraId="20626B66" w14:textId="40FE0AA9" w:rsidR="00F35321" w:rsidRPr="0045337D" w:rsidRDefault="00F35321" w:rsidP="0045337D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EE019" w14:textId="3945719A" w:rsidR="00F35321" w:rsidRPr="0045337D" w:rsidRDefault="00161FF6" w:rsidP="0045337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7A81A31" w14:textId="77777777" w:rsidR="00F35321" w:rsidRPr="0045337D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18E0F" w14:textId="5858972E" w:rsidR="00F35321" w:rsidRPr="0045337D" w:rsidRDefault="00161FF6" w:rsidP="004533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F35321" w:rsidRPr="0045337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F35321" w:rsidRPr="0045337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1B3C17E" w14:textId="77777777" w:rsidR="00F35321" w:rsidRPr="0045337D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FC22" w14:textId="50010B92" w:rsidR="00F35321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7096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B5F537C" w14:textId="77777777" w:rsidR="00F35321" w:rsidRPr="0045337D" w:rsidRDefault="00F35321" w:rsidP="0045337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27931" w14:textId="6C01FFC2" w:rsidR="00F35321" w:rsidRPr="0045337D" w:rsidRDefault="00161FF6" w:rsidP="0045337D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5321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F35321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bookmarkEnd w:id="3"/>
    </w:tbl>
    <w:p w14:paraId="1F77DD37" w14:textId="294D70F4" w:rsidR="004A4F86" w:rsidRPr="0045337D" w:rsidRDefault="004A4F86" w:rsidP="0045337D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</w:rPr>
        <w:sectPr w:rsidR="004A4F86" w:rsidRPr="0045337D" w:rsidSect="008F0EF2">
          <w:headerReference w:type="default" r:id="rId9"/>
          <w:foot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45337D" w:rsidRDefault="00D35C8D" w:rsidP="005823D6">
      <w:pPr>
        <w:numPr>
          <w:ilvl w:val="0"/>
          <w:numId w:val="1"/>
        </w:numPr>
        <w:ind w:left="540" w:right="184" w:hanging="540"/>
        <w:rPr>
          <w:rFonts w:asciiTheme="majorBidi" w:hAnsiTheme="majorBidi" w:cstheme="majorBidi"/>
          <w:b/>
          <w:bCs/>
          <w:cs/>
        </w:rPr>
      </w:pPr>
      <w:r w:rsidRPr="0045337D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28FAD312" w14:textId="4D4EC6FA" w:rsidR="0061462A" w:rsidRPr="0045337D" w:rsidRDefault="00D35C8D" w:rsidP="005823D6">
      <w:pPr>
        <w:pStyle w:val="BodyText3"/>
        <w:tabs>
          <w:tab w:val="clear" w:pos="360"/>
          <w:tab w:val="clear" w:pos="900"/>
          <w:tab w:val="left" w:pos="224"/>
        </w:tabs>
        <w:ind w:left="540" w:right="634"/>
        <w:rPr>
          <w:rFonts w:asciiTheme="majorBidi" w:hAnsiTheme="majorBidi" w:cstheme="majorBidi"/>
          <w:spacing w:val="-6"/>
        </w:rPr>
      </w:pPr>
      <w:r w:rsidRPr="0045337D">
        <w:rPr>
          <w:rFonts w:asciiTheme="majorBidi" w:hAnsiTheme="majorBidi" w:cstheme="majorBidi"/>
          <w:spacing w:val="4"/>
          <w:cs/>
        </w:rPr>
        <w:t xml:space="preserve">เงินลงทุนในบริษัทย่อย </w:t>
      </w:r>
      <w:r w:rsidR="0030681E" w:rsidRPr="0045337D">
        <w:rPr>
          <w:rFonts w:asciiTheme="majorBidi" w:hAnsiTheme="majorBidi" w:cstheme="majorBidi"/>
          <w:spacing w:val="4"/>
          <w:cs/>
          <w:lang w:val="en-US"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4"/>
          <w:lang w:val="en-US"/>
        </w:rPr>
        <w:t>30</w:t>
      </w:r>
      <w:r w:rsidR="007D2A32" w:rsidRPr="0045337D">
        <w:rPr>
          <w:rFonts w:asciiTheme="majorBidi" w:hAnsiTheme="majorBidi" w:cstheme="majorBidi"/>
          <w:spacing w:val="4"/>
          <w:lang w:val="en-US"/>
        </w:rPr>
        <w:t xml:space="preserve"> </w:t>
      </w:r>
      <w:r w:rsidR="007D2A32" w:rsidRPr="0045337D">
        <w:rPr>
          <w:rFonts w:asciiTheme="majorBidi" w:hAnsiTheme="majorBidi"/>
          <w:spacing w:val="4"/>
          <w:cs/>
          <w:lang w:val="en-US"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4"/>
          <w:lang w:val="en-US"/>
        </w:rPr>
        <w:t>2568</w:t>
      </w:r>
      <w:r w:rsidR="007D2A32" w:rsidRPr="0045337D">
        <w:rPr>
          <w:rFonts w:asciiTheme="majorBidi" w:hAnsiTheme="majorBidi" w:cstheme="majorBidi"/>
          <w:spacing w:val="4"/>
          <w:lang w:val="en-US"/>
        </w:rPr>
        <w:t xml:space="preserve"> </w:t>
      </w:r>
      <w:r w:rsidR="00D5235D" w:rsidRPr="0045337D">
        <w:rPr>
          <w:rFonts w:asciiTheme="majorBidi" w:hAnsiTheme="majorBidi" w:cstheme="majorBidi"/>
          <w:spacing w:val="4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4"/>
          <w:lang w:val="en-US"/>
        </w:rPr>
        <w:t>31</w:t>
      </w:r>
      <w:r w:rsidR="00D5235D" w:rsidRPr="0045337D">
        <w:rPr>
          <w:rFonts w:asciiTheme="majorBidi" w:hAnsiTheme="majorBidi" w:cstheme="majorBidi"/>
          <w:spacing w:val="4"/>
        </w:rPr>
        <w:t xml:space="preserve"> </w:t>
      </w:r>
      <w:r w:rsidR="00D5235D" w:rsidRPr="0045337D">
        <w:rPr>
          <w:rFonts w:asciiTheme="majorBidi" w:hAnsiTheme="majorBidi" w:cstheme="majorBidi"/>
          <w:spacing w:val="4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4"/>
          <w:lang w:val="en-US"/>
        </w:rPr>
        <w:t>256</w:t>
      </w:r>
      <w:r w:rsidR="00161FF6" w:rsidRPr="00161FF6">
        <w:rPr>
          <w:rFonts w:asciiTheme="majorBidi" w:eastAsiaTheme="minorEastAsia" w:hAnsiTheme="majorBidi" w:cstheme="majorBidi" w:hint="eastAsia"/>
          <w:spacing w:val="4"/>
          <w:lang w:val="en-US" w:eastAsia="ja-JP"/>
        </w:rPr>
        <w:t>7</w:t>
      </w:r>
      <w:r w:rsidR="00D5235D" w:rsidRPr="0045337D">
        <w:rPr>
          <w:rFonts w:asciiTheme="majorBidi" w:eastAsiaTheme="minorEastAsia" w:hAnsiTheme="majorBidi" w:cstheme="majorBidi"/>
          <w:spacing w:val="4"/>
          <w:lang w:eastAsia="ja-JP"/>
        </w:rPr>
        <w:t xml:space="preserve"> </w:t>
      </w:r>
      <w:r w:rsidRPr="0045337D">
        <w:rPr>
          <w:rFonts w:asciiTheme="majorBidi" w:hAnsiTheme="majorBidi" w:cstheme="majorBidi"/>
          <w:spacing w:val="4"/>
          <w:cs/>
        </w:rPr>
        <w:t>และเงินปันผลรับจากเงินลงทุน</w:t>
      </w:r>
      <w:r w:rsidR="000106C1" w:rsidRPr="0045337D">
        <w:rPr>
          <w:rFonts w:asciiTheme="majorBidi" w:hAnsiTheme="majorBidi" w:cstheme="majorBidi"/>
          <w:spacing w:val="4"/>
          <w:cs/>
        </w:rPr>
        <w:t>สำหรับ</w:t>
      </w:r>
      <w:r w:rsidR="001A49E4" w:rsidRPr="0045337D">
        <w:rPr>
          <w:rFonts w:asciiTheme="majorBidi" w:hAnsiTheme="majorBidi" w:cstheme="majorBidi"/>
          <w:spacing w:val="4"/>
          <w:cs/>
        </w:rPr>
        <w:t>งวดสามเดือน</w:t>
      </w:r>
      <w:r w:rsidR="007D2A32" w:rsidRPr="0045337D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1A49E4" w:rsidRPr="0045337D">
        <w:rPr>
          <w:rFonts w:asciiTheme="majorBidi" w:hAnsiTheme="majorBidi" w:cstheme="majorBidi"/>
          <w:spacing w:val="4"/>
          <w:cs/>
        </w:rPr>
        <w:t>สิ้นสุดวันที่</w:t>
      </w:r>
      <w:r w:rsidR="00676431" w:rsidRPr="0045337D">
        <w:rPr>
          <w:rFonts w:asciiTheme="majorBidi" w:hAnsiTheme="majorBidi" w:cstheme="majorBidi"/>
          <w:spacing w:val="4"/>
        </w:rPr>
        <w:t xml:space="preserve"> </w:t>
      </w:r>
      <w:r w:rsidR="00161FF6" w:rsidRPr="00161FF6">
        <w:rPr>
          <w:rFonts w:asciiTheme="majorBidi" w:hAnsiTheme="majorBidi" w:cstheme="majorBidi"/>
          <w:spacing w:val="4"/>
          <w:lang w:val="en-US"/>
        </w:rPr>
        <w:t>30</w:t>
      </w:r>
      <w:r w:rsidR="007D2A32" w:rsidRPr="0045337D">
        <w:rPr>
          <w:rFonts w:asciiTheme="majorBidi" w:hAnsiTheme="majorBidi" w:cstheme="majorBidi"/>
          <w:spacing w:val="-8"/>
          <w:lang w:val="en-US"/>
        </w:rPr>
        <w:t xml:space="preserve"> </w:t>
      </w:r>
      <w:r w:rsidR="007D2A32" w:rsidRPr="0045337D">
        <w:rPr>
          <w:rFonts w:asciiTheme="majorBidi" w:hAnsiTheme="majorBidi"/>
          <w:spacing w:val="-8"/>
          <w:cs/>
          <w:lang w:val="en-US"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  <w:lang w:val="en-US"/>
        </w:rPr>
        <w:t>2568</w:t>
      </w:r>
      <w:r w:rsidR="007D2A32" w:rsidRPr="0045337D">
        <w:rPr>
          <w:rFonts w:asciiTheme="majorBidi" w:hAnsiTheme="majorBidi" w:cstheme="majorBidi"/>
          <w:spacing w:val="-8"/>
          <w:lang w:val="en-US"/>
        </w:rPr>
        <w:t xml:space="preserve"> </w:t>
      </w:r>
      <w:r w:rsidR="000106C1" w:rsidRPr="0045337D">
        <w:rPr>
          <w:rFonts w:asciiTheme="majorBidi" w:hAnsiTheme="majorBidi" w:cstheme="majorBidi"/>
          <w:spacing w:val="-6"/>
          <w:cs/>
        </w:rPr>
        <w:t xml:space="preserve">และ </w:t>
      </w:r>
      <w:r w:rsidR="00161FF6" w:rsidRPr="00161FF6">
        <w:rPr>
          <w:rFonts w:asciiTheme="majorBidi" w:hAnsiTheme="majorBidi" w:cstheme="majorBidi"/>
          <w:spacing w:val="-6"/>
          <w:lang w:val="en-US"/>
        </w:rPr>
        <w:t>256</w:t>
      </w:r>
      <w:r w:rsidR="00161FF6" w:rsidRPr="00161FF6">
        <w:rPr>
          <w:rFonts w:asciiTheme="majorBidi" w:eastAsiaTheme="minorEastAsia" w:hAnsiTheme="majorBidi" w:cstheme="majorBidi"/>
          <w:spacing w:val="-6"/>
          <w:lang w:val="en-US" w:eastAsia="ja-JP"/>
        </w:rPr>
        <w:t>7</w:t>
      </w:r>
      <w:r w:rsidR="000106C1" w:rsidRPr="0045337D">
        <w:rPr>
          <w:rFonts w:asciiTheme="majorBidi" w:hAnsiTheme="majorBidi" w:cstheme="majorBidi"/>
          <w:spacing w:val="-6"/>
          <w:cs/>
        </w:rPr>
        <w:t xml:space="preserve"> </w:t>
      </w:r>
      <w:r w:rsidRPr="0045337D">
        <w:rPr>
          <w:rFonts w:asciiTheme="majorBidi" w:hAnsiTheme="majorBidi" w:cstheme="majorBidi"/>
          <w:spacing w:val="-6"/>
          <w:cs/>
        </w:rPr>
        <w:t>มีดังนี้</w:t>
      </w:r>
    </w:p>
    <w:p w14:paraId="7F421609" w14:textId="4799E193" w:rsidR="00831CAF" w:rsidRPr="0045337D" w:rsidRDefault="00831CAF" w:rsidP="006A76A1">
      <w:pPr>
        <w:pStyle w:val="BodyText3"/>
        <w:tabs>
          <w:tab w:val="clear" w:pos="360"/>
          <w:tab w:val="clear" w:pos="900"/>
          <w:tab w:val="left" w:pos="224"/>
        </w:tabs>
        <w:ind w:left="540" w:right="94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322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09"/>
        <w:gridCol w:w="86"/>
        <w:gridCol w:w="815"/>
        <w:gridCol w:w="25"/>
        <w:gridCol w:w="777"/>
        <w:gridCol w:w="90"/>
        <w:gridCol w:w="693"/>
        <w:gridCol w:w="90"/>
        <w:gridCol w:w="803"/>
        <w:gridCol w:w="90"/>
        <w:gridCol w:w="782"/>
        <w:gridCol w:w="93"/>
        <w:gridCol w:w="833"/>
        <w:gridCol w:w="90"/>
        <w:gridCol w:w="854"/>
        <w:gridCol w:w="47"/>
        <w:gridCol w:w="791"/>
        <w:gridCol w:w="90"/>
        <w:gridCol w:w="780"/>
        <w:gridCol w:w="60"/>
        <w:gridCol w:w="822"/>
        <w:gridCol w:w="90"/>
        <w:gridCol w:w="820"/>
        <w:gridCol w:w="100"/>
        <w:gridCol w:w="900"/>
        <w:gridCol w:w="80"/>
        <w:gridCol w:w="1000"/>
        <w:gridCol w:w="22"/>
      </w:tblGrid>
      <w:tr w:rsidR="0045337D" w:rsidRPr="0045337D" w14:paraId="30645AB0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2183A91D" w14:textId="77777777" w:rsidR="007D2A32" w:rsidRPr="0045337D" w:rsidRDefault="007D2A32" w:rsidP="007D2A32">
            <w:pPr>
              <w:ind w:left="-90"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10" w:type="dxa"/>
            <w:gridSpan w:val="27"/>
            <w:vAlign w:val="center"/>
          </w:tcPr>
          <w:p w14:paraId="62397149" w14:textId="24AE7344" w:rsidR="007D2A32" w:rsidRPr="0045337D" w:rsidRDefault="007D2A32" w:rsidP="007D2A32">
            <w:pPr>
              <w:ind w:left="-158" w:right="-7" w:firstLine="15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     หน่วย : บาท</w:t>
            </w:r>
          </w:p>
        </w:tc>
        <w:tc>
          <w:tcPr>
            <w:tcW w:w="22" w:type="dxa"/>
          </w:tcPr>
          <w:p w14:paraId="727115ED" w14:textId="39E6B1A2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45337D" w14:paraId="5B005E52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21AE78D3" w14:textId="77777777" w:rsidR="007D2A32" w:rsidRPr="0045337D" w:rsidRDefault="007D2A32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10" w:type="dxa"/>
            <w:gridSpan w:val="27"/>
            <w:vAlign w:val="bottom"/>
          </w:tcPr>
          <w:p w14:paraId="512174EA" w14:textId="6C64E81C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2" w:type="dxa"/>
          </w:tcPr>
          <w:p w14:paraId="58EB6EA4" w14:textId="7230B1CA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45337D" w14:paraId="47DAF009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7B36F2AB" w14:textId="77777777" w:rsidR="007D2A32" w:rsidRPr="0045337D" w:rsidRDefault="007D2A32" w:rsidP="00280CA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vAlign w:val="bottom"/>
            <w:hideMark/>
          </w:tcPr>
          <w:p w14:paraId="06087F50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0F08D6D7" w14:textId="77777777" w:rsidR="007D2A32" w:rsidRPr="0045337D" w:rsidRDefault="007D2A32" w:rsidP="00280CA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6126A11D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1FFB96B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6A78F637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D8A8C99" w14:textId="77777777" w:rsidR="007D2A32" w:rsidRPr="0045337D" w:rsidRDefault="007D2A32" w:rsidP="00280CA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0740A3A6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55D2D784" w14:textId="77777777" w:rsidR="007D2A32" w:rsidRPr="0045337D" w:rsidRDefault="007D2A32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14A2D658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" w:type="dxa"/>
          </w:tcPr>
          <w:p w14:paraId="4605BD51" w14:textId="77777777" w:rsidR="007D2A32" w:rsidRPr="0045337D" w:rsidRDefault="007D2A32" w:rsidP="00280CA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653CB3FA" w14:textId="77777777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" w:type="dxa"/>
          </w:tcPr>
          <w:p w14:paraId="211C4B15" w14:textId="77777777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579218B" w14:textId="77777777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" w:type="dxa"/>
          </w:tcPr>
          <w:p w14:paraId="09CA8F9E" w14:textId="36A633C1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4EF67F3D" w14:textId="6FFE4C85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4D158B5" w14:textId="5436A220" w:rsidR="007D2A32" w:rsidRPr="0045337D" w:rsidRDefault="007D2A32" w:rsidP="00280CA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45337D" w14:paraId="208D3107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35375CBE" w14:textId="77777777" w:rsidR="007D2A32" w:rsidRPr="0045337D" w:rsidRDefault="007D2A32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10" w:type="dxa"/>
            <w:gridSpan w:val="3"/>
            <w:vAlign w:val="bottom"/>
          </w:tcPr>
          <w:p w14:paraId="27EDA5D7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62FFE126" w14:textId="77777777" w:rsidR="007D2A32" w:rsidRPr="0045337D" w:rsidRDefault="007D2A32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D6D69EA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3984FA31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3D7F0EE1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4E6AA8DA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6CDC883D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7" w:type="dxa"/>
          </w:tcPr>
          <w:p w14:paraId="63636C37" w14:textId="77777777" w:rsidR="007D2A32" w:rsidRPr="0045337D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gridSpan w:val="3"/>
          </w:tcPr>
          <w:p w14:paraId="783B7516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0" w:type="dxa"/>
            <w:vAlign w:val="bottom"/>
          </w:tcPr>
          <w:p w14:paraId="1C07B78B" w14:textId="77777777" w:rsidR="007D2A32" w:rsidRPr="0045337D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6F190E5C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" w:type="dxa"/>
          </w:tcPr>
          <w:p w14:paraId="7CEDDA3B" w14:textId="77777777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</w:tcPr>
          <w:p w14:paraId="0358B9D2" w14:textId="30AE2D36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22" w:type="dxa"/>
          </w:tcPr>
          <w:p w14:paraId="2F48C879" w14:textId="0DC2C052" w:rsidR="007D2A32" w:rsidRPr="0045337D" w:rsidRDefault="007D2A32" w:rsidP="00280CA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5337D" w:rsidRPr="0045337D" w14:paraId="5029480E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639E9EDA" w14:textId="77777777" w:rsidR="007D2A32" w:rsidRPr="0045337D" w:rsidRDefault="007D2A32" w:rsidP="00280CA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740EBB5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709F68C6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2E8374F5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042AACC1" w14:textId="77777777" w:rsidR="007D2A32" w:rsidRPr="0045337D" w:rsidRDefault="007D2A32" w:rsidP="00280CA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32221B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2535647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21AE00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1CDF10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A630F8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B170DC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F438ECC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DCA1116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BFE3ED3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3BD0995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6256661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3D57B7D" w14:textId="77777777" w:rsidR="007D2A32" w:rsidRPr="0045337D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5FEF6BF6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F0D9873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79E7D0C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14:paraId="26300635" w14:textId="77777777" w:rsidR="007D2A32" w:rsidRPr="0045337D" w:rsidRDefault="007D2A32" w:rsidP="00280CA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1B6AF8B9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00" w:type="dxa"/>
          </w:tcPr>
          <w:p w14:paraId="1726C5C4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</w:tcPr>
          <w:p w14:paraId="09895C1D" w14:textId="609FA9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22" w:type="dxa"/>
          </w:tcPr>
          <w:p w14:paraId="71D48009" w14:textId="521BA4AD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5337D" w:rsidRPr="0045337D" w14:paraId="795B72AF" w14:textId="77777777" w:rsidTr="007D2A32">
        <w:trPr>
          <w:trHeight w:val="20"/>
        </w:trPr>
        <w:tc>
          <w:tcPr>
            <w:tcW w:w="2790" w:type="dxa"/>
            <w:vAlign w:val="bottom"/>
          </w:tcPr>
          <w:p w14:paraId="5ABE1E72" w14:textId="77777777" w:rsidR="007D2A32" w:rsidRPr="0045337D" w:rsidRDefault="007D2A32" w:rsidP="007D2A3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A2F014" w14:textId="6BD4040C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86" w:type="dxa"/>
          </w:tcPr>
          <w:p w14:paraId="67E101FC" w14:textId="77777777" w:rsidR="007D2A32" w:rsidRPr="0045337D" w:rsidRDefault="007D2A32" w:rsidP="007D2A32">
            <w:pPr>
              <w:tabs>
                <w:tab w:val="decimal" w:pos="522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3E160EC4" w14:textId="4CA617F6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6F415675" w14:textId="77777777" w:rsidR="007D2A32" w:rsidRPr="0045337D" w:rsidRDefault="007D2A32" w:rsidP="007D2A3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</w:tcPr>
          <w:p w14:paraId="389EBDDE" w14:textId="533B723A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3CE6AEC3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</w:tcPr>
          <w:p w14:paraId="78CB42C2" w14:textId="71972652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CCF71A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5A306634" w14:textId="517B050E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0DCDB6DB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</w:tcPr>
          <w:p w14:paraId="27EC9A7F" w14:textId="31F428B0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3AEFB0AF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</w:tcPr>
          <w:p w14:paraId="185A0C68" w14:textId="1D387FAD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90" w:type="dxa"/>
          </w:tcPr>
          <w:p w14:paraId="519ABBA9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</w:tcPr>
          <w:p w14:paraId="381E1FFB" w14:textId="1B819E84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dxa"/>
          </w:tcPr>
          <w:p w14:paraId="76BDB500" w14:textId="77777777" w:rsidR="007D2A32" w:rsidRPr="0045337D" w:rsidRDefault="007D2A32" w:rsidP="007D2A3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14:paraId="66D5B284" w14:textId="78B31B4C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90" w:type="dxa"/>
          </w:tcPr>
          <w:p w14:paraId="2F2E52FD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F327001" w14:textId="34663D09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0" w:type="dxa"/>
            <w:vAlign w:val="bottom"/>
          </w:tcPr>
          <w:p w14:paraId="6CFFA3C3" w14:textId="77777777" w:rsidR="007D2A32" w:rsidRPr="0045337D" w:rsidRDefault="007D2A32" w:rsidP="007D2A3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14:paraId="263A6208" w14:textId="2E59817D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90" w:type="dxa"/>
          </w:tcPr>
          <w:p w14:paraId="28CF9FDB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</w:tcPr>
          <w:p w14:paraId="40344AF5" w14:textId="5D8FAEA7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00" w:type="dxa"/>
          </w:tcPr>
          <w:p w14:paraId="7341841A" w14:textId="77777777" w:rsidR="007D2A32" w:rsidRPr="0045337D" w:rsidRDefault="007D2A32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375C678" w14:textId="74F4CD8A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80" w:type="dxa"/>
          </w:tcPr>
          <w:p w14:paraId="0CEC31BA" w14:textId="62124DDA" w:rsidR="007D2A32" w:rsidRPr="0045337D" w:rsidRDefault="007D2A32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58E42466" w14:textId="76733A1C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A32" w:rsidRPr="004533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A32" w:rsidRPr="0045337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22" w:type="dxa"/>
          </w:tcPr>
          <w:p w14:paraId="312C6DE6" w14:textId="126F74E5" w:rsidR="007D2A32" w:rsidRPr="0045337D" w:rsidRDefault="007D2A32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45337D" w14:paraId="28D06993" w14:textId="77777777" w:rsidTr="007D2A32">
        <w:trPr>
          <w:trHeight w:val="20"/>
        </w:trPr>
        <w:tc>
          <w:tcPr>
            <w:tcW w:w="2790" w:type="dxa"/>
          </w:tcPr>
          <w:p w14:paraId="444BA739" w14:textId="77777777" w:rsidR="007D2A32" w:rsidRPr="0045337D" w:rsidRDefault="007D2A32" w:rsidP="007D2A32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255B1518" w14:textId="07C7FCEB" w:rsidR="007D2A32" w:rsidRPr="0045337D" w:rsidRDefault="00161FF6" w:rsidP="007D2A32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" w:type="dxa"/>
          </w:tcPr>
          <w:p w14:paraId="3244F5F6" w14:textId="77777777" w:rsidR="007D2A32" w:rsidRPr="0045337D" w:rsidRDefault="007D2A32" w:rsidP="007D2A3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1A9CB9B5" w14:textId="0C4F2E6D" w:rsidR="007D2A32" w:rsidRPr="0045337D" w:rsidRDefault="00161FF6" w:rsidP="007D2A32">
            <w:pPr>
              <w:tabs>
                <w:tab w:val="decimal" w:pos="432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5" w:type="dxa"/>
            <w:vAlign w:val="bottom"/>
          </w:tcPr>
          <w:p w14:paraId="098D1858" w14:textId="77777777" w:rsidR="007D2A32" w:rsidRPr="0045337D" w:rsidRDefault="007D2A32" w:rsidP="007D2A32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</w:tcPr>
          <w:p w14:paraId="04EB954E" w14:textId="5C4E40EB" w:rsidR="007D2A32" w:rsidRPr="0045337D" w:rsidRDefault="00161FF6" w:rsidP="007D2A32">
            <w:pPr>
              <w:tabs>
                <w:tab w:val="decimal" w:pos="53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CCB80B0" w14:textId="77777777" w:rsidR="007D2A32" w:rsidRPr="0045337D" w:rsidRDefault="007D2A32" w:rsidP="007D2A3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</w:tcPr>
          <w:p w14:paraId="0614D85A" w14:textId="332D436E" w:rsidR="007D2A32" w:rsidRPr="0045337D" w:rsidRDefault="00161FF6" w:rsidP="007D2A32">
            <w:pPr>
              <w:tabs>
                <w:tab w:val="decimal" w:pos="57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68BCA433" w14:textId="77777777" w:rsidR="007D2A32" w:rsidRPr="0045337D" w:rsidRDefault="007D2A32" w:rsidP="007D2A3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27F41883" w14:textId="1E7C0260" w:rsidR="007D2A32" w:rsidRPr="0045337D" w:rsidRDefault="00161FF6" w:rsidP="007D2A32">
            <w:pPr>
              <w:tabs>
                <w:tab w:val="decimal" w:pos="54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A5D2737" w14:textId="77777777" w:rsidR="007D2A32" w:rsidRPr="0045337D" w:rsidRDefault="007D2A32" w:rsidP="007D2A3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</w:tcPr>
          <w:p w14:paraId="42B649B7" w14:textId="6643DCB4" w:rsidR="007D2A32" w:rsidRPr="0045337D" w:rsidRDefault="00161FF6" w:rsidP="007D2A32">
            <w:pPr>
              <w:tabs>
                <w:tab w:val="decimal" w:pos="573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3" w:type="dxa"/>
            <w:vAlign w:val="bottom"/>
          </w:tcPr>
          <w:p w14:paraId="6636B810" w14:textId="77777777" w:rsidR="007D2A32" w:rsidRPr="0045337D" w:rsidRDefault="007D2A32" w:rsidP="007D2A3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14:paraId="5C401BB2" w14:textId="769C40E1" w:rsidR="007D2A32" w:rsidRPr="0045337D" w:rsidRDefault="00161FF6" w:rsidP="007D2A32">
            <w:pPr>
              <w:tabs>
                <w:tab w:val="decimal" w:pos="521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22736C5C" w14:textId="77777777" w:rsidR="007D2A32" w:rsidRPr="0045337D" w:rsidRDefault="007D2A32" w:rsidP="007D2A3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</w:tcPr>
          <w:p w14:paraId="4110C017" w14:textId="6B6AA267" w:rsidR="007D2A32" w:rsidRPr="0045337D" w:rsidRDefault="00161FF6" w:rsidP="007D2A32">
            <w:pPr>
              <w:tabs>
                <w:tab w:val="decimal" w:pos="637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7" w:type="dxa"/>
          </w:tcPr>
          <w:p w14:paraId="3AA614D0" w14:textId="77777777" w:rsidR="007D2A32" w:rsidRPr="0045337D" w:rsidRDefault="007D2A32" w:rsidP="007D2A32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10793CF7" w14:textId="235C0BAA" w:rsidR="007D2A32" w:rsidRPr="0045337D" w:rsidRDefault="00161FF6" w:rsidP="007D2A32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6249B90" w14:textId="77777777" w:rsidR="007D2A32" w:rsidRPr="0045337D" w:rsidRDefault="007D2A32" w:rsidP="007D2A32">
            <w:pPr>
              <w:tabs>
                <w:tab w:val="decimal" w:pos="540"/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5708FE6" w14:textId="1AE18EF6" w:rsidR="007D2A32" w:rsidRPr="0045337D" w:rsidRDefault="00161FF6" w:rsidP="007D2A32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0" w:type="dxa"/>
          </w:tcPr>
          <w:p w14:paraId="1A4D20F5" w14:textId="77777777" w:rsidR="007D2A32" w:rsidRPr="0045337D" w:rsidRDefault="007D2A32" w:rsidP="007D2A3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1BF60589" w14:textId="141BF0E3" w:rsidR="007D2A32" w:rsidRPr="0045337D" w:rsidRDefault="00161FF6" w:rsidP="007D2A32">
            <w:pPr>
              <w:tabs>
                <w:tab w:val="decimal" w:pos="50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vAlign w:val="bottom"/>
          </w:tcPr>
          <w:p w14:paraId="483F2AE4" w14:textId="77777777" w:rsidR="007D2A32" w:rsidRPr="0045337D" w:rsidRDefault="007D2A32" w:rsidP="007D2A3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A5D49AA" w14:textId="6ECCCC7A" w:rsidR="007D2A32" w:rsidRPr="0045337D" w:rsidRDefault="00161FF6" w:rsidP="007D2A32">
            <w:pPr>
              <w:tabs>
                <w:tab w:val="decimal" w:pos="508"/>
              </w:tabs>
              <w:ind w:left="-108" w:right="-113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" w:type="dxa"/>
          </w:tcPr>
          <w:p w14:paraId="0851BAF7" w14:textId="77777777" w:rsidR="007D2A32" w:rsidRPr="0045337D" w:rsidRDefault="007D2A32" w:rsidP="007D2A32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E4B01" w14:textId="6652E4A0" w:rsidR="007D2A32" w:rsidRPr="0045337D" w:rsidRDefault="00161FF6" w:rsidP="007D2A32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0" w:type="dxa"/>
          </w:tcPr>
          <w:p w14:paraId="62956120" w14:textId="374C61D3" w:rsidR="007D2A32" w:rsidRPr="0045337D" w:rsidRDefault="007D2A32" w:rsidP="007D2A32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</w:tcPr>
          <w:p w14:paraId="6C8A8984" w14:textId="7E150BC1" w:rsidR="007D2A32" w:rsidRPr="0045337D" w:rsidRDefault="00161FF6" w:rsidP="007D2A32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2" w:type="dxa"/>
          </w:tcPr>
          <w:p w14:paraId="27DFDA9F" w14:textId="5DCBBFD0" w:rsidR="007D2A32" w:rsidRPr="0045337D" w:rsidRDefault="007D2A32" w:rsidP="007D2A32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5337D" w:rsidRPr="0045337D" w14:paraId="5D25FEE9" w14:textId="77777777" w:rsidTr="007D2A32">
        <w:trPr>
          <w:trHeight w:val="20"/>
        </w:trPr>
        <w:tc>
          <w:tcPr>
            <w:tcW w:w="2790" w:type="dxa"/>
          </w:tcPr>
          <w:p w14:paraId="5E6EE51F" w14:textId="77777777" w:rsidR="007D2A32" w:rsidRPr="0045337D" w:rsidRDefault="007D2A32" w:rsidP="00280CA7">
            <w:pPr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F58C35B" w14:textId="77777777" w:rsidR="007D2A32" w:rsidRPr="0045337D" w:rsidRDefault="007D2A32" w:rsidP="00280CA7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B4B65E1" w14:textId="77777777" w:rsidR="007D2A32" w:rsidRPr="0045337D" w:rsidRDefault="007D2A32" w:rsidP="00280CA7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6905130" w14:textId="77777777" w:rsidR="007D2A32" w:rsidRPr="0045337D" w:rsidRDefault="007D2A32" w:rsidP="00280CA7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2987805F" w14:textId="77777777" w:rsidR="007D2A32" w:rsidRPr="0045337D" w:rsidRDefault="007D2A32" w:rsidP="00280CA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E547F7F" w14:textId="77777777" w:rsidR="007D2A32" w:rsidRPr="0045337D" w:rsidRDefault="007D2A32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AAC13D0" w14:textId="77777777" w:rsidR="007D2A32" w:rsidRPr="0045337D" w:rsidRDefault="007D2A32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680E2E2" w14:textId="77777777" w:rsidR="007D2A32" w:rsidRPr="0045337D" w:rsidRDefault="007D2A32" w:rsidP="00280CA7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8CED84" w14:textId="77777777" w:rsidR="007D2A32" w:rsidRPr="0045337D" w:rsidRDefault="007D2A32" w:rsidP="00280CA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E80ACA2" w14:textId="77777777" w:rsidR="007D2A32" w:rsidRPr="0045337D" w:rsidRDefault="007D2A32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6B87DC" w14:textId="77777777" w:rsidR="007D2A32" w:rsidRPr="0045337D" w:rsidRDefault="007D2A32" w:rsidP="00280CA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D47E7ED" w14:textId="77777777" w:rsidR="007D2A32" w:rsidRPr="0045337D" w:rsidRDefault="007D2A32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99433F" w14:textId="77777777" w:rsidR="007D2A32" w:rsidRPr="0045337D" w:rsidRDefault="007D2A32" w:rsidP="00280CA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4B57AB0" w14:textId="77777777" w:rsidR="007D2A32" w:rsidRPr="0045337D" w:rsidRDefault="007D2A32" w:rsidP="00280CA7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30919F" w14:textId="77777777" w:rsidR="007D2A32" w:rsidRPr="0045337D" w:rsidRDefault="007D2A32" w:rsidP="00280CA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2F4F58E1" w14:textId="77777777" w:rsidR="007D2A32" w:rsidRPr="0045337D" w:rsidRDefault="007D2A32" w:rsidP="00280CA7">
            <w:pPr>
              <w:ind w:left="-108" w:right="11" w:firstLine="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</w:tcPr>
          <w:p w14:paraId="12117A98" w14:textId="77777777" w:rsidR="007D2A32" w:rsidRPr="0045337D" w:rsidRDefault="007D2A32" w:rsidP="00280CA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398DE4E" w14:textId="77777777" w:rsidR="007D2A32" w:rsidRPr="0045337D" w:rsidRDefault="007D2A32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951BF1" w14:textId="77777777" w:rsidR="007D2A32" w:rsidRPr="0045337D" w:rsidRDefault="007D2A32" w:rsidP="00280CA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55DE2F0" w14:textId="77777777" w:rsidR="007D2A32" w:rsidRPr="0045337D" w:rsidRDefault="007D2A32" w:rsidP="00280CA7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1DD7EABB" w14:textId="77777777" w:rsidR="007D2A32" w:rsidRPr="0045337D" w:rsidRDefault="007D2A32" w:rsidP="00280CA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54BDBB" w14:textId="77777777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FF98CE" w14:textId="77777777" w:rsidR="007D2A32" w:rsidRPr="0045337D" w:rsidRDefault="007D2A32" w:rsidP="00280CA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8960A01" w14:textId="77777777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1116ADD4" w14:textId="77777777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76546" w14:textId="77777777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B41FF85" w14:textId="6DAC9680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4768D4E2" w14:textId="1BC76387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4F0A82E2" w14:textId="2919373D" w:rsidR="007D2A32" w:rsidRPr="0045337D" w:rsidRDefault="007D2A32" w:rsidP="00280CA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337D" w:rsidRPr="0045337D" w14:paraId="44F9DF13" w14:textId="77777777" w:rsidTr="00393E75">
        <w:trPr>
          <w:trHeight w:val="263"/>
        </w:trPr>
        <w:tc>
          <w:tcPr>
            <w:tcW w:w="2790" w:type="dxa"/>
          </w:tcPr>
          <w:p w14:paraId="15B11055" w14:textId="5494120B" w:rsidR="007739BA" w:rsidRPr="0045337D" w:rsidRDefault="007739BA" w:rsidP="007739BA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ทราเวลเทค จำกัด</w:t>
            </w:r>
          </w:p>
        </w:tc>
        <w:tc>
          <w:tcPr>
            <w:tcW w:w="809" w:type="dxa"/>
            <w:vAlign w:val="bottom"/>
          </w:tcPr>
          <w:p w14:paraId="44CC3EA2" w14:textId="2458FB52" w:rsidR="007739BA" w:rsidRPr="0045337D" w:rsidRDefault="00161FF6" w:rsidP="007739BA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6A8B97B4" w14:textId="77777777" w:rsidR="007739BA" w:rsidRPr="0045337D" w:rsidRDefault="007739BA" w:rsidP="007739BA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0847BFD7" w14:textId="2D9C480F" w:rsidR="007739BA" w:rsidRPr="0045337D" w:rsidRDefault="00161FF6" w:rsidP="007739BA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439760B7" w14:textId="77777777" w:rsidR="007739BA" w:rsidRPr="0045337D" w:rsidRDefault="007739BA" w:rsidP="007739B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661C82" w14:textId="55533128" w:rsidR="007739BA" w:rsidRPr="0045337D" w:rsidRDefault="00161FF6" w:rsidP="007739BA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5605A67" w14:textId="77777777" w:rsidR="007739BA" w:rsidRPr="0045337D" w:rsidRDefault="007739BA" w:rsidP="007739B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C78FD95" w14:textId="37004DFC" w:rsidR="007739BA" w:rsidRPr="0045337D" w:rsidRDefault="00161FF6" w:rsidP="007739BA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8A500A5" w14:textId="77777777" w:rsidR="007739BA" w:rsidRPr="0045337D" w:rsidRDefault="007739BA" w:rsidP="007739B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6604E" w14:textId="21EF507F" w:rsidR="007739BA" w:rsidRPr="0045337D" w:rsidRDefault="00161FF6" w:rsidP="007739BA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1E796A2D" w14:textId="77777777" w:rsidR="007739BA" w:rsidRPr="0045337D" w:rsidRDefault="007739BA" w:rsidP="007739B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32EB1205" w14:textId="5EEAF09D" w:rsidR="007739BA" w:rsidRPr="0045337D" w:rsidRDefault="00161FF6" w:rsidP="007739BA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7F1F2334" w14:textId="77777777" w:rsidR="007739BA" w:rsidRPr="0045337D" w:rsidRDefault="007739BA" w:rsidP="007739B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896767A" w14:textId="6294259C" w:rsidR="007739BA" w:rsidRPr="0045337D" w:rsidRDefault="007739BA" w:rsidP="007739B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F4C186F" w14:textId="77777777" w:rsidR="007739BA" w:rsidRPr="0045337D" w:rsidRDefault="007739BA" w:rsidP="007739B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5524CAA" w14:textId="38AA10B6" w:rsidR="007739BA" w:rsidRPr="0045337D" w:rsidRDefault="007739BA" w:rsidP="007739B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5153F6CA" w14:textId="77777777" w:rsidR="007739BA" w:rsidRPr="0045337D" w:rsidRDefault="007739BA" w:rsidP="007739B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1D2F85D7" w14:textId="66FAAF97" w:rsidR="007739BA" w:rsidRPr="0045337D" w:rsidRDefault="00161FF6" w:rsidP="007739BA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432E5682" w14:textId="77777777" w:rsidR="007739BA" w:rsidRPr="0045337D" w:rsidRDefault="007739BA" w:rsidP="007739B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3B9850D" w14:textId="3D3B1429" w:rsidR="007739BA" w:rsidRPr="0045337D" w:rsidRDefault="00161FF6" w:rsidP="007739BA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60" w:type="dxa"/>
          </w:tcPr>
          <w:p w14:paraId="5F323D08" w14:textId="77777777" w:rsidR="007739BA" w:rsidRPr="0045337D" w:rsidRDefault="007739BA" w:rsidP="007739B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5C38AB" w14:textId="40ADF617" w:rsidR="007739BA" w:rsidRPr="0045337D" w:rsidRDefault="00161FF6" w:rsidP="007739BA">
            <w:pPr>
              <w:tabs>
                <w:tab w:val="decimal" w:pos="666"/>
              </w:tabs>
              <w:ind w:right="-108"/>
              <w:rPr>
                <w:rFonts w:asciiTheme="majorBidi" w:hAnsiTheme="majorBidi" w:cstheme="majorBidi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90" w:type="dxa"/>
            <w:vAlign w:val="bottom"/>
          </w:tcPr>
          <w:p w14:paraId="5DF6CD03" w14:textId="77777777" w:rsidR="007739BA" w:rsidRPr="0045337D" w:rsidRDefault="007739BA" w:rsidP="007739B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6023E493" w14:textId="7321517D" w:rsidR="007739BA" w:rsidRPr="0045337D" w:rsidRDefault="00161FF6" w:rsidP="007739BA">
            <w:pPr>
              <w:tabs>
                <w:tab w:val="decimal" w:pos="380"/>
              </w:tabs>
              <w:ind w:left="-108" w:right="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00" w:type="dxa"/>
          </w:tcPr>
          <w:p w14:paraId="37C5A1FB" w14:textId="77777777" w:rsidR="007739BA" w:rsidRPr="0045337D" w:rsidRDefault="007739BA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E3EE08" w14:textId="783F0F6D" w:rsidR="007739BA" w:rsidRPr="0045337D" w:rsidRDefault="00161FF6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0" w:type="dxa"/>
            <w:vAlign w:val="bottom"/>
          </w:tcPr>
          <w:p w14:paraId="7B9D2051" w14:textId="6DD8F897" w:rsidR="007739BA" w:rsidRPr="0045337D" w:rsidRDefault="007739BA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4E6117D7" w14:textId="5C9D92D5" w:rsidR="007739BA" w:rsidRPr="0045337D" w:rsidRDefault="00161FF6" w:rsidP="007739BA">
            <w:pPr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22" w:type="dxa"/>
          </w:tcPr>
          <w:p w14:paraId="5C04B83D" w14:textId="431316DE" w:rsidR="007739BA" w:rsidRPr="0045337D" w:rsidRDefault="007739BA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337D" w:rsidRPr="0045337D" w14:paraId="21DEAF60" w14:textId="77777777" w:rsidTr="00393E75">
        <w:trPr>
          <w:trHeight w:val="20"/>
        </w:trPr>
        <w:tc>
          <w:tcPr>
            <w:tcW w:w="2790" w:type="dxa"/>
          </w:tcPr>
          <w:p w14:paraId="40EFBBA9" w14:textId="77777777" w:rsidR="007739BA" w:rsidRPr="0045337D" w:rsidRDefault="007739BA" w:rsidP="007739BA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เรดดี้แพลนเน็ต แมกซ์ จำกัด</w:t>
            </w:r>
          </w:p>
        </w:tc>
        <w:tc>
          <w:tcPr>
            <w:tcW w:w="809" w:type="dxa"/>
            <w:vAlign w:val="bottom"/>
          </w:tcPr>
          <w:p w14:paraId="47FF217A" w14:textId="1568CE18" w:rsidR="007739BA" w:rsidRPr="0045337D" w:rsidRDefault="00161FF6" w:rsidP="007739BA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21B4326B" w14:textId="77777777" w:rsidR="007739BA" w:rsidRPr="0045337D" w:rsidRDefault="007739BA" w:rsidP="007739B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8FEF855" w14:textId="3D1AA4AA" w:rsidR="007739BA" w:rsidRPr="0045337D" w:rsidRDefault="00161FF6" w:rsidP="007739BA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088996F8" w14:textId="77777777" w:rsidR="007739BA" w:rsidRPr="0045337D" w:rsidRDefault="007739BA" w:rsidP="007739B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716384" w14:textId="27A03E6E" w:rsidR="007739BA" w:rsidRPr="0045337D" w:rsidRDefault="00161FF6" w:rsidP="007739BA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6037401" w14:textId="77777777" w:rsidR="007739BA" w:rsidRPr="0045337D" w:rsidRDefault="007739BA" w:rsidP="007739B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8614EB" w14:textId="7A9269F4" w:rsidR="007739BA" w:rsidRPr="0045337D" w:rsidRDefault="00161FF6" w:rsidP="007739BA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DD4AF2" w14:textId="77777777" w:rsidR="007739BA" w:rsidRPr="0045337D" w:rsidRDefault="007739BA" w:rsidP="007739B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390FC02" w14:textId="19FBAA50" w:rsidR="007739BA" w:rsidRPr="0045337D" w:rsidRDefault="00161FF6" w:rsidP="007739BA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C20A740" w14:textId="77777777" w:rsidR="007739BA" w:rsidRPr="0045337D" w:rsidRDefault="007739BA" w:rsidP="007739B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vAlign w:val="bottom"/>
          </w:tcPr>
          <w:p w14:paraId="6BBD29E0" w14:textId="26AFE5AB" w:rsidR="007739BA" w:rsidRPr="0045337D" w:rsidRDefault="00161FF6" w:rsidP="007739BA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52FC583B" w14:textId="77777777" w:rsidR="007739BA" w:rsidRPr="0045337D" w:rsidRDefault="007739BA" w:rsidP="007739B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35D1B1F7" w14:textId="7F24B3C4" w:rsidR="007739BA" w:rsidRPr="0045337D" w:rsidRDefault="007739BA" w:rsidP="007739B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912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A52519" w14:textId="77777777" w:rsidR="007739BA" w:rsidRPr="0045337D" w:rsidRDefault="007739BA" w:rsidP="007739B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028D1E28" w14:textId="45930AFB" w:rsidR="007739BA" w:rsidRPr="0045337D" w:rsidRDefault="007739BA" w:rsidP="007739B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7ACA917C" w14:textId="77777777" w:rsidR="007739BA" w:rsidRPr="0045337D" w:rsidRDefault="007739BA" w:rsidP="007739B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483C41A7" w14:textId="342D9C39" w:rsidR="007739BA" w:rsidRPr="0045337D" w:rsidRDefault="00161FF6" w:rsidP="007739BA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90" w:type="dxa"/>
          </w:tcPr>
          <w:p w14:paraId="4AAF7AF6" w14:textId="77777777" w:rsidR="007739BA" w:rsidRPr="0045337D" w:rsidRDefault="007739BA" w:rsidP="007739B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90CFA4C" w14:textId="7895CEB8" w:rsidR="007739BA" w:rsidRPr="0045337D" w:rsidRDefault="00161FF6" w:rsidP="007739BA">
            <w:pPr>
              <w:ind w:left="-259" w:right="79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881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60" w:type="dxa"/>
          </w:tcPr>
          <w:p w14:paraId="11EB01AA" w14:textId="77777777" w:rsidR="007739BA" w:rsidRPr="0045337D" w:rsidRDefault="007739BA" w:rsidP="007739B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FAB983E" w14:textId="09169C17" w:rsidR="007739BA" w:rsidRPr="0045337D" w:rsidRDefault="00161FF6" w:rsidP="007739BA">
            <w:pPr>
              <w:tabs>
                <w:tab w:val="decimal" w:pos="666"/>
              </w:tabs>
              <w:ind w:left="-108" w:right="-198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940</w:t>
            </w:r>
          </w:p>
        </w:tc>
        <w:tc>
          <w:tcPr>
            <w:tcW w:w="90" w:type="dxa"/>
            <w:vAlign w:val="bottom"/>
          </w:tcPr>
          <w:p w14:paraId="74FC7948" w14:textId="77777777" w:rsidR="007739BA" w:rsidRPr="0045337D" w:rsidRDefault="007739BA" w:rsidP="007739B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4C5BB9D" w14:textId="13D155BD" w:rsidR="007739BA" w:rsidRPr="0045337D" w:rsidRDefault="007739BA" w:rsidP="006D445F">
            <w:pPr>
              <w:tabs>
                <w:tab w:val="decimal" w:pos="474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619A414" w14:textId="77777777" w:rsidR="007739BA" w:rsidRPr="0045337D" w:rsidRDefault="007739BA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B85E0C" w14:textId="169C481F" w:rsidR="007739BA" w:rsidRPr="0045337D" w:rsidRDefault="00161FF6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940</w:t>
            </w:r>
          </w:p>
        </w:tc>
        <w:tc>
          <w:tcPr>
            <w:tcW w:w="80" w:type="dxa"/>
            <w:vAlign w:val="bottom"/>
          </w:tcPr>
          <w:p w14:paraId="36933ACF" w14:textId="515E9F7F" w:rsidR="007739BA" w:rsidRPr="0045337D" w:rsidRDefault="007739BA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B4192BE" w14:textId="7553CD28" w:rsidR="007739BA" w:rsidRPr="0045337D" w:rsidRDefault="007739BA" w:rsidP="006D445F">
            <w:pPr>
              <w:ind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2" w:type="dxa"/>
          </w:tcPr>
          <w:p w14:paraId="00BB44A4" w14:textId="46E0058B" w:rsidR="007739BA" w:rsidRPr="0045337D" w:rsidRDefault="007739BA" w:rsidP="007739B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337D" w:rsidRPr="0045337D" w14:paraId="7B62DC5E" w14:textId="77777777" w:rsidTr="002D7D59">
        <w:trPr>
          <w:trHeight w:val="20"/>
        </w:trPr>
        <w:tc>
          <w:tcPr>
            <w:tcW w:w="2790" w:type="dxa"/>
            <w:hideMark/>
          </w:tcPr>
          <w:p w14:paraId="4B11A10B" w14:textId="77777777" w:rsidR="007739BA" w:rsidRPr="0045337D" w:rsidRDefault="007739BA" w:rsidP="007739BA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E5C0E5D" w14:textId="77777777" w:rsidR="007739BA" w:rsidRPr="0045337D" w:rsidRDefault="007739BA" w:rsidP="007739BA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CA01127" w14:textId="77777777" w:rsidR="007739BA" w:rsidRPr="0045337D" w:rsidRDefault="007739BA" w:rsidP="007739B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3BED951" w14:textId="77777777" w:rsidR="007739BA" w:rsidRPr="0045337D" w:rsidRDefault="007739BA" w:rsidP="007739B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1BA3AB3B" w14:textId="77777777" w:rsidR="007739BA" w:rsidRPr="0045337D" w:rsidRDefault="007739BA" w:rsidP="007739BA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0ECAFC0" w14:textId="77777777" w:rsidR="007739BA" w:rsidRPr="0045337D" w:rsidRDefault="007739BA" w:rsidP="007739BA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1F573B" w14:textId="77777777" w:rsidR="007739BA" w:rsidRPr="0045337D" w:rsidRDefault="007739BA" w:rsidP="007739B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623D4A" w14:textId="77777777" w:rsidR="007739BA" w:rsidRPr="0045337D" w:rsidRDefault="007739BA" w:rsidP="007739BA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D604F7" w14:textId="77777777" w:rsidR="007739BA" w:rsidRPr="0045337D" w:rsidRDefault="007739BA" w:rsidP="007739B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8963B4" w14:textId="759AF6F7" w:rsidR="007739BA" w:rsidRPr="0045337D" w:rsidRDefault="00161FF6" w:rsidP="007739BA">
            <w:pPr>
              <w:ind w:left="-259" w:right="71" w:firstLine="6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9C2C069" w14:textId="77777777" w:rsidR="007739BA" w:rsidRPr="0045337D" w:rsidRDefault="007739BA" w:rsidP="007739BA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C7C0B" w14:textId="2FDD8DBE" w:rsidR="007739BA" w:rsidRPr="0045337D" w:rsidRDefault="00161FF6" w:rsidP="007739BA">
            <w:pPr>
              <w:ind w:left="-259" w:right="20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4A0FB485" w14:textId="77777777" w:rsidR="007739BA" w:rsidRPr="0045337D" w:rsidRDefault="007739BA" w:rsidP="007739BA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3C57" w14:textId="77FE4AEB" w:rsidR="007739BA" w:rsidRPr="0045337D" w:rsidRDefault="007739BA" w:rsidP="007739B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892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50B044" w14:textId="77777777" w:rsidR="007739BA" w:rsidRPr="0045337D" w:rsidRDefault="007739BA" w:rsidP="007739BA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718AB" w14:textId="45EB4B8C" w:rsidR="007739BA" w:rsidRPr="0045337D" w:rsidRDefault="007739BA" w:rsidP="007739B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030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63CA042D" w14:textId="77777777" w:rsidR="007739BA" w:rsidRPr="0045337D" w:rsidRDefault="007739BA" w:rsidP="007739B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0F2B0E" w14:textId="271B8F41" w:rsidR="007739BA" w:rsidRPr="0045337D" w:rsidRDefault="00161FF6" w:rsidP="007739BA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919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254</w:t>
            </w:r>
          </w:p>
        </w:tc>
        <w:tc>
          <w:tcPr>
            <w:tcW w:w="90" w:type="dxa"/>
            <w:vAlign w:val="center"/>
          </w:tcPr>
          <w:p w14:paraId="58F3A9D3" w14:textId="77777777" w:rsidR="007739BA" w:rsidRPr="0045337D" w:rsidRDefault="007739BA" w:rsidP="007739BA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C6F984" w14:textId="4D99CA27" w:rsidR="007739BA" w:rsidRPr="0045337D" w:rsidRDefault="00161FF6" w:rsidP="007739BA">
            <w:pPr>
              <w:ind w:left="-259" w:right="73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60" w:type="dxa"/>
          </w:tcPr>
          <w:p w14:paraId="6A5F0C13" w14:textId="77777777" w:rsidR="007739BA" w:rsidRPr="0045337D" w:rsidRDefault="007739BA" w:rsidP="007739BA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F2DE9" w14:textId="10B99E8D" w:rsidR="007739BA" w:rsidRPr="0045337D" w:rsidRDefault="00161FF6" w:rsidP="007739BA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540</w:t>
            </w:r>
          </w:p>
        </w:tc>
        <w:tc>
          <w:tcPr>
            <w:tcW w:w="90" w:type="dxa"/>
            <w:vAlign w:val="center"/>
          </w:tcPr>
          <w:p w14:paraId="6D712AE5" w14:textId="77777777" w:rsidR="007739BA" w:rsidRPr="0045337D" w:rsidRDefault="007739BA" w:rsidP="007739B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77892" w14:textId="05ED1292" w:rsidR="007739BA" w:rsidRPr="0045337D" w:rsidRDefault="00161FF6" w:rsidP="007739BA">
            <w:pPr>
              <w:tabs>
                <w:tab w:val="decimal" w:pos="380"/>
              </w:tabs>
              <w:ind w:left="-108" w:right="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7F6225A5" w14:textId="77777777" w:rsidR="007739BA" w:rsidRPr="0045337D" w:rsidRDefault="007739BA" w:rsidP="007739BA">
            <w:pPr>
              <w:tabs>
                <w:tab w:val="decimal" w:pos="726"/>
              </w:tabs>
              <w:ind w:left="-108" w:right="-8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B22AD" w14:textId="428A8B7C" w:rsidR="007739BA" w:rsidRPr="0045337D" w:rsidRDefault="00161FF6" w:rsidP="007739BA">
            <w:pPr>
              <w:tabs>
                <w:tab w:val="decimal" w:pos="726"/>
              </w:tabs>
              <w:ind w:left="-108" w:right="-810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540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center"/>
          </w:tcPr>
          <w:p w14:paraId="24992C77" w14:textId="595A7C5F" w:rsidR="007739BA" w:rsidRPr="0045337D" w:rsidRDefault="007739BA" w:rsidP="007739BA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2C27B" w14:textId="3C710709" w:rsidR="007739BA" w:rsidRPr="0045337D" w:rsidRDefault="00161FF6" w:rsidP="007739BA">
            <w:pPr>
              <w:tabs>
                <w:tab w:val="decimal" w:pos="380"/>
              </w:tabs>
              <w:ind w:left="-108"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FF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7739BA" w:rsidRPr="0045337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61FF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22" w:type="dxa"/>
            <w:tcBorders>
              <w:left w:val="nil"/>
              <w:right w:val="nil"/>
            </w:tcBorders>
          </w:tcPr>
          <w:p w14:paraId="4D2949BD" w14:textId="5C070CCC" w:rsidR="007739BA" w:rsidRPr="0045337D" w:rsidRDefault="007739BA" w:rsidP="007739BA">
            <w:pPr>
              <w:tabs>
                <w:tab w:val="decimal" w:pos="380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DB47E9E" w14:textId="4FFE992A" w:rsidR="00314E9A" w:rsidRPr="0045337D" w:rsidRDefault="00314E9A" w:rsidP="00161FF6">
      <w:pPr>
        <w:pStyle w:val="BodyText3"/>
        <w:tabs>
          <w:tab w:val="clear" w:pos="360"/>
          <w:tab w:val="clear" w:pos="900"/>
          <w:tab w:val="left" w:pos="224"/>
        </w:tabs>
        <w:spacing w:before="240"/>
        <w:ind w:left="547" w:right="0"/>
        <w:rPr>
          <w:rFonts w:asciiTheme="majorBidi" w:hAnsiTheme="majorBidi" w:cstheme="majorBidi"/>
          <w:spacing w:val="-6"/>
        </w:rPr>
      </w:pPr>
      <w:r w:rsidRPr="0045337D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  <w:lang w:val="en-US"/>
        </w:rPr>
        <w:t>30</w:t>
      </w:r>
      <w:r w:rsidR="007D2A32" w:rsidRPr="0045337D">
        <w:rPr>
          <w:rFonts w:asciiTheme="majorBidi" w:hAnsiTheme="majorBidi" w:cstheme="majorBidi"/>
          <w:spacing w:val="-8"/>
          <w:lang w:val="en-US"/>
        </w:rPr>
        <w:t xml:space="preserve"> </w:t>
      </w:r>
      <w:r w:rsidR="007D2A32" w:rsidRPr="0045337D">
        <w:rPr>
          <w:rFonts w:asciiTheme="majorBidi" w:hAnsiTheme="majorBidi"/>
          <w:spacing w:val="-8"/>
          <w:cs/>
          <w:lang w:val="en-US"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  <w:lang w:val="en-US"/>
        </w:rPr>
        <w:t>2568</w:t>
      </w:r>
      <w:r w:rsidR="007D2A32" w:rsidRPr="0045337D">
        <w:rPr>
          <w:rFonts w:asciiTheme="majorBidi" w:hAnsiTheme="majorBidi" w:cstheme="majorBidi"/>
          <w:spacing w:val="-8"/>
          <w:lang w:val="en-US"/>
        </w:rPr>
        <w:t xml:space="preserve"> </w:t>
      </w:r>
      <w:r w:rsidRPr="0045337D">
        <w:rPr>
          <w:rFonts w:asciiTheme="majorBidi" w:hAnsiTheme="majorBidi" w:cstheme="majorBidi"/>
          <w:spacing w:val="-6"/>
          <w:cs/>
        </w:rPr>
        <w:t>บริษัท เรดดี้แพลนเน็ต แมกซ์ จำกัด อยู่ระหว่างการหยุดดำเนินกิจการ</w:t>
      </w:r>
    </w:p>
    <w:p w14:paraId="506A387B" w14:textId="77777777" w:rsidR="00CD06AD" w:rsidRPr="0045337D" w:rsidRDefault="00CD06AD" w:rsidP="00762B12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lang w:val="en-US"/>
        </w:rPr>
        <w:sectPr w:rsidR="00CD06AD" w:rsidRPr="0045337D" w:rsidSect="008F0EF2">
          <w:headerReference w:type="default" r:id="rId11"/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1605B2A8" w14:textId="77777777" w:rsidR="0081508A" w:rsidRPr="0045337D" w:rsidRDefault="00562672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line="340" w:lineRule="exact"/>
        <w:ind w:left="540" w:right="-706" w:hanging="540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  <w:lang w:val="en-US"/>
        </w:rPr>
        <w:lastRenderedPageBreak/>
        <w:t>อสังหาริมทรัพย์</w:t>
      </w:r>
      <w:r w:rsidRPr="0045337D">
        <w:rPr>
          <w:rFonts w:asciiTheme="majorBidi" w:hAnsiTheme="majorBidi" w:cstheme="majorBidi"/>
          <w:b/>
          <w:bCs/>
          <w:cs/>
        </w:rPr>
        <w:t>เพื่อการลงทุน</w:t>
      </w:r>
    </w:p>
    <w:p w14:paraId="73A3A70D" w14:textId="363E58AB" w:rsidR="00230AEA" w:rsidRPr="0045337D" w:rsidRDefault="00AD41C7" w:rsidP="0045337D">
      <w:pPr>
        <w:pStyle w:val="BodyText3"/>
        <w:tabs>
          <w:tab w:val="clear" w:pos="360"/>
          <w:tab w:val="clear" w:pos="900"/>
          <w:tab w:val="clear" w:pos="1440"/>
        </w:tabs>
        <w:spacing w:after="36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45337D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  <w:lang w:val="en-US"/>
        </w:rPr>
        <w:t>30</w:t>
      </w:r>
      <w:r w:rsidR="00A80C88" w:rsidRPr="0045337D">
        <w:rPr>
          <w:rFonts w:asciiTheme="majorBidi" w:hAnsiTheme="majorBidi" w:cstheme="majorBidi"/>
          <w:spacing w:val="-8"/>
          <w:lang w:val="en-US"/>
        </w:rPr>
        <w:t xml:space="preserve"> </w:t>
      </w:r>
      <w:r w:rsidR="00A80C88" w:rsidRPr="0045337D">
        <w:rPr>
          <w:rFonts w:asciiTheme="majorBidi" w:hAnsiTheme="majorBidi"/>
          <w:spacing w:val="-8"/>
          <w:cs/>
          <w:lang w:val="en-US"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  <w:lang w:val="en-US"/>
        </w:rPr>
        <w:t>2568</w:t>
      </w:r>
      <w:r w:rsidR="00A80C88" w:rsidRPr="0045337D">
        <w:rPr>
          <w:rFonts w:asciiTheme="majorBidi" w:hAnsiTheme="majorBidi" w:cstheme="majorBidi"/>
          <w:spacing w:val="-8"/>
          <w:lang w:val="en-US"/>
        </w:rPr>
        <w:t xml:space="preserve"> </w:t>
      </w:r>
      <w:r w:rsidRPr="0045337D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45337D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45337D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45337D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45337D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45337D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45337D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161FF6" w:rsidRPr="00161FF6">
        <w:rPr>
          <w:rFonts w:asciiTheme="majorBidi" w:hAnsiTheme="majorBidi" w:cstheme="majorBidi"/>
          <w:spacing w:val="-4"/>
          <w:lang w:val="en-US" w:eastAsia="en-US"/>
        </w:rPr>
        <w:t>376</w:t>
      </w:r>
      <w:r w:rsidR="00D52544" w:rsidRPr="0045337D">
        <w:rPr>
          <w:rFonts w:asciiTheme="majorBidi" w:hAnsiTheme="majorBidi" w:cstheme="majorBidi"/>
          <w:spacing w:val="-4"/>
          <w:lang w:val="en-US" w:eastAsia="en-US"/>
        </w:rPr>
        <w:t>,</w:t>
      </w:r>
      <w:r w:rsidR="00161FF6" w:rsidRPr="00161FF6">
        <w:rPr>
          <w:rFonts w:asciiTheme="majorBidi" w:hAnsiTheme="majorBidi" w:cstheme="majorBidi"/>
          <w:spacing w:val="-4"/>
          <w:lang w:val="en-US" w:eastAsia="en-US"/>
        </w:rPr>
        <w:t>226</w:t>
      </w:r>
      <w:r w:rsidR="00375624" w:rsidRPr="0045337D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45337D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45337D" w:rsidRDefault="00055D76" w:rsidP="0045337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2961D91B" w:rsidR="00044F85" w:rsidRPr="0045337D" w:rsidRDefault="00044F85" w:rsidP="00262231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4" w:name="_Hlk71241426"/>
      <w:r w:rsidRPr="0045337D">
        <w:rPr>
          <w:rFonts w:asciiTheme="majorBidi" w:hAnsiTheme="majorBidi" w:cstheme="majorBidi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A80C88" w:rsidRPr="0045337D">
        <w:rPr>
          <w:rFonts w:asciiTheme="majorBidi" w:hAnsiTheme="majorBidi" w:cstheme="majorBidi"/>
          <w:spacing w:val="-8"/>
        </w:rPr>
        <w:t xml:space="preserve"> </w:t>
      </w:r>
      <w:r w:rsidR="00A80C88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A80C88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cs/>
        </w:rPr>
        <w:t>อุปกรณ์ในงบการเงินรวม</w:t>
      </w:r>
      <w:r w:rsidR="00FF2EC4" w:rsidRPr="0045337D">
        <w:rPr>
          <w:rFonts w:asciiTheme="majorBidi" w:hAnsiTheme="majorBidi" w:cstheme="majorBidi" w:hint="cs"/>
          <w:cs/>
        </w:rPr>
        <w:t>เพิ่มขึ้น</w:t>
      </w:r>
      <w:r w:rsidRPr="0045337D">
        <w:rPr>
          <w:rFonts w:asciiTheme="majorBidi" w:hAnsiTheme="majorBidi" w:cstheme="majorBidi"/>
          <w:cs/>
        </w:rPr>
        <w:t>จำนวน</w:t>
      </w:r>
      <w:r w:rsidR="00A70AF3" w:rsidRPr="0045337D">
        <w:rPr>
          <w:rFonts w:asciiTheme="majorBidi" w:hAnsiTheme="majorBidi" w:cstheme="majorBidi"/>
        </w:rPr>
        <w:t xml:space="preserve"> </w:t>
      </w:r>
      <w:bookmarkStart w:id="5" w:name="_Hlk117037666"/>
      <w:r w:rsidR="00161FF6" w:rsidRPr="00161FF6">
        <w:rPr>
          <w:rFonts w:asciiTheme="majorBidi" w:hAnsiTheme="majorBidi" w:cstheme="majorBidi"/>
        </w:rPr>
        <w:t>2</w:t>
      </w:r>
      <w:r w:rsidR="00D52544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745</w:t>
      </w:r>
      <w:r w:rsidR="00D52544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162</w:t>
      </w:r>
      <w:r w:rsidR="00497E0B" w:rsidRPr="0045337D">
        <w:rPr>
          <w:rFonts w:asciiTheme="majorBidi" w:hAnsiTheme="majorBidi" w:cstheme="majorBidi"/>
        </w:rPr>
        <w:t xml:space="preserve"> </w:t>
      </w:r>
      <w:bookmarkEnd w:id="5"/>
      <w:r w:rsidRPr="0045337D">
        <w:rPr>
          <w:rFonts w:asciiTheme="majorBidi" w:hAnsiTheme="majorBidi" w:cstheme="majorBidi"/>
          <w:cs/>
        </w:rPr>
        <w:t xml:space="preserve">บาท </w:t>
      </w:r>
      <w:r w:rsidR="007926DC" w:rsidRPr="0045337D">
        <w:rPr>
          <w:rFonts w:asciiTheme="majorBidi" w:hAnsiTheme="majorBidi" w:cstheme="majorBidi"/>
          <w:cs/>
        </w:rPr>
        <w:t>ส่วนใหญ่</w:t>
      </w:r>
      <w:r w:rsidR="00FF2EC4" w:rsidRPr="0045337D">
        <w:rPr>
          <w:rFonts w:asciiTheme="majorBidi" w:hAnsiTheme="majorBidi" w:cstheme="majorBidi" w:hint="cs"/>
          <w:cs/>
        </w:rPr>
        <w:t>เพิ่มขึ้น</w:t>
      </w:r>
      <w:r w:rsidR="00833318" w:rsidRPr="0045337D">
        <w:rPr>
          <w:rFonts w:asciiTheme="majorBidi" w:hAnsiTheme="majorBidi" w:cstheme="majorBidi"/>
        </w:rPr>
        <w:t xml:space="preserve"> </w:t>
      </w:r>
      <w:r w:rsidR="007926DC" w:rsidRPr="0045337D">
        <w:rPr>
          <w:rFonts w:asciiTheme="majorBidi" w:hAnsiTheme="majorBidi" w:cstheme="majorBidi"/>
          <w:spacing w:val="2"/>
          <w:cs/>
        </w:rPr>
        <w:t>เนื่องจาก</w:t>
      </w:r>
      <w:r w:rsidR="00476BD2" w:rsidRPr="0045337D">
        <w:rPr>
          <w:rFonts w:ascii="Angsana New" w:hAnsi="Angsana New" w:cs="Angsana New"/>
          <w:spacing w:val="2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476BD2" w:rsidRPr="0045337D">
        <w:rPr>
          <w:rFonts w:ascii="Angsana New" w:hAnsi="Angsana New" w:cs="Angsana New"/>
          <w:spacing w:val="2"/>
        </w:rPr>
        <w:t xml:space="preserve"> </w:t>
      </w:r>
      <w:r w:rsidR="00161FF6" w:rsidRPr="00161FF6">
        <w:rPr>
          <w:rFonts w:ascii="Angsana New" w:hAnsi="Angsana New" w:cs="Angsana New"/>
          <w:spacing w:val="2"/>
        </w:rPr>
        <w:t>4</w:t>
      </w:r>
      <w:r w:rsidR="00D52544" w:rsidRPr="0045337D">
        <w:rPr>
          <w:rFonts w:ascii="Angsana New" w:hAnsi="Angsana New" w:cs="Angsana New"/>
          <w:spacing w:val="2"/>
        </w:rPr>
        <w:t>,</w:t>
      </w:r>
      <w:r w:rsidR="00161FF6" w:rsidRPr="00161FF6">
        <w:rPr>
          <w:rFonts w:ascii="Angsana New" w:hAnsi="Angsana New" w:cs="Angsana New"/>
          <w:spacing w:val="2"/>
        </w:rPr>
        <w:t>825</w:t>
      </w:r>
      <w:r w:rsidR="00D52544" w:rsidRPr="0045337D">
        <w:rPr>
          <w:rFonts w:ascii="Angsana New" w:hAnsi="Angsana New" w:cs="Angsana New"/>
          <w:spacing w:val="2"/>
        </w:rPr>
        <w:t>,</w:t>
      </w:r>
      <w:r w:rsidR="00161FF6" w:rsidRPr="00161FF6">
        <w:rPr>
          <w:rFonts w:ascii="Angsana New" w:hAnsi="Angsana New" w:cs="Angsana New"/>
          <w:spacing w:val="2"/>
        </w:rPr>
        <w:t>241</w:t>
      </w:r>
      <w:r w:rsidR="00476BD2" w:rsidRPr="0045337D">
        <w:rPr>
          <w:rFonts w:ascii="Angsana New" w:hAnsi="Angsana New" w:cs="Angsana New"/>
          <w:spacing w:val="2"/>
        </w:rPr>
        <w:t xml:space="preserve"> </w:t>
      </w:r>
      <w:r w:rsidR="00476BD2" w:rsidRPr="0045337D">
        <w:rPr>
          <w:rFonts w:ascii="Angsana New" w:hAnsi="Angsana New" w:cs="Angsana New"/>
          <w:spacing w:val="2"/>
          <w:cs/>
        </w:rPr>
        <w:t>บาท</w:t>
      </w:r>
      <w:r w:rsidR="00476BD2" w:rsidRPr="0045337D">
        <w:rPr>
          <w:rFonts w:ascii="Angsana New" w:hAnsi="Angsana New" w:cs="Angsana New" w:hint="cs"/>
          <w:spacing w:val="6"/>
          <w:cs/>
        </w:rPr>
        <w:t>ในขณะเดียวกันลดลงจาก</w:t>
      </w:r>
      <w:r w:rsidRPr="0045337D">
        <w:rPr>
          <w:rFonts w:asciiTheme="majorBidi" w:hAnsiTheme="majorBidi" w:cstheme="majorBidi"/>
          <w:spacing w:val="6"/>
          <w:cs/>
        </w:rPr>
        <w:t>ค่าเสื่อมราคาจำนวน</w:t>
      </w:r>
      <w:r w:rsidR="000D4275" w:rsidRPr="0045337D">
        <w:rPr>
          <w:rFonts w:asciiTheme="majorBidi" w:hAnsiTheme="majorBidi" w:cstheme="majorBidi"/>
          <w:spacing w:val="6"/>
        </w:rPr>
        <w:t xml:space="preserve"> </w:t>
      </w:r>
      <w:r w:rsidR="00161FF6" w:rsidRPr="00161FF6">
        <w:rPr>
          <w:rFonts w:asciiTheme="majorBidi" w:hAnsiTheme="majorBidi" w:cstheme="majorBidi"/>
          <w:spacing w:val="6"/>
        </w:rPr>
        <w:t>1</w:t>
      </w:r>
      <w:r w:rsidR="00802D95" w:rsidRPr="0045337D">
        <w:rPr>
          <w:rFonts w:asciiTheme="majorBidi" w:hAnsiTheme="majorBidi" w:cstheme="majorBidi"/>
          <w:spacing w:val="6"/>
        </w:rPr>
        <w:t>,</w:t>
      </w:r>
      <w:r w:rsidR="00161FF6" w:rsidRPr="00161FF6">
        <w:rPr>
          <w:rFonts w:asciiTheme="majorBidi" w:hAnsiTheme="majorBidi" w:cstheme="majorBidi"/>
          <w:spacing w:val="6"/>
        </w:rPr>
        <w:t>593</w:t>
      </w:r>
      <w:r w:rsidR="00802D95" w:rsidRPr="0045337D">
        <w:rPr>
          <w:rFonts w:asciiTheme="majorBidi" w:hAnsiTheme="majorBidi" w:cstheme="majorBidi"/>
          <w:spacing w:val="6"/>
        </w:rPr>
        <w:t>,</w:t>
      </w:r>
      <w:r w:rsidR="00161FF6" w:rsidRPr="00161FF6">
        <w:rPr>
          <w:rFonts w:asciiTheme="majorBidi" w:hAnsiTheme="majorBidi" w:cstheme="majorBidi"/>
          <w:spacing w:val="6"/>
        </w:rPr>
        <w:t>474</w:t>
      </w:r>
      <w:r w:rsidR="000D4275" w:rsidRPr="0045337D">
        <w:rPr>
          <w:rFonts w:asciiTheme="majorBidi" w:hAnsiTheme="majorBidi" w:cstheme="majorBidi"/>
          <w:spacing w:val="6"/>
        </w:rPr>
        <w:t xml:space="preserve"> </w:t>
      </w:r>
      <w:r w:rsidRPr="0045337D">
        <w:rPr>
          <w:rFonts w:asciiTheme="majorBidi" w:hAnsiTheme="majorBidi" w:cstheme="majorBidi"/>
          <w:spacing w:val="6"/>
          <w:cs/>
        </w:rPr>
        <w:t>บาท</w:t>
      </w:r>
      <w:r w:rsidR="00CD7EE7" w:rsidRPr="0045337D">
        <w:rPr>
          <w:rFonts w:asciiTheme="majorBidi" w:hAnsiTheme="majorBidi" w:cstheme="majorBidi"/>
          <w:spacing w:val="6"/>
        </w:rPr>
        <w:t xml:space="preserve"> </w:t>
      </w:r>
      <w:r w:rsidR="00CD7EE7" w:rsidRPr="0045337D">
        <w:rPr>
          <w:rFonts w:asciiTheme="majorBidi" w:hAnsiTheme="majorBidi" w:cstheme="majorBidi"/>
          <w:spacing w:val="6"/>
          <w:cs/>
        </w:rPr>
        <w:t>และการจำหน่าย ตัดจำหน่าย และ</w:t>
      </w:r>
      <w:r w:rsidR="00EB2196" w:rsidRPr="0045337D">
        <w:rPr>
          <w:rFonts w:asciiTheme="majorBidi" w:hAnsiTheme="majorBidi" w:cstheme="majorBidi"/>
          <w:spacing w:val="6"/>
        </w:rPr>
        <w:t xml:space="preserve"> </w:t>
      </w:r>
      <w:r w:rsidR="0075677B" w:rsidRPr="0045337D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45337D">
        <w:rPr>
          <w:rFonts w:asciiTheme="majorBidi" w:hAnsiTheme="majorBidi" w:cstheme="majorBidi"/>
          <w:cs/>
        </w:rPr>
        <w:t>เพื่อรับรู้</w:t>
      </w:r>
      <w:r w:rsidR="0075677B" w:rsidRPr="0045337D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45337D">
        <w:rPr>
          <w:rFonts w:asciiTheme="majorBidi" w:hAnsiTheme="majorBidi" w:cstheme="majorBidi"/>
          <w:cs/>
        </w:rPr>
        <w:t>จำนวน</w:t>
      </w:r>
      <w:r w:rsidR="00B233C7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486</w:t>
      </w:r>
      <w:r w:rsidR="00802D95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605</w:t>
      </w:r>
      <w:r w:rsidR="008B2428" w:rsidRPr="0045337D">
        <w:rPr>
          <w:rFonts w:asciiTheme="majorBidi" w:hAnsiTheme="majorBidi" w:cstheme="majorBidi"/>
        </w:rPr>
        <w:t xml:space="preserve"> </w:t>
      </w:r>
      <w:r w:rsidR="00CD7EE7" w:rsidRPr="0045337D">
        <w:rPr>
          <w:rFonts w:asciiTheme="majorBidi" w:hAnsiTheme="majorBidi" w:cstheme="majorBidi"/>
          <w:cs/>
        </w:rPr>
        <w:t>บาท</w:t>
      </w:r>
      <w:r w:rsidR="00C94185" w:rsidRPr="0045337D">
        <w:rPr>
          <w:rFonts w:asciiTheme="majorBidi" w:hAnsiTheme="majorBidi" w:cstheme="majorBidi"/>
        </w:rPr>
        <w:t xml:space="preserve"> </w:t>
      </w:r>
    </w:p>
    <w:p w14:paraId="42575A2D" w14:textId="1260DA39" w:rsidR="00BD6A9A" w:rsidRPr="0045337D" w:rsidRDefault="00044F85" w:rsidP="0045337D">
      <w:pPr>
        <w:adjustRightInd w:val="0"/>
        <w:spacing w:after="360"/>
        <w:ind w:left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A80C88" w:rsidRPr="0045337D">
        <w:rPr>
          <w:rFonts w:asciiTheme="majorBidi" w:hAnsiTheme="majorBidi" w:cstheme="majorBidi"/>
          <w:spacing w:val="-8"/>
        </w:rPr>
        <w:t xml:space="preserve"> </w:t>
      </w:r>
      <w:r w:rsidR="00A80C88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A80C88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45337D">
        <w:rPr>
          <w:rFonts w:asciiTheme="majorBidi" w:hAnsiTheme="majorBidi" w:cstheme="majorBidi"/>
          <w:spacing w:val="-4"/>
          <w:cs/>
        </w:rPr>
        <w:t>ร</w:t>
      </w:r>
      <w:r w:rsidR="00BD6A9A" w:rsidRPr="0045337D">
        <w:rPr>
          <w:rFonts w:asciiTheme="majorBidi" w:hAnsiTheme="majorBidi" w:cstheme="majorBidi" w:hint="cs"/>
          <w:cs/>
        </w:rPr>
        <w:t>เพิ่มขึ้น</w:t>
      </w:r>
      <w:r w:rsidR="00BD6A9A" w:rsidRPr="0045337D">
        <w:rPr>
          <w:rFonts w:asciiTheme="majorBidi" w:hAnsiTheme="majorBidi" w:cstheme="majorBidi"/>
          <w:cs/>
        </w:rPr>
        <w:t>จำนวน</w:t>
      </w:r>
      <w:r w:rsidR="00BD6A9A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2</w:t>
      </w:r>
      <w:r w:rsidR="00802D95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746</w:t>
      </w:r>
      <w:r w:rsidR="00802D95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761</w:t>
      </w:r>
      <w:r w:rsidR="00BD6A9A" w:rsidRPr="0045337D">
        <w:rPr>
          <w:rFonts w:asciiTheme="majorBidi" w:hAnsiTheme="majorBidi" w:cstheme="majorBidi"/>
        </w:rPr>
        <w:t xml:space="preserve"> </w:t>
      </w:r>
      <w:r w:rsidR="00BD6A9A" w:rsidRPr="0045337D">
        <w:rPr>
          <w:rFonts w:asciiTheme="majorBidi" w:hAnsiTheme="majorBidi" w:cstheme="majorBidi"/>
          <w:cs/>
        </w:rPr>
        <w:t>บาท ส่วนใหญ่</w:t>
      </w:r>
      <w:r w:rsidR="00BD6A9A" w:rsidRPr="0045337D">
        <w:rPr>
          <w:rFonts w:asciiTheme="majorBidi" w:hAnsiTheme="majorBidi" w:cstheme="majorBidi" w:hint="cs"/>
          <w:spacing w:val="-8"/>
          <w:cs/>
        </w:rPr>
        <w:t>เพิ่มขึ้น</w:t>
      </w:r>
      <w:r w:rsidR="00BD6A9A" w:rsidRPr="0045337D">
        <w:rPr>
          <w:rFonts w:asciiTheme="majorBidi" w:hAnsiTheme="majorBidi" w:cstheme="majorBidi"/>
          <w:spacing w:val="-8"/>
        </w:rPr>
        <w:t xml:space="preserve"> </w:t>
      </w:r>
      <w:r w:rsidR="00BD6A9A" w:rsidRPr="0045337D">
        <w:rPr>
          <w:rFonts w:asciiTheme="majorBidi" w:hAnsiTheme="majorBidi" w:cstheme="majorBidi"/>
          <w:spacing w:val="-8"/>
          <w:cs/>
        </w:rPr>
        <w:t>เนื่องจาก</w:t>
      </w:r>
      <w:r w:rsidR="00BD6A9A" w:rsidRPr="0045337D">
        <w:rPr>
          <w:rFonts w:ascii="Angsana New" w:hAnsi="Angsana New" w:cs="Angsana New"/>
          <w:spacing w:val="-8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BD6A9A" w:rsidRPr="0045337D">
        <w:rPr>
          <w:rFonts w:ascii="Angsana New" w:hAnsi="Angsana New" w:cs="Angsana New"/>
          <w:spacing w:val="-8"/>
        </w:rPr>
        <w:t xml:space="preserve"> </w:t>
      </w:r>
      <w:r w:rsidR="00161FF6" w:rsidRPr="00161FF6">
        <w:rPr>
          <w:rFonts w:ascii="Angsana New" w:hAnsi="Angsana New" w:cs="Angsana New"/>
          <w:spacing w:val="-8"/>
        </w:rPr>
        <w:t>4</w:t>
      </w:r>
      <w:r w:rsidR="00802D95" w:rsidRPr="0045337D">
        <w:rPr>
          <w:rFonts w:ascii="Angsana New" w:hAnsi="Angsana New" w:cs="Angsana New"/>
          <w:spacing w:val="-8"/>
        </w:rPr>
        <w:t>,</w:t>
      </w:r>
      <w:r w:rsidR="00161FF6" w:rsidRPr="00161FF6">
        <w:rPr>
          <w:rFonts w:ascii="Angsana New" w:hAnsi="Angsana New" w:cs="Angsana New"/>
          <w:spacing w:val="-8"/>
        </w:rPr>
        <w:t>825</w:t>
      </w:r>
      <w:r w:rsidR="00802D95" w:rsidRPr="0045337D">
        <w:rPr>
          <w:rFonts w:ascii="Angsana New" w:hAnsi="Angsana New" w:cs="Angsana New"/>
          <w:spacing w:val="-8"/>
        </w:rPr>
        <w:t>,</w:t>
      </w:r>
      <w:r w:rsidR="00161FF6" w:rsidRPr="00161FF6">
        <w:rPr>
          <w:rFonts w:ascii="Angsana New" w:hAnsi="Angsana New" w:cs="Angsana New"/>
          <w:spacing w:val="-8"/>
        </w:rPr>
        <w:t>241</w:t>
      </w:r>
      <w:r w:rsidR="00BD6A9A" w:rsidRPr="0045337D">
        <w:rPr>
          <w:rFonts w:ascii="Angsana New" w:hAnsi="Angsana New" w:cs="Angsana New"/>
          <w:spacing w:val="-8"/>
        </w:rPr>
        <w:t xml:space="preserve"> </w:t>
      </w:r>
      <w:r w:rsidR="00BD6A9A" w:rsidRPr="0045337D">
        <w:rPr>
          <w:rFonts w:ascii="Angsana New" w:hAnsi="Angsana New" w:cs="Angsana New"/>
          <w:cs/>
        </w:rPr>
        <w:t>บาท</w:t>
      </w:r>
      <w:r w:rsidR="00A06266" w:rsidRPr="0045337D">
        <w:rPr>
          <w:rFonts w:ascii="Angsana New" w:hAnsi="Angsana New" w:cs="Angsana New" w:hint="cs"/>
          <w:cs/>
        </w:rPr>
        <w:t xml:space="preserve"> </w:t>
      </w:r>
      <w:r w:rsidR="00BD6A9A" w:rsidRPr="0045337D">
        <w:rPr>
          <w:rFonts w:ascii="Angsana New" w:hAnsi="Angsana New" w:cs="Angsana New" w:hint="cs"/>
          <w:spacing w:val="6"/>
          <w:cs/>
        </w:rPr>
        <w:t>ในขณะเดียวกันลดลงจาก</w:t>
      </w:r>
      <w:r w:rsidR="00BD6A9A" w:rsidRPr="0045337D">
        <w:rPr>
          <w:rFonts w:asciiTheme="majorBidi" w:hAnsiTheme="majorBidi" w:cstheme="majorBidi"/>
          <w:spacing w:val="6"/>
          <w:cs/>
        </w:rPr>
        <w:t>ค่าเสื่อมราคาจำนวน</w:t>
      </w:r>
      <w:r w:rsidR="00BD6A9A" w:rsidRPr="0045337D">
        <w:rPr>
          <w:rFonts w:asciiTheme="majorBidi" w:hAnsiTheme="majorBidi" w:cstheme="majorBidi"/>
          <w:spacing w:val="6"/>
        </w:rPr>
        <w:t xml:space="preserve"> </w:t>
      </w:r>
      <w:r w:rsidR="00161FF6" w:rsidRPr="00161FF6">
        <w:rPr>
          <w:rFonts w:asciiTheme="majorBidi" w:hAnsiTheme="majorBidi" w:cstheme="majorBidi"/>
          <w:spacing w:val="6"/>
        </w:rPr>
        <w:t>1</w:t>
      </w:r>
      <w:r w:rsidR="00802D95" w:rsidRPr="0045337D">
        <w:rPr>
          <w:rFonts w:asciiTheme="majorBidi" w:hAnsiTheme="majorBidi" w:cstheme="majorBidi"/>
          <w:spacing w:val="6"/>
        </w:rPr>
        <w:t>,</w:t>
      </w:r>
      <w:r w:rsidR="00161FF6" w:rsidRPr="00161FF6">
        <w:rPr>
          <w:rFonts w:asciiTheme="majorBidi" w:hAnsiTheme="majorBidi" w:cstheme="majorBidi"/>
          <w:spacing w:val="6"/>
        </w:rPr>
        <w:t>591</w:t>
      </w:r>
      <w:r w:rsidR="00802D95" w:rsidRPr="0045337D">
        <w:rPr>
          <w:rFonts w:asciiTheme="majorBidi" w:hAnsiTheme="majorBidi" w:cstheme="majorBidi"/>
          <w:spacing w:val="6"/>
        </w:rPr>
        <w:t>,</w:t>
      </w:r>
      <w:r w:rsidR="00161FF6" w:rsidRPr="00161FF6">
        <w:rPr>
          <w:rFonts w:asciiTheme="majorBidi" w:hAnsiTheme="majorBidi" w:cstheme="majorBidi"/>
          <w:spacing w:val="6"/>
        </w:rPr>
        <w:t>875</w:t>
      </w:r>
      <w:r w:rsidR="00BD6A9A" w:rsidRPr="0045337D">
        <w:rPr>
          <w:rFonts w:asciiTheme="majorBidi" w:hAnsiTheme="majorBidi" w:cstheme="majorBidi"/>
          <w:spacing w:val="6"/>
        </w:rPr>
        <w:t xml:space="preserve"> </w:t>
      </w:r>
      <w:r w:rsidR="00BD6A9A" w:rsidRPr="0045337D">
        <w:rPr>
          <w:rFonts w:asciiTheme="majorBidi" w:hAnsiTheme="majorBidi" w:cstheme="majorBidi"/>
          <w:spacing w:val="6"/>
          <w:cs/>
        </w:rPr>
        <w:t>บาท</w:t>
      </w:r>
      <w:r w:rsidR="00BD6A9A" w:rsidRPr="0045337D">
        <w:rPr>
          <w:rFonts w:asciiTheme="majorBidi" w:hAnsiTheme="majorBidi" w:cstheme="majorBidi"/>
          <w:spacing w:val="6"/>
        </w:rPr>
        <w:t xml:space="preserve"> </w:t>
      </w:r>
      <w:r w:rsidR="00BD6A9A" w:rsidRPr="0045337D">
        <w:rPr>
          <w:rFonts w:asciiTheme="majorBidi" w:hAnsiTheme="majorBidi" w:cstheme="majorBidi"/>
          <w:spacing w:val="6"/>
          <w:cs/>
        </w:rPr>
        <w:t>และการจำหน่าย ตัดจำหน่าย และ</w:t>
      </w:r>
      <w:r w:rsidR="00BD6A9A" w:rsidRPr="0045337D">
        <w:rPr>
          <w:rFonts w:asciiTheme="majorBidi" w:hAnsiTheme="majorBidi" w:cstheme="majorBidi"/>
        </w:rPr>
        <w:t xml:space="preserve"> </w:t>
      </w:r>
      <w:r w:rsidR="00BD6A9A" w:rsidRPr="0045337D">
        <w:rPr>
          <w:rFonts w:asciiTheme="majorBidi" w:hAnsiTheme="majorBidi" w:cstheme="majorBidi"/>
          <w:cs/>
        </w:rPr>
        <w:t>การโอนค่าเสื่อมราคาเพื่อรับรู้เป็นส่วนหนึ่งของต้นทุนการพัฒนาโปรแกรมภายใต้สินทรัพย์ไม่มีตัวตนอื่นนอกจากค่าความนิยมจำนวน</w:t>
      </w:r>
      <w:r w:rsidR="00BD6A9A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486</w:t>
      </w:r>
      <w:r w:rsidR="00802D95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605</w:t>
      </w:r>
      <w:r w:rsidR="00BD6A9A" w:rsidRPr="0045337D">
        <w:rPr>
          <w:rFonts w:asciiTheme="majorBidi" w:hAnsiTheme="majorBidi" w:cstheme="majorBidi"/>
        </w:rPr>
        <w:t xml:space="preserve"> </w:t>
      </w:r>
      <w:r w:rsidR="00BD6A9A" w:rsidRPr="0045337D">
        <w:rPr>
          <w:rFonts w:asciiTheme="majorBidi" w:hAnsiTheme="majorBidi" w:cstheme="majorBidi"/>
          <w:cs/>
        </w:rPr>
        <w:t>บาท</w:t>
      </w:r>
      <w:r w:rsidR="00BD6A9A" w:rsidRPr="0045337D">
        <w:rPr>
          <w:rFonts w:asciiTheme="majorBidi" w:hAnsiTheme="majorBidi" w:cstheme="majorBidi"/>
        </w:rPr>
        <w:t xml:space="preserve"> </w:t>
      </w:r>
    </w:p>
    <w:p w14:paraId="6279A24F" w14:textId="77777777" w:rsidR="00BD4FE3" w:rsidRPr="0045337D" w:rsidRDefault="00B77E95" w:rsidP="00306659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6" w:name="_Hlk71245934"/>
      <w:bookmarkEnd w:id="4"/>
      <w:r w:rsidRPr="0045337D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4A4A8840" w:rsidR="00B77E95" w:rsidRPr="0045337D" w:rsidRDefault="00B77E95" w:rsidP="0045337D">
      <w:pPr>
        <w:adjustRightInd w:val="0"/>
        <w:spacing w:after="360"/>
        <w:ind w:left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A80C88" w:rsidRPr="0045337D">
        <w:rPr>
          <w:rFonts w:asciiTheme="majorBidi" w:hAnsiTheme="majorBidi" w:cstheme="majorBidi"/>
          <w:spacing w:val="-8"/>
        </w:rPr>
        <w:t xml:space="preserve"> </w:t>
      </w:r>
      <w:r w:rsidR="00A80C88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A80C88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45337D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A3420A" w:rsidRPr="0045337D">
        <w:rPr>
          <w:rFonts w:asciiTheme="majorBidi" w:hAnsiTheme="majorBidi" w:cstheme="majorBidi"/>
          <w:cs/>
        </w:rPr>
        <w:t>ลดลง</w:t>
      </w:r>
      <w:r w:rsidR="00262231" w:rsidRPr="0045337D">
        <w:rPr>
          <w:rFonts w:asciiTheme="majorBidi" w:hAnsiTheme="majorBidi" w:cstheme="majorBidi"/>
          <w:spacing w:val="-8"/>
          <w:cs/>
        </w:rPr>
        <w:t xml:space="preserve">จำนวน </w:t>
      </w:r>
      <w:r w:rsidR="00161FF6" w:rsidRPr="00161FF6">
        <w:rPr>
          <w:rFonts w:asciiTheme="majorBidi" w:hAnsiTheme="majorBidi" w:cstheme="majorBidi"/>
          <w:spacing w:val="-8"/>
        </w:rPr>
        <w:t>1</w:t>
      </w:r>
      <w:r w:rsidR="003728BC" w:rsidRPr="0045337D">
        <w:rPr>
          <w:rFonts w:asciiTheme="majorBidi" w:hAnsiTheme="majorBidi" w:cstheme="majorBidi"/>
          <w:spacing w:val="-8"/>
        </w:rPr>
        <w:t>,</w:t>
      </w:r>
      <w:r w:rsidR="00161FF6" w:rsidRPr="00161FF6">
        <w:rPr>
          <w:rFonts w:asciiTheme="majorBidi" w:hAnsiTheme="majorBidi" w:cstheme="majorBidi"/>
          <w:spacing w:val="-8"/>
        </w:rPr>
        <w:t>097</w:t>
      </w:r>
      <w:r w:rsidR="003728BC" w:rsidRPr="0045337D">
        <w:rPr>
          <w:rFonts w:asciiTheme="majorBidi" w:hAnsiTheme="majorBidi" w:cstheme="majorBidi"/>
          <w:spacing w:val="-8"/>
        </w:rPr>
        <w:t>,</w:t>
      </w:r>
      <w:r w:rsidR="00161FF6" w:rsidRPr="00161FF6">
        <w:rPr>
          <w:rFonts w:asciiTheme="majorBidi" w:hAnsiTheme="majorBidi" w:cstheme="majorBidi"/>
          <w:spacing w:val="-8"/>
        </w:rPr>
        <w:t>152</w:t>
      </w:r>
      <w:r w:rsidR="00262231" w:rsidRPr="0045337D">
        <w:rPr>
          <w:rFonts w:asciiTheme="majorBidi" w:hAnsiTheme="majorBidi" w:cstheme="majorBidi"/>
          <w:spacing w:val="-8"/>
        </w:rPr>
        <w:t xml:space="preserve"> </w:t>
      </w:r>
      <w:r w:rsidR="00262231" w:rsidRPr="0045337D">
        <w:rPr>
          <w:rFonts w:asciiTheme="majorBidi" w:hAnsiTheme="majorBidi" w:cstheme="majorBidi"/>
          <w:spacing w:val="-8"/>
          <w:cs/>
        </w:rPr>
        <w:t>บาท ส่วนใหญ่</w:t>
      </w:r>
      <w:r w:rsidR="00A3420A" w:rsidRPr="0045337D">
        <w:rPr>
          <w:rFonts w:asciiTheme="majorBidi" w:hAnsiTheme="majorBidi" w:cstheme="majorBidi"/>
          <w:spacing w:val="-8"/>
          <w:cs/>
        </w:rPr>
        <w:t>ลดลง</w:t>
      </w:r>
      <w:r w:rsidR="00262231" w:rsidRPr="0045337D">
        <w:rPr>
          <w:rFonts w:asciiTheme="majorBidi" w:hAnsiTheme="majorBidi" w:cstheme="majorBidi"/>
          <w:spacing w:val="-8"/>
          <w:cs/>
        </w:rPr>
        <w:t xml:space="preserve"> เนื่องจาก</w:t>
      </w:r>
      <w:r w:rsidR="00211FFC" w:rsidRPr="0045337D">
        <w:rPr>
          <w:rFonts w:asciiTheme="majorBidi" w:hAnsiTheme="majorBidi" w:cstheme="majorBidi"/>
          <w:spacing w:val="-8"/>
          <w:cs/>
        </w:rPr>
        <w:t>ค่าเสื่อมราคาจำนวน</w:t>
      </w:r>
      <w:r w:rsidR="009359CD" w:rsidRPr="0045337D">
        <w:rPr>
          <w:rFonts w:asciiTheme="majorBidi" w:hAnsiTheme="majorBidi" w:cstheme="majorBidi"/>
          <w:spacing w:val="-8"/>
        </w:rPr>
        <w:t xml:space="preserve"> </w:t>
      </w:r>
      <w:r w:rsidR="00161FF6" w:rsidRPr="00161FF6">
        <w:rPr>
          <w:rFonts w:asciiTheme="majorBidi" w:hAnsiTheme="majorBidi" w:cstheme="majorBidi"/>
          <w:spacing w:val="-8"/>
        </w:rPr>
        <w:t>907</w:t>
      </w:r>
      <w:r w:rsidR="003728BC" w:rsidRPr="0045337D">
        <w:rPr>
          <w:rFonts w:asciiTheme="majorBidi" w:hAnsiTheme="majorBidi" w:cstheme="majorBidi"/>
          <w:spacing w:val="-8"/>
        </w:rPr>
        <w:t>,</w:t>
      </w:r>
      <w:r w:rsidR="00161FF6" w:rsidRPr="00161FF6">
        <w:rPr>
          <w:rFonts w:asciiTheme="majorBidi" w:hAnsiTheme="majorBidi" w:cstheme="majorBidi"/>
          <w:spacing w:val="-8"/>
        </w:rPr>
        <w:t>085</w:t>
      </w:r>
      <w:r w:rsidR="009459B6" w:rsidRPr="0045337D">
        <w:rPr>
          <w:rFonts w:asciiTheme="majorBidi" w:hAnsiTheme="majorBidi" w:cstheme="majorBidi"/>
          <w:spacing w:val="-8"/>
        </w:rPr>
        <w:t xml:space="preserve"> </w:t>
      </w:r>
      <w:r w:rsidR="0051745C" w:rsidRPr="0045337D">
        <w:rPr>
          <w:rFonts w:asciiTheme="majorBidi" w:hAnsiTheme="majorBidi" w:cstheme="majorBidi"/>
          <w:spacing w:val="-8"/>
          <w:cs/>
        </w:rPr>
        <w:t>บาท</w:t>
      </w:r>
      <w:r w:rsidR="00B24F28" w:rsidRPr="0045337D">
        <w:rPr>
          <w:rFonts w:asciiTheme="majorBidi" w:hAnsiTheme="majorBidi" w:cstheme="majorBidi"/>
          <w:spacing w:val="-8"/>
        </w:rPr>
        <w:t xml:space="preserve"> </w:t>
      </w:r>
      <w:r w:rsidR="00B24F28" w:rsidRPr="0045337D">
        <w:rPr>
          <w:rFonts w:asciiTheme="majorBidi" w:hAnsiTheme="majorBidi" w:cstheme="majorBidi"/>
          <w:spacing w:val="-8"/>
          <w:cs/>
        </w:rPr>
        <w:t>และ</w:t>
      </w:r>
      <w:r w:rsidR="001F32E8" w:rsidRPr="0045337D">
        <w:rPr>
          <w:rFonts w:asciiTheme="majorBidi" w:hAnsiTheme="majorBidi" w:cstheme="majorBidi"/>
          <w:spacing w:val="-8"/>
          <w:cs/>
        </w:rPr>
        <w:t>การโอนค่าเสื่อม</w:t>
      </w:r>
      <w:r w:rsidR="001F32E8" w:rsidRPr="0045337D">
        <w:rPr>
          <w:rFonts w:asciiTheme="majorBidi" w:hAnsiTheme="majorBidi" w:cstheme="majorBidi"/>
          <w:spacing w:val="-6"/>
          <w:cs/>
        </w:rPr>
        <w:t>ราคา</w:t>
      </w:r>
      <w:r w:rsidR="00713B69" w:rsidRPr="0045337D">
        <w:rPr>
          <w:rFonts w:asciiTheme="majorBidi" w:hAnsiTheme="majorBidi" w:cstheme="majorBidi"/>
          <w:spacing w:val="-6"/>
          <w:cs/>
        </w:rPr>
        <w:t>เพื่อรับรู้</w:t>
      </w:r>
      <w:r w:rsidR="001F32E8" w:rsidRPr="0045337D">
        <w:rPr>
          <w:rFonts w:asciiTheme="majorBidi" w:hAnsiTheme="majorBidi" w:cstheme="majorBidi"/>
          <w:spacing w:val="-6"/>
          <w:cs/>
        </w:rPr>
        <w:t>เป็นส่วนหนึ่งของต้นทุนการพัฒนาโปรแกรมภายใต้สินทรัพย์ไม่มี</w:t>
      </w:r>
      <w:r w:rsidR="001F32E8" w:rsidRPr="0045337D">
        <w:rPr>
          <w:rFonts w:asciiTheme="majorBidi" w:hAnsiTheme="majorBidi" w:cstheme="majorBidi"/>
          <w:cs/>
        </w:rPr>
        <w:t>ตัวตนอื่นนอกจากค่า</w:t>
      </w:r>
      <w:r w:rsidR="001F32E8" w:rsidRPr="0045337D">
        <w:rPr>
          <w:rFonts w:asciiTheme="majorBidi" w:hAnsiTheme="majorBidi" w:cstheme="majorBidi"/>
          <w:spacing w:val="-6"/>
          <w:cs/>
        </w:rPr>
        <w:t>ความนิยม</w:t>
      </w:r>
      <w:r w:rsidR="00B24F28" w:rsidRPr="0045337D">
        <w:rPr>
          <w:rFonts w:asciiTheme="majorBidi" w:hAnsiTheme="majorBidi" w:cstheme="majorBidi"/>
          <w:spacing w:val="-6"/>
          <w:cs/>
        </w:rPr>
        <w:t>จำนวน</w:t>
      </w:r>
      <w:r w:rsidR="00384B15" w:rsidRPr="0045337D">
        <w:rPr>
          <w:rFonts w:asciiTheme="majorBidi" w:hAnsiTheme="majorBidi" w:cstheme="majorBidi"/>
          <w:spacing w:val="-6"/>
        </w:rPr>
        <w:t xml:space="preserve"> </w:t>
      </w:r>
      <w:r w:rsidR="00161FF6" w:rsidRPr="00161FF6">
        <w:rPr>
          <w:rFonts w:asciiTheme="majorBidi" w:hAnsiTheme="majorBidi" w:cstheme="majorBidi"/>
          <w:spacing w:val="-6"/>
        </w:rPr>
        <w:t>190</w:t>
      </w:r>
      <w:r w:rsidR="003728BC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067</w:t>
      </w:r>
      <w:r w:rsidR="009459B6" w:rsidRPr="0045337D">
        <w:rPr>
          <w:rFonts w:asciiTheme="majorBidi" w:hAnsiTheme="majorBidi" w:cstheme="majorBidi"/>
          <w:spacing w:val="-6"/>
        </w:rPr>
        <w:t xml:space="preserve"> </w:t>
      </w:r>
      <w:r w:rsidR="00B24F28" w:rsidRPr="0045337D">
        <w:rPr>
          <w:rFonts w:asciiTheme="majorBidi" w:hAnsiTheme="majorBidi" w:cstheme="majorBidi"/>
          <w:spacing w:val="-6"/>
          <w:cs/>
        </w:rPr>
        <w:t>บาท</w:t>
      </w:r>
      <w:r w:rsidR="00262231" w:rsidRPr="0045337D">
        <w:rPr>
          <w:rFonts w:asciiTheme="majorBidi" w:hAnsiTheme="majorBidi" w:cstheme="majorBidi"/>
          <w:spacing w:val="-6"/>
          <w:cs/>
        </w:rPr>
        <w:t xml:space="preserve"> </w:t>
      </w:r>
    </w:p>
    <w:bookmarkEnd w:id="6"/>
    <w:p w14:paraId="19620129" w14:textId="131B7D12" w:rsidR="008334C7" w:rsidRPr="0045337D" w:rsidRDefault="003D077E" w:rsidP="00A41A2E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สินทรัพย์ไม่มีตัวตน</w:t>
      </w:r>
      <w:r w:rsidR="0081508A" w:rsidRPr="0045337D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2235C613" w:rsidR="008334C7" w:rsidRPr="0045337D" w:rsidRDefault="008334C7" w:rsidP="006A76A1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45337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45337D">
        <w:rPr>
          <w:rFonts w:asciiTheme="majorBidi" w:hAnsiTheme="majorBidi" w:cstheme="majorBidi"/>
          <w:spacing w:val="-4"/>
          <w:cs/>
        </w:rPr>
        <w:t>เพิ่มขึ้น</w:t>
      </w:r>
      <w:r w:rsidRPr="0045337D">
        <w:rPr>
          <w:rFonts w:asciiTheme="majorBidi" w:hAnsiTheme="majorBidi" w:cstheme="majorBidi"/>
          <w:spacing w:val="-4"/>
          <w:cs/>
        </w:rPr>
        <w:t xml:space="preserve">จำนวน </w:t>
      </w:r>
      <w:bookmarkStart w:id="7" w:name="_Hlk117037925"/>
      <w:r w:rsidR="00161FF6" w:rsidRPr="00161FF6">
        <w:rPr>
          <w:rFonts w:asciiTheme="majorBidi" w:hAnsiTheme="majorBidi" w:cstheme="majorBidi"/>
          <w:spacing w:val="-4"/>
        </w:rPr>
        <w:t>1</w:t>
      </w:r>
      <w:r w:rsidR="00856BDC" w:rsidRPr="0045337D">
        <w:rPr>
          <w:rFonts w:asciiTheme="majorBidi" w:hAnsiTheme="majorBidi" w:cstheme="majorBidi"/>
          <w:spacing w:val="-4"/>
        </w:rPr>
        <w:t>,</w:t>
      </w:r>
      <w:r w:rsidR="00161FF6" w:rsidRPr="00161FF6">
        <w:rPr>
          <w:rFonts w:asciiTheme="majorBidi" w:hAnsiTheme="majorBidi" w:cstheme="majorBidi"/>
          <w:spacing w:val="-4"/>
        </w:rPr>
        <w:t>449</w:t>
      </w:r>
      <w:r w:rsidR="003728BC" w:rsidRPr="0045337D">
        <w:rPr>
          <w:rFonts w:asciiTheme="majorBidi" w:hAnsiTheme="majorBidi" w:cstheme="majorBidi"/>
          <w:spacing w:val="-4"/>
        </w:rPr>
        <w:t>,</w:t>
      </w:r>
      <w:r w:rsidR="00161FF6" w:rsidRPr="00161FF6">
        <w:rPr>
          <w:rFonts w:asciiTheme="majorBidi" w:hAnsiTheme="majorBidi" w:cstheme="majorBidi"/>
          <w:spacing w:val="-4"/>
        </w:rPr>
        <w:t>069</w:t>
      </w:r>
      <w:r w:rsidR="00634BA0" w:rsidRPr="0045337D">
        <w:rPr>
          <w:rFonts w:asciiTheme="majorBidi" w:hAnsiTheme="majorBidi" w:cstheme="majorBidi"/>
          <w:spacing w:val="2"/>
          <w:cs/>
        </w:rPr>
        <w:t xml:space="preserve"> </w:t>
      </w:r>
      <w:bookmarkEnd w:id="7"/>
      <w:r w:rsidRPr="0045337D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45337D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45337D">
        <w:rPr>
          <w:rFonts w:asciiTheme="majorBidi" w:hAnsiTheme="majorBidi" w:cstheme="majorBidi"/>
          <w:spacing w:val="2"/>
          <w:cs/>
        </w:rPr>
        <w:t>เพิ่มขึ้น</w:t>
      </w:r>
      <w:r w:rsidRPr="0045337D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45337D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45337D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45337D">
        <w:rPr>
          <w:rFonts w:asciiTheme="majorBidi" w:hAnsiTheme="majorBidi" w:cstheme="majorBidi"/>
          <w:spacing w:val="2"/>
          <w:cs/>
        </w:rPr>
        <w:t>ต์</w:t>
      </w:r>
      <w:r w:rsidR="00D865BD" w:rsidRPr="0045337D">
        <w:rPr>
          <w:rFonts w:asciiTheme="majorBidi" w:hAnsiTheme="majorBidi" w:cstheme="majorBidi"/>
          <w:spacing w:val="2"/>
          <w:cs/>
        </w:rPr>
        <w:t>แวร์เป็น</w:t>
      </w:r>
      <w:r w:rsidR="00D865BD" w:rsidRPr="0045337D">
        <w:rPr>
          <w:rFonts w:asciiTheme="majorBidi" w:hAnsiTheme="majorBidi" w:cstheme="majorBidi"/>
          <w:spacing w:val="-6"/>
          <w:cs/>
        </w:rPr>
        <w:t>สินทรัพย์ไม่มีตัวตนจำนวน</w:t>
      </w:r>
      <w:r w:rsidR="00814F5D" w:rsidRPr="0045337D">
        <w:rPr>
          <w:rFonts w:asciiTheme="majorBidi" w:hAnsiTheme="majorBidi" w:cstheme="majorBidi"/>
          <w:spacing w:val="-6"/>
        </w:rPr>
        <w:t xml:space="preserve"> </w:t>
      </w:r>
      <w:bookmarkStart w:id="8" w:name="_Hlk117037936"/>
      <w:r w:rsidR="00161FF6" w:rsidRPr="00161FF6">
        <w:rPr>
          <w:rFonts w:asciiTheme="majorBidi" w:hAnsiTheme="majorBidi" w:cstheme="majorBidi"/>
          <w:spacing w:val="-6"/>
        </w:rPr>
        <w:t>9</w:t>
      </w:r>
      <w:r w:rsidR="003E2743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120</w:t>
      </w:r>
      <w:r w:rsidR="003E2743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880</w:t>
      </w:r>
      <w:r w:rsidR="003E2743" w:rsidRPr="0045337D">
        <w:rPr>
          <w:rFonts w:asciiTheme="majorBidi" w:hAnsiTheme="majorBidi" w:cstheme="majorBidi"/>
          <w:spacing w:val="-6"/>
        </w:rPr>
        <w:t xml:space="preserve"> </w:t>
      </w:r>
      <w:r w:rsidR="00D865BD" w:rsidRPr="0045337D">
        <w:rPr>
          <w:rFonts w:asciiTheme="majorBidi" w:hAnsiTheme="majorBidi" w:cstheme="majorBidi"/>
          <w:spacing w:val="-6"/>
          <w:cs/>
        </w:rPr>
        <w:t xml:space="preserve">บาท </w:t>
      </w:r>
      <w:bookmarkEnd w:id="8"/>
      <w:r w:rsidR="002373CD" w:rsidRPr="0045337D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และสินทรัพย์ไม่มีตัวตนระหว่างติดตั้งจำนวน</w:t>
      </w:r>
      <w:r w:rsidR="00211FFC" w:rsidRPr="0045337D">
        <w:rPr>
          <w:rFonts w:asciiTheme="majorBidi" w:hAnsiTheme="majorBidi" w:cstheme="majorBidi"/>
          <w:spacing w:val="-6"/>
          <w:cs/>
        </w:rPr>
        <w:t xml:space="preserve"> </w:t>
      </w:r>
      <w:r w:rsidR="00161FF6" w:rsidRPr="00161FF6">
        <w:rPr>
          <w:rFonts w:asciiTheme="majorBidi" w:hAnsiTheme="majorBidi" w:cstheme="majorBidi"/>
          <w:spacing w:val="-6"/>
        </w:rPr>
        <w:t>1</w:t>
      </w:r>
      <w:r w:rsidR="00497486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112</w:t>
      </w:r>
      <w:r w:rsidR="00497486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576</w:t>
      </w:r>
      <w:r w:rsidR="00497486" w:rsidRPr="0045337D">
        <w:rPr>
          <w:rFonts w:asciiTheme="majorBidi" w:hAnsiTheme="majorBidi" w:cstheme="majorBidi"/>
          <w:spacing w:val="-6"/>
        </w:rPr>
        <w:t xml:space="preserve"> </w:t>
      </w:r>
      <w:r w:rsidR="002373CD" w:rsidRPr="0045337D">
        <w:rPr>
          <w:rFonts w:asciiTheme="majorBidi" w:hAnsiTheme="majorBidi" w:cstheme="majorBidi"/>
          <w:spacing w:val="-4"/>
          <w:cs/>
        </w:rPr>
        <w:t>บาท</w:t>
      </w:r>
      <w:r w:rsidR="007E74EE" w:rsidRPr="0045337D">
        <w:rPr>
          <w:rFonts w:asciiTheme="majorBidi" w:hAnsiTheme="majorBidi" w:cstheme="majorBidi" w:hint="cs"/>
          <w:spacing w:val="-4"/>
          <w:cs/>
        </w:rPr>
        <w:t xml:space="preserve"> </w:t>
      </w:r>
      <w:r w:rsidR="00D865BD" w:rsidRPr="0045337D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45337D">
        <w:rPr>
          <w:rFonts w:asciiTheme="majorBidi" w:hAnsiTheme="majorBidi" w:cstheme="majorBidi"/>
          <w:spacing w:val="2"/>
          <w:cs/>
        </w:rPr>
        <w:t>ลดลง</w:t>
      </w:r>
      <w:r w:rsidR="00D865BD" w:rsidRPr="0045337D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9" w:name="_Hlk117037949"/>
      <w:r w:rsidR="00DE23DA" w:rsidRPr="0045337D">
        <w:rPr>
          <w:rFonts w:asciiTheme="majorBidi" w:hAnsiTheme="majorBidi" w:cstheme="majorBidi"/>
          <w:spacing w:val="2"/>
        </w:rPr>
        <w:t xml:space="preserve"> </w:t>
      </w:r>
      <w:bookmarkEnd w:id="9"/>
      <w:r w:rsidR="00161FF6" w:rsidRPr="00161FF6">
        <w:rPr>
          <w:rFonts w:asciiTheme="majorBidi" w:hAnsiTheme="majorBidi" w:cstheme="majorBidi"/>
          <w:spacing w:val="2"/>
        </w:rPr>
        <w:t>8</w:t>
      </w:r>
      <w:r w:rsidR="00856BDC" w:rsidRPr="0045337D">
        <w:rPr>
          <w:rFonts w:asciiTheme="majorBidi" w:hAnsiTheme="majorBidi" w:cstheme="majorBidi"/>
          <w:spacing w:val="2"/>
        </w:rPr>
        <w:t>,</w:t>
      </w:r>
      <w:r w:rsidR="00161FF6" w:rsidRPr="00161FF6">
        <w:rPr>
          <w:rFonts w:asciiTheme="majorBidi" w:hAnsiTheme="majorBidi" w:cstheme="majorBidi"/>
          <w:spacing w:val="2"/>
        </w:rPr>
        <w:t>784</w:t>
      </w:r>
      <w:r w:rsidR="00856BDC" w:rsidRPr="0045337D">
        <w:rPr>
          <w:rFonts w:asciiTheme="majorBidi" w:hAnsiTheme="majorBidi" w:cstheme="majorBidi"/>
          <w:spacing w:val="2"/>
        </w:rPr>
        <w:t>,</w:t>
      </w:r>
      <w:r w:rsidR="00161FF6" w:rsidRPr="00161FF6">
        <w:rPr>
          <w:rFonts w:asciiTheme="majorBidi" w:hAnsiTheme="majorBidi" w:cstheme="majorBidi"/>
          <w:spacing w:val="2"/>
        </w:rPr>
        <w:t>387</w:t>
      </w:r>
      <w:r w:rsidR="007F7560" w:rsidRPr="0045337D">
        <w:rPr>
          <w:rFonts w:asciiTheme="majorBidi" w:hAnsiTheme="majorBidi" w:cstheme="majorBidi"/>
          <w:spacing w:val="-4"/>
        </w:rPr>
        <w:t xml:space="preserve"> </w:t>
      </w:r>
      <w:r w:rsidR="00D865BD" w:rsidRPr="0045337D">
        <w:rPr>
          <w:rFonts w:asciiTheme="majorBidi" w:hAnsiTheme="majorBidi" w:cstheme="majorBidi"/>
          <w:spacing w:val="2"/>
          <w:cs/>
        </w:rPr>
        <w:t>บาท</w:t>
      </w:r>
    </w:p>
    <w:p w14:paraId="474E312E" w14:textId="3A8D1525" w:rsidR="008334C7" w:rsidRPr="0045337D" w:rsidRDefault="008334C7" w:rsidP="00855E20">
      <w:pPr>
        <w:adjustRightInd w:val="0"/>
        <w:ind w:left="547" w:right="29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45337D">
        <w:rPr>
          <w:rFonts w:asciiTheme="majorBidi" w:hAnsiTheme="majorBidi" w:cstheme="majorBidi"/>
          <w:cs/>
        </w:rPr>
        <w:t>เพิ่มขึ้น</w:t>
      </w:r>
      <w:r w:rsidRPr="0045337D">
        <w:rPr>
          <w:rFonts w:asciiTheme="majorBidi" w:hAnsiTheme="majorBidi" w:cstheme="majorBidi"/>
          <w:cs/>
        </w:rPr>
        <w:t>จำนวน</w:t>
      </w:r>
      <w:r w:rsidR="00DE23DA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719</w:t>
      </w:r>
      <w:r w:rsidR="00856BDC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155</w:t>
      </w:r>
      <w:r w:rsidRPr="0045337D">
        <w:rPr>
          <w:rFonts w:asciiTheme="majorBidi" w:hAnsiTheme="majorBidi" w:cstheme="majorBidi"/>
          <w:cs/>
        </w:rPr>
        <w:t xml:space="preserve"> </w:t>
      </w:r>
      <w:r w:rsidR="004954D2" w:rsidRPr="0045337D">
        <w:rPr>
          <w:rFonts w:asciiTheme="majorBidi" w:hAnsiTheme="majorBidi" w:cstheme="majorBidi"/>
          <w:cs/>
        </w:rPr>
        <w:t xml:space="preserve">บาท </w:t>
      </w:r>
      <w:r w:rsidR="00D865BD" w:rsidRPr="0045337D">
        <w:rPr>
          <w:rFonts w:asciiTheme="majorBidi" w:hAnsiTheme="majorBidi" w:cstheme="majorBidi"/>
          <w:cs/>
        </w:rPr>
        <w:t>ส่วนใหญ่</w:t>
      </w:r>
      <w:r w:rsidR="00145032" w:rsidRPr="0045337D">
        <w:rPr>
          <w:rFonts w:asciiTheme="majorBidi" w:hAnsiTheme="majorBidi" w:cstheme="majorBidi"/>
          <w:cs/>
        </w:rPr>
        <w:t>เพิ่มขึ้นเ</w:t>
      </w:r>
      <w:r w:rsidRPr="0045337D">
        <w:rPr>
          <w:rFonts w:asciiTheme="majorBidi" w:hAnsiTheme="majorBidi" w:cstheme="majorBidi"/>
          <w:cs/>
        </w:rPr>
        <w:t>นื่องจาก</w:t>
      </w:r>
      <w:r w:rsidR="00D865BD" w:rsidRPr="0045337D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45337D">
        <w:rPr>
          <w:rFonts w:asciiTheme="majorBidi" w:hAnsiTheme="majorBidi" w:cstheme="majorBidi"/>
          <w:cs/>
        </w:rPr>
        <w:t>ต์</w:t>
      </w:r>
      <w:r w:rsidR="00D865BD" w:rsidRPr="0045337D">
        <w:rPr>
          <w:rFonts w:asciiTheme="majorBidi" w:hAnsiTheme="majorBidi" w:cstheme="majorBidi"/>
          <w:cs/>
        </w:rPr>
        <w:t>แวร์เป็น</w:t>
      </w:r>
      <w:r w:rsidR="00D865BD" w:rsidRPr="0045337D">
        <w:rPr>
          <w:rFonts w:asciiTheme="majorBidi" w:hAnsiTheme="majorBidi" w:cstheme="majorBidi"/>
          <w:spacing w:val="-6"/>
          <w:cs/>
        </w:rPr>
        <w:t>สินทรัพย์ไม่มีตัวตน</w:t>
      </w:r>
      <w:r w:rsidRPr="0045337D">
        <w:rPr>
          <w:rFonts w:asciiTheme="majorBidi" w:hAnsiTheme="majorBidi" w:cstheme="majorBidi"/>
          <w:spacing w:val="-6"/>
          <w:cs/>
        </w:rPr>
        <w:t>จำนวน</w:t>
      </w:r>
      <w:r w:rsidR="007350A1" w:rsidRPr="0045337D">
        <w:rPr>
          <w:rFonts w:asciiTheme="majorBidi" w:hAnsiTheme="majorBidi" w:cstheme="majorBidi"/>
          <w:spacing w:val="-6"/>
        </w:rPr>
        <w:t xml:space="preserve"> </w:t>
      </w:r>
      <w:bookmarkStart w:id="10" w:name="_Hlk117037986"/>
      <w:r w:rsidR="00161FF6" w:rsidRPr="00161FF6">
        <w:rPr>
          <w:rFonts w:asciiTheme="majorBidi" w:hAnsiTheme="majorBidi" w:cstheme="majorBidi"/>
          <w:spacing w:val="-6"/>
        </w:rPr>
        <w:t>9</w:t>
      </w:r>
      <w:r w:rsidR="00A303FD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120</w:t>
      </w:r>
      <w:r w:rsidR="00A303FD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880</w:t>
      </w:r>
      <w:r w:rsidRPr="0045337D">
        <w:rPr>
          <w:rFonts w:asciiTheme="majorBidi" w:hAnsiTheme="majorBidi" w:cstheme="majorBidi"/>
          <w:spacing w:val="-6"/>
        </w:rPr>
        <w:t xml:space="preserve"> </w:t>
      </w:r>
      <w:bookmarkEnd w:id="10"/>
      <w:r w:rsidRPr="0045337D">
        <w:rPr>
          <w:rFonts w:asciiTheme="majorBidi" w:hAnsiTheme="majorBidi" w:cstheme="majorBidi"/>
          <w:spacing w:val="-6"/>
          <w:cs/>
        </w:rPr>
        <w:t>บาท</w:t>
      </w:r>
      <w:r w:rsidR="00C45529"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theme="majorBidi"/>
          <w:spacing w:val="-6"/>
          <w:cs/>
        </w:rPr>
        <w:t>ในขณะเดียวกัน</w:t>
      </w:r>
      <w:r w:rsidR="00145032" w:rsidRPr="0045337D">
        <w:rPr>
          <w:rFonts w:asciiTheme="majorBidi" w:hAnsiTheme="majorBidi" w:cstheme="majorBidi"/>
          <w:spacing w:val="-6"/>
          <w:cs/>
        </w:rPr>
        <w:t>ลดลง</w:t>
      </w:r>
      <w:r w:rsidRPr="0045337D">
        <w:rPr>
          <w:rFonts w:asciiTheme="majorBidi" w:hAnsiTheme="majorBidi" w:cstheme="majorBidi"/>
          <w:spacing w:val="-6"/>
          <w:cs/>
        </w:rPr>
        <w:t>จากค่าตัดจำหน่ายจำนวน</w:t>
      </w:r>
      <w:r w:rsidR="00DE23DA" w:rsidRPr="0045337D">
        <w:rPr>
          <w:rFonts w:asciiTheme="majorBidi" w:hAnsiTheme="majorBidi" w:cstheme="majorBidi"/>
          <w:spacing w:val="-6"/>
        </w:rPr>
        <w:t xml:space="preserve"> </w:t>
      </w:r>
      <w:r w:rsidR="00161FF6" w:rsidRPr="00161FF6">
        <w:rPr>
          <w:rFonts w:asciiTheme="majorBidi" w:hAnsiTheme="majorBidi" w:cstheme="majorBidi"/>
          <w:spacing w:val="-6"/>
        </w:rPr>
        <w:t>8</w:t>
      </w:r>
      <w:r w:rsidR="00F9655B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401</w:t>
      </w:r>
      <w:r w:rsidR="00F9655B" w:rsidRPr="0045337D">
        <w:rPr>
          <w:rFonts w:asciiTheme="majorBidi" w:hAnsiTheme="majorBidi" w:cstheme="majorBidi"/>
          <w:spacing w:val="-6"/>
        </w:rPr>
        <w:t>,</w:t>
      </w:r>
      <w:r w:rsidR="00161FF6" w:rsidRPr="00161FF6">
        <w:rPr>
          <w:rFonts w:asciiTheme="majorBidi" w:hAnsiTheme="majorBidi" w:cstheme="majorBidi"/>
          <w:spacing w:val="-6"/>
        </w:rPr>
        <w:t>725</w:t>
      </w:r>
      <w:r w:rsidR="007F7560" w:rsidRPr="0045337D">
        <w:rPr>
          <w:rFonts w:asciiTheme="majorBidi" w:hAnsiTheme="majorBidi" w:cstheme="majorBidi"/>
          <w:cs/>
        </w:rPr>
        <w:t xml:space="preserve"> </w:t>
      </w:r>
      <w:r w:rsidRPr="0045337D">
        <w:rPr>
          <w:rFonts w:asciiTheme="majorBidi" w:hAnsiTheme="majorBidi" w:cstheme="majorBidi"/>
          <w:cs/>
        </w:rPr>
        <w:t>บาท</w:t>
      </w:r>
    </w:p>
    <w:p w14:paraId="00AC0F0D" w14:textId="77777777" w:rsidR="00901AD8" w:rsidRPr="0045337D" w:rsidRDefault="00901AD8">
      <w:pPr>
        <w:rPr>
          <w:rFonts w:asciiTheme="majorBidi" w:hAnsiTheme="majorBidi" w:cstheme="majorBidi"/>
          <w:b/>
          <w:bCs/>
          <w:cs/>
          <w:lang w:eastAsia="x-none"/>
        </w:rPr>
      </w:pPr>
      <w:bookmarkStart w:id="11" w:name="_Hlk71245868"/>
      <w:r w:rsidRPr="0045337D">
        <w:rPr>
          <w:rFonts w:asciiTheme="majorBidi" w:hAnsiTheme="majorBidi" w:cstheme="majorBidi"/>
          <w:b/>
          <w:bCs/>
          <w:cs/>
        </w:rPr>
        <w:br w:type="page"/>
      </w:r>
    </w:p>
    <w:p w14:paraId="1DC18E1A" w14:textId="6189DB39" w:rsidR="00E853F7" w:rsidRPr="0045337D" w:rsidRDefault="00E853F7" w:rsidP="006376D2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r w:rsidRPr="0045337D">
        <w:rPr>
          <w:rFonts w:asciiTheme="majorBidi" w:hAnsiTheme="majorBidi" w:cstheme="majorBidi"/>
          <w:b/>
          <w:bCs/>
          <w:cs/>
          <w:lang w:val="en-US"/>
        </w:rPr>
        <w:lastRenderedPageBreak/>
        <w:t>สินทรัพย์ไม่หมุนเวียนอื่น</w:t>
      </w:r>
    </w:p>
    <w:p w14:paraId="25752D80" w14:textId="7E3E8A8C" w:rsidR="00E853F7" w:rsidRPr="0045337D" w:rsidRDefault="00E853F7" w:rsidP="007F0F68">
      <w:pPr>
        <w:ind w:left="540" w:right="277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45337D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30681E" w:rsidRPr="0045337D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6"/>
        </w:rPr>
        <w:t>31</w:t>
      </w:r>
      <w:r w:rsidR="0030681E" w:rsidRPr="0045337D">
        <w:rPr>
          <w:rFonts w:asciiTheme="majorBidi" w:hAnsiTheme="majorBidi" w:cstheme="majorBidi"/>
          <w:spacing w:val="-6"/>
        </w:rPr>
        <w:t xml:space="preserve"> </w:t>
      </w:r>
      <w:r w:rsidR="0030681E" w:rsidRPr="0045337D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6"/>
        </w:rPr>
        <w:t>256</w:t>
      </w:r>
      <w:r w:rsidR="00161FF6" w:rsidRPr="00161FF6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30681E"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theme="majorBidi"/>
          <w:cs/>
        </w:rPr>
        <w:t>ประกอบด้วย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135"/>
        <w:gridCol w:w="180"/>
        <w:gridCol w:w="1044"/>
      </w:tblGrid>
      <w:tr w:rsidR="0045337D" w:rsidRPr="0045337D" w14:paraId="0A1EBE45" w14:textId="77777777" w:rsidTr="00E102E4">
        <w:trPr>
          <w:cantSplit/>
          <w:tblHeader/>
        </w:trPr>
        <w:tc>
          <w:tcPr>
            <w:tcW w:w="4005" w:type="dxa"/>
          </w:tcPr>
          <w:p w14:paraId="1B5F47DE" w14:textId="77777777" w:rsidR="00103FBF" w:rsidRPr="0045337D" w:rsidRDefault="00103FBF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45337D" w:rsidRDefault="00103FBF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45337D" w:rsidRDefault="00103FBF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</w:tcPr>
          <w:p w14:paraId="5070955C" w14:textId="77777777" w:rsidR="00103FBF" w:rsidRPr="0045337D" w:rsidRDefault="00103FBF" w:rsidP="00103FBF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1C8DF298" w14:textId="77777777" w:rsidTr="00E102E4">
        <w:trPr>
          <w:cantSplit/>
          <w:tblHeader/>
        </w:trPr>
        <w:tc>
          <w:tcPr>
            <w:tcW w:w="4005" w:type="dxa"/>
          </w:tcPr>
          <w:p w14:paraId="58761A5B" w14:textId="77777777" w:rsidR="00E853F7" w:rsidRPr="0045337D" w:rsidRDefault="00E853F7" w:rsidP="00EF42D5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45337D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45337D" w:rsidRDefault="00E853F7" w:rsidP="00EF42D5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hideMark/>
          </w:tcPr>
          <w:p w14:paraId="240630E1" w14:textId="77777777" w:rsidR="00E853F7" w:rsidRPr="0045337D" w:rsidRDefault="00E853F7" w:rsidP="00EF42D5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6B0301E8" w14:textId="77777777" w:rsidTr="00E102E4">
        <w:trPr>
          <w:cantSplit/>
          <w:tblHeader/>
        </w:trPr>
        <w:tc>
          <w:tcPr>
            <w:tcW w:w="4005" w:type="dxa"/>
          </w:tcPr>
          <w:p w14:paraId="0CA0764E" w14:textId="77777777" w:rsidR="00B71F8D" w:rsidRPr="0045337D" w:rsidRDefault="00B71F8D" w:rsidP="00B71F8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428901DA" w:rsidR="00B71F8D" w:rsidRPr="0045337D" w:rsidRDefault="00161FF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F8C3AEF" w14:textId="77777777" w:rsidR="00B71F8D" w:rsidRPr="0045337D" w:rsidRDefault="00B71F8D" w:rsidP="00B71F8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0DA7C651" w14:textId="1A8693F2" w:rsidR="00B71F8D" w:rsidRPr="0045337D" w:rsidRDefault="00161FF6" w:rsidP="00B71F8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AFECBD" w14:textId="2B092E26" w:rsidR="00B71F8D" w:rsidRPr="0045337D" w:rsidRDefault="00161FF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419C91A" w14:textId="77777777" w:rsidR="00B71F8D" w:rsidRPr="0045337D" w:rsidRDefault="00B71F8D" w:rsidP="00B71F8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hideMark/>
          </w:tcPr>
          <w:p w14:paraId="1C44DE5D" w14:textId="600B94C6" w:rsidR="00B71F8D" w:rsidRPr="0045337D" w:rsidRDefault="00161FF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9134943" w14:textId="77777777" w:rsidR="00B71F8D" w:rsidRPr="0045337D" w:rsidRDefault="00B71F8D" w:rsidP="00B71F8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11A3B8B" w14:textId="106CB541" w:rsidR="00B71F8D" w:rsidRPr="0045337D" w:rsidRDefault="00161FF6" w:rsidP="00B71F8D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B0C897B" w14:textId="10177D83" w:rsidR="00B71F8D" w:rsidRPr="0045337D" w:rsidRDefault="00161FF6" w:rsidP="00B71F8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5DF7FE5D" w14:textId="77777777" w:rsidTr="00DC0D1D">
        <w:trPr>
          <w:cantSplit/>
          <w:trHeight w:val="243"/>
        </w:trPr>
        <w:tc>
          <w:tcPr>
            <w:tcW w:w="4005" w:type="dxa"/>
            <w:hideMark/>
          </w:tcPr>
          <w:p w14:paraId="6D6D1365" w14:textId="3E46C363" w:rsidR="00DD5437" w:rsidRPr="0045337D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58707EA4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80" w:type="dxa"/>
            <w:vAlign w:val="bottom"/>
          </w:tcPr>
          <w:p w14:paraId="3E0D7FBC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7EB648E3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065</w:t>
            </w:r>
          </w:p>
        </w:tc>
        <w:tc>
          <w:tcPr>
            <w:tcW w:w="180" w:type="dxa"/>
            <w:vAlign w:val="bottom"/>
          </w:tcPr>
          <w:p w14:paraId="7FDA19A7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09F6" w14:textId="30658F70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0" w:type="dxa"/>
            <w:vAlign w:val="bottom"/>
          </w:tcPr>
          <w:p w14:paraId="27E60A98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362C" w14:textId="49940F53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</w:tr>
      <w:tr w:rsidR="0045337D" w:rsidRPr="0045337D" w14:paraId="3DE73C15" w14:textId="77777777" w:rsidTr="007A2127">
        <w:trPr>
          <w:cantSplit/>
          <w:trHeight w:val="225"/>
        </w:trPr>
        <w:tc>
          <w:tcPr>
            <w:tcW w:w="4005" w:type="dxa"/>
          </w:tcPr>
          <w:p w14:paraId="0DE62176" w14:textId="022BBC28" w:rsidR="00DD5437" w:rsidRPr="0045337D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0278794D" w:rsidR="00DD5437" w:rsidRPr="0045337D" w:rsidRDefault="00161FF6" w:rsidP="003A35DF">
            <w:pPr>
              <w:ind w:left="-60" w:right="-4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80" w:type="dxa"/>
            <w:vAlign w:val="bottom"/>
          </w:tcPr>
          <w:p w14:paraId="66D6637A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06E2EE89" w:rsidR="00DD5437" w:rsidRPr="0045337D" w:rsidRDefault="00161FF6" w:rsidP="003A35DF">
            <w:pPr>
              <w:ind w:left="-43" w:right="-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80" w:type="dxa"/>
            <w:vAlign w:val="bottom"/>
          </w:tcPr>
          <w:p w14:paraId="76F8AA24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1FDD" w14:textId="35FD0AE8" w:rsidR="00DD5437" w:rsidRPr="0045337D" w:rsidRDefault="00161FF6" w:rsidP="003A35DF">
            <w:pPr>
              <w:ind w:left="-43" w:right="-3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80" w:type="dxa"/>
            <w:vAlign w:val="bottom"/>
          </w:tcPr>
          <w:p w14:paraId="7F6733A1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993B" w14:textId="69F2C25D" w:rsidR="00DD5437" w:rsidRPr="0045337D" w:rsidRDefault="00161FF6" w:rsidP="003A35DF">
            <w:pPr>
              <w:ind w:left="-60" w:right="-4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</w:tr>
      <w:tr w:rsidR="0045337D" w:rsidRPr="0045337D" w14:paraId="7797545A" w14:textId="77777777" w:rsidTr="002F7263">
        <w:trPr>
          <w:cantSplit/>
        </w:trPr>
        <w:tc>
          <w:tcPr>
            <w:tcW w:w="4005" w:type="dxa"/>
          </w:tcPr>
          <w:p w14:paraId="6AF8CEB0" w14:textId="77777777" w:rsidR="00DD5437" w:rsidRPr="0045337D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1A77DE84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bottom"/>
          </w:tcPr>
          <w:p w14:paraId="2DBFAF78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37D7EBD0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80" w:type="dxa"/>
            <w:vAlign w:val="bottom"/>
          </w:tcPr>
          <w:p w14:paraId="059A4A6E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048" w14:textId="7F390EBA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0" w:type="dxa"/>
            <w:vAlign w:val="bottom"/>
          </w:tcPr>
          <w:p w14:paraId="4BE584F9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34DA" w14:textId="49D68183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DD543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</w:tr>
      <w:tr w:rsidR="0045337D" w:rsidRPr="0045337D" w14:paraId="1FFD268B" w14:textId="77777777" w:rsidTr="00952481">
        <w:trPr>
          <w:cantSplit/>
          <w:trHeight w:val="287"/>
        </w:trPr>
        <w:tc>
          <w:tcPr>
            <w:tcW w:w="4005" w:type="dxa"/>
            <w:hideMark/>
          </w:tcPr>
          <w:p w14:paraId="038BF3A4" w14:textId="77777777" w:rsidR="00DD5437" w:rsidRPr="0045337D" w:rsidRDefault="00DD5437" w:rsidP="00DD5437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E8045" w14:textId="3AD84F66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80" w:type="dxa"/>
            <w:vAlign w:val="bottom"/>
          </w:tcPr>
          <w:p w14:paraId="665B988D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4FFB" w14:textId="46D7109E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4</w:t>
            </w:r>
            <w:r w:rsidR="00DD5437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502</w:t>
            </w:r>
            <w:r w:rsidR="00DD5437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435</w:t>
            </w:r>
          </w:p>
        </w:tc>
        <w:tc>
          <w:tcPr>
            <w:tcW w:w="180" w:type="dxa"/>
            <w:vAlign w:val="bottom"/>
          </w:tcPr>
          <w:p w14:paraId="6B214C90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31E3B" w14:textId="65C04295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5552D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80" w:type="dxa"/>
            <w:vAlign w:val="bottom"/>
          </w:tcPr>
          <w:p w14:paraId="7C2BA941" w14:textId="77777777" w:rsidR="00DD5437" w:rsidRPr="0045337D" w:rsidRDefault="00DD5437" w:rsidP="00DD543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90B24" w14:textId="4FD861F5" w:rsidR="00DD5437" w:rsidRPr="0045337D" w:rsidRDefault="00161FF6" w:rsidP="00DD5437">
            <w:pPr>
              <w:ind w:left="-43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cs="Angsana New"/>
                <w:sz w:val="28"/>
                <w:szCs w:val="28"/>
              </w:rPr>
              <w:t>3</w:t>
            </w:r>
            <w:r w:rsidR="00DD5437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861</w:t>
            </w:r>
            <w:r w:rsidR="00DD5437" w:rsidRPr="0045337D">
              <w:rPr>
                <w:rFonts w:cs="Angsana New"/>
                <w:sz w:val="28"/>
                <w:szCs w:val="28"/>
              </w:rPr>
              <w:t>,</w:t>
            </w:r>
            <w:r w:rsidRPr="00161FF6">
              <w:rPr>
                <w:rFonts w:cs="Angsana New"/>
                <w:sz w:val="28"/>
                <w:szCs w:val="28"/>
              </w:rPr>
              <w:t>805</w:t>
            </w:r>
          </w:p>
        </w:tc>
      </w:tr>
    </w:tbl>
    <w:bookmarkEnd w:id="11"/>
    <w:p w14:paraId="4DBC5A64" w14:textId="77777777" w:rsidR="00014E0E" w:rsidRPr="0045337D" w:rsidRDefault="00D8626D" w:rsidP="006376D2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45337D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45337D">
        <w:rPr>
          <w:rFonts w:asciiTheme="majorBidi" w:hAnsiTheme="majorBidi" w:cstheme="majorBidi"/>
          <w:b/>
          <w:bCs/>
          <w:cs/>
        </w:rPr>
        <w:t>หมุนเวียน</w:t>
      </w:r>
      <w:r w:rsidRPr="0045337D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5433FD66" w:rsidR="0081508A" w:rsidRPr="0045337D" w:rsidRDefault="0081508A" w:rsidP="00E102E4">
      <w:pPr>
        <w:ind w:left="540" w:right="2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45337D">
        <w:rPr>
          <w:rFonts w:asciiTheme="majorBidi" w:hAnsiTheme="majorBidi" w:cstheme="majorBidi"/>
          <w:spacing w:val="-6"/>
          <w:cs/>
        </w:rPr>
        <w:t xml:space="preserve">ณ </w:t>
      </w:r>
      <w:r w:rsidR="00117570" w:rsidRPr="0045337D">
        <w:rPr>
          <w:rFonts w:asciiTheme="majorBidi" w:hAnsiTheme="majorBidi" w:cstheme="majorBidi"/>
          <w:spacing w:val="-6"/>
          <w:cs/>
        </w:rPr>
        <w:t xml:space="preserve">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117570" w:rsidRPr="0045337D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6"/>
        </w:rPr>
        <w:t>31</w:t>
      </w:r>
      <w:r w:rsidR="00117570" w:rsidRPr="0045337D">
        <w:rPr>
          <w:rFonts w:asciiTheme="majorBidi" w:hAnsiTheme="majorBidi" w:cstheme="majorBidi"/>
          <w:spacing w:val="-6"/>
        </w:rPr>
        <w:t xml:space="preserve"> </w:t>
      </w:r>
      <w:r w:rsidR="00117570" w:rsidRPr="0045337D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6"/>
        </w:rPr>
        <w:t>256</w:t>
      </w:r>
      <w:r w:rsidR="00161FF6" w:rsidRPr="00161FF6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117570"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45337D" w:rsidRDefault="006D3CFE" w:rsidP="006A76A1">
      <w:pPr>
        <w:ind w:left="360" w:right="-3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45337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45337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45337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940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921"/>
        <w:gridCol w:w="1039"/>
        <w:gridCol w:w="122"/>
        <w:gridCol w:w="1131"/>
        <w:gridCol w:w="102"/>
        <w:gridCol w:w="1160"/>
        <w:gridCol w:w="82"/>
        <w:gridCol w:w="1259"/>
      </w:tblGrid>
      <w:tr w:rsidR="0045337D" w:rsidRPr="0045337D" w14:paraId="504A2DDB" w14:textId="77777777" w:rsidTr="00C13FA7">
        <w:trPr>
          <w:trHeight w:val="216"/>
        </w:trPr>
        <w:tc>
          <w:tcPr>
            <w:tcW w:w="1816" w:type="pct"/>
            <w:vMerge w:val="restart"/>
            <w:vAlign w:val="center"/>
          </w:tcPr>
          <w:p w14:paraId="48D6ED6D" w14:textId="77777777" w:rsidR="00855E20" w:rsidRPr="0045337D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04" w:type="pct"/>
          </w:tcPr>
          <w:p w14:paraId="785F50C0" w14:textId="77777777" w:rsidR="00855E20" w:rsidRPr="0045337D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pct"/>
            <w:gridSpan w:val="3"/>
          </w:tcPr>
          <w:p w14:paraId="7BA9D400" w14:textId="77777777" w:rsidR="00855E20" w:rsidRPr="0045337D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6" w:type="pct"/>
          </w:tcPr>
          <w:p w14:paraId="3D3706C0" w14:textId="77777777" w:rsidR="00855E20" w:rsidRPr="0045337D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9" w:type="pct"/>
            <w:gridSpan w:val="3"/>
          </w:tcPr>
          <w:p w14:paraId="030ACC3F" w14:textId="77777777" w:rsidR="00855E20" w:rsidRPr="0045337D" w:rsidRDefault="00855E20" w:rsidP="006376D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222FB04A" w14:textId="77777777" w:rsidTr="00C13FA7">
        <w:trPr>
          <w:trHeight w:val="20"/>
        </w:trPr>
        <w:tc>
          <w:tcPr>
            <w:tcW w:w="1816" w:type="pct"/>
            <w:vMerge/>
          </w:tcPr>
          <w:p w14:paraId="48CE0167" w14:textId="77777777" w:rsidR="009B27DA" w:rsidRPr="0045337D" w:rsidRDefault="009B27DA" w:rsidP="009B27D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</w:tcPr>
          <w:p w14:paraId="2218AAE8" w14:textId="77777777" w:rsidR="009B27DA" w:rsidRPr="0045337D" w:rsidRDefault="009B27DA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69" w:type="pct"/>
          </w:tcPr>
          <w:p w14:paraId="27613BA2" w14:textId="65138A95" w:rsidR="009B27DA" w:rsidRPr="0045337D" w:rsidRDefault="00161FF6" w:rsidP="009B27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</w:tcPr>
          <w:p w14:paraId="583975EA" w14:textId="77777777" w:rsidR="009B27DA" w:rsidRPr="0045337D" w:rsidRDefault="009B27DA" w:rsidP="009B27D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14FFE8FF" w14:textId="0A0FEB54" w:rsidR="009B27DA" w:rsidRPr="0045337D" w:rsidRDefault="00161FF6" w:rsidP="009B27DA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27DA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27DA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58CC176" w14:textId="584F6A45" w:rsidR="009B27DA" w:rsidRPr="0045337D" w:rsidRDefault="00161FF6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</w:tcPr>
          <w:p w14:paraId="53E68C4E" w14:textId="77777777" w:rsidR="009B27DA" w:rsidRPr="0045337D" w:rsidRDefault="009B27DA" w:rsidP="009B27DA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4EA16E44" w14:textId="72A0C391" w:rsidR="009B27DA" w:rsidRPr="0045337D" w:rsidRDefault="00161FF6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2210100E" w14:textId="77777777" w:rsidR="009B27DA" w:rsidRPr="0045337D" w:rsidRDefault="009B27DA" w:rsidP="009B27DA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6FF44B64" w14:textId="6D2A6EDD" w:rsidR="009B27DA" w:rsidRPr="0045337D" w:rsidRDefault="00161FF6" w:rsidP="009B27DA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B27DA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27DA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E703861" w14:textId="705B4B55" w:rsidR="009B27DA" w:rsidRPr="0045337D" w:rsidRDefault="00161FF6" w:rsidP="009B27D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03C8F14F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1A8AD290" w14:textId="77777777" w:rsidR="00FD24D7" w:rsidRPr="0045337D" w:rsidRDefault="00FD24D7" w:rsidP="00FD24D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45337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04" w:type="pct"/>
          </w:tcPr>
          <w:p w14:paraId="5ABCA352" w14:textId="77777777" w:rsidR="00FD24D7" w:rsidRPr="0045337D" w:rsidRDefault="00FD24D7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11D265CC" w14:textId="4C392F3E" w:rsidR="00FD24D7" w:rsidRPr="0045337D" w:rsidRDefault="00161FF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67" w:type="pct"/>
          </w:tcPr>
          <w:p w14:paraId="4F97F0E4" w14:textId="77777777" w:rsidR="00FD24D7" w:rsidRPr="0045337D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130133FF" w14:textId="5DF9D23D" w:rsidR="00FD24D7" w:rsidRPr="0045337D" w:rsidRDefault="00161FF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56" w:type="pct"/>
          </w:tcPr>
          <w:p w14:paraId="303476F5" w14:textId="77777777" w:rsidR="00FD24D7" w:rsidRPr="0045337D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7C46D1E" w14:textId="2CCB2E89" w:rsidR="00FD24D7" w:rsidRPr="0045337D" w:rsidRDefault="00161FF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  <w:r w:rsidR="00C722C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C722C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45" w:type="pct"/>
          </w:tcPr>
          <w:p w14:paraId="759B091D" w14:textId="77777777" w:rsidR="00FD24D7" w:rsidRPr="0045337D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57B988FB" w14:textId="2BEEC7F6" w:rsidR="00FD24D7" w:rsidRPr="0045337D" w:rsidRDefault="00161FF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686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</w:tr>
      <w:tr w:rsidR="0045337D" w:rsidRPr="0045337D" w14:paraId="2E218D6F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661B7A00" w14:textId="77777777" w:rsidR="00FD24D7" w:rsidRPr="0045337D" w:rsidRDefault="00FD24D7" w:rsidP="00FD24D7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45337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04" w:type="pct"/>
          </w:tcPr>
          <w:p w14:paraId="47242F36" w14:textId="77777777" w:rsidR="00FD24D7" w:rsidRPr="0045337D" w:rsidRDefault="00FD24D7" w:rsidP="00FD24D7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523402F5" w14:textId="2FD39EA3" w:rsidR="00FD24D7" w:rsidRPr="0045337D" w:rsidRDefault="00161FF6" w:rsidP="00FD24D7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C12D6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67" w:type="pct"/>
          </w:tcPr>
          <w:p w14:paraId="306250C3" w14:textId="77777777" w:rsidR="00FD24D7" w:rsidRPr="0045337D" w:rsidRDefault="00FD24D7" w:rsidP="00FD24D7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46C127EC" w14:textId="4D9BADCC" w:rsidR="00FD24D7" w:rsidRPr="0045337D" w:rsidRDefault="00161FF6" w:rsidP="00FD24D7">
            <w:pPr>
              <w:ind w:left="-67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56" w:type="pct"/>
          </w:tcPr>
          <w:p w14:paraId="7B2575D4" w14:textId="77777777" w:rsidR="00FD24D7" w:rsidRPr="0045337D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72631D6" w14:textId="270870C4" w:rsidR="00FD24D7" w:rsidRPr="0045337D" w:rsidRDefault="00161FF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C12D6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45" w:type="pct"/>
          </w:tcPr>
          <w:p w14:paraId="3F52C744" w14:textId="77777777" w:rsidR="00FD24D7" w:rsidRPr="0045337D" w:rsidRDefault="00FD24D7" w:rsidP="00FD24D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65B36473" w14:textId="61254CB0" w:rsidR="00FD24D7" w:rsidRPr="0045337D" w:rsidRDefault="00161FF6" w:rsidP="00FD24D7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FD24D7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45337D" w:rsidRPr="0045337D" w14:paraId="284FE201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583BA640" w14:textId="77777777" w:rsidR="009E6D34" w:rsidRPr="0045337D" w:rsidRDefault="009E6D34" w:rsidP="009E6D34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45337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04" w:type="pct"/>
          </w:tcPr>
          <w:p w14:paraId="0365D7AB" w14:textId="4FD5A66E" w:rsidR="009E6D34" w:rsidRPr="0045337D" w:rsidRDefault="00161FF6" w:rsidP="009E6D34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569" w:type="pct"/>
            <w:vAlign w:val="bottom"/>
          </w:tcPr>
          <w:p w14:paraId="750F7C9B" w14:textId="139B35CA" w:rsidR="009E6D34" w:rsidRPr="0045337D" w:rsidRDefault="009E6D34" w:rsidP="009E6D34">
            <w:pPr>
              <w:ind w:left="-102" w:right="-127" w:firstLine="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pct"/>
          </w:tcPr>
          <w:p w14:paraId="6E2C3D11" w14:textId="77777777" w:rsidR="009E6D34" w:rsidRPr="0045337D" w:rsidRDefault="009E6D34" w:rsidP="009E6D34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322FB1A2" w14:textId="52099986" w:rsidR="009E6D34" w:rsidRPr="0045337D" w:rsidRDefault="009E6D34" w:rsidP="009E6D34">
            <w:pPr>
              <w:ind w:left="-102" w:right="-135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6" w:type="pct"/>
          </w:tcPr>
          <w:p w14:paraId="6ABE6273" w14:textId="77777777" w:rsidR="009E6D34" w:rsidRPr="0045337D" w:rsidRDefault="009E6D34" w:rsidP="009E6D3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24D3C460" w14:textId="3E20D9DC" w:rsidR="009E6D34" w:rsidRPr="0045337D" w:rsidRDefault="00161FF6" w:rsidP="009E6D34">
            <w:pPr>
              <w:ind w:left="-102" w:right="7" w:firstLine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45" w:type="pct"/>
          </w:tcPr>
          <w:p w14:paraId="6B214E3F" w14:textId="77777777" w:rsidR="009E6D34" w:rsidRPr="0045337D" w:rsidRDefault="009E6D34" w:rsidP="009E6D3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77C3A9A4" w14:textId="2D1C05C1" w:rsidR="009E6D34" w:rsidRPr="0045337D" w:rsidRDefault="009E6D34" w:rsidP="009E6D34">
            <w:pPr>
              <w:ind w:left="-102" w:right="7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337D" w:rsidRPr="0045337D" w14:paraId="1438477B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1B9E09B8" w14:textId="77777777" w:rsidR="009E6D34" w:rsidRPr="0045337D" w:rsidRDefault="009E6D34" w:rsidP="009E6D34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04" w:type="pct"/>
          </w:tcPr>
          <w:p w14:paraId="18E7AB04" w14:textId="77777777" w:rsidR="009E6D34" w:rsidRPr="0045337D" w:rsidRDefault="009E6D34" w:rsidP="009E6D34">
            <w:pPr>
              <w:ind w:left="-60" w:hanging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0A9883C2" w14:textId="4ED1DEA1" w:rsidR="009E6D34" w:rsidRPr="0045337D" w:rsidRDefault="00161FF6" w:rsidP="009E6D3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67" w:type="pct"/>
            <w:vAlign w:val="center"/>
          </w:tcPr>
          <w:p w14:paraId="18037203" w14:textId="77777777" w:rsidR="009E6D34" w:rsidRPr="0045337D" w:rsidRDefault="009E6D34" w:rsidP="009E6D34">
            <w:pPr>
              <w:ind w:left="-102" w:right="-52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573989F9" w14:textId="555381F2" w:rsidR="009E6D34" w:rsidRPr="0045337D" w:rsidRDefault="009E6D34" w:rsidP="009E6D34">
            <w:pPr>
              <w:ind w:left="-102" w:right="-135" w:firstLine="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6" w:type="pct"/>
            <w:vAlign w:val="center"/>
          </w:tcPr>
          <w:p w14:paraId="556EE7BA" w14:textId="77777777" w:rsidR="009E6D34" w:rsidRPr="0045337D" w:rsidRDefault="009E6D34" w:rsidP="009E6D34">
            <w:pPr>
              <w:tabs>
                <w:tab w:val="left" w:pos="540"/>
              </w:tabs>
              <w:spacing w:line="320" w:lineRule="exact"/>
              <w:ind w:left="-108" w:firstLine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1ABCB559" w14:textId="68BF1A4A" w:rsidR="009E6D34" w:rsidRPr="0045337D" w:rsidRDefault="00161FF6" w:rsidP="009E6D34">
            <w:pPr>
              <w:ind w:lef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 w:hint="cs"/>
                <w:sz w:val="28"/>
                <w:szCs w:val="28"/>
              </w:rPr>
              <w:t>290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45" w:type="pct"/>
            <w:vAlign w:val="center"/>
          </w:tcPr>
          <w:p w14:paraId="5485C496" w14:textId="77777777" w:rsidR="009E6D34" w:rsidRPr="0045337D" w:rsidRDefault="009E6D34" w:rsidP="009E6D3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2AD3A39B" w14:textId="27158DD0" w:rsidR="009E6D34" w:rsidRPr="0045337D" w:rsidRDefault="009E6D34" w:rsidP="009E6D34">
            <w:pPr>
              <w:ind w:left="-102" w:right="7" w:firstLine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337D" w:rsidRPr="0045337D" w14:paraId="59DFE646" w14:textId="77777777" w:rsidTr="00C13FA7">
        <w:trPr>
          <w:trHeight w:val="20"/>
        </w:trPr>
        <w:tc>
          <w:tcPr>
            <w:tcW w:w="1816" w:type="pct"/>
            <w:vAlign w:val="center"/>
          </w:tcPr>
          <w:p w14:paraId="4E1AE8D0" w14:textId="219981EC" w:rsidR="009E6D34" w:rsidRPr="0045337D" w:rsidRDefault="009E6D34" w:rsidP="009E6D3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</w:t>
            </w:r>
            <w:r w:rsidRPr="0045337D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04" w:type="pct"/>
          </w:tcPr>
          <w:p w14:paraId="79625710" w14:textId="77777777" w:rsidR="009E6D34" w:rsidRPr="0045337D" w:rsidRDefault="009E6D34" w:rsidP="009E6D3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30968" w14:textId="139F7293" w:rsidR="009E6D34" w:rsidRPr="0045337D" w:rsidRDefault="00161FF6" w:rsidP="009E6D3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67" w:type="pct"/>
          </w:tcPr>
          <w:p w14:paraId="0B7CB9B8" w14:textId="77777777" w:rsidR="009E6D34" w:rsidRPr="0045337D" w:rsidRDefault="009E6D34" w:rsidP="009E6D34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D80A4" w14:textId="40A020DB" w:rsidR="009E6D34" w:rsidRPr="0045337D" w:rsidRDefault="00161FF6" w:rsidP="009E6D3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9E6D34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9E6D34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56" w:type="pct"/>
          </w:tcPr>
          <w:p w14:paraId="146CE148" w14:textId="77777777" w:rsidR="009E6D34" w:rsidRPr="0045337D" w:rsidRDefault="009E6D34" w:rsidP="009E6D3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487F" w14:textId="39ADD11E" w:rsidR="009E6D34" w:rsidRPr="0045337D" w:rsidRDefault="00161FF6" w:rsidP="009E6D3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="009E6D34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45" w:type="pct"/>
          </w:tcPr>
          <w:p w14:paraId="3BE8F299" w14:textId="0E7D3EA6" w:rsidR="009E6D34" w:rsidRPr="0045337D" w:rsidRDefault="00161FF6" w:rsidP="009E6D34">
            <w:pPr>
              <w:tabs>
                <w:tab w:val="left" w:pos="540"/>
              </w:tabs>
              <w:ind w:left="-76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FB5D7" w14:textId="61F2AF0F" w:rsidR="009E6D34" w:rsidRPr="0045337D" w:rsidRDefault="00161FF6" w:rsidP="009E6D34">
            <w:pPr>
              <w:ind w:left="-102" w:right="7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9E6D34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="009E6D34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</w:tr>
    </w:tbl>
    <w:p w14:paraId="7D91FE4B" w14:textId="63CA0411" w:rsidR="00F61536" w:rsidRPr="0045337D" w:rsidRDefault="006A5B2F" w:rsidP="00901AD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bookmarkStart w:id="12" w:name="_Hlk109999306"/>
      <w:r w:rsidRPr="0045337D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4D56E8B" w14:textId="741F1B0C" w:rsidR="00103FBF" w:rsidRPr="0045337D" w:rsidRDefault="00103FBF" w:rsidP="00301377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45337D">
        <w:rPr>
          <w:rFonts w:asciiTheme="majorBidi" w:hAnsiTheme="majorBidi" w:cstheme="majorBidi"/>
          <w:spacing w:val="-4"/>
          <w:cs/>
        </w:rPr>
        <w:t xml:space="preserve">ณ </w:t>
      </w:r>
      <w:r w:rsidR="00117570" w:rsidRPr="0045337D">
        <w:rPr>
          <w:rFonts w:asciiTheme="majorBidi" w:hAnsiTheme="majorBidi" w:cstheme="majorBidi"/>
          <w:spacing w:val="-6"/>
          <w:cs/>
        </w:rPr>
        <w:t xml:space="preserve">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117570" w:rsidRPr="0045337D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6"/>
        </w:rPr>
        <w:t>31</w:t>
      </w:r>
      <w:r w:rsidR="00117570" w:rsidRPr="0045337D">
        <w:rPr>
          <w:rFonts w:asciiTheme="majorBidi" w:hAnsiTheme="majorBidi" w:cstheme="majorBidi"/>
          <w:spacing w:val="-6"/>
        </w:rPr>
        <w:t xml:space="preserve"> </w:t>
      </w:r>
      <w:r w:rsidR="00117570" w:rsidRPr="0045337D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6"/>
        </w:rPr>
        <w:t>256</w:t>
      </w:r>
      <w:r w:rsidR="00161FF6" w:rsidRPr="00161FF6">
        <w:rPr>
          <w:rFonts w:asciiTheme="majorBidi" w:eastAsiaTheme="minorEastAsia" w:hAnsiTheme="majorBidi" w:cstheme="majorBidi"/>
          <w:spacing w:val="-6"/>
          <w:lang w:eastAsia="ja-JP"/>
        </w:rPr>
        <w:t>7</w:t>
      </w:r>
      <w:r w:rsidR="00117570"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1260"/>
        <w:gridCol w:w="90"/>
        <w:gridCol w:w="1260"/>
        <w:gridCol w:w="180"/>
        <w:gridCol w:w="1166"/>
        <w:gridCol w:w="90"/>
        <w:gridCol w:w="1264"/>
      </w:tblGrid>
      <w:tr w:rsidR="0045337D" w:rsidRPr="0045337D" w14:paraId="03D3035C" w14:textId="77777777" w:rsidTr="005823D6">
        <w:trPr>
          <w:trHeight w:val="20"/>
        </w:trPr>
        <w:tc>
          <w:tcPr>
            <w:tcW w:w="3501" w:type="dxa"/>
          </w:tcPr>
          <w:p w14:paraId="6AFEA887" w14:textId="77777777" w:rsidR="00103FBF" w:rsidRPr="0045337D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69441AC" w14:textId="77777777" w:rsidR="00103FBF" w:rsidRPr="0045337D" w:rsidRDefault="00103FBF" w:rsidP="00BA1EF9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0A83C6D" w14:textId="77777777" w:rsidR="00103FBF" w:rsidRPr="0045337D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22EC61" w14:textId="77777777" w:rsidR="00103FBF" w:rsidRPr="0045337D" w:rsidRDefault="00103FBF" w:rsidP="00103FBF">
            <w:pPr>
              <w:ind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026DB724" w14:textId="77777777" w:rsidTr="005823D6">
        <w:trPr>
          <w:trHeight w:val="20"/>
        </w:trPr>
        <w:tc>
          <w:tcPr>
            <w:tcW w:w="3501" w:type="dxa"/>
          </w:tcPr>
          <w:p w14:paraId="513483CA" w14:textId="77777777" w:rsidR="00103FBF" w:rsidRPr="0045337D" w:rsidRDefault="00103FBF" w:rsidP="00D94B6E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B0AC08" w14:textId="77777777" w:rsidR="00103FBF" w:rsidRPr="0045337D" w:rsidRDefault="00103FBF" w:rsidP="00D94B6E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2C48BF8" w14:textId="77777777" w:rsidR="00103FBF" w:rsidRPr="0045337D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93A737F" w14:textId="77777777" w:rsidR="00103FBF" w:rsidRPr="0045337D" w:rsidRDefault="00103FBF" w:rsidP="00BA1EF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23EDC2C9" w14:textId="77777777" w:rsidTr="005823D6">
        <w:trPr>
          <w:trHeight w:val="20"/>
        </w:trPr>
        <w:tc>
          <w:tcPr>
            <w:tcW w:w="3501" w:type="dxa"/>
          </w:tcPr>
          <w:p w14:paraId="4617980D" w14:textId="77777777" w:rsidR="00117570" w:rsidRPr="0045337D" w:rsidRDefault="00117570" w:rsidP="00117570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A25CE" w14:textId="6AB84E89" w:rsidR="00117570" w:rsidRPr="0045337D" w:rsidRDefault="00161FF6" w:rsidP="0011757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F4951D6" w14:textId="77777777" w:rsidR="00117570" w:rsidRPr="0045337D" w:rsidRDefault="00117570" w:rsidP="0011757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E6270" w14:textId="32348248" w:rsidR="00117570" w:rsidRPr="0045337D" w:rsidRDefault="00161FF6" w:rsidP="0011757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7570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7570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68E93F9" w14:textId="6003A063" w:rsidR="00117570" w:rsidRPr="0045337D" w:rsidRDefault="00161FF6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6CF8A8E" w14:textId="77777777" w:rsidR="00117570" w:rsidRPr="0045337D" w:rsidRDefault="00117570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3032DEB" w14:textId="7DFA9388" w:rsidR="00117570" w:rsidRPr="0045337D" w:rsidRDefault="00161FF6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C058363" w14:textId="77777777" w:rsidR="00117570" w:rsidRPr="0045337D" w:rsidRDefault="00117570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CDB1FAF" w14:textId="252FD68F" w:rsidR="00117570" w:rsidRPr="0045337D" w:rsidRDefault="00161FF6" w:rsidP="00117570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7570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7570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E33CA88" w14:textId="03DE98F7" w:rsidR="00117570" w:rsidRPr="0045337D" w:rsidRDefault="00161FF6" w:rsidP="0011757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29C72EEE" w14:textId="77777777" w:rsidTr="005823D6">
        <w:trPr>
          <w:trHeight w:val="20"/>
        </w:trPr>
        <w:tc>
          <w:tcPr>
            <w:tcW w:w="3501" w:type="dxa"/>
            <w:hideMark/>
          </w:tcPr>
          <w:p w14:paraId="73566AC3" w14:textId="77777777" w:rsidR="00830F35" w:rsidRPr="0045337D" w:rsidRDefault="00830F35" w:rsidP="00830F35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14E39AF0" w:rsidR="00830F35" w:rsidRPr="0045337D" w:rsidRDefault="00161FF6" w:rsidP="00830F35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90" w:type="dxa"/>
          </w:tcPr>
          <w:p w14:paraId="2FF07B91" w14:textId="77777777" w:rsidR="00830F35" w:rsidRPr="0045337D" w:rsidRDefault="00830F35" w:rsidP="00830F35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143BE" w14:textId="6CA4CDB2" w:rsidR="00830F35" w:rsidRPr="0045337D" w:rsidRDefault="00161FF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80" w:type="dxa"/>
          </w:tcPr>
          <w:p w14:paraId="0C50903E" w14:textId="77777777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BA4131" w14:textId="5604AB22" w:rsidR="00830F35" w:rsidRPr="0045337D" w:rsidRDefault="00161FF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="00155B22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90" w:type="dxa"/>
          </w:tcPr>
          <w:p w14:paraId="49639DC9" w14:textId="77777777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DA90F93" w14:textId="3A01C161" w:rsidR="00830F35" w:rsidRPr="0045337D" w:rsidRDefault="00161FF6" w:rsidP="00830F35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  <w:tr w:rsidR="0045337D" w:rsidRPr="0045337D" w14:paraId="67477058" w14:textId="77777777" w:rsidTr="005823D6">
        <w:trPr>
          <w:trHeight w:val="20"/>
        </w:trPr>
        <w:tc>
          <w:tcPr>
            <w:tcW w:w="3501" w:type="dxa"/>
            <w:hideMark/>
          </w:tcPr>
          <w:p w14:paraId="59602099" w14:textId="77777777" w:rsidR="00830F35" w:rsidRPr="0045337D" w:rsidRDefault="00830F35" w:rsidP="00830F35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0EE853C2" w:rsidR="00830F35" w:rsidRPr="0045337D" w:rsidRDefault="00E57040" w:rsidP="00830F35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830F35" w:rsidRPr="0045337D" w:rsidRDefault="00830F35" w:rsidP="00830F35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D2118F" w14:textId="0938C48C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F85300" w14:textId="77777777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94D561" w14:textId="5571259C" w:rsidR="00830F35" w:rsidRPr="0045337D" w:rsidRDefault="00F202CC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61FF6" w:rsidRPr="00161FF6"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161FF6" w:rsidRPr="00161FF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CAE049" w14:textId="77777777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C0B4449" w14:textId="13C16A1A" w:rsidR="00830F35" w:rsidRPr="0045337D" w:rsidRDefault="00830F35" w:rsidP="00830F35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337D" w:rsidRPr="0045337D" w14:paraId="0FBF9AFA" w14:textId="77777777" w:rsidTr="005823D6">
        <w:trPr>
          <w:trHeight w:val="20"/>
        </w:trPr>
        <w:tc>
          <w:tcPr>
            <w:tcW w:w="3501" w:type="dxa"/>
          </w:tcPr>
          <w:p w14:paraId="3AADD947" w14:textId="77777777" w:rsidR="00830F35" w:rsidRPr="0045337D" w:rsidRDefault="00830F35" w:rsidP="00830F35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4A222A33" w:rsidR="00830F35" w:rsidRPr="0045337D" w:rsidRDefault="00161FF6" w:rsidP="00830F35">
            <w:pPr>
              <w:tabs>
                <w:tab w:val="decimal" w:pos="1084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90" w:type="dxa"/>
          </w:tcPr>
          <w:p w14:paraId="425FFD7B" w14:textId="77777777" w:rsidR="00830F35" w:rsidRPr="0045337D" w:rsidRDefault="00830F35" w:rsidP="00830F35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C29CD" w14:textId="69E10C41" w:rsidR="00830F35" w:rsidRPr="0045337D" w:rsidRDefault="00161FF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2CA0AC" w14:textId="77777777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0C33CDD0" w:rsidR="00830F35" w:rsidRPr="0045337D" w:rsidRDefault="00161FF6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830F35" w:rsidRPr="0045337D" w:rsidRDefault="00830F35" w:rsidP="00830F35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569FA" w14:textId="4BAD1B3E" w:rsidR="00830F35" w:rsidRPr="0045337D" w:rsidRDefault="00161FF6" w:rsidP="00830F35">
            <w:pPr>
              <w:tabs>
                <w:tab w:val="decimal" w:pos="1169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830F35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</w:tr>
    </w:tbl>
    <w:p w14:paraId="7573B2A1" w14:textId="77777777" w:rsidR="00901AD8" w:rsidRPr="0045337D" w:rsidRDefault="00901AD8">
      <w:pPr>
        <w:rPr>
          <w:rFonts w:asciiTheme="majorBidi" w:hAnsiTheme="majorBidi" w:cstheme="majorBidi"/>
          <w:cs/>
        </w:rPr>
      </w:pPr>
      <w:r w:rsidRPr="0045337D">
        <w:rPr>
          <w:rFonts w:asciiTheme="majorBidi" w:hAnsiTheme="majorBidi" w:cstheme="majorBidi"/>
          <w:cs/>
        </w:rPr>
        <w:br w:type="page"/>
      </w:r>
    </w:p>
    <w:p w14:paraId="44A925AA" w14:textId="70973FB3" w:rsidR="00103FBF" w:rsidRPr="0045337D" w:rsidRDefault="00103FBF" w:rsidP="00073A2B">
      <w:pPr>
        <w:spacing w:before="240"/>
        <w:ind w:left="540" w:right="-90"/>
        <w:jc w:val="thaiDistribute"/>
        <w:rPr>
          <w:rFonts w:asciiTheme="majorBidi" w:hAnsiTheme="majorBidi" w:cstheme="majorBidi"/>
          <w:cs/>
        </w:rPr>
      </w:pPr>
      <w:r w:rsidRPr="0045337D">
        <w:rPr>
          <w:rFonts w:asciiTheme="majorBidi" w:hAnsiTheme="majorBidi" w:cstheme="majorBidi"/>
          <w:cs/>
        </w:rPr>
        <w:lastRenderedPageBreak/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45337D">
        <w:rPr>
          <w:rFonts w:asciiTheme="majorBidi" w:hAnsiTheme="majorBidi" w:cstheme="majorBidi"/>
          <w:cs/>
        </w:rPr>
        <w:br/>
      </w:r>
      <w:r w:rsidRPr="0045337D">
        <w:rPr>
          <w:rFonts w:asciiTheme="majorBidi" w:hAnsiTheme="majorBidi" w:cstheme="majorBidi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43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87"/>
        <w:gridCol w:w="90"/>
        <w:gridCol w:w="1193"/>
        <w:gridCol w:w="130"/>
        <w:gridCol w:w="1287"/>
        <w:gridCol w:w="90"/>
        <w:gridCol w:w="1287"/>
      </w:tblGrid>
      <w:tr w:rsidR="0045337D" w:rsidRPr="0045337D" w14:paraId="0049A2AC" w14:textId="77777777" w:rsidTr="006376D2">
        <w:trPr>
          <w:trHeight w:val="20"/>
        </w:trPr>
        <w:tc>
          <w:tcPr>
            <w:tcW w:w="4068" w:type="dxa"/>
          </w:tcPr>
          <w:p w14:paraId="2816B11E" w14:textId="77777777" w:rsidR="00103FBF" w:rsidRPr="0045337D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099594E2" w14:textId="77777777" w:rsidR="00103FBF" w:rsidRPr="0045337D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45337D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44D025DF" w14:textId="77777777" w:rsidR="00103FBF" w:rsidRPr="0045337D" w:rsidRDefault="00103FBF" w:rsidP="006376D2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05DDEACA" w14:textId="77777777" w:rsidTr="006376D2">
        <w:trPr>
          <w:trHeight w:val="20"/>
        </w:trPr>
        <w:tc>
          <w:tcPr>
            <w:tcW w:w="4068" w:type="dxa"/>
          </w:tcPr>
          <w:p w14:paraId="23F25EFA" w14:textId="77777777" w:rsidR="00103FBF" w:rsidRPr="0045337D" w:rsidRDefault="00103FBF" w:rsidP="006376D2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dxa"/>
            <w:gridSpan w:val="3"/>
          </w:tcPr>
          <w:p w14:paraId="24326308" w14:textId="77777777" w:rsidR="00103FBF" w:rsidRPr="0045337D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45337D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3"/>
          </w:tcPr>
          <w:p w14:paraId="7E3D0461" w14:textId="77777777" w:rsidR="00103FBF" w:rsidRPr="0045337D" w:rsidRDefault="00103FBF" w:rsidP="006376D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5BD71FFE" w14:textId="77777777" w:rsidTr="009F11F2">
        <w:trPr>
          <w:trHeight w:val="20"/>
        </w:trPr>
        <w:tc>
          <w:tcPr>
            <w:tcW w:w="4068" w:type="dxa"/>
          </w:tcPr>
          <w:p w14:paraId="2D84EA13" w14:textId="77777777" w:rsidR="00A56BBF" w:rsidRPr="0045337D" w:rsidRDefault="00A56BBF" w:rsidP="00A56BBF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8F9481A" w14:textId="184B88FA" w:rsidR="00A56BBF" w:rsidRPr="0045337D" w:rsidRDefault="00161FF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E4FD47A" w14:textId="77777777" w:rsidR="00A56BBF" w:rsidRPr="0045337D" w:rsidRDefault="00A56BBF" w:rsidP="00A56BBF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45DB105" w14:textId="48A932DF" w:rsidR="00A56BBF" w:rsidRPr="0045337D" w:rsidRDefault="00161FF6" w:rsidP="00A56BBF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6BBF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6BBF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DBF37A3" w14:textId="2AA6E0FC" w:rsidR="00A56BBF" w:rsidRPr="0045337D" w:rsidRDefault="00161FF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" w:type="dxa"/>
          </w:tcPr>
          <w:p w14:paraId="1BC62522" w14:textId="77777777" w:rsidR="00A56BBF" w:rsidRPr="0045337D" w:rsidRDefault="00A56BBF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B891612" w14:textId="3FAA639B" w:rsidR="00A56BBF" w:rsidRPr="0045337D" w:rsidRDefault="00161FF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520879B" w14:textId="77777777" w:rsidR="00A56BBF" w:rsidRPr="0045337D" w:rsidRDefault="00A56BBF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2985996" w14:textId="62EE3293" w:rsidR="00A56BBF" w:rsidRPr="0045337D" w:rsidRDefault="00161FF6" w:rsidP="00A56BBF">
            <w:pPr>
              <w:spacing w:line="360" w:lineRule="exact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6BBF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6BBF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5BC8214" w14:textId="4F6959B0" w:rsidR="00A56BBF" w:rsidRPr="0045337D" w:rsidRDefault="00161FF6" w:rsidP="00A56BBF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12EDF86E" w14:textId="77777777" w:rsidTr="009F11F2">
        <w:trPr>
          <w:trHeight w:val="20"/>
        </w:trPr>
        <w:tc>
          <w:tcPr>
            <w:tcW w:w="4068" w:type="dxa"/>
            <w:hideMark/>
          </w:tcPr>
          <w:p w14:paraId="66F32E4F" w14:textId="77777777" w:rsidR="00DE796E" w:rsidRPr="0045337D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1A448124" w14:textId="6CDC4E5B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90" w:type="dxa"/>
            <w:vAlign w:val="center"/>
          </w:tcPr>
          <w:p w14:paraId="511AFFE5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7C86A" w14:textId="1D730F56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130" w:type="dxa"/>
          </w:tcPr>
          <w:p w14:paraId="58304447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B8335B" w14:textId="2582BEC0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</w:tcPr>
          <w:p w14:paraId="0B97028D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49BBECBC" w:rsidR="00DE796E" w:rsidRPr="0045337D" w:rsidRDefault="00161FF6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</w:tr>
      <w:tr w:rsidR="0045337D" w:rsidRPr="0045337D" w14:paraId="4A52B540" w14:textId="77777777" w:rsidTr="009F11F2">
        <w:trPr>
          <w:trHeight w:val="20"/>
        </w:trPr>
        <w:tc>
          <w:tcPr>
            <w:tcW w:w="4068" w:type="dxa"/>
            <w:hideMark/>
          </w:tcPr>
          <w:p w14:paraId="4E605B71" w14:textId="77777777" w:rsidR="00DE796E" w:rsidRPr="0045337D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</w:tcPr>
          <w:p w14:paraId="61A0E2D4" w14:textId="050D07E5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90" w:type="dxa"/>
            <w:vAlign w:val="center"/>
          </w:tcPr>
          <w:p w14:paraId="742AC49E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7C5C6EE" w14:textId="59BCB014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655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082</w:t>
            </w:r>
          </w:p>
        </w:tc>
        <w:tc>
          <w:tcPr>
            <w:tcW w:w="130" w:type="dxa"/>
          </w:tcPr>
          <w:p w14:paraId="696D50BB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EFF96" w14:textId="448EA0EA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516F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90" w:type="dxa"/>
          </w:tcPr>
          <w:p w14:paraId="375FD551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72C6AC7A" w:rsidR="00DE796E" w:rsidRPr="0045337D" w:rsidRDefault="00161FF6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  <w:tr w:rsidR="0045337D" w:rsidRPr="0045337D" w14:paraId="5EC6C164" w14:textId="77777777" w:rsidTr="009F11F2">
        <w:trPr>
          <w:trHeight w:val="20"/>
        </w:trPr>
        <w:tc>
          <w:tcPr>
            <w:tcW w:w="4068" w:type="dxa"/>
          </w:tcPr>
          <w:p w14:paraId="62003C47" w14:textId="77777777" w:rsidR="00DE796E" w:rsidRPr="0045337D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87" w:type="dxa"/>
          </w:tcPr>
          <w:p w14:paraId="3E155C70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CFC9A1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48C394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DE796E" w:rsidRPr="0045337D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5C84EF20" w14:textId="77777777" w:rsidTr="009F11F2">
        <w:trPr>
          <w:trHeight w:val="20"/>
        </w:trPr>
        <w:tc>
          <w:tcPr>
            <w:tcW w:w="4068" w:type="dxa"/>
            <w:hideMark/>
          </w:tcPr>
          <w:p w14:paraId="09F61291" w14:textId="77777777" w:rsidR="00DE796E" w:rsidRPr="0045337D" w:rsidRDefault="00DE796E" w:rsidP="00DE796E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87" w:type="dxa"/>
          </w:tcPr>
          <w:p w14:paraId="4032F41B" w14:textId="35E57FEF" w:rsidR="00DE796E" w:rsidRPr="0045337D" w:rsidRDefault="00E57040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CD867" w14:textId="1714080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984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1316A17E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3E097B" w14:textId="597C6181" w:rsidR="00DE796E" w:rsidRPr="0045337D" w:rsidRDefault="00F202CC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FEA20D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35ABFF21" w:rsidR="00DE796E" w:rsidRPr="0045337D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337D" w:rsidRPr="0045337D" w14:paraId="00E6DCE7" w14:textId="77777777" w:rsidTr="009F11F2">
        <w:trPr>
          <w:trHeight w:val="20"/>
        </w:trPr>
        <w:tc>
          <w:tcPr>
            <w:tcW w:w="4068" w:type="dxa"/>
          </w:tcPr>
          <w:p w14:paraId="72D686C6" w14:textId="77777777" w:rsidR="00DE796E" w:rsidRPr="0045337D" w:rsidRDefault="00DE796E" w:rsidP="00DE796E">
            <w:pPr>
              <w:tabs>
                <w:tab w:val="left" w:pos="680"/>
              </w:tabs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87" w:type="dxa"/>
          </w:tcPr>
          <w:p w14:paraId="2AFD4634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6824485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DB1A94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DE796E" w:rsidRPr="0045337D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1CA64C96" w14:textId="77777777" w:rsidTr="009F11F2">
        <w:trPr>
          <w:trHeight w:val="20"/>
        </w:trPr>
        <w:tc>
          <w:tcPr>
            <w:tcW w:w="4068" w:type="dxa"/>
            <w:hideMark/>
          </w:tcPr>
          <w:p w14:paraId="33B53228" w14:textId="77777777" w:rsidR="00DE796E" w:rsidRPr="0045337D" w:rsidRDefault="00DE796E" w:rsidP="00DE796E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951F0C3" w14:textId="799AEC82" w:rsidR="00DE796E" w:rsidRPr="0045337D" w:rsidRDefault="00E57040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="00A02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9EF9458" w14:textId="4DBD136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050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571ACDF5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A5C0F9D" w14:textId="66F14467" w:rsidR="00DE796E" w:rsidRPr="0045337D" w:rsidRDefault="00F202CC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 w:rsidR="00F95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8CFCB2E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7626B4B4" w:rsidR="00DE796E" w:rsidRPr="0045337D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337D" w:rsidRPr="0045337D" w14:paraId="30B58A1D" w14:textId="77777777" w:rsidTr="009F11F2">
        <w:trPr>
          <w:trHeight w:val="20"/>
        </w:trPr>
        <w:tc>
          <w:tcPr>
            <w:tcW w:w="4068" w:type="dxa"/>
          </w:tcPr>
          <w:p w14:paraId="32D4C732" w14:textId="77777777" w:rsidR="00DE796E" w:rsidRPr="0045337D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7130F96E" w:rsidR="00DE796E" w:rsidRPr="0045337D" w:rsidRDefault="00E57040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6167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AA3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4C370003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4310D997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70D3FDBE" w:rsidR="00DE796E" w:rsidRPr="0045337D" w:rsidRDefault="00F202CC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A02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D2E5A4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7CD2B754" w:rsidR="00DE796E" w:rsidRPr="0045337D" w:rsidRDefault="00DE796E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61FF6" w:rsidRPr="00161FF6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4533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337D" w:rsidRPr="0045337D" w14:paraId="1572E3C5" w14:textId="77777777" w:rsidTr="009F11F2">
        <w:trPr>
          <w:trHeight w:val="134"/>
        </w:trPr>
        <w:tc>
          <w:tcPr>
            <w:tcW w:w="4068" w:type="dxa"/>
          </w:tcPr>
          <w:p w14:paraId="3F8051FA" w14:textId="77777777" w:rsidR="00DE796E" w:rsidRPr="0045337D" w:rsidRDefault="00DE796E" w:rsidP="00DE796E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4D0C50C3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704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2C23A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90" w:type="dxa"/>
          </w:tcPr>
          <w:p w14:paraId="7AB46FBF" w14:textId="77777777" w:rsidR="00DE796E" w:rsidRPr="0045337D" w:rsidRDefault="00DE796E" w:rsidP="00DE796E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7F11D0B9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245F9FA9" w:rsidR="00DE796E" w:rsidRPr="0045337D" w:rsidRDefault="00161FF6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202CC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="002F1FCD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DE796E" w:rsidRPr="0045337D" w:rsidRDefault="00DE796E" w:rsidP="00DE796E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3CB83253" w:rsidR="00DE796E" w:rsidRPr="0045337D" w:rsidRDefault="00161FF6" w:rsidP="00DE796E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DE796E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</w:tbl>
    <w:bookmarkEnd w:id="12"/>
    <w:p w14:paraId="47DC572C" w14:textId="77777777" w:rsidR="00962D34" w:rsidRPr="0045337D" w:rsidRDefault="00962D34" w:rsidP="007F0F68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538E9FB9" w14:textId="161E3EAE" w:rsidR="0017552D" w:rsidRPr="0045337D" w:rsidRDefault="00962D34" w:rsidP="00D179EA">
      <w:pPr>
        <w:ind w:left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45337D">
        <w:rPr>
          <w:rFonts w:asciiTheme="majorBidi" w:hAnsiTheme="majorBidi" w:cstheme="majorBidi"/>
          <w:cs/>
        </w:rPr>
        <w:t>ลดลง</w:t>
      </w:r>
      <w:r w:rsidRPr="0045337D">
        <w:rPr>
          <w:rFonts w:asciiTheme="majorBidi" w:hAnsiTheme="majorBidi" w:cstheme="majorBidi"/>
          <w:cs/>
        </w:rPr>
        <w:t xml:space="preserve"> จำนวน</w:t>
      </w:r>
      <w:r w:rsidR="00D27209" w:rsidRPr="0045337D">
        <w:rPr>
          <w:rFonts w:asciiTheme="majorBidi" w:hAnsiTheme="majorBidi" w:cstheme="majorBidi"/>
        </w:rPr>
        <w:t xml:space="preserve"> </w:t>
      </w:r>
      <w:bookmarkStart w:id="13" w:name="_Hlk117038436"/>
      <w:r w:rsidR="00161FF6" w:rsidRPr="00161FF6">
        <w:rPr>
          <w:rFonts w:asciiTheme="majorBidi" w:hAnsiTheme="majorBidi" w:cstheme="majorBidi"/>
        </w:rPr>
        <w:t>983</w:t>
      </w:r>
      <w:r w:rsidR="003E0B2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229</w:t>
      </w:r>
      <w:r w:rsidR="008030E7" w:rsidRPr="0045337D">
        <w:rPr>
          <w:rFonts w:asciiTheme="majorBidi" w:hAnsiTheme="majorBidi" w:cstheme="majorBidi"/>
          <w:cs/>
        </w:rPr>
        <w:t xml:space="preserve"> </w:t>
      </w:r>
      <w:bookmarkEnd w:id="13"/>
      <w:r w:rsidRPr="0045337D">
        <w:rPr>
          <w:rFonts w:asciiTheme="majorBidi" w:hAnsiTheme="majorBidi" w:cstheme="majorBidi"/>
          <w:cs/>
        </w:rPr>
        <w:t>บาท ส่วนใหญ่</w:t>
      </w:r>
      <w:r w:rsidR="00AC2672" w:rsidRPr="0045337D">
        <w:rPr>
          <w:rFonts w:asciiTheme="majorBidi" w:hAnsiTheme="majorBidi" w:cstheme="majorBidi"/>
          <w:cs/>
        </w:rPr>
        <w:t>ลดลง</w:t>
      </w:r>
      <w:r w:rsidRPr="0045337D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45337D">
        <w:rPr>
          <w:rFonts w:asciiTheme="majorBidi" w:hAnsiTheme="majorBidi" w:cstheme="majorBidi"/>
          <w:cs/>
        </w:rPr>
        <w:t>จ่ายชำระ</w:t>
      </w:r>
      <w:r w:rsidR="00C43349" w:rsidRPr="0045337D">
        <w:rPr>
          <w:rFonts w:asciiTheme="majorBidi" w:hAnsiTheme="majorBidi" w:cstheme="majorBidi"/>
          <w:cs/>
        </w:rPr>
        <w:t>ค่า</w:t>
      </w:r>
      <w:r w:rsidR="00DA69BE" w:rsidRPr="0045337D">
        <w:rPr>
          <w:rFonts w:asciiTheme="majorBidi" w:hAnsiTheme="majorBidi" w:cstheme="majorBidi"/>
          <w:cs/>
        </w:rPr>
        <w:t>เช่า</w:t>
      </w:r>
      <w:r w:rsidR="00C43349" w:rsidRPr="0045337D">
        <w:rPr>
          <w:rFonts w:asciiTheme="majorBidi" w:hAnsiTheme="majorBidi" w:cstheme="majorBidi"/>
          <w:cs/>
        </w:rPr>
        <w:t>เป็นรายเดือน</w:t>
      </w:r>
      <w:r w:rsidR="00DA69BE" w:rsidRPr="0045337D">
        <w:rPr>
          <w:rFonts w:asciiTheme="majorBidi" w:hAnsiTheme="majorBidi" w:cstheme="majorBidi"/>
          <w:cs/>
        </w:rPr>
        <w:t>ตาม</w:t>
      </w:r>
      <w:r w:rsidR="00C43349" w:rsidRPr="0045337D">
        <w:rPr>
          <w:rFonts w:asciiTheme="majorBidi" w:hAnsiTheme="majorBidi" w:cstheme="majorBidi"/>
          <w:cs/>
        </w:rPr>
        <w:t>อัตราที่ระบุ</w:t>
      </w:r>
      <w:r w:rsidR="00DA69BE" w:rsidRPr="0045337D">
        <w:rPr>
          <w:rFonts w:asciiTheme="majorBidi" w:hAnsiTheme="majorBidi" w:cstheme="majorBidi"/>
          <w:cs/>
        </w:rPr>
        <w:t xml:space="preserve">ในสัญญา </w:t>
      </w:r>
      <w:r w:rsidRPr="0045337D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161FF6" w:rsidRPr="00161FF6">
        <w:rPr>
          <w:rFonts w:asciiTheme="majorBidi" w:hAnsiTheme="majorBidi" w:cstheme="majorBidi"/>
        </w:rPr>
        <w:t>3</w:t>
      </w:r>
      <w:r w:rsidRPr="0045337D">
        <w:rPr>
          <w:rFonts w:asciiTheme="majorBidi" w:hAnsiTheme="majorBidi" w:cstheme="majorBidi"/>
          <w:cs/>
        </w:rPr>
        <w:t xml:space="preserve"> ปี</w:t>
      </w:r>
    </w:p>
    <w:p w14:paraId="77DF7F9B" w14:textId="6CC78DC3" w:rsidR="004A1B95" w:rsidRPr="0045337D" w:rsidRDefault="00835A5A" w:rsidP="00860DBF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รายได้จากการให้บริการ</w:t>
      </w:r>
      <w:r w:rsidR="0004700F" w:rsidRPr="0045337D">
        <w:rPr>
          <w:rFonts w:asciiTheme="majorBidi" w:hAnsiTheme="majorBidi" w:cstheme="majorBidi"/>
          <w:b/>
          <w:bCs/>
        </w:rPr>
        <w:t xml:space="preserve"> </w:t>
      </w:r>
    </w:p>
    <w:p w14:paraId="7230C76A" w14:textId="444E4F7C" w:rsidR="00723A3C" w:rsidRPr="0045337D" w:rsidRDefault="0081508A" w:rsidP="00FF3B21">
      <w:pPr>
        <w:ind w:left="540" w:right="38"/>
        <w:jc w:val="thaiDistribute"/>
        <w:rPr>
          <w:rFonts w:asciiTheme="majorBidi" w:hAnsiTheme="majorBidi" w:cstheme="majorBidi"/>
        </w:rPr>
      </w:pPr>
      <w:bookmarkStart w:id="14" w:name="_Hlk65850292"/>
      <w:r w:rsidRPr="0045337D">
        <w:rPr>
          <w:rFonts w:asciiTheme="majorBidi" w:hAnsiTheme="majorBidi" w:cstheme="majorBidi"/>
          <w:cs/>
        </w:rPr>
        <w:t>รายได้จาก</w:t>
      </w:r>
      <w:r w:rsidR="0083440A" w:rsidRPr="0045337D">
        <w:rPr>
          <w:rFonts w:asciiTheme="majorBidi" w:hAnsiTheme="majorBidi" w:cstheme="majorBidi"/>
          <w:cs/>
        </w:rPr>
        <w:t>การ</w:t>
      </w:r>
      <w:r w:rsidRPr="0045337D">
        <w:rPr>
          <w:rFonts w:asciiTheme="majorBidi" w:hAnsiTheme="majorBidi" w:cstheme="majorBidi"/>
          <w:cs/>
        </w:rPr>
        <w:t>ให้บริการ</w:t>
      </w:r>
      <w:r w:rsidR="00055D6E" w:rsidRPr="0045337D">
        <w:rPr>
          <w:rFonts w:asciiTheme="majorBidi" w:hAnsiTheme="majorBidi" w:cstheme="majorBidi"/>
          <w:cs/>
        </w:rPr>
        <w:t>สำหรับ</w:t>
      </w:r>
      <w:r w:rsidR="0055496D" w:rsidRPr="0045337D">
        <w:rPr>
          <w:rFonts w:asciiTheme="majorBidi" w:hAnsiTheme="majorBidi" w:cstheme="majorBidi"/>
          <w:cs/>
        </w:rPr>
        <w:t>งวดสามเดือน</w:t>
      </w:r>
      <w:r w:rsidR="00B522A7" w:rsidRPr="0045337D">
        <w:rPr>
          <w:rFonts w:asciiTheme="majorBidi" w:eastAsiaTheme="minorEastAsia" w:hAnsiTheme="majorBidi" w:cstheme="majorBidi" w:hint="cs"/>
          <w:cs/>
          <w:lang w:eastAsia="ja-JP"/>
        </w:rPr>
        <w:t>และงวดหกเดือน</w:t>
      </w:r>
      <w:r w:rsidR="0055496D" w:rsidRPr="0045337D">
        <w:rPr>
          <w:rFonts w:asciiTheme="majorBidi" w:hAnsiTheme="majorBidi" w:cstheme="majorBidi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-8"/>
        </w:rPr>
        <w:t>30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B522A7" w:rsidRPr="0045337D">
        <w:rPr>
          <w:rFonts w:asciiTheme="majorBidi" w:hAnsiTheme="majorBidi" w:cs="Angsana New"/>
          <w:spacing w:val="-8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8"/>
        </w:rPr>
        <w:t>2568</w:t>
      </w:r>
      <w:r w:rsidR="00B522A7" w:rsidRPr="0045337D">
        <w:rPr>
          <w:rFonts w:asciiTheme="majorBidi" w:hAnsiTheme="majorBidi" w:cstheme="majorBidi"/>
          <w:spacing w:val="-8"/>
        </w:rPr>
        <w:t xml:space="preserve"> </w:t>
      </w:r>
      <w:r w:rsidR="00354998" w:rsidRPr="0045337D">
        <w:rPr>
          <w:rFonts w:asciiTheme="majorBidi" w:hAnsiTheme="majorBidi" w:cstheme="majorBidi"/>
          <w:spacing w:val="-4"/>
          <w:cs/>
        </w:rPr>
        <w:t xml:space="preserve">และ </w:t>
      </w:r>
      <w:r w:rsidR="00161FF6" w:rsidRPr="00161FF6">
        <w:rPr>
          <w:rFonts w:asciiTheme="majorBidi" w:hAnsiTheme="majorBidi" w:cstheme="majorBidi"/>
          <w:spacing w:val="-4"/>
        </w:rPr>
        <w:t>256</w:t>
      </w:r>
      <w:r w:rsidR="00161FF6" w:rsidRPr="00161FF6">
        <w:rPr>
          <w:rFonts w:asciiTheme="majorBidi" w:eastAsiaTheme="minorEastAsia" w:hAnsiTheme="majorBidi" w:cstheme="majorBidi"/>
          <w:spacing w:val="-4"/>
          <w:lang w:eastAsia="ja-JP"/>
        </w:rPr>
        <w:t>7</w:t>
      </w:r>
      <w:r w:rsidR="00354998" w:rsidRPr="0045337D">
        <w:rPr>
          <w:rFonts w:asciiTheme="majorBidi" w:hAnsiTheme="majorBidi" w:cstheme="majorBidi"/>
          <w:spacing w:val="-4"/>
        </w:rPr>
        <w:t xml:space="preserve"> </w:t>
      </w:r>
      <w:r w:rsidR="009E4EF9" w:rsidRPr="0045337D">
        <w:rPr>
          <w:rFonts w:asciiTheme="majorBidi" w:hAnsiTheme="majorBidi" w:cstheme="majorBidi"/>
          <w:cs/>
        </w:rPr>
        <w:t>ประกอบด้วย</w:t>
      </w:r>
    </w:p>
    <w:p w14:paraId="347FE63D" w14:textId="77777777" w:rsidR="00324930" w:rsidRPr="0045337D" w:rsidRDefault="00324930" w:rsidP="000C4ED6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5" w:name="_Hlk75405997"/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5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45337D" w:rsidRPr="0045337D" w14:paraId="433B184C" w14:textId="77777777" w:rsidTr="00C33CA0">
        <w:trPr>
          <w:trHeight w:val="315"/>
        </w:trPr>
        <w:tc>
          <w:tcPr>
            <w:tcW w:w="1710" w:type="dxa"/>
          </w:tcPr>
          <w:p w14:paraId="29B08B07" w14:textId="77777777" w:rsidR="004E1A50" w:rsidRPr="0045337D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74D24F5A" w14:textId="77777777" w:rsidR="004E1A50" w:rsidRPr="0045337D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337D" w:rsidRPr="0045337D" w14:paraId="176C2B39" w14:textId="77777777" w:rsidTr="00C33CA0">
        <w:trPr>
          <w:trHeight w:val="279"/>
        </w:trPr>
        <w:tc>
          <w:tcPr>
            <w:tcW w:w="1710" w:type="dxa"/>
          </w:tcPr>
          <w:p w14:paraId="4D1FE4F7" w14:textId="77777777" w:rsidR="004E1A50" w:rsidRPr="0045337D" w:rsidRDefault="004E1A50" w:rsidP="004E1A50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5B9FAAE6" w14:textId="1B0D85EF" w:rsidR="004E1A50" w:rsidRPr="0045337D" w:rsidRDefault="004E1A50" w:rsidP="004E1A5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5337D" w:rsidRPr="0045337D" w14:paraId="2D5AF180" w14:textId="77777777" w:rsidTr="00C33CA0">
        <w:trPr>
          <w:trHeight w:val="356"/>
        </w:trPr>
        <w:tc>
          <w:tcPr>
            <w:tcW w:w="1710" w:type="dxa"/>
          </w:tcPr>
          <w:p w14:paraId="2BC2F23D" w14:textId="77777777" w:rsidR="00BE01C5" w:rsidRPr="0045337D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70D3E167" w14:textId="002A90C2" w:rsidR="00BE01C5" w:rsidRPr="0045337D" w:rsidRDefault="00161FF6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" w:type="dxa"/>
          </w:tcPr>
          <w:p w14:paraId="0B7B250E" w14:textId="77777777" w:rsidR="00BE01C5" w:rsidRPr="0045337D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0E494EA6" w14:textId="31C81FBE" w:rsidR="00BE01C5" w:rsidRPr="0045337D" w:rsidRDefault="00161FF6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6D4A2E86" w14:textId="77777777" w:rsidTr="00C33CA0">
        <w:trPr>
          <w:trHeight w:val="356"/>
        </w:trPr>
        <w:tc>
          <w:tcPr>
            <w:tcW w:w="1710" w:type="dxa"/>
          </w:tcPr>
          <w:p w14:paraId="14EF8203" w14:textId="77777777" w:rsidR="00BE01C5" w:rsidRPr="0045337D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435B5DA5" w14:textId="77777777" w:rsidR="00BE01C5" w:rsidRPr="0045337D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</w:tcPr>
          <w:p w14:paraId="23245165" w14:textId="77777777" w:rsidR="00BE01C5" w:rsidRPr="0045337D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435349FC" w14:textId="77777777" w:rsidR="00BE01C5" w:rsidRPr="0045337D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5337D" w:rsidRPr="0045337D" w14:paraId="232CFCA7" w14:textId="77777777" w:rsidTr="00C33CA0">
        <w:trPr>
          <w:trHeight w:val="727"/>
        </w:trPr>
        <w:tc>
          <w:tcPr>
            <w:tcW w:w="1710" w:type="dxa"/>
          </w:tcPr>
          <w:p w14:paraId="51E7ACAF" w14:textId="77777777" w:rsidR="00BE01C5" w:rsidRPr="0045337D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FD8A5E4" w14:textId="77777777" w:rsidR="00185EC6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5610061" w14:textId="77777777" w:rsidR="00BE01C5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2558804D" w14:textId="77777777" w:rsidR="00185EC6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F3ED593" w14:textId="77777777" w:rsidR="00BE01C5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vAlign w:val="center"/>
          </w:tcPr>
          <w:p w14:paraId="38944CCF" w14:textId="77777777" w:rsidR="00BE01C5" w:rsidRPr="0045337D" w:rsidRDefault="00BE01C5" w:rsidP="00BC6AD6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2C5363F6" w14:textId="77777777" w:rsidR="00BE01C5" w:rsidRPr="0045337D" w:rsidRDefault="00BE01C5" w:rsidP="00BC6AD6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162EA824" w14:textId="77777777" w:rsidR="00185EC6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6F52367" w14:textId="77777777" w:rsidR="00BE01C5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vAlign w:val="center"/>
          </w:tcPr>
          <w:p w14:paraId="555BF458" w14:textId="77777777" w:rsidR="00185EC6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3B9AA36" w14:textId="77777777" w:rsidR="00BE01C5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vAlign w:val="center"/>
          </w:tcPr>
          <w:p w14:paraId="44C3B614" w14:textId="77777777" w:rsidR="00BE01C5" w:rsidRPr="0045337D" w:rsidRDefault="00BE01C5" w:rsidP="00BC6AD6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0E12" w:rsidRPr="0045337D" w14:paraId="75C87875" w14:textId="77777777" w:rsidTr="00C33CA0">
        <w:trPr>
          <w:trHeight w:val="356"/>
        </w:trPr>
        <w:tc>
          <w:tcPr>
            <w:tcW w:w="1710" w:type="dxa"/>
          </w:tcPr>
          <w:p w14:paraId="0FE54EEA" w14:textId="77777777" w:rsidR="00A20E12" w:rsidRPr="0045337D" w:rsidRDefault="00A20E12" w:rsidP="00A20E12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</w:tcPr>
          <w:p w14:paraId="6B111BFB" w14:textId="515015D4" w:rsidR="00A20E12" w:rsidRPr="0045337D" w:rsidRDefault="00161FF6" w:rsidP="00A20E12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086</w:t>
            </w:r>
            <w:r w:rsidR="003A47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41" w:type="dxa"/>
          </w:tcPr>
          <w:p w14:paraId="0A6B5623" w14:textId="77777777" w:rsidR="00A20E12" w:rsidRPr="0045337D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D42A32" w14:textId="1174300E" w:rsidR="00A20E12" w:rsidRPr="0045337D" w:rsidRDefault="00161FF6" w:rsidP="00A20E12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745</w:t>
            </w:r>
            <w:r w:rsidR="003A47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90" w:type="dxa"/>
          </w:tcPr>
          <w:p w14:paraId="3063A3D2" w14:textId="77777777" w:rsidR="00A20E12" w:rsidRPr="0045337D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9907917" w14:textId="69A6E0C5" w:rsidR="00A20E12" w:rsidRPr="0045337D" w:rsidRDefault="00161FF6" w:rsidP="00A37A0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20" w:type="dxa"/>
          </w:tcPr>
          <w:p w14:paraId="36826456" w14:textId="77777777" w:rsidR="00A20E12" w:rsidRPr="0045337D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</w:tcPr>
          <w:p w14:paraId="4350102F" w14:textId="0BB88E0A" w:rsidR="00A20E12" w:rsidRPr="0045337D" w:rsidRDefault="00161FF6" w:rsidP="00A37A0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0AA0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634</w:t>
            </w:r>
            <w:r w:rsidR="00DC0AA0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80" w:type="dxa"/>
          </w:tcPr>
          <w:p w14:paraId="7189A5DA" w14:textId="77777777" w:rsidR="00A20E12" w:rsidRPr="0045337D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8AC80AD" w14:textId="10562D07" w:rsidR="00A20E12" w:rsidRPr="0045337D" w:rsidRDefault="00161FF6" w:rsidP="00A37A0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DC0AA0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605</w:t>
            </w:r>
            <w:r w:rsidR="00DC0AA0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080</w:t>
            </w:r>
          </w:p>
        </w:tc>
        <w:tc>
          <w:tcPr>
            <w:tcW w:w="88" w:type="dxa"/>
          </w:tcPr>
          <w:p w14:paraId="1CD136A8" w14:textId="77777777" w:rsidR="00A20E12" w:rsidRPr="0045337D" w:rsidRDefault="00A20E12" w:rsidP="00A20E12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2A7B4A" w14:textId="3C668429" w:rsidR="00A20E12" w:rsidRPr="0045337D" w:rsidRDefault="00161FF6" w:rsidP="00A37A0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DC0AA0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  <w:r w:rsidR="00DC0AA0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433</w:t>
            </w:r>
          </w:p>
        </w:tc>
      </w:tr>
    </w:tbl>
    <w:p w14:paraId="73C0850D" w14:textId="1CBBC163" w:rsidR="00FF3B21" w:rsidRPr="0045337D" w:rsidRDefault="00FF3B21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A16EE2B" w14:textId="7BFAC929" w:rsidR="00D179EA" w:rsidRPr="0045337D" w:rsidRDefault="00FF3B21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3E6D9A5C" w14:textId="77777777" w:rsidR="00E75728" w:rsidRPr="0045337D" w:rsidRDefault="00E75728" w:rsidP="00723A3C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45337D" w:rsidRPr="0045337D" w14:paraId="4DE72650" w14:textId="77777777" w:rsidTr="008E0FE7">
        <w:tc>
          <w:tcPr>
            <w:tcW w:w="1710" w:type="dxa"/>
          </w:tcPr>
          <w:p w14:paraId="0DC7A107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3E7948B5" w14:textId="77777777" w:rsidR="00E75728" w:rsidRPr="0045337D" w:rsidRDefault="00E75728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37D" w:rsidRPr="0045337D" w14:paraId="0DFF6059" w14:textId="77777777" w:rsidTr="008E0FE7">
        <w:tc>
          <w:tcPr>
            <w:tcW w:w="1710" w:type="dxa"/>
          </w:tcPr>
          <w:p w14:paraId="37B5ADBE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4FD73454" w14:textId="68B36436" w:rsidR="00E75728" w:rsidRPr="0045337D" w:rsidRDefault="00E75728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5337D" w:rsidRPr="0045337D" w14:paraId="0573B25C" w14:textId="77777777" w:rsidTr="008E0FE7">
        <w:tc>
          <w:tcPr>
            <w:tcW w:w="1710" w:type="dxa"/>
          </w:tcPr>
          <w:p w14:paraId="191FE40A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777C25D3" w14:textId="7F60ACFE" w:rsidR="00E75728" w:rsidRPr="0045337D" w:rsidRDefault="00161FF6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6" w:type="dxa"/>
          </w:tcPr>
          <w:p w14:paraId="70C419D1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2E1F6508" w14:textId="6ED00255" w:rsidR="00E75728" w:rsidRPr="0045337D" w:rsidRDefault="00161FF6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62F5290C" w14:textId="77777777" w:rsidTr="008E0FE7">
        <w:tc>
          <w:tcPr>
            <w:tcW w:w="1710" w:type="dxa"/>
          </w:tcPr>
          <w:p w14:paraId="428E2DB7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637CAB75" w14:textId="77777777" w:rsidR="00E75728" w:rsidRPr="0045337D" w:rsidRDefault="00E75728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40CA8983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350A308C" w14:textId="77777777" w:rsidR="00E75728" w:rsidRPr="0045337D" w:rsidRDefault="00E75728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5337D" w:rsidRPr="0045337D" w14:paraId="3A4E8CDD" w14:textId="77777777" w:rsidTr="008E0FE7">
        <w:tc>
          <w:tcPr>
            <w:tcW w:w="1710" w:type="dxa"/>
          </w:tcPr>
          <w:p w14:paraId="7234A86B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92E02C3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52CD047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433EFAAD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6223923E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09AE34BC" w14:textId="77777777" w:rsidR="00E75728" w:rsidRPr="0045337D" w:rsidRDefault="00E75728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7B29CC76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0D95C59A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45CA6CCD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01BCD5BC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446037EE" w14:textId="77777777" w:rsidR="00E75728" w:rsidRPr="0045337D" w:rsidRDefault="00E75728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5728" w:rsidRPr="0045337D" w14:paraId="5677D364" w14:textId="77777777" w:rsidTr="008E0FE7">
        <w:tc>
          <w:tcPr>
            <w:tcW w:w="1710" w:type="dxa"/>
          </w:tcPr>
          <w:p w14:paraId="727EDE3D" w14:textId="77777777" w:rsidR="00E75728" w:rsidRPr="0045337D" w:rsidRDefault="00E75728" w:rsidP="008E0FE7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bookmarkStart w:id="16" w:name="_Hlk70758440"/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0820AFD7" w14:textId="5C41961F" w:rsidR="00E75728" w:rsidRPr="0045337D" w:rsidRDefault="00161FF6" w:rsidP="008E0FE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  <w:r w:rsidR="003A47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90" w:type="dxa"/>
          </w:tcPr>
          <w:p w14:paraId="69069150" w14:textId="77777777" w:rsidR="00E75728" w:rsidRPr="0045337D" w:rsidRDefault="00E75728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018B78" w14:textId="0D2ECE25" w:rsidR="00E75728" w:rsidRPr="0045337D" w:rsidRDefault="00161FF6" w:rsidP="008E0F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814</w:t>
            </w:r>
            <w:r w:rsidR="003A47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90" w:type="dxa"/>
          </w:tcPr>
          <w:p w14:paraId="22505988" w14:textId="77777777" w:rsidR="00E75728" w:rsidRPr="0045337D" w:rsidRDefault="00E75728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876F33" w14:textId="3583FFA8" w:rsidR="00E75728" w:rsidRPr="0045337D" w:rsidRDefault="00161FF6" w:rsidP="008E0FE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  <w:r w:rsidR="007005E2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</w:p>
        </w:tc>
        <w:tc>
          <w:tcPr>
            <w:tcW w:w="36" w:type="dxa"/>
          </w:tcPr>
          <w:p w14:paraId="09C1EB98" w14:textId="77777777" w:rsidR="00E75728" w:rsidRPr="0045337D" w:rsidRDefault="00E75728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7E7A1" w14:textId="3F675237" w:rsidR="00E75728" w:rsidRPr="0045337D" w:rsidRDefault="00161FF6" w:rsidP="008E0FE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359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27" w:type="dxa"/>
          </w:tcPr>
          <w:p w14:paraId="65FDFB48" w14:textId="77777777" w:rsidR="00E75728" w:rsidRPr="0045337D" w:rsidRDefault="00E75728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B9DD34B" w14:textId="18A172CD" w:rsidR="00E75728" w:rsidRPr="0045337D" w:rsidRDefault="00161FF6" w:rsidP="008E0FE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864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48" w:type="dxa"/>
          </w:tcPr>
          <w:p w14:paraId="50BFD1CA" w14:textId="77777777" w:rsidR="00E75728" w:rsidRPr="0045337D" w:rsidRDefault="00E75728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9E021A6" w14:textId="00F98623" w:rsidR="00E75728" w:rsidRPr="0045337D" w:rsidRDefault="00161FF6" w:rsidP="008E0FE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224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</w:tr>
      <w:bookmarkEnd w:id="16"/>
    </w:tbl>
    <w:p w14:paraId="4583026D" w14:textId="77777777" w:rsidR="00E75728" w:rsidRPr="0045337D" w:rsidRDefault="00E75728" w:rsidP="00B522A7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F428DDE" w14:textId="724BAD66" w:rsidR="00B522A7" w:rsidRPr="0045337D" w:rsidRDefault="00B522A7" w:rsidP="00B522A7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45337D" w:rsidRPr="0045337D" w14:paraId="38B69BFC" w14:textId="77777777" w:rsidTr="008E0FE7">
        <w:trPr>
          <w:trHeight w:val="315"/>
        </w:trPr>
        <w:tc>
          <w:tcPr>
            <w:tcW w:w="1710" w:type="dxa"/>
          </w:tcPr>
          <w:p w14:paraId="27495158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42C272B0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337D" w:rsidRPr="0045337D" w14:paraId="1BB65167" w14:textId="77777777" w:rsidTr="008E0FE7">
        <w:trPr>
          <w:trHeight w:val="279"/>
        </w:trPr>
        <w:tc>
          <w:tcPr>
            <w:tcW w:w="1710" w:type="dxa"/>
          </w:tcPr>
          <w:p w14:paraId="508AE86A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7C030A7D" w14:textId="2563A7E1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5337D" w:rsidRPr="0045337D" w14:paraId="568C3179" w14:textId="77777777" w:rsidTr="008E0FE7">
        <w:trPr>
          <w:trHeight w:val="356"/>
        </w:trPr>
        <w:tc>
          <w:tcPr>
            <w:tcW w:w="1710" w:type="dxa"/>
          </w:tcPr>
          <w:p w14:paraId="3C5D96CA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6D6E89F6" w14:textId="0E2702F4" w:rsidR="00B522A7" w:rsidRPr="0045337D" w:rsidRDefault="00161FF6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" w:type="dxa"/>
          </w:tcPr>
          <w:p w14:paraId="44AFA69E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197C5CE" w14:textId="55C4ED66" w:rsidR="00B522A7" w:rsidRPr="0045337D" w:rsidRDefault="00161FF6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2AE6CB63" w14:textId="77777777" w:rsidTr="008E0FE7">
        <w:trPr>
          <w:trHeight w:val="356"/>
        </w:trPr>
        <w:tc>
          <w:tcPr>
            <w:tcW w:w="1710" w:type="dxa"/>
          </w:tcPr>
          <w:p w14:paraId="5B52CD4A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129A8406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</w:tcPr>
          <w:p w14:paraId="4CC7A27C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1B153C1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5337D" w:rsidRPr="0045337D" w14:paraId="73A1FABF" w14:textId="77777777" w:rsidTr="008E0FE7">
        <w:trPr>
          <w:trHeight w:val="727"/>
        </w:trPr>
        <w:tc>
          <w:tcPr>
            <w:tcW w:w="1710" w:type="dxa"/>
          </w:tcPr>
          <w:p w14:paraId="7315583F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4E76D70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0D5E219B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6F3BE876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6851D6B3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vAlign w:val="center"/>
          </w:tcPr>
          <w:p w14:paraId="26A67728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5B36031C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4222313F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4C82331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vAlign w:val="center"/>
          </w:tcPr>
          <w:p w14:paraId="7CFAD874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3E4EC92F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vAlign w:val="center"/>
          </w:tcPr>
          <w:p w14:paraId="6F88F167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337D" w:rsidRPr="0045337D" w14:paraId="2026A12E" w14:textId="77777777" w:rsidTr="008E0FE7">
        <w:trPr>
          <w:trHeight w:val="356"/>
        </w:trPr>
        <w:tc>
          <w:tcPr>
            <w:tcW w:w="1710" w:type="dxa"/>
          </w:tcPr>
          <w:p w14:paraId="281D54D1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</w:tcPr>
          <w:p w14:paraId="084BB144" w14:textId="528CB414" w:rsidR="00B522A7" w:rsidRPr="0045337D" w:rsidRDefault="00161FF6" w:rsidP="008E0FE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="001F78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</w:p>
        </w:tc>
        <w:tc>
          <w:tcPr>
            <w:tcW w:w="141" w:type="dxa"/>
          </w:tcPr>
          <w:p w14:paraId="5ADC414A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C18794" w14:textId="04B8C0E4" w:rsidR="00B522A7" w:rsidRPr="0045337D" w:rsidRDefault="00161FF6" w:rsidP="008E0FE7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  <w:r w:rsidR="001F78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90" w:type="dxa"/>
          </w:tcPr>
          <w:p w14:paraId="717B0E7B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8E77D19" w14:textId="3A6EFE3D" w:rsidR="00B522A7" w:rsidRPr="0045337D" w:rsidRDefault="00161FF6" w:rsidP="008E0FE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806</w:t>
            </w:r>
            <w:r w:rsidR="004C1C27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521</w:t>
            </w:r>
          </w:p>
        </w:tc>
        <w:tc>
          <w:tcPr>
            <w:tcW w:w="20" w:type="dxa"/>
          </w:tcPr>
          <w:p w14:paraId="03B6D7AA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</w:tcPr>
          <w:p w14:paraId="187C5559" w14:textId="2E6CFE07" w:rsidR="00B522A7" w:rsidRPr="0045337D" w:rsidRDefault="00161FF6" w:rsidP="008E0FE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802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80" w:type="dxa"/>
          </w:tcPr>
          <w:p w14:paraId="74E300D5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3A3F2D9" w14:textId="0AEDBFBA" w:rsidR="00B522A7" w:rsidRPr="0045337D" w:rsidRDefault="00161FF6" w:rsidP="008E0FE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</w:t>
            </w:r>
          </w:p>
        </w:tc>
        <w:tc>
          <w:tcPr>
            <w:tcW w:w="88" w:type="dxa"/>
          </w:tcPr>
          <w:p w14:paraId="03A85843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EA541" w14:textId="16D6EEB4" w:rsidR="00B522A7" w:rsidRPr="0045337D" w:rsidRDefault="00161FF6" w:rsidP="008E0FE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  <w:r w:rsidR="009C517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</w:tr>
    </w:tbl>
    <w:bookmarkEnd w:id="14"/>
    <w:p w14:paraId="1F57BB54" w14:textId="77777777" w:rsidR="00B522A7" w:rsidRPr="0045337D" w:rsidRDefault="00B522A7" w:rsidP="00B522A7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45337D" w:rsidRPr="0045337D" w14:paraId="6D4B1F08" w14:textId="77777777" w:rsidTr="008E0FE7">
        <w:tc>
          <w:tcPr>
            <w:tcW w:w="1710" w:type="dxa"/>
          </w:tcPr>
          <w:p w14:paraId="03BA4E6D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1D5F54F6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37D" w:rsidRPr="0045337D" w14:paraId="2F85BF36" w14:textId="77777777" w:rsidTr="008E0FE7">
        <w:tc>
          <w:tcPr>
            <w:tcW w:w="1710" w:type="dxa"/>
          </w:tcPr>
          <w:p w14:paraId="75F2628D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6EBBA3BF" w14:textId="4239F7BC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5337D" w:rsidRPr="0045337D" w14:paraId="217BCF5C" w14:textId="77777777" w:rsidTr="008E0FE7">
        <w:tc>
          <w:tcPr>
            <w:tcW w:w="1710" w:type="dxa"/>
          </w:tcPr>
          <w:p w14:paraId="390558F4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1D32566B" w14:textId="47C2DD1E" w:rsidR="00B522A7" w:rsidRPr="0045337D" w:rsidRDefault="00161FF6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6" w:type="dxa"/>
          </w:tcPr>
          <w:p w14:paraId="2F2A0F2E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7B95160C" w14:textId="6343C5F4" w:rsidR="00B522A7" w:rsidRPr="0045337D" w:rsidRDefault="00161FF6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23C9CDB3" w14:textId="77777777" w:rsidTr="008E0FE7">
        <w:tc>
          <w:tcPr>
            <w:tcW w:w="1710" w:type="dxa"/>
          </w:tcPr>
          <w:p w14:paraId="25CEBFC9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7A040D0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29E32748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0A66C615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45337D" w:rsidRPr="0045337D" w14:paraId="52237C51" w14:textId="77777777" w:rsidTr="008E0FE7">
        <w:tc>
          <w:tcPr>
            <w:tcW w:w="1710" w:type="dxa"/>
          </w:tcPr>
          <w:p w14:paraId="0FE51D1A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39A3673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E27C8F9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4755C136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3FE21CC5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60767779" w14:textId="77777777" w:rsidR="00B522A7" w:rsidRPr="0045337D" w:rsidRDefault="00B522A7" w:rsidP="008E0FE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3BD248DB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0D41C29E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2ED3DEB2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11132E74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27E9DF2D" w14:textId="77777777" w:rsidR="00B522A7" w:rsidRPr="0045337D" w:rsidRDefault="00B522A7" w:rsidP="008E0FE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337D" w:rsidRPr="0045337D" w14:paraId="4C434F6E" w14:textId="77777777" w:rsidTr="008E0FE7">
        <w:tc>
          <w:tcPr>
            <w:tcW w:w="1710" w:type="dxa"/>
          </w:tcPr>
          <w:p w14:paraId="36650764" w14:textId="77777777" w:rsidR="00B522A7" w:rsidRPr="0045337D" w:rsidRDefault="00B522A7" w:rsidP="008E0FE7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5CD96A9B" w14:textId="66E72E11" w:rsidR="00B522A7" w:rsidRPr="0045337D" w:rsidRDefault="00161FF6" w:rsidP="008E0FE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  <w:r w:rsidR="001F78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90" w:type="dxa"/>
          </w:tcPr>
          <w:p w14:paraId="1BDBB000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FBB4DC" w14:textId="3B2CC405" w:rsidR="00B522A7" w:rsidRPr="0045337D" w:rsidRDefault="00161FF6" w:rsidP="008E0F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="001F78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90" w:type="dxa"/>
          </w:tcPr>
          <w:p w14:paraId="345632FD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EEF04B" w14:textId="33449097" w:rsidR="00B522A7" w:rsidRPr="0045337D" w:rsidRDefault="00161FF6" w:rsidP="008E0FE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  <w:r w:rsidR="0010696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36" w:type="dxa"/>
          </w:tcPr>
          <w:p w14:paraId="0E856C07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E08E8" w14:textId="3FADAEF1" w:rsidR="00B522A7" w:rsidRPr="0045337D" w:rsidRDefault="00161FF6" w:rsidP="008E0FE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F6023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288</w:t>
            </w:r>
            <w:r w:rsidR="00F6023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070</w:t>
            </w:r>
          </w:p>
        </w:tc>
        <w:tc>
          <w:tcPr>
            <w:tcW w:w="127" w:type="dxa"/>
          </w:tcPr>
          <w:p w14:paraId="76F8873E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76942FF" w14:textId="0AC1BB0A" w:rsidR="00B522A7" w:rsidRPr="0045337D" w:rsidRDefault="00161FF6" w:rsidP="008E0FE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="00F6023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868</w:t>
            </w:r>
            <w:r w:rsidR="00F6023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</w:p>
        </w:tc>
        <w:tc>
          <w:tcPr>
            <w:tcW w:w="48" w:type="dxa"/>
          </w:tcPr>
          <w:p w14:paraId="5C3BF2A6" w14:textId="77777777" w:rsidR="00B522A7" w:rsidRPr="0045337D" w:rsidRDefault="00B522A7" w:rsidP="008E0FE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2D8A51F" w14:textId="06921965" w:rsidR="00B522A7" w:rsidRPr="0045337D" w:rsidRDefault="00161FF6" w:rsidP="008E0FE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F6023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="00F6023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409</w:t>
            </w:r>
          </w:p>
        </w:tc>
      </w:tr>
    </w:tbl>
    <w:p w14:paraId="6ED6936A" w14:textId="6D1F89B1" w:rsidR="00D560C6" w:rsidRPr="0045337D" w:rsidRDefault="00D560C6" w:rsidP="005823D6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ค่าใช้จ่ายภาษีเงินได้</w:t>
      </w:r>
    </w:p>
    <w:p w14:paraId="38E23867" w14:textId="77777777" w:rsidR="00F61536" w:rsidRPr="0045337D" w:rsidRDefault="00362DBD" w:rsidP="00987C36">
      <w:pPr>
        <w:ind w:left="540" w:right="47"/>
        <w:jc w:val="thaiDistribute"/>
        <w:rPr>
          <w:rFonts w:asciiTheme="majorBidi" w:hAnsiTheme="majorBidi" w:cstheme="majorBidi"/>
          <w:spacing w:val="-6"/>
        </w:rPr>
      </w:pPr>
      <w:r w:rsidRPr="0045337D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45337D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45337D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45337D">
        <w:rPr>
          <w:rFonts w:asciiTheme="majorBidi" w:hAnsiTheme="majorBidi" w:cstheme="majorBidi"/>
          <w:spacing w:val="-6"/>
          <w:cs/>
        </w:rPr>
        <w:t>จาก</w:t>
      </w:r>
      <w:r w:rsidR="00D560C6" w:rsidRPr="0045337D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25A1821D" w:rsidR="00161FF6" w:rsidRDefault="00F61536" w:rsidP="00B65550">
      <w:pPr>
        <w:spacing w:before="240" w:after="240"/>
        <w:ind w:left="547" w:right="29"/>
        <w:jc w:val="thaiDistribute"/>
        <w:rPr>
          <w:rFonts w:asciiTheme="majorBidi" w:hAnsiTheme="majorBidi" w:cstheme="majorBidi"/>
          <w:cs/>
        </w:rPr>
      </w:pPr>
      <w:bookmarkStart w:id="17" w:name="_Hlk65852183"/>
      <w:r w:rsidRPr="0045337D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45337D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45337D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45337D">
        <w:rPr>
          <w:rFonts w:asciiTheme="majorBidi" w:hAnsiTheme="majorBidi" w:cstheme="majorBidi"/>
          <w:cs/>
        </w:rPr>
        <w:t>สำหรับ</w:t>
      </w:r>
      <w:r w:rsidR="00B65550" w:rsidRPr="0045337D">
        <w:rPr>
          <w:rFonts w:asciiTheme="majorBidi" w:hAnsiTheme="majorBidi" w:cstheme="majorBidi"/>
          <w:cs/>
        </w:rPr>
        <w:t>งวดสามเดือน</w:t>
      </w:r>
      <w:r w:rsidR="00B522A7" w:rsidRPr="0045337D">
        <w:rPr>
          <w:rFonts w:asciiTheme="majorBidi" w:hAnsiTheme="majorBidi" w:cstheme="majorBidi" w:hint="cs"/>
          <w:cs/>
        </w:rPr>
        <w:t>และงวดหกเดือน</w:t>
      </w:r>
      <w:r w:rsidR="00B65550" w:rsidRPr="0045337D">
        <w:rPr>
          <w:rFonts w:asciiTheme="majorBidi" w:hAnsiTheme="majorBidi" w:cstheme="majorBidi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</w:rPr>
        <w:t>30</w:t>
      </w:r>
      <w:r w:rsidR="00B522A7" w:rsidRPr="0045337D">
        <w:rPr>
          <w:rFonts w:asciiTheme="majorBidi" w:hAnsiTheme="majorBidi" w:cstheme="majorBidi"/>
        </w:rPr>
        <w:t xml:space="preserve"> </w:t>
      </w:r>
      <w:r w:rsidR="00B522A7" w:rsidRPr="0045337D">
        <w:rPr>
          <w:rFonts w:asciiTheme="majorBidi" w:hAnsiTheme="majorBidi" w:cs="Angsana New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</w:rPr>
        <w:t>2568</w:t>
      </w:r>
      <w:r w:rsidR="00B522A7" w:rsidRPr="0045337D">
        <w:rPr>
          <w:rFonts w:asciiTheme="majorBidi" w:hAnsiTheme="majorBidi" w:cstheme="majorBidi"/>
        </w:rPr>
        <w:t xml:space="preserve"> </w:t>
      </w:r>
      <w:r w:rsidR="001A689A" w:rsidRPr="0045337D">
        <w:rPr>
          <w:rFonts w:asciiTheme="majorBidi" w:hAnsiTheme="majorBidi" w:cs="Angsana New"/>
          <w:cs/>
        </w:rPr>
        <w:t xml:space="preserve">และ </w:t>
      </w:r>
      <w:r w:rsidR="00161FF6" w:rsidRPr="00161FF6">
        <w:rPr>
          <w:rFonts w:asciiTheme="majorBidi" w:hAnsiTheme="majorBidi" w:cstheme="majorBidi"/>
        </w:rPr>
        <w:t>2567</w:t>
      </w:r>
      <w:r w:rsidR="001A689A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มีดังนี้</w:t>
      </w:r>
    </w:p>
    <w:p w14:paraId="2F0AD0E7" w14:textId="77777777" w:rsidR="00161FF6" w:rsidRDefault="00161FF6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213689B" w14:textId="77777777" w:rsidR="00F61536" w:rsidRPr="00161FF6" w:rsidRDefault="00F61536" w:rsidP="00161FF6">
      <w:pPr>
        <w:ind w:left="547" w:right="29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45337D" w:rsidRPr="0045337D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45337D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45337D" w:rsidRDefault="00BC7E7E" w:rsidP="005D52FF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45337D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45337D" w:rsidRDefault="00BC7E7E" w:rsidP="005D52FF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45337D" w:rsidRDefault="00BC7E7E" w:rsidP="005D52FF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45337D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45337D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45337D" w:rsidRDefault="00BC7E7E" w:rsidP="005D52FF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45337D" w:rsidRDefault="00A954CD" w:rsidP="005D52FF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77777777" w:rsidR="00A954CD" w:rsidRPr="0045337D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45337D" w:rsidRDefault="00A954CD" w:rsidP="005D52FF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77777777" w:rsidR="00A954CD" w:rsidRPr="0045337D" w:rsidRDefault="00A954CD" w:rsidP="005D52F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45337D" w:rsidRPr="0045337D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1A689A" w:rsidRPr="0045337D" w:rsidRDefault="001A689A" w:rsidP="001A689A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66A865E5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  <w:tc>
          <w:tcPr>
            <w:tcW w:w="216" w:type="dxa"/>
          </w:tcPr>
          <w:p w14:paraId="080F87CD" w14:textId="77777777" w:rsidR="001A689A" w:rsidRPr="0045337D" w:rsidRDefault="001A689A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46B0AA2B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  <w:tc>
          <w:tcPr>
            <w:tcW w:w="180" w:type="dxa"/>
          </w:tcPr>
          <w:p w14:paraId="700B5611" w14:textId="77777777" w:rsidR="001A689A" w:rsidRPr="0045337D" w:rsidRDefault="001A689A" w:rsidP="001A689A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12F5D3FB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  <w:tc>
          <w:tcPr>
            <w:tcW w:w="162" w:type="dxa"/>
          </w:tcPr>
          <w:p w14:paraId="3E94CC81" w14:textId="77777777" w:rsidR="001A689A" w:rsidRPr="0045337D" w:rsidRDefault="001A689A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43363EA0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</w:tr>
      <w:tr w:rsidR="0045337D" w:rsidRPr="0045337D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1A689A" w:rsidRPr="0045337D" w:rsidRDefault="001A689A" w:rsidP="001A689A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44811132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16" w:type="dxa"/>
          </w:tcPr>
          <w:p w14:paraId="5720571C" w14:textId="77777777" w:rsidR="001A689A" w:rsidRPr="0045337D" w:rsidRDefault="001A689A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548F686D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2BBC97B5" w14:textId="77777777" w:rsidR="001A689A" w:rsidRPr="0045337D" w:rsidRDefault="001A689A" w:rsidP="001A689A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35A9C876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62" w:type="dxa"/>
          </w:tcPr>
          <w:p w14:paraId="23381C60" w14:textId="77777777" w:rsidR="001A689A" w:rsidRPr="0045337D" w:rsidRDefault="001A689A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275FC65C" w:rsidR="001A689A" w:rsidRPr="0045337D" w:rsidRDefault="00161FF6" w:rsidP="001A689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</w:tr>
      <w:tr w:rsidR="0045337D" w:rsidRPr="0045337D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45337D" w:rsidRDefault="00545DE8" w:rsidP="005D52F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26DA50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461FB8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45337D" w:rsidRDefault="00545DE8" w:rsidP="005D52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5337D" w:rsidRPr="0045337D" w14:paraId="3A40B91B" w14:textId="77777777" w:rsidTr="00FC2E95">
        <w:trPr>
          <w:cantSplit/>
        </w:trPr>
        <w:tc>
          <w:tcPr>
            <w:tcW w:w="3719" w:type="dxa"/>
          </w:tcPr>
          <w:p w14:paraId="7958D987" w14:textId="77777777" w:rsidR="006919D0" w:rsidRPr="0045337D" w:rsidRDefault="006919D0" w:rsidP="006919D0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3E9EE84F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  <w:r w:rsidR="00B02B4E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16" w:type="dxa"/>
          </w:tcPr>
          <w:p w14:paraId="28780E5E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CBE2D9" w14:textId="30EC7B59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48CA693C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vAlign w:val="center"/>
          </w:tcPr>
          <w:p w14:paraId="18340ACD" w14:textId="1BD950AB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="004360AF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62" w:type="dxa"/>
          </w:tcPr>
          <w:p w14:paraId="1F8F1272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415E0AF5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</w:tr>
      <w:tr w:rsidR="0045337D" w:rsidRPr="0045337D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6919D0" w:rsidRPr="0045337D" w:rsidRDefault="006919D0" w:rsidP="006919D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2C015B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26E51D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E44C3DC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337D" w:rsidRPr="0045337D" w14:paraId="23DCA955" w14:textId="77777777" w:rsidTr="002D3121">
        <w:trPr>
          <w:cantSplit/>
          <w:trHeight w:val="252"/>
        </w:trPr>
        <w:tc>
          <w:tcPr>
            <w:tcW w:w="3719" w:type="dxa"/>
          </w:tcPr>
          <w:p w14:paraId="233FBA7C" w14:textId="77777777" w:rsidR="006919D0" w:rsidRPr="0045337D" w:rsidRDefault="006919D0" w:rsidP="006919D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2213EDEB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231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0CCF397E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352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4673BD15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6670452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919D0" w:rsidRPr="0045337D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6919D0" w:rsidRPr="0045337D" w:rsidRDefault="006919D0" w:rsidP="006919D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27E9210C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  <w:r w:rsidR="00B02B4E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216" w:type="dxa"/>
          </w:tcPr>
          <w:p w14:paraId="7B334994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31657D06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180" w:type="dxa"/>
          </w:tcPr>
          <w:p w14:paraId="3D4117BE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6F2427B4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  <w:r w:rsidR="004360AF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162" w:type="dxa"/>
          </w:tcPr>
          <w:p w14:paraId="69FFCE21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738ABB72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</w:p>
        </w:tc>
      </w:tr>
    </w:tbl>
    <w:p w14:paraId="19B03D40" w14:textId="0BDF6B1A" w:rsidR="00B522A7" w:rsidRPr="00161FF6" w:rsidRDefault="00B522A7">
      <w:pPr>
        <w:rPr>
          <w:rFonts w:asciiTheme="majorBidi" w:hAnsiTheme="majorBidi" w:cstheme="majorBidi"/>
          <w:sz w:val="16"/>
          <w:szCs w:val="16"/>
          <w:cs/>
        </w:rPr>
      </w:pPr>
      <w:bookmarkStart w:id="18" w:name="_Hlk65853377"/>
      <w:bookmarkEnd w:id="17"/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45337D" w:rsidRPr="0045337D" w14:paraId="1B53EA12" w14:textId="77777777" w:rsidTr="008E0FE7">
        <w:trPr>
          <w:cantSplit/>
          <w:tblHeader/>
        </w:trPr>
        <w:tc>
          <w:tcPr>
            <w:tcW w:w="3719" w:type="dxa"/>
          </w:tcPr>
          <w:p w14:paraId="192A8E07" w14:textId="77777777" w:rsidR="00B522A7" w:rsidRPr="0045337D" w:rsidRDefault="00B522A7" w:rsidP="008E0FE7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10976ADA" w14:textId="77777777" w:rsidR="00B522A7" w:rsidRPr="0045337D" w:rsidRDefault="00B522A7" w:rsidP="008E0FE7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EAEB8A" w14:textId="77777777" w:rsidR="00B522A7" w:rsidRPr="0045337D" w:rsidRDefault="00B522A7" w:rsidP="008E0FE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E5AC568" w14:textId="77777777" w:rsidR="00B522A7" w:rsidRPr="0045337D" w:rsidRDefault="00B522A7" w:rsidP="008E0FE7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056AA15E" w14:textId="77777777" w:rsidTr="008E0FE7">
        <w:trPr>
          <w:cantSplit/>
          <w:tblHeader/>
        </w:trPr>
        <w:tc>
          <w:tcPr>
            <w:tcW w:w="3719" w:type="dxa"/>
          </w:tcPr>
          <w:p w14:paraId="7D476C5B" w14:textId="77777777" w:rsidR="00B522A7" w:rsidRPr="0045337D" w:rsidRDefault="00B522A7" w:rsidP="008E0FE7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3814EBA0" w14:textId="77777777" w:rsidR="00B522A7" w:rsidRPr="0045337D" w:rsidRDefault="00B522A7" w:rsidP="008E0FE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A029AD" w14:textId="77777777" w:rsidR="00B522A7" w:rsidRPr="0045337D" w:rsidRDefault="00B522A7" w:rsidP="008E0FE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C6B8F70" w14:textId="77777777" w:rsidR="00B522A7" w:rsidRPr="0045337D" w:rsidRDefault="00B522A7" w:rsidP="008E0FE7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3EB6D234" w14:textId="77777777" w:rsidTr="008E0FE7">
        <w:trPr>
          <w:cantSplit/>
          <w:tblHeader/>
        </w:trPr>
        <w:tc>
          <w:tcPr>
            <w:tcW w:w="3719" w:type="dxa"/>
          </w:tcPr>
          <w:p w14:paraId="66BD5947" w14:textId="77777777" w:rsidR="00B522A7" w:rsidRPr="0045337D" w:rsidRDefault="00B522A7" w:rsidP="008E0FE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916F999" w14:textId="22946330" w:rsidR="00B522A7" w:rsidRPr="0045337D" w:rsidRDefault="00B522A7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14:paraId="51721F46" w14:textId="77777777" w:rsidR="00B522A7" w:rsidRPr="0045337D" w:rsidRDefault="00B522A7" w:rsidP="008E0FE7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2269F37" w14:textId="6AA65605" w:rsidR="00B522A7" w:rsidRPr="0045337D" w:rsidRDefault="00B522A7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45337D" w:rsidRPr="0045337D" w14:paraId="0A1D028C" w14:textId="77777777" w:rsidTr="008E0FE7">
        <w:trPr>
          <w:cantSplit/>
          <w:tblHeader/>
        </w:trPr>
        <w:tc>
          <w:tcPr>
            <w:tcW w:w="3719" w:type="dxa"/>
          </w:tcPr>
          <w:p w14:paraId="06AAEAD6" w14:textId="77777777" w:rsidR="00B522A7" w:rsidRPr="0045337D" w:rsidRDefault="00B522A7" w:rsidP="008E0FE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FFD454" w14:textId="2398A892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  <w:tc>
          <w:tcPr>
            <w:tcW w:w="216" w:type="dxa"/>
          </w:tcPr>
          <w:p w14:paraId="22818A63" w14:textId="77777777" w:rsidR="00B522A7" w:rsidRPr="0045337D" w:rsidRDefault="00B522A7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A6B2B5" w14:textId="1913340A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  <w:tc>
          <w:tcPr>
            <w:tcW w:w="180" w:type="dxa"/>
          </w:tcPr>
          <w:p w14:paraId="3C22B32E" w14:textId="77777777" w:rsidR="00B522A7" w:rsidRPr="0045337D" w:rsidRDefault="00B522A7" w:rsidP="008E0FE7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40B4FE" w14:textId="367105C1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  <w:tc>
          <w:tcPr>
            <w:tcW w:w="162" w:type="dxa"/>
          </w:tcPr>
          <w:p w14:paraId="3F6C407A" w14:textId="77777777" w:rsidR="00B522A7" w:rsidRPr="0045337D" w:rsidRDefault="00B522A7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F257BF" w14:textId="17E4567D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B522A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522A7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</w:p>
        </w:tc>
      </w:tr>
      <w:tr w:rsidR="0045337D" w:rsidRPr="0045337D" w14:paraId="47B124CD" w14:textId="77777777" w:rsidTr="008E0FE7">
        <w:trPr>
          <w:cantSplit/>
          <w:tblHeader/>
        </w:trPr>
        <w:tc>
          <w:tcPr>
            <w:tcW w:w="3719" w:type="dxa"/>
          </w:tcPr>
          <w:p w14:paraId="15F76544" w14:textId="77777777" w:rsidR="00B522A7" w:rsidRPr="0045337D" w:rsidRDefault="00B522A7" w:rsidP="008E0FE7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EF4A237" w14:textId="0B63DD29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16" w:type="dxa"/>
          </w:tcPr>
          <w:p w14:paraId="1A0000E2" w14:textId="77777777" w:rsidR="00B522A7" w:rsidRPr="0045337D" w:rsidRDefault="00B522A7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2E9CF8" w14:textId="1520DF99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504898C7" w14:textId="77777777" w:rsidR="00B522A7" w:rsidRPr="0045337D" w:rsidRDefault="00B522A7" w:rsidP="008E0FE7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19FD76" w14:textId="4ECB2632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62" w:type="dxa"/>
          </w:tcPr>
          <w:p w14:paraId="5C1D524F" w14:textId="77777777" w:rsidR="00B522A7" w:rsidRPr="0045337D" w:rsidRDefault="00B522A7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6BEB949C" w14:textId="7CE2CA6C" w:rsidR="00B522A7" w:rsidRPr="0045337D" w:rsidRDefault="00161FF6" w:rsidP="008E0FE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</w:tr>
      <w:tr w:rsidR="0045337D" w:rsidRPr="0045337D" w14:paraId="017625C3" w14:textId="77777777" w:rsidTr="008E0FE7">
        <w:trPr>
          <w:cantSplit/>
        </w:trPr>
        <w:tc>
          <w:tcPr>
            <w:tcW w:w="3719" w:type="dxa"/>
          </w:tcPr>
          <w:p w14:paraId="71DD9753" w14:textId="77777777" w:rsidR="00B522A7" w:rsidRPr="0045337D" w:rsidRDefault="00B522A7" w:rsidP="008E0FE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5D033699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F5277B4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C71259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17D7FE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C60842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E37B5C6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A45590D" w14:textId="77777777" w:rsidR="00B522A7" w:rsidRPr="0045337D" w:rsidRDefault="00B522A7" w:rsidP="008E0FE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5337D" w:rsidRPr="0045337D" w14:paraId="5E409601" w14:textId="77777777" w:rsidTr="0075083E">
        <w:trPr>
          <w:cantSplit/>
        </w:trPr>
        <w:tc>
          <w:tcPr>
            <w:tcW w:w="3719" w:type="dxa"/>
          </w:tcPr>
          <w:p w14:paraId="2C935BBE" w14:textId="77777777" w:rsidR="006919D0" w:rsidRPr="0045337D" w:rsidRDefault="006919D0" w:rsidP="006919D0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2C3360D1" w14:textId="4DA1DB5A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="004360AF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216" w:type="dxa"/>
          </w:tcPr>
          <w:p w14:paraId="4A15FA45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482EFE13" w14:textId="2A96B473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80" w:type="dxa"/>
          </w:tcPr>
          <w:p w14:paraId="4DD5E855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vAlign w:val="center"/>
          </w:tcPr>
          <w:p w14:paraId="223EDF05" w14:textId="0ED3638F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0A3A72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62" w:type="dxa"/>
          </w:tcPr>
          <w:p w14:paraId="60FE89FF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2000EAE8" w14:textId="5D9363C1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</w:tr>
      <w:tr w:rsidR="0045337D" w:rsidRPr="0045337D" w14:paraId="364144BD" w14:textId="77777777" w:rsidTr="008E0FE7">
        <w:trPr>
          <w:cantSplit/>
        </w:trPr>
        <w:tc>
          <w:tcPr>
            <w:tcW w:w="3719" w:type="dxa"/>
          </w:tcPr>
          <w:p w14:paraId="6EC78864" w14:textId="77777777" w:rsidR="006919D0" w:rsidRPr="0045337D" w:rsidRDefault="006919D0" w:rsidP="006919D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77C850F9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AD748FB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17AE03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7B60FC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34490B7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0870AF59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603AE44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337D" w:rsidRPr="0045337D" w14:paraId="56D54566" w14:textId="77777777" w:rsidTr="008E0FE7">
        <w:trPr>
          <w:cantSplit/>
          <w:trHeight w:val="252"/>
        </w:trPr>
        <w:tc>
          <w:tcPr>
            <w:tcW w:w="3719" w:type="dxa"/>
          </w:tcPr>
          <w:p w14:paraId="00F6DEEE" w14:textId="77777777" w:rsidR="006919D0" w:rsidRPr="0045337D" w:rsidRDefault="006919D0" w:rsidP="006919D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9D302E4" w14:textId="547F7663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F22A1AC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A11557" w14:textId="64EE65B8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BCA8A4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49E3CC5" w14:textId="67D55D32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58E3D50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CD3078B" w14:textId="668A6B34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919D0" w:rsidRPr="0045337D" w14:paraId="58B3FC35" w14:textId="77777777" w:rsidTr="008E0FE7">
        <w:trPr>
          <w:cantSplit/>
        </w:trPr>
        <w:tc>
          <w:tcPr>
            <w:tcW w:w="3719" w:type="dxa"/>
          </w:tcPr>
          <w:p w14:paraId="4ED43518" w14:textId="77777777" w:rsidR="006919D0" w:rsidRPr="0045337D" w:rsidRDefault="006919D0" w:rsidP="006919D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E05A7CB" w14:textId="15CD1B08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4360AF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216" w:type="dxa"/>
          </w:tcPr>
          <w:p w14:paraId="7A02FAEC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612A51" w14:textId="0D1261C0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80" w:type="dxa"/>
          </w:tcPr>
          <w:p w14:paraId="2DA1458F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EF65A84" w14:textId="2D67331A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="000A3A72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62" w:type="dxa"/>
          </w:tcPr>
          <w:p w14:paraId="6BFB2C14" w14:textId="77777777" w:rsidR="006919D0" w:rsidRPr="0045337D" w:rsidRDefault="006919D0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DD6E8F7" w14:textId="0F7037C6" w:rsidR="006919D0" w:rsidRPr="0045337D" w:rsidRDefault="00161FF6" w:rsidP="006919D0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="006919D0" w:rsidRPr="004533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</w:tr>
    </w:tbl>
    <w:p w14:paraId="4BBEC258" w14:textId="46DABC3A" w:rsidR="00BC7E7E" w:rsidRPr="0045337D" w:rsidRDefault="00BC7E7E" w:rsidP="0045337D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รายการกระทบยอดจำนวนเงินระหว่างกำไรทางบัญชีกับค่าใช้จ่ายภาษีเงินได้</w:t>
      </w:r>
      <w:r w:rsidR="004A6ADA" w:rsidRPr="0045337D">
        <w:rPr>
          <w:rFonts w:asciiTheme="majorBidi" w:hAnsiTheme="majorBidi" w:cstheme="majorBidi"/>
          <w:cs/>
        </w:rPr>
        <w:t>สำหรับงวดสามเดือน</w:t>
      </w:r>
      <w:r w:rsidR="00C112F9" w:rsidRPr="0045337D">
        <w:rPr>
          <w:rFonts w:asciiTheme="majorBidi" w:hAnsiTheme="majorBidi" w:cstheme="majorBidi" w:hint="cs"/>
          <w:cs/>
        </w:rPr>
        <w:t>และงวดหกเดือน</w:t>
      </w:r>
      <w:r w:rsidR="004A6ADA" w:rsidRPr="0045337D">
        <w:rPr>
          <w:rFonts w:asciiTheme="majorBidi" w:hAnsiTheme="majorBidi" w:cstheme="majorBidi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</w:rPr>
        <w:t>30</w:t>
      </w:r>
      <w:r w:rsidR="00C112F9" w:rsidRPr="0045337D">
        <w:rPr>
          <w:rFonts w:asciiTheme="majorBidi" w:hAnsiTheme="majorBidi" w:cstheme="majorBidi"/>
        </w:rPr>
        <w:t xml:space="preserve"> </w:t>
      </w:r>
      <w:r w:rsidR="00C112F9" w:rsidRPr="0045337D">
        <w:rPr>
          <w:rFonts w:asciiTheme="majorBidi" w:hAnsiTheme="majorBidi" w:cs="Angsana New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</w:rPr>
        <w:t>2568</w:t>
      </w:r>
      <w:r w:rsidR="00C112F9" w:rsidRPr="0045337D">
        <w:rPr>
          <w:rFonts w:asciiTheme="majorBidi" w:hAnsiTheme="majorBidi" w:cstheme="majorBidi"/>
        </w:rPr>
        <w:t xml:space="preserve"> </w:t>
      </w:r>
      <w:r w:rsidR="001A689A" w:rsidRPr="0045337D">
        <w:rPr>
          <w:rFonts w:asciiTheme="majorBidi" w:hAnsiTheme="majorBidi" w:cs="Angsana New"/>
          <w:cs/>
        </w:rPr>
        <w:t xml:space="preserve">และ </w:t>
      </w:r>
      <w:r w:rsidR="00161FF6" w:rsidRPr="00161FF6">
        <w:rPr>
          <w:rFonts w:asciiTheme="majorBidi" w:hAnsiTheme="majorBidi" w:cstheme="majorBidi"/>
        </w:rPr>
        <w:t>2567</w:t>
      </w:r>
      <w:r w:rsidR="001A689A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มีดังนี้</w:t>
      </w:r>
    </w:p>
    <w:bookmarkEnd w:id="18"/>
    <w:p w14:paraId="70328CA6" w14:textId="411E1090" w:rsidR="002B3B2D" w:rsidRPr="0045337D" w:rsidRDefault="002B3B2D" w:rsidP="007D15C7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45337D" w:rsidRPr="0045337D" w14:paraId="5AED7E91" w14:textId="77777777" w:rsidTr="00353A1F">
        <w:tc>
          <w:tcPr>
            <w:tcW w:w="4014" w:type="dxa"/>
          </w:tcPr>
          <w:p w14:paraId="5E4A9E9C" w14:textId="77777777" w:rsidR="002B3B2D" w:rsidRPr="0045337D" w:rsidRDefault="002B3B2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77777777" w:rsidR="002B3B2D" w:rsidRPr="0045337D" w:rsidRDefault="002B3B2D" w:rsidP="003E0935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5337D" w:rsidRPr="0045337D" w14:paraId="32827D78" w14:textId="77777777" w:rsidTr="002D3121">
        <w:tc>
          <w:tcPr>
            <w:tcW w:w="4014" w:type="dxa"/>
          </w:tcPr>
          <w:p w14:paraId="641D7962" w14:textId="77777777" w:rsidR="00A954CD" w:rsidRPr="0045337D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77777777" w:rsidR="00A954CD" w:rsidRPr="0045337D" w:rsidRDefault="00A954C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45337D" w:rsidRPr="0045337D" w14:paraId="5281A28D" w14:textId="77777777" w:rsidTr="002D3121">
        <w:tc>
          <w:tcPr>
            <w:tcW w:w="4014" w:type="dxa"/>
          </w:tcPr>
          <w:p w14:paraId="531433B8" w14:textId="77777777" w:rsidR="00A954CD" w:rsidRPr="0045337D" w:rsidRDefault="00A954CD" w:rsidP="003E0935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4AAC588F" w:rsidR="00A954CD" w:rsidRPr="0045337D" w:rsidRDefault="00161FF6" w:rsidP="003E0935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C112F9" w:rsidRPr="0045337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มิถุนายน</w:t>
            </w:r>
            <w:r w:rsidR="00C112F9" w:rsidRPr="0045337D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294D5EAA" w14:textId="77777777" w:rsidR="00A954CD" w:rsidRPr="0045337D" w:rsidRDefault="00A954CD" w:rsidP="003E0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7FDA8D65" w:rsidR="00A954CD" w:rsidRPr="0045337D" w:rsidRDefault="00161FF6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C112F9" w:rsidRPr="0045337D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7</w:t>
            </w:r>
          </w:p>
        </w:tc>
      </w:tr>
      <w:tr w:rsidR="0045337D" w:rsidRPr="0045337D" w14:paraId="2994C12D" w14:textId="77777777" w:rsidTr="002D3121">
        <w:tc>
          <w:tcPr>
            <w:tcW w:w="4014" w:type="dxa"/>
          </w:tcPr>
          <w:p w14:paraId="5245E625" w14:textId="77777777" w:rsidR="002B3B2D" w:rsidRPr="0045337D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45337D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45337D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45337D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45337D" w:rsidRPr="0045337D" w14:paraId="10A8203D" w14:textId="77777777" w:rsidTr="002D3121">
        <w:tc>
          <w:tcPr>
            <w:tcW w:w="4014" w:type="dxa"/>
          </w:tcPr>
          <w:p w14:paraId="4AC3A5CA" w14:textId="77777777" w:rsidR="002B3B2D" w:rsidRPr="0045337D" w:rsidRDefault="002B3B2D" w:rsidP="003E0935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45337D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45337D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45337D" w:rsidRDefault="002B3B2D" w:rsidP="003E0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45337D" w:rsidRDefault="002B3B2D" w:rsidP="003E093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5337D" w:rsidRPr="0045337D" w14:paraId="69B297E6" w14:textId="77777777" w:rsidTr="002D3121">
        <w:tc>
          <w:tcPr>
            <w:tcW w:w="4014" w:type="dxa"/>
          </w:tcPr>
          <w:p w14:paraId="1CE97FE1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4DBABA9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A5552D4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576016" w14:textId="1332BCE7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845107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="00E0700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311</w:t>
            </w:r>
          </w:p>
        </w:tc>
        <w:tc>
          <w:tcPr>
            <w:tcW w:w="78" w:type="dxa"/>
          </w:tcPr>
          <w:p w14:paraId="110E1A5D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5162AB0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E709807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60850235" w14:textId="73A3CB28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A57CA5" w:rsidRPr="0045337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488</w:t>
            </w:r>
            <w:r w:rsidR="00A57CA5" w:rsidRPr="0045337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559</w:t>
            </w:r>
          </w:p>
        </w:tc>
      </w:tr>
      <w:tr w:rsidR="0045337D" w:rsidRPr="0045337D" w14:paraId="4D5C35D6" w14:textId="77777777" w:rsidTr="002D3121">
        <w:tc>
          <w:tcPr>
            <w:tcW w:w="4014" w:type="dxa"/>
          </w:tcPr>
          <w:p w14:paraId="037A3AEF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3339747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D3F37F6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D52C8EA" w14:textId="6C31E2AA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A5AB6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  <w:r w:rsidR="00CA5AB6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78" w:type="dxa"/>
          </w:tcPr>
          <w:p w14:paraId="5BF27CD1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0AB4688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5BD7266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FDA863B" w14:textId="31949BBB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472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</w:t>
            </w:r>
          </w:p>
        </w:tc>
      </w:tr>
      <w:tr w:rsidR="0045337D" w:rsidRPr="0045337D" w14:paraId="5AA86720" w14:textId="77777777" w:rsidTr="002D3121">
        <w:tc>
          <w:tcPr>
            <w:tcW w:w="4014" w:type="dxa"/>
          </w:tcPr>
          <w:p w14:paraId="658A399E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532054C4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CA5AB6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  <w:r w:rsidR="00CA5AB6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78" w:type="dxa"/>
          </w:tcPr>
          <w:p w14:paraId="7485208C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0BFF03A5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</w:tr>
      <w:tr w:rsidR="0045337D" w:rsidRPr="0045337D" w14:paraId="6737D400" w14:textId="77777777" w:rsidTr="002D3121">
        <w:tc>
          <w:tcPr>
            <w:tcW w:w="4014" w:type="dxa"/>
          </w:tcPr>
          <w:p w14:paraId="098918B6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01CF4942" w:rsidR="00C1188E" w:rsidRPr="0045337D" w:rsidRDefault="00161FF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1188E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1188E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1188E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C1188E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188E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7A673912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45107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</w:t>
            </w:r>
            <w:r w:rsidR="0058328C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650</w:t>
            </w:r>
          </w:p>
        </w:tc>
        <w:tc>
          <w:tcPr>
            <w:tcW w:w="78" w:type="dxa"/>
          </w:tcPr>
          <w:p w14:paraId="5A5A0B4F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7F51A901" w:rsidR="00C1188E" w:rsidRPr="0045337D" w:rsidRDefault="00161FF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cs="Angsana New" w:hint="cs"/>
                <w:sz w:val="24"/>
                <w:szCs w:val="24"/>
                <w:lang w:val="en-US" w:bidi="th-TH"/>
              </w:rPr>
              <w:t>15</w:t>
            </w:r>
            <w:r w:rsidR="00C1188E" w:rsidRPr="0045337D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161FF6">
              <w:rPr>
                <w:rFonts w:cs="Angsana New"/>
                <w:sz w:val="24"/>
                <w:szCs w:val="24"/>
                <w:lang w:val="en-US" w:bidi="th-TH"/>
              </w:rPr>
              <w:t>00</w:t>
            </w:r>
            <w:r w:rsidR="005926D0" w:rsidRPr="0045337D">
              <w:rPr>
                <w:rFonts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5926D0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5926D0" w:rsidRPr="0045337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161FF6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C1188E" w:rsidRPr="0045337D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161FF6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1F5A533B" w14:textId="7D908DAE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</w:tr>
      <w:tr w:rsidR="0045337D" w:rsidRPr="0045337D" w14:paraId="565DF7C2" w14:textId="77777777" w:rsidTr="002D3121">
        <w:tc>
          <w:tcPr>
            <w:tcW w:w="4014" w:type="dxa"/>
          </w:tcPr>
          <w:p w14:paraId="63CCEE79" w14:textId="77777777" w:rsidR="00C1188E" w:rsidRPr="0045337D" w:rsidRDefault="00C1188E" w:rsidP="00C1188E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44BADF9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5337D" w:rsidRPr="0045337D" w14:paraId="1E1ACFBB" w14:textId="77777777" w:rsidTr="002D3121">
        <w:tc>
          <w:tcPr>
            <w:tcW w:w="4014" w:type="dxa"/>
          </w:tcPr>
          <w:p w14:paraId="6DF6A032" w14:textId="77777777" w:rsidR="00C1188E" w:rsidRPr="0045337D" w:rsidRDefault="00C1188E" w:rsidP="00C1188E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75F75026" w:rsidR="00C1188E" w:rsidRPr="0045337D" w:rsidRDefault="00845107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228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907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73AFCAA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C1188E" w:rsidRPr="0045337D" w:rsidRDefault="00C1188E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E2FD44" w14:textId="5CD0EC71" w:rsidR="00C1188E" w:rsidRPr="0045337D" w:rsidRDefault="00A57CA5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636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1188E" w:rsidRPr="0045337D" w14:paraId="7FB8BC0A" w14:textId="77777777" w:rsidTr="002D3121">
        <w:tc>
          <w:tcPr>
            <w:tcW w:w="4014" w:type="dxa"/>
          </w:tcPr>
          <w:p w14:paraId="059FEAFD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2192CC1D" w:rsidR="00C1188E" w:rsidRPr="0045337D" w:rsidRDefault="00161FF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0722E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91" w:type="dxa"/>
          </w:tcPr>
          <w:p w14:paraId="120BD465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690385D0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45107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  <w:r w:rsidR="002B36C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  <w:tc>
          <w:tcPr>
            <w:tcW w:w="78" w:type="dxa"/>
          </w:tcPr>
          <w:p w14:paraId="2BB29369" w14:textId="77777777" w:rsidR="00C1188E" w:rsidRPr="0045337D" w:rsidRDefault="00C1188E" w:rsidP="00C1188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122174DE" w:rsidR="00C1188E" w:rsidRPr="0045337D" w:rsidRDefault="00161FF6" w:rsidP="00C1188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4" w:type="dxa"/>
          </w:tcPr>
          <w:p w14:paraId="04892B92" w14:textId="77777777" w:rsidR="00C1188E" w:rsidRPr="0045337D" w:rsidRDefault="00C1188E" w:rsidP="00C1188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21DD99E2" w:rsidR="00C1188E" w:rsidRPr="0045337D" w:rsidRDefault="00161FF6" w:rsidP="00C1188E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472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</w:t>
            </w:r>
          </w:p>
        </w:tc>
      </w:tr>
    </w:tbl>
    <w:p w14:paraId="050C8AD0" w14:textId="77777777" w:rsidR="0045337D" w:rsidRDefault="0045337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4E2BAFB" w14:textId="4ABE63EE" w:rsidR="00A57CA5" w:rsidRPr="0045337D" w:rsidRDefault="00A57CA5" w:rsidP="00A57CA5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45337D" w:rsidRPr="0045337D" w14:paraId="3F7E83E5" w14:textId="77777777" w:rsidTr="008E0FE7">
        <w:tc>
          <w:tcPr>
            <w:tcW w:w="4014" w:type="dxa"/>
          </w:tcPr>
          <w:p w14:paraId="292BE73B" w14:textId="77777777" w:rsidR="00A57CA5" w:rsidRPr="0045337D" w:rsidRDefault="00A57CA5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1452972E" w14:textId="77777777" w:rsidR="00A57CA5" w:rsidRPr="0045337D" w:rsidRDefault="00A57CA5" w:rsidP="008E0FE7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37D" w:rsidRPr="0045337D" w14:paraId="6DACD8C1" w14:textId="77777777" w:rsidTr="008E0FE7">
        <w:tc>
          <w:tcPr>
            <w:tcW w:w="4014" w:type="dxa"/>
          </w:tcPr>
          <w:p w14:paraId="7396CD44" w14:textId="77777777" w:rsidR="00A57CA5" w:rsidRPr="0045337D" w:rsidRDefault="00A57CA5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7B4DAB2D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45337D" w:rsidRPr="0045337D" w14:paraId="2C4B0A1A" w14:textId="77777777" w:rsidTr="008E0FE7">
        <w:tc>
          <w:tcPr>
            <w:tcW w:w="4014" w:type="dxa"/>
          </w:tcPr>
          <w:p w14:paraId="1B044440" w14:textId="77777777" w:rsidR="00A57CA5" w:rsidRPr="0045337D" w:rsidRDefault="00A57CA5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0DBB0087" w14:textId="1AA27E79" w:rsidR="00A57CA5" w:rsidRPr="0045337D" w:rsidRDefault="00161FF6" w:rsidP="008E0FE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A57CA5" w:rsidRPr="0045337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A57CA5" w:rsidRPr="0045337D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มิถุนายน</w:t>
            </w:r>
            <w:r w:rsidR="00A57CA5" w:rsidRPr="0045337D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5A0FF423" w14:textId="77777777" w:rsidR="00A57CA5" w:rsidRPr="0045337D" w:rsidRDefault="00A57CA5" w:rsidP="008E0F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3115CC4A" w14:textId="6F70BAD8" w:rsidR="00A57CA5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A57CA5" w:rsidRPr="0045337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A57CA5" w:rsidRPr="0045337D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A57CA5" w:rsidRPr="0045337D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7</w:t>
            </w:r>
          </w:p>
        </w:tc>
      </w:tr>
      <w:tr w:rsidR="0045337D" w:rsidRPr="0045337D" w14:paraId="3EF76E5E" w14:textId="77777777" w:rsidTr="008E0FE7">
        <w:tc>
          <w:tcPr>
            <w:tcW w:w="4014" w:type="dxa"/>
          </w:tcPr>
          <w:p w14:paraId="55CF4B67" w14:textId="77777777" w:rsidR="00A57CA5" w:rsidRPr="0045337D" w:rsidRDefault="00A57CA5" w:rsidP="008E0FE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C8CA4F5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0AA10C1F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5F5AAED1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34F1728D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DC450E8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F60AB45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A9771DA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45337D" w:rsidRPr="0045337D" w14:paraId="13C1692F" w14:textId="77777777" w:rsidTr="008E0FE7">
        <w:tc>
          <w:tcPr>
            <w:tcW w:w="4014" w:type="dxa"/>
          </w:tcPr>
          <w:p w14:paraId="3551F280" w14:textId="77777777" w:rsidR="00A57CA5" w:rsidRPr="0045337D" w:rsidRDefault="00A57CA5" w:rsidP="008E0FE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3D0F6FD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229FFD43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EC3B367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64C65BDE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8BF51C1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4EB0277D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6E7C019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5337D" w:rsidRPr="0045337D" w14:paraId="18326220" w14:textId="77777777" w:rsidTr="008E0FE7">
        <w:tc>
          <w:tcPr>
            <w:tcW w:w="4014" w:type="dxa"/>
          </w:tcPr>
          <w:p w14:paraId="7DECEB57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050D5C73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CA0545B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5DD12A2E" w14:textId="61905E46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727</w:t>
            </w:r>
            <w:r w:rsidR="006A7A4D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78" w:type="dxa"/>
          </w:tcPr>
          <w:p w14:paraId="3C4C221E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FC5B8F5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6F556398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9DAC132" w14:textId="4B2F64EA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0B12E3" w:rsidRPr="0045337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537</w:t>
            </w:r>
            <w:r w:rsidR="000B12E3" w:rsidRPr="0045337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</w:tr>
      <w:tr w:rsidR="0045337D" w:rsidRPr="0045337D" w14:paraId="2F4B7D9A" w14:textId="77777777" w:rsidTr="008E0FE7">
        <w:tc>
          <w:tcPr>
            <w:tcW w:w="4014" w:type="dxa"/>
          </w:tcPr>
          <w:p w14:paraId="5FEB19A0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942EB36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7465985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0E53A87" w14:textId="184FBDB2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895</w:t>
            </w:r>
            <w:r w:rsidR="006A7A4D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78" w:type="dxa"/>
          </w:tcPr>
          <w:p w14:paraId="55032695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4EBFE4A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C8746C2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CB24D48" w14:textId="47D026BE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</w:t>
            </w:r>
          </w:p>
        </w:tc>
      </w:tr>
      <w:tr w:rsidR="0045337D" w:rsidRPr="0045337D" w14:paraId="6C8CF57B" w14:textId="77777777" w:rsidTr="008E0FE7">
        <w:tc>
          <w:tcPr>
            <w:tcW w:w="4014" w:type="dxa"/>
          </w:tcPr>
          <w:p w14:paraId="7E1E4A7E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6B1CC3E6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49943FC5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75F5416" w14:textId="226B0755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623</w:t>
            </w:r>
            <w:r w:rsidR="006A7A4D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058</w:t>
            </w:r>
          </w:p>
        </w:tc>
        <w:tc>
          <w:tcPr>
            <w:tcW w:w="78" w:type="dxa"/>
          </w:tcPr>
          <w:p w14:paraId="7F29C2EE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02816BB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CFCB790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61AC890" w14:textId="0487E812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813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973</w:t>
            </w:r>
          </w:p>
        </w:tc>
      </w:tr>
      <w:tr w:rsidR="0045337D" w:rsidRPr="0045337D" w14:paraId="32F50850" w14:textId="77777777" w:rsidTr="008E0FE7">
        <w:tc>
          <w:tcPr>
            <w:tcW w:w="4014" w:type="dxa"/>
          </w:tcPr>
          <w:p w14:paraId="76B26039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34226451" w14:textId="75C3BFEA" w:rsidR="00A57CA5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57CA5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266F49C6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66DFC4F" w14:textId="024DFD4B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6A7A4D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611</w:t>
            </w:r>
          </w:p>
        </w:tc>
        <w:tc>
          <w:tcPr>
            <w:tcW w:w="78" w:type="dxa"/>
          </w:tcPr>
          <w:p w14:paraId="14753233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F139DA6" w14:textId="541ADD06" w:rsidR="00A57CA5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cs="Angsana New" w:hint="cs"/>
                <w:sz w:val="24"/>
                <w:szCs w:val="24"/>
                <w:lang w:val="en-US" w:bidi="th-TH"/>
              </w:rPr>
              <w:t>20</w:t>
            </w:r>
            <w:r w:rsidR="00A57CA5" w:rsidRPr="0045337D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161FF6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5E93E250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A5DFE63" w14:textId="3847A449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762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</w:p>
        </w:tc>
      </w:tr>
      <w:tr w:rsidR="0045337D" w:rsidRPr="0045337D" w14:paraId="55FB39F8" w14:textId="77777777" w:rsidTr="008E0FE7">
        <w:tc>
          <w:tcPr>
            <w:tcW w:w="4014" w:type="dxa"/>
          </w:tcPr>
          <w:p w14:paraId="7D4CB190" w14:textId="77777777" w:rsidR="00A57CA5" w:rsidRPr="0045337D" w:rsidRDefault="00A57CA5" w:rsidP="008E0FE7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0244CC9D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246A5AB5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F26AA06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2955719C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DF447CF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73BDBF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643114C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5337D" w:rsidRPr="0045337D" w14:paraId="1D2B1239" w14:textId="77777777" w:rsidTr="008E0FE7">
        <w:tc>
          <w:tcPr>
            <w:tcW w:w="4014" w:type="dxa"/>
          </w:tcPr>
          <w:p w14:paraId="21EBC320" w14:textId="77777777" w:rsidR="00A57CA5" w:rsidRPr="0045337D" w:rsidRDefault="00A57CA5" w:rsidP="008E0FE7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6CA968E8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A2A74A8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9CA2BEC" w14:textId="6B427EC3" w:rsidR="00A57CA5" w:rsidRPr="0045337D" w:rsidRDefault="009C0C48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228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2C03BCE0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671A36F" w14:textId="77777777" w:rsidR="00A57CA5" w:rsidRPr="0045337D" w:rsidRDefault="00A57CA5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097ACCB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5CCCEED" w14:textId="3F3EDE41" w:rsidR="00A57CA5" w:rsidRPr="0045337D" w:rsidRDefault="000B12E3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485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57CA5" w:rsidRPr="0045337D" w14:paraId="30A0A5D6" w14:textId="77777777" w:rsidTr="008E0FE7">
        <w:tc>
          <w:tcPr>
            <w:tcW w:w="4014" w:type="dxa"/>
          </w:tcPr>
          <w:p w14:paraId="1866CA0F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A626183" w14:textId="2AF3264C" w:rsidR="00A57CA5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91" w:type="dxa"/>
          </w:tcPr>
          <w:p w14:paraId="6B43C40A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1C4B197" w14:textId="6F639143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895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78" w:type="dxa"/>
          </w:tcPr>
          <w:p w14:paraId="11DDAE5F" w14:textId="77777777" w:rsidR="00A57CA5" w:rsidRPr="0045337D" w:rsidRDefault="00A57CA5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0077350D" w14:textId="03AC3E62" w:rsidR="00A57CA5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84" w:type="dxa"/>
          </w:tcPr>
          <w:p w14:paraId="783AF296" w14:textId="77777777" w:rsidR="00A57CA5" w:rsidRPr="0045337D" w:rsidRDefault="00A57CA5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8794D8C" w14:textId="52305C04" w:rsidR="00A57CA5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</w:t>
            </w:r>
            <w:r w:rsidR="000B12E3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</w:t>
            </w:r>
          </w:p>
        </w:tc>
      </w:tr>
    </w:tbl>
    <w:p w14:paraId="1FA8AC32" w14:textId="11EA3DB7" w:rsidR="00397392" w:rsidRPr="0045337D" w:rsidRDefault="00397392" w:rsidP="00C112F9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3F3BD17" w14:textId="68D71E0C" w:rsidR="00C112F9" w:rsidRPr="0045337D" w:rsidRDefault="00C112F9" w:rsidP="00C112F9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45337D" w:rsidRPr="0045337D" w14:paraId="09974248" w14:textId="77777777" w:rsidTr="008E0FE7">
        <w:tc>
          <w:tcPr>
            <w:tcW w:w="4014" w:type="dxa"/>
          </w:tcPr>
          <w:p w14:paraId="38A9C311" w14:textId="77777777" w:rsidR="00C112F9" w:rsidRPr="0045337D" w:rsidRDefault="00C112F9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3AD475A" w14:textId="77777777" w:rsidR="00C112F9" w:rsidRPr="0045337D" w:rsidRDefault="00C112F9" w:rsidP="008E0FE7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5337D" w:rsidRPr="0045337D" w14:paraId="4983D3E2" w14:textId="77777777" w:rsidTr="008E0FE7">
        <w:tc>
          <w:tcPr>
            <w:tcW w:w="4014" w:type="dxa"/>
          </w:tcPr>
          <w:p w14:paraId="0AD67DEE" w14:textId="77777777" w:rsidR="00C112F9" w:rsidRPr="0045337D" w:rsidRDefault="00C112F9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1A9C8A9" w14:textId="51F8D71B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>หก</w:t>
            </w: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45337D" w:rsidRPr="0045337D" w14:paraId="5097B93C" w14:textId="77777777" w:rsidTr="008E0FE7">
        <w:tc>
          <w:tcPr>
            <w:tcW w:w="4014" w:type="dxa"/>
          </w:tcPr>
          <w:p w14:paraId="616472CB" w14:textId="77777777" w:rsidR="00C112F9" w:rsidRPr="0045337D" w:rsidRDefault="00C112F9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6594D2F3" w14:textId="5D3BE68F" w:rsidR="00C112F9" w:rsidRPr="0045337D" w:rsidRDefault="00161FF6" w:rsidP="008E0FE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C112F9" w:rsidRPr="0045337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มิถุนายน</w:t>
            </w:r>
            <w:r w:rsidR="00C112F9" w:rsidRPr="0045337D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196DA220" w14:textId="77777777" w:rsidR="00C112F9" w:rsidRPr="0045337D" w:rsidRDefault="00C112F9" w:rsidP="008E0F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DF1640B" w14:textId="635CE336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C112F9" w:rsidRPr="0045337D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7</w:t>
            </w:r>
          </w:p>
        </w:tc>
      </w:tr>
      <w:tr w:rsidR="0045337D" w:rsidRPr="0045337D" w14:paraId="14ED4766" w14:textId="77777777" w:rsidTr="008E0FE7">
        <w:tc>
          <w:tcPr>
            <w:tcW w:w="4014" w:type="dxa"/>
          </w:tcPr>
          <w:p w14:paraId="67AA1853" w14:textId="77777777" w:rsidR="00C112F9" w:rsidRPr="0045337D" w:rsidRDefault="00C112F9" w:rsidP="008E0FE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37406B7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53256CD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738B26A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217255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F2C2150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6B06CC42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7ED6E3C7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45337D" w:rsidRPr="0045337D" w14:paraId="7ACFA87B" w14:textId="77777777" w:rsidTr="008E0FE7">
        <w:tc>
          <w:tcPr>
            <w:tcW w:w="4014" w:type="dxa"/>
          </w:tcPr>
          <w:p w14:paraId="6DD8E281" w14:textId="77777777" w:rsidR="00C112F9" w:rsidRPr="0045337D" w:rsidRDefault="00C112F9" w:rsidP="008E0FE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764F86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39D58772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FB9E9FE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2A529D5A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E6B44A3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3434EADF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6D2335B1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5337D" w:rsidRPr="0045337D" w14:paraId="4B2946DC" w14:textId="77777777" w:rsidTr="008E0FE7">
        <w:tc>
          <w:tcPr>
            <w:tcW w:w="4014" w:type="dxa"/>
          </w:tcPr>
          <w:p w14:paraId="0B7F6728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31A50F5F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244B7EF0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F518557" w14:textId="75EE2059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  <w:r w:rsidR="0008608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78" w:type="dxa"/>
          </w:tcPr>
          <w:p w14:paraId="757557BC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1B3AE53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553376B3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25D94FC" w14:textId="757B5267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691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886</w:t>
            </w:r>
          </w:p>
        </w:tc>
      </w:tr>
      <w:tr w:rsidR="0045337D" w:rsidRPr="0045337D" w14:paraId="251B2FCA" w14:textId="77777777" w:rsidTr="008E0FE7">
        <w:tc>
          <w:tcPr>
            <w:tcW w:w="4014" w:type="dxa"/>
          </w:tcPr>
          <w:p w14:paraId="0990526C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0B6AD50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B2392C0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EC1D4E7" w14:textId="076BC3F9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  <w:r w:rsidR="00123EEB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78" w:type="dxa"/>
          </w:tcPr>
          <w:p w14:paraId="0D115865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D78D030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ED7B5CD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46656C2" w14:textId="241F7CC9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576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</w:p>
        </w:tc>
      </w:tr>
      <w:tr w:rsidR="0045337D" w:rsidRPr="0045337D" w14:paraId="3E6D44CD" w14:textId="77777777" w:rsidTr="008E0FE7">
        <w:tc>
          <w:tcPr>
            <w:tcW w:w="4014" w:type="dxa"/>
          </w:tcPr>
          <w:p w14:paraId="1F050DA9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FE9C57E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664A35FB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805DBC3" w14:textId="5ACA087D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123EEB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</w:p>
        </w:tc>
        <w:tc>
          <w:tcPr>
            <w:tcW w:w="78" w:type="dxa"/>
          </w:tcPr>
          <w:p w14:paraId="23CCB22A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EDBC56D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031F470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7B40AF" w14:textId="0C236F75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</w:p>
        </w:tc>
      </w:tr>
      <w:tr w:rsidR="0045337D" w:rsidRPr="0045337D" w14:paraId="46C63B6A" w14:textId="77777777" w:rsidTr="008E0FE7">
        <w:tc>
          <w:tcPr>
            <w:tcW w:w="4014" w:type="dxa"/>
          </w:tcPr>
          <w:p w14:paraId="00F55467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5EB3A46B" w14:textId="52432806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2CB79522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19E10CC0" w14:textId="19DC4E89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729</w:t>
            </w:r>
            <w:r w:rsidR="00123EEB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78" w:type="dxa"/>
          </w:tcPr>
          <w:p w14:paraId="69B2DB98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D9F38C1" w14:textId="4A9B82AB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3050F21F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2C6556F8" w14:textId="390C3E44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382</w:t>
            </w:r>
          </w:p>
        </w:tc>
      </w:tr>
      <w:tr w:rsidR="0045337D" w:rsidRPr="0045337D" w14:paraId="43E4F104" w14:textId="77777777" w:rsidTr="008E0FE7">
        <w:tc>
          <w:tcPr>
            <w:tcW w:w="4014" w:type="dxa"/>
          </w:tcPr>
          <w:p w14:paraId="3DE22ABF" w14:textId="77777777" w:rsidR="00C112F9" w:rsidRPr="0045337D" w:rsidRDefault="00C112F9" w:rsidP="008E0FE7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288EC80A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089CFBA2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96E1AB8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003C668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BDF5B27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2B892B4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4DE0CB52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5337D" w:rsidRPr="0045337D" w14:paraId="2EF4F0A5" w14:textId="77777777" w:rsidTr="008E0FE7">
        <w:tc>
          <w:tcPr>
            <w:tcW w:w="4014" w:type="dxa"/>
          </w:tcPr>
          <w:p w14:paraId="40FEF354" w14:textId="77777777" w:rsidR="00C112F9" w:rsidRPr="0045337D" w:rsidRDefault="00C112F9" w:rsidP="008E0FE7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FC9C54B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AA297AD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5AA1A1FC" w14:textId="55D75CED" w:rsidR="00C112F9" w:rsidRPr="0045337D" w:rsidRDefault="009C0C48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  <w:r w:rsidR="00123EEB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05D02E19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E8517A0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2E824D9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4EDA7CDC" w14:textId="73F49AF3" w:rsidR="00C112F9" w:rsidRPr="0045337D" w:rsidRDefault="00D97525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112F9" w:rsidRPr="0045337D" w14:paraId="1058ACB3" w14:textId="77777777" w:rsidTr="008E0FE7">
        <w:tc>
          <w:tcPr>
            <w:tcW w:w="4014" w:type="dxa"/>
          </w:tcPr>
          <w:p w14:paraId="05C0B2ED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4C9CDE6D" w14:textId="0C14FD12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583F7A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91" w:type="dxa"/>
          </w:tcPr>
          <w:p w14:paraId="390DDB82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3AAD0E2" w14:textId="79A2F9B0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  <w:r w:rsidR="0061661D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78" w:type="dxa"/>
          </w:tcPr>
          <w:p w14:paraId="2B1C52F5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8A74735" w14:textId="66FAFF66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84" w:type="dxa"/>
          </w:tcPr>
          <w:p w14:paraId="4463C406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263F91D" w14:textId="74E816D3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576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</w:p>
        </w:tc>
      </w:tr>
    </w:tbl>
    <w:p w14:paraId="7F925A73" w14:textId="77777777" w:rsidR="00723A3C" w:rsidRPr="0045337D" w:rsidRDefault="00723A3C" w:rsidP="00397392">
      <w:pPr>
        <w:ind w:right="47"/>
        <w:rPr>
          <w:rFonts w:asciiTheme="majorBidi" w:hAnsiTheme="majorBidi" w:cstheme="majorBidi"/>
          <w:b/>
          <w:bCs/>
          <w:sz w:val="24"/>
          <w:szCs w:val="24"/>
        </w:rPr>
      </w:pPr>
    </w:p>
    <w:p w14:paraId="737FE253" w14:textId="22F10A64" w:rsidR="00C112F9" w:rsidRPr="0045337D" w:rsidRDefault="00C112F9" w:rsidP="00C112F9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45337D" w:rsidRPr="0045337D" w14:paraId="5CB3548E" w14:textId="77777777" w:rsidTr="008E0FE7">
        <w:tc>
          <w:tcPr>
            <w:tcW w:w="4014" w:type="dxa"/>
          </w:tcPr>
          <w:p w14:paraId="0C1A6F62" w14:textId="77777777" w:rsidR="00C112F9" w:rsidRPr="0045337D" w:rsidRDefault="00C112F9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D2FC55C" w14:textId="77777777" w:rsidR="00C112F9" w:rsidRPr="0045337D" w:rsidRDefault="00C112F9" w:rsidP="008E0FE7">
            <w:pPr>
              <w:pStyle w:val="acctfourfigures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37D" w:rsidRPr="0045337D" w14:paraId="47C27415" w14:textId="77777777" w:rsidTr="008E0FE7">
        <w:tc>
          <w:tcPr>
            <w:tcW w:w="4014" w:type="dxa"/>
          </w:tcPr>
          <w:p w14:paraId="66BFA86C" w14:textId="77777777" w:rsidR="00C112F9" w:rsidRPr="0045337D" w:rsidRDefault="00C112F9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1AD1318" w14:textId="7EC817B3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>หก</w:t>
            </w: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45337D" w:rsidRPr="0045337D" w14:paraId="51A86745" w14:textId="77777777" w:rsidTr="008E0FE7">
        <w:tc>
          <w:tcPr>
            <w:tcW w:w="4014" w:type="dxa"/>
          </w:tcPr>
          <w:p w14:paraId="09EC26D8" w14:textId="77777777" w:rsidR="00C112F9" w:rsidRPr="0045337D" w:rsidRDefault="00C112F9" w:rsidP="008E0FE7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39ADE72" w14:textId="58570ED0" w:rsidR="00C112F9" w:rsidRPr="0045337D" w:rsidRDefault="00161FF6" w:rsidP="008E0FE7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C112F9" w:rsidRPr="0045337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มิถุนายน</w:t>
            </w:r>
            <w:r w:rsidR="00C112F9" w:rsidRPr="0045337D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27549B2D" w14:textId="77777777" w:rsidR="00C112F9" w:rsidRPr="0045337D" w:rsidRDefault="00C112F9" w:rsidP="008E0F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73D1C611" w14:textId="2E2B15F4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C112F9" w:rsidRPr="0045337D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161FF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7</w:t>
            </w:r>
          </w:p>
        </w:tc>
      </w:tr>
      <w:tr w:rsidR="0045337D" w:rsidRPr="0045337D" w14:paraId="020600D0" w14:textId="77777777" w:rsidTr="008E0FE7">
        <w:tc>
          <w:tcPr>
            <w:tcW w:w="4014" w:type="dxa"/>
          </w:tcPr>
          <w:p w14:paraId="448EADE3" w14:textId="77777777" w:rsidR="00C112F9" w:rsidRPr="0045337D" w:rsidRDefault="00C112F9" w:rsidP="008E0FE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B1C5EB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2F0283CA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0E86B7CC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145D7A9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F6F6455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7F68E6F8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7671ACFB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45337D" w:rsidRPr="0045337D" w14:paraId="2A330187" w14:textId="77777777" w:rsidTr="008E0FE7">
        <w:tc>
          <w:tcPr>
            <w:tcW w:w="4014" w:type="dxa"/>
          </w:tcPr>
          <w:p w14:paraId="3B59E722" w14:textId="77777777" w:rsidR="00C112F9" w:rsidRPr="0045337D" w:rsidRDefault="00C112F9" w:rsidP="008E0FE7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304C658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6939D0EB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A10B4FE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1DFC5B27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541A9B4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318439E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04E6ED87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5337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5337D" w:rsidRPr="0045337D" w14:paraId="542DDD8B" w14:textId="77777777" w:rsidTr="008E0FE7">
        <w:tc>
          <w:tcPr>
            <w:tcW w:w="4014" w:type="dxa"/>
          </w:tcPr>
          <w:p w14:paraId="01CE5557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63AC8E0B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DD238FA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34E0BEC4" w14:textId="2377101A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077</w:t>
            </w:r>
          </w:p>
        </w:tc>
        <w:tc>
          <w:tcPr>
            <w:tcW w:w="78" w:type="dxa"/>
          </w:tcPr>
          <w:p w14:paraId="2D032711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CFE840D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B1CCE7F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1B2ACE02" w14:textId="6361996D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071</w:t>
            </w:r>
            <w:r w:rsidR="00D9752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</w:tr>
      <w:tr w:rsidR="0045337D" w:rsidRPr="0045337D" w14:paraId="2426B2AF" w14:textId="77777777" w:rsidTr="008E0FE7">
        <w:tc>
          <w:tcPr>
            <w:tcW w:w="4014" w:type="dxa"/>
          </w:tcPr>
          <w:p w14:paraId="7E990DE3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0B6A8FC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0A7DBE91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5046D30" w14:textId="48E98F29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097</w:t>
            </w:r>
          </w:p>
        </w:tc>
        <w:tc>
          <w:tcPr>
            <w:tcW w:w="78" w:type="dxa"/>
          </w:tcPr>
          <w:p w14:paraId="65DD79DD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7C9912A9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76DD582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BA4964B" w14:textId="2153EFA8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053</w:t>
            </w:r>
          </w:p>
        </w:tc>
      </w:tr>
      <w:tr w:rsidR="0045337D" w:rsidRPr="0045337D" w14:paraId="56F3FC1C" w14:textId="77777777" w:rsidTr="008E0FE7">
        <w:tc>
          <w:tcPr>
            <w:tcW w:w="4014" w:type="dxa"/>
          </w:tcPr>
          <w:p w14:paraId="7BA1ABBA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445FBB4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0BD5E90F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85A8E90" w14:textId="0BF7C2D5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78" w:type="dxa"/>
          </w:tcPr>
          <w:p w14:paraId="351BE0F0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9911AA0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1EB731E3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501890F" w14:textId="3C76AAED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</w:t>
            </w:r>
          </w:p>
        </w:tc>
      </w:tr>
      <w:tr w:rsidR="0045337D" w:rsidRPr="0045337D" w14:paraId="093CEA07" w14:textId="77777777" w:rsidTr="008E0FE7">
        <w:tc>
          <w:tcPr>
            <w:tcW w:w="4014" w:type="dxa"/>
          </w:tcPr>
          <w:p w14:paraId="691B9B28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31C3754" w14:textId="1ABA43DC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4C837DA3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6B77B42C" w14:textId="14DC24C0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916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835</w:t>
            </w:r>
          </w:p>
        </w:tc>
        <w:tc>
          <w:tcPr>
            <w:tcW w:w="78" w:type="dxa"/>
          </w:tcPr>
          <w:p w14:paraId="6A47F3A5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55ADDED" w14:textId="408E206C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12F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A00B6E5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8755B50" w14:textId="69DA2EEB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647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</w:tr>
      <w:tr w:rsidR="0045337D" w:rsidRPr="0045337D" w14:paraId="167E0987" w14:textId="77777777" w:rsidTr="008E0FE7">
        <w:tc>
          <w:tcPr>
            <w:tcW w:w="4014" w:type="dxa"/>
          </w:tcPr>
          <w:p w14:paraId="00EAB97B" w14:textId="77777777" w:rsidR="00C112F9" w:rsidRPr="0045337D" w:rsidRDefault="00C112F9" w:rsidP="008E0FE7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DA5A3B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EC46C44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07A420B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D449BEE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C1EBDB8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26127E3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14442CF9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5337D" w:rsidRPr="0045337D" w14:paraId="6EE4C985" w14:textId="77777777" w:rsidTr="008E0FE7">
        <w:tc>
          <w:tcPr>
            <w:tcW w:w="4014" w:type="dxa"/>
          </w:tcPr>
          <w:p w14:paraId="7C4034F0" w14:textId="77777777" w:rsidR="00C112F9" w:rsidRPr="0045337D" w:rsidRDefault="00C112F9" w:rsidP="008E0FE7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463BE488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02BB0D4D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5CF9F8EB" w14:textId="229F99E9" w:rsidR="00C112F9" w:rsidRPr="0045337D" w:rsidRDefault="009C0C48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7CCF472E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6EAB190" w14:textId="77777777" w:rsidR="00C112F9" w:rsidRPr="0045337D" w:rsidRDefault="00C112F9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64AAB2E8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39E6712" w14:textId="64FE9670" w:rsidR="00C112F9" w:rsidRPr="0045337D" w:rsidRDefault="00901139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  <w:r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112F9" w:rsidRPr="0045337D" w14:paraId="55185E93" w14:textId="77777777" w:rsidTr="008E0FE7">
        <w:tc>
          <w:tcPr>
            <w:tcW w:w="4014" w:type="dxa"/>
          </w:tcPr>
          <w:p w14:paraId="5A13E50E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48474019" w14:textId="4C281D56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91" w:type="dxa"/>
          </w:tcPr>
          <w:p w14:paraId="7072DC24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17441D9" w14:textId="4A5402DD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C0C48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  <w:r w:rsidR="00B63385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097</w:t>
            </w:r>
          </w:p>
        </w:tc>
        <w:tc>
          <w:tcPr>
            <w:tcW w:w="78" w:type="dxa"/>
          </w:tcPr>
          <w:p w14:paraId="640EE38B" w14:textId="77777777" w:rsidR="00C112F9" w:rsidRPr="0045337D" w:rsidRDefault="00C112F9" w:rsidP="008E0FE7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A3C30CD" w14:textId="5101FFFC" w:rsidR="00C112F9" w:rsidRPr="0045337D" w:rsidRDefault="00161FF6" w:rsidP="008E0FE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84" w:type="dxa"/>
          </w:tcPr>
          <w:p w14:paraId="6228FD97" w14:textId="77777777" w:rsidR="00C112F9" w:rsidRPr="0045337D" w:rsidRDefault="00C112F9" w:rsidP="008E0FE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99570E1" w14:textId="77F7FB50" w:rsidR="00C112F9" w:rsidRPr="0045337D" w:rsidRDefault="00161FF6" w:rsidP="008E0FE7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901139" w:rsidRPr="004533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053</w:t>
            </w:r>
          </w:p>
        </w:tc>
      </w:tr>
    </w:tbl>
    <w:p w14:paraId="251F7F02" w14:textId="77777777" w:rsidR="0045337D" w:rsidRDefault="0045337D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63359B5" w14:textId="529E7C9D" w:rsidR="00AC1570" w:rsidRPr="0045337D" w:rsidRDefault="00AC1570" w:rsidP="002C58D3">
      <w:pPr>
        <w:numPr>
          <w:ilvl w:val="0"/>
          <w:numId w:val="1"/>
        </w:numPr>
        <w:ind w:left="540" w:hanging="540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lastRenderedPageBreak/>
        <w:t>กำไร</w:t>
      </w:r>
      <w:r w:rsidR="002F1893" w:rsidRPr="0045337D">
        <w:rPr>
          <w:rFonts w:asciiTheme="majorBidi" w:hAnsiTheme="majorBidi" w:cstheme="majorBidi"/>
          <w:b/>
          <w:bCs/>
          <w:cs/>
        </w:rPr>
        <w:t>ต่อ</w:t>
      </w:r>
      <w:r w:rsidRPr="0045337D">
        <w:rPr>
          <w:rFonts w:asciiTheme="majorBidi" w:hAnsiTheme="majorBidi" w:cstheme="majorBidi"/>
          <w:b/>
          <w:bCs/>
          <w:cs/>
        </w:rPr>
        <w:t>หุ้น</w:t>
      </w:r>
      <w:r w:rsidR="00BC406A" w:rsidRPr="0045337D">
        <w:rPr>
          <w:rFonts w:asciiTheme="majorBidi" w:hAnsiTheme="majorBidi" w:cstheme="majorBidi" w:hint="cs"/>
          <w:b/>
          <w:bCs/>
          <w:cs/>
        </w:rPr>
        <w:t>ขั้นพื้นฐาน</w:t>
      </w:r>
    </w:p>
    <w:p w14:paraId="7B052A53" w14:textId="3382810A" w:rsidR="00EB1A66" w:rsidRPr="0045337D" w:rsidRDefault="00AC1570" w:rsidP="0045337D">
      <w:pPr>
        <w:spacing w:after="240"/>
        <w:ind w:left="547" w:right="72"/>
        <w:jc w:val="thaiDistribute"/>
        <w:rPr>
          <w:rFonts w:asciiTheme="majorBidi" w:hAnsiTheme="majorBidi" w:cstheme="majorBidi"/>
          <w:cs/>
        </w:rPr>
      </w:pPr>
      <w:r w:rsidRPr="0045337D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45337D">
        <w:rPr>
          <w:rFonts w:asciiTheme="majorBidi" w:hAnsiTheme="majorBidi" w:cstheme="majorBidi"/>
          <w:cs/>
        </w:rPr>
        <w:t>สำหรับ</w:t>
      </w:r>
      <w:r w:rsidR="00EB7092" w:rsidRPr="0045337D">
        <w:rPr>
          <w:rFonts w:asciiTheme="majorBidi" w:hAnsiTheme="majorBidi" w:cstheme="majorBidi"/>
          <w:cs/>
        </w:rPr>
        <w:t>งวดสามเดือน</w:t>
      </w:r>
      <w:r w:rsidR="00E5360A" w:rsidRPr="0045337D">
        <w:rPr>
          <w:rFonts w:asciiTheme="majorBidi" w:hAnsiTheme="majorBidi" w:cstheme="majorBidi" w:hint="cs"/>
          <w:cs/>
        </w:rPr>
        <w:t>และหกเดือน</w:t>
      </w:r>
      <w:r w:rsidR="00EB7092" w:rsidRPr="0045337D">
        <w:rPr>
          <w:rFonts w:asciiTheme="majorBidi" w:hAnsiTheme="majorBidi" w:cstheme="majorBidi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</w:rPr>
        <w:t>30</w:t>
      </w:r>
      <w:r w:rsidR="00C112F9" w:rsidRPr="0045337D">
        <w:rPr>
          <w:rFonts w:asciiTheme="majorBidi" w:hAnsiTheme="majorBidi" w:cstheme="majorBidi"/>
        </w:rPr>
        <w:t xml:space="preserve"> </w:t>
      </w:r>
      <w:r w:rsidR="00C112F9" w:rsidRPr="0045337D">
        <w:rPr>
          <w:rFonts w:asciiTheme="majorBidi" w:hAnsiTheme="majorBidi" w:cs="Angsana New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</w:rPr>
        <w:t>2568</w:t>
      </w:r>
      <w:r w:rsidR="00C112F9" w:rsidRPr="0045337D">
        <w:rPr>
          <w:rFonts w:asciiTheme="majorBidi" w:hAnsiTheme="majorBidi" w:cstheme="majorBidi"/>
        </w:rPr>
        <w:t xml:space="preserve"> </w:t>
      </w:r>
      <w:r w:rsidR="00AE17C7" w:rsidRPr="0045337D">
        <w:rPr>
          <w:rFonts w:asciiTheme="majorBidi" w:hAnsiTheme="majorBidi" w:cs="Angsana New"/>
          <w:cs/>
        </w:rPr>
        <w:t xml:space="preserve">และ </w:t>
      </w:r>
      <w:r w:rsidR="00161FF6" w:rsidRPr="00161FF6">
        <w:rPr>
          <w:rFonts w:asciiTheme="majorBidi" w:hAnsiTheme="majorBidi" w:cstheme="majorBidi"/>
        </w:rPr>
        <w:t>2567</w:t>
      </w:r>
      <w:r w:rsidR="00AE17C7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spacing w:val="-6"/>
          <w:cs/>
        </w:rPr>
        <w:t>คำนวณโดยการนำ</w:t>
      </w:r>
      <w:r w:rsidRPr="0045337D">
        <w:rPr>
          <w:rFonts w:asciiTheme="majorBidi" w:hAnsiTheme="majorBidi" w:cstheme="majorBidi"/>
          <w:cs/>
        </w:rPr>
        <w:t>กำไรสำหรับ</w:t>
      </w:r>
      <w:r w:rsidR="00CB633A" w:rsidRPr="0045337D">
        <w:rPr>
          <w:rFonts w:asciiTheme="majorBidi" w:hAnsiTheme="majorBidi" w:cstheme="majorBidi"/>
          <w:cs/>
        </w:rPr>
        <w:t>งวด</w:t>
      </w:r>
      <w:r w:rsidRPr="0045337D">
        <w:rPr>
          <w:rFonts w:asciiTheme="majorBidi" w:hAnsiTheme="majorBidi" w:cstheme="majorBidi"/>
          <w:cs/>
        </w:rPr>
        <w:t>ที่เป็นส่วนของ</w:t>
      </w:r>
      <w:r w:rsidR="0010777A" w:rsidRPr="0045337D">
        <w:rPr>
          <w:rFonts w:asciiTheme="majorBidi" w:hAnsiTheme="majorBidi" w:cstheme="majorBidi"/>
          <w:cs/>
        </w:rPr>
        <w:t>กลุ่ม</w:t>
      </w:r>
      <w:r w:rsidRPr="0045337D">
        <w:rPr>
          <w:rFonts w:asciiTheme="majorBidi" w:hAnsiTheme="majorBidi" w:cstheme="majorBidi"/>
          <w:cs/>
        </w:rPr>
        <w:t>บริษัท</w:t>
      </w:r>
      <w:r w:rsidR="00D46C4B" w:rsidRPr="0045337D">
        <w:rPr>
          <w:rFonts w:asciiTheme="majorBidi" w:hAnsiTheme="majorBidi" w:cstheme="majorBidi"/>
          <w:cs/>
        </w:rPr>
        <w:t xml:space="preserve"> </w:t>
      </w:r>
      <w:r w:rsidR="0010777A" w:rsidRPr="0045337D">
        <w:rPr>
          <w:rFonts w:asciiTheme="majorBidi" w:hAnsiTheme="majorBidi" w:cstheme="majorBidi"/>
          <w:cs/>
        </w:rPr>
        <w:t>และ</w:t>
      </w:r>
      <w:r w:rsidR="00D46C4B" w:rsidRPr="0045337D">
        <w:rPr>
          <w:rFonts w:asciiTheme="majorBidi" w:hAnsiTheme="majorBidi" w:cstheme="majorBidi"/>
          <w:cs/>
        </w:rPr>
        <w:t>บริษัท</w:t>
      </w:r>
      <w:r w:rsidRPr="0045337D">
        <w:rPr>
          <w:rFonts w:asciiTheme="majorBidi" w:hAnsiTheme="majorBidi" w:cstheme="majorBidi"/>
          <w:cs/>
        </w:rPr>
        <w:t>หารด้วยจำนวนหุ้นสามัญ</w:t>
      </w:r>
      <w:r w:rsidR="0045337D">
        <w:rPr>
          <w:rFonts w:asciiTheme="majorBidi" w:hAnsiTheme="majorBidi" w:cstheme="majorBidi"/>
          <w:cs/>
        </w:rPr>
        <w:br/>
      </w:r>
      <w:r w:rsidRPr="0045337D">
        <w:rPr>
          <w:rFonts w:asciiTheme="majorBidi" w:hAnsiTheme="majorBidi" w:cstheme="majorBidi"/>
          <w:cs/>
        </w:rPr>
        <w:t>ที่ออกจำหน่ายแล้วระหว่าง</w:t>
      </w:r>
      <w:r w:rsidR="00CB633A" w:rsidRPr="0045337D">
        <w:rPr>
          <w:rFonts w:asciiTheme="majorBidi" w:hAnsiTheme="majorBidi" w:cstheme="majorBidi"/>
          <w:cs/>
        </w:rPr>
        <w:t>งวด</w:t>
      </w:r>
      <w:r w:rsidRPr="0045337D">
        <w:rPr>
          <w:rFonts w:asciiTheme="majorBidi" w:hAnsiTheme="majorBidi" w:cstheme="majorBidi"/>
          <w:cs/>
        </w:rPr>
        <w:t>ในแต่</w:t>
      </w:r>
      <w:r w:rsidR="00036281" w:rsidRPr="0045337D">
        <w:rPr>
          <w:rFonts w:asciiTheme="majorBidi" w:hAnsiTheme="majorBidi" w:cstheme="majorBidi"/>
          <w:cs/>
        </w:rPr>
        <w:t>ละ</w:t>
      </w:r>
      <w:r w:rsidR="00CB633A" w:rsidRPr="0045337D">
        <w:rPr>
          <w:rFonts w:asciiTheme="majorBidi" w:hAnsiTheme="majorBidi" w:cstheme="majorBidi"/>
          <w:cs/>
        </w:rPr>
        <w:t>งวด</w:t>
      </w:r>
      <w:r w:rsidR="00036281" w:rsidRPr="0045337D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45337D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62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137"/>
        <w:gridCol w:w="1615"/>
        <w:gridCol w:w="236"/>
        <w:gridCol w:w="1567"/>
      </w:tblGrid>
      <w:tr w:rsidR="0045337D" w:rsidRPr="0045337D" w14:paraId="0DB4A22D" w14:textId="77777777" w:rsidTr="008A105B">
        <w:trPr>
          <w:tblHeader/>
        </w:trPr>
        <w:tc>
          <w:tcPr>
            <w:tcW w:w="3002" w:type="pct"/>
            <w:vAlign w:val="center"/>
          </w:tcPr>
          <w:p w14:paraId="1035AD7D" w14:textId="77777777" w:rsidR="0045229A" w:rsidRPr="0045337D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bookmarkStart w:id="19" w:name="_Hlk65853481"/>
          </w:p>
        </w:tc>
        <w:tc>
          <w:tcPr>
            <w:tcW w:w="1998" w:type="pct"/>
            <w:gridSpan w:val="3"/>
          </w:tcPr>
          <w:p w14:paraId="764D4749" w14:textId="77777777" w:rsidR="0045229A" w:rsidRPr="0045337D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45337D" w:rsidRPr="0045337D" w14:paraId="2ABE6CDA" w14:textId="77777777" w:rsidTr="008A105B">
        <w:trPr>
          <w:tblHeader/>
        </w:trPr>
        <w:tc>
          <w:tcPr>
            <w:tcW w:w="3002" w:type="pct"/>
          </w:tcPr>
          <w:p w14:paraId="65BE4620" w14:textId="77777777" w:rsidR="009D05AD" w:rsidRPr="0045337D" w:rsidRDefault="009D05AD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4F953927" w14:textId="7432DB9C" w:rsidR="009D05AD" w:rsidRPr="0045337D" w:rsidRDefault="005811C9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eastAsia="th-TH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eastAsia="th-TH"/>
              </w:rPr>
              <w:t xml:space="preserve"> </w:t>
            </w:r>
            <w:r w:rsidR="00C112F9" w:rsidRPr="0045337D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45337D" w:rsidRPr="0045337D" w14:paraId="57D0EC60" w14:textId="77777777" w:rsidTr="008A105B">
        <w:trPr>
          <w:tblHeader/>
        </w:trPr>
        <w:tc>
          <w:tcPr>
            <w:tcW w:w="3002" w:type="pct"/>
          </w:tcPr>
          <w:p w14:paraId="6662BF4F" w14:textId="77777777" w:rsidR="0045229A" w:rsidRPr="0045337D" w:rsidRDefault="0045229A" w:rsidP="0045423F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75522AEA" w14:textId="16573EA3" w:rsidR="0045229A" w:rsidRPr="0045337D" w:rsidRDefault="00161FF6" w:rsidP="0045423F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161FF6">
              <w:rPr>
                <w:rFonts w:asciiTheme="majorBidi" w:eastAsiaTheme="minorEastAsia" w:hAnsiTheme="majorBidi" w:cstheme="majorBidi" w:hint="eastAsia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38" w:type="pct"/>
          </w:tcPr>
          <w:p w14:paraId="6C453E74" w14:textId="77777777" w:rsidR="0045229A" w:rsidRPr="0045337D" w:rsidRDefault="0045229A" w:rsidP="0045423F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6" w:type="pct"/>
          </w:tcPr>
          <w:p w14:paraId="3779D443" w14:textId="6F15F313" w:rsidR="0045229A" w:rsidRPr="0045337D" w:rsidRDefault="00161FF6" w:rsidP="0045423F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45337D" w:rsidRPr="0045337D" w14:paraId="67E7525A" w14:textId="77777777" w:rsidTr="008A105B">
        <w:trPr>
          <w:trHeight w:val="64"/>
        </w:trPr>
        <w:tc>
          <w:tcPr>
            <w:tcW w:w="3002" w:type="pct"/>
            <w:vAlign w:val="bottom"/>
          </w:tcPr>
          <w:p w14:paraId="0508F725" w14:textId="77777777" w:rsidR="00FC730D" w:rsidRPr="0045337D" w:rsidRDefault="00FC730D" w:rsidP="0045423F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44" w:type="pct"/>
            <w:vAlign w:val="bottom"/>
          </w:tcPr>
          <w:p w14:paraId="43FDF8DE" w14:textId="77777777" w:rsidR="00FC730D" w:rsidRPr="0045337D" w:rsidRDefault="00FC730D" w:rsidP="0045423F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1413FDC" w14:textId="77777777" w:rsidR="00FC730D" w:rsidRPr="0045337D" w:rsidRDefault="00FC730D" w:rsidP="0045423F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vAlign w:val="bottom"/>
          </w:tcPr>
          <w:p w14:paraId="3F3B7AEB" w14:textId="77777777" w:rsidR="00FC730D" w:rsidRPr="0045337D" w:rsidRDefault="00FC730D" w:rsidP="0045423F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337D" w:rsidRPr="0045337D" w14:paraId="74625F93" w14:textId="77777777" w:rsidTr="008A105B">
        <w:trPr>
          <w:trHeight w:val="64"/>
        </w:trPr>
        <w:tc>
          <w:tcPr>
            <w:tcW w:w="3002" w:type="pct"/>
            <w:vAlign w:val="bottom"/>
          </w:tcPr>
          <w:p w14:paraId="304F28DA" w14:textId="77777777" w:rsidR="00E81595" w:rsidRPr="0045337D" w:rsidRDefault="00E81595" w:rsidP="00E81595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44" w:type="pct"/>
            <w:tcBorders>
              <w:bottom w:val="double" w:sz="4" w:space="0" w:color="auto"/>
            </w:tcBorders>
            <w:vAlign w:val="bottom"/>
          </w:tcPr>
          <w:p w14:paraId="67DF0B16" w14:textId="31CBCD67" w:rsidR="00E81595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C959F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38" w:type="pct"/>
          </w:tcPr>
          <w:p w14:paraId="72B9274D" w14:textId="77777777" w:rsidR="00E81595" w:rsidRPr="0045337D" w:rsidRDefault="00E81595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double" w:sz="4" w:space="0" w:color="auto"/>
            </w:tcBorders>
            <w:vAlign w:val="bottom"/>
          </w:tcPr>
          <w:p w14:paraId="4425ACC8" w14:textId="3F01797D" w:rsidR="00E81595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0113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90113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45337D" w:rsidRPr="0045337D" w14:paraId="2C876B9F" w14:textId="77777777" w:rsidTr="008A105B">
        <w:trPr>
          <w:trHeight w:val="249"/>
        </w:trPr>
        <w:tc>
          <w:tcPr>
            <w:tcW w:w="3002" w:type="pct"/>
            <w:vAlign w:val="center"/>
          </w:tcPr>
          <w:p w14:paraId="7D6D7EAC" w14:textId="2173B241" w:rsidR="00E81595" w:rsidRPr="0045337D" w:rsidRDefault="00E81595" w:rsidP="00E81595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</w:t>
            </w:r>
            <w:r w:rsidR="006D25CF"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ที่ออก ณ วันที่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="006D25CF"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="006D25CF"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4" w:type="pct"/>
            <w:vAlign w:val="center"/>
          </w:tcPr>
          <w:p w14:paraId="6CA1778E" w14:textId="0EBAFB9D" w:rsidR="00E81595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8" w:type="pct"/>
          </w:tcPr>
          <w:p w14:paraId="09747228" w14:textId="77777777" w:rsidR="00E81595" w:rsidRPr="0045337D" w:rsidRDefault="00E81595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pct"/>
            <w:vAlign w:val="center"/>
          </w:tcPr>
          <w:p w14:paraId="534C2DD7" w14:textId="0B0B819E" w:rsidR="00E81595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F6AF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FF6AF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337D" w:rsidRPr="0045337D" w14:paraId="01DBF420" w14:textId="77777777" w:rsidTr="008A105B">
        <w:trPr>
          <w:trHeight w:val="64"/>
        </w:trPr>
        <w:tc>
          <w:tcPr>
            <w:tcW w:w="3002" w:type="pct"/>
            <w:vAlign w:val="center"/>
          </w:tcPr>
          <w:p w14:paraId="0AB77408" w14:textId="6E0C85FA" w:rsidR="00FF6AFF" w:rsidRPr="0045337D" w:rsidRDefault="00385F6E" w:rsidP="00385F6E">
            <w:pPr>
              <w:tabs>
                <w:tab w:val="left" w:pos="36"/>
                <w:tab w:val="left" w:pos="1440"/>
                <w:tab w:val="left" w:pos="1560"/>
              </w:tabs>
              <w:ind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ยอดคงเหลือหลัง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การ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เปลี่ยนแปลงมูลค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่า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ที่ตร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ไว้ของหุ้น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สามัญ 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(หุ้</w:t>
            </w:r>
            <w:r w:rsidRPr="0045337D">
              <w:rPr>
                <w:rFonts w:asciiTheme="majorBidi" w:hAnsiTheme="majorBidi" w:cs="Angsana New"/>
                <w:sz w:val="28"/>
                <w:szCs w:val="28"/>
                <w:cs/>
                <w:lang w:eastAsia="th-TH"/>
              </w:rPr>
              <w:t>น)</w:t>
            </w:r>
          </w:p>
        </w:tc>
        <w:tc>
          <w:tcPr>
            <w:tcW w:w="944" w:type="pct"/>
            <w:vAlign w:val="center"/>
          </w:tcPr>
          <w:p w14:paraId="3AEAFA59" w14:textId="6564E35C" w:rsidR="00FF6AFF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8" w:type="pct"/>
          </w:tcPr>
          <w:p w14:paraId="6392FEF3" w14:textId="77777777" w:rsidR="00FF6AFF" w:rsidRPr="0045337D" w:rsidRDefault="00FF6AFF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pct"/>
            <w:vAlign w:val="center"/>
          </w:tcPr>
          <w:p w14:paraId="194B8938" w14:textId="58FBF83A" w:rsidR="00FF6AFF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88190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88190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45337D" w:rsidRPr="0045337D" w14:paraId="722268C9" w14:textId="77777777" w:rsidTr="008A105B">
        <w:trPr>
          <w:trHeight w:val="64"/>
        </w:trPr>
        <w:tc>
          <w:tcPr>
            <w:tcW w:w="3002" w:type="pct"/>
            <w:vAlign w:val="center"/>
          </w:tcPr>
          <w:p w14:paraId="15C32998" w14:textId="2267E53F" w:rsidR="00FF6AFF" w:rsidRPr="0045337D" w:rsidRDefault="00385F6E" w:rsidP="00E81595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14:paraId="7B1F7100" w14:textId="2376124E" w:rsidR="00FF6AFF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8" w:type="pct"/>
          </w:tcPr>
          <w:p w14:paraId="003F0377" w14:textId="77777777" w:rsidR="00FF6AFF" w:rsidRPr="0045337D" w:rsidRDefault="00FF6AFF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vAlign w:val="center"/>
          </w:tcPr>
          <w:p w14:paraId="0C74A674" w14:textId="6C85515A" w:rsidR="00FF6AFF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88190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88190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E81595" w:rsidRPr="0045337D" w14:paraId="37580934" w14:textId="77777777" w:rsidTr="008A105B">
        <w:trPr>
          <w:trHeight w:val="64"/>
        </w:trPr>
        <w:tc>
          <w:tcPr>
            <w:tcW w:w="3002" w:type="pct"/>
            <w:vAlign w:val="center"/>
          </w:tcPr>
          <w:p w14:paraId="6238766C" w14:textId="77777777" w:rsidR="00E81595" w:rsidRPr="0045337D" w:rsidRDefault="00E81595" w:rsidP="00E81595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3E7E6" w14:textId="62CA85DF" w:rsidR="00E81595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C23F8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38" w:type="pct"/>
          </w:tcPr>
          <w:p w14:paraId="1B843427" w14:textId="77777777" w:rsidR="00E81595" w:rsidRPr="0045337D" w:rsidRDefault="00E81595" w:rsidP="00E81595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D18E97" w14:textId="6F7133C0" w:rsidR="00E81595" w:rsidRPr="0045337D" w:rsidRDefault="00161FF6" w:rsidP="00E81595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0</w:t>
            </w:r>
            <w:r w:rsidR="0088190A" w:rsidRPr="0045337D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61FF6">
              <w:rPr>
                <w:rFonts w:asciiTheme="majorBidi" w:hAnsiTheme="majorBidi"/>
                <w:sz w:val="28"/>
                <w:szCs w:val="28"/>
              </w:rPr>
              <w:t>09</w:t>
            </w:r>
          </w:p>
        </w:tc>
      </w:tr>
    </w:tbl>
    <w:p w14:paraId="115C3A30" w14:textId="77777777" w:rsidR="00545DE8" w:rsidRPr="0045337D" w:rsidRDefault="00545DE8" w:rsidP="0045423F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20" w:name="_Hlk65853503"/>
      <w:bookmarkEnd w:id="19"/>
    </w:p>
    <w:tbl>
      <w:tblPr>
        <w:tblW w:w="4660" w:type="pct"/>
        <w:tblInd w:w="534" w:type="dxa"/>
        <w:tblLook w:val="04A0" w:firstRow="1" w:lastRow="0" w:firstColumn="1" w:lastColumn="0" w:noHBand="0" w:noVBand="1"/>
      </w:tblPr>
      <w:tblGrid>
        <w:gridCol w:w="5136"/>
        <w:gridCol w:w="1629"/>
        <w:gridCol w:w="222"/>
        <w:gridCol w:w="1629"/>
      </w:tblGrid>
      <w:tr w:rsidR="0045337D" w:rsidRPr="0045337D" w14:paraId="3E6299ED" w14:textId="77777777" w:rsidTr="00E2767F">
        <w:tc>
          <w:tcPr>
            <w:tcW w:w="2981" w:type="pct"/>
            <w:vAlign w:val="center"/>
          </w:tcPr>
          <w:p w14:paraId="2F36F7B1" w14:textId="77777777" w:rsidR="00FF6AFF" w:rsidRPr="0045337D" w:rsidRDefault="00FF6AFF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19" w:type="pct"/>
            <w:gridSpan w:val="3"/>
          </w:tcPr>
          <w:p w14:paraId="6AC90F73" w14:textId="77777777" w:rsidR="00FF6AFF" w:rsidRPr="0045337D" w:rsidRDefault="00FF6AFF" w:rsidP="008E0FE7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5337D" w:rsidRPr="0045337D" w14:paraId="6178894E" w14:textId="77777777" w:rsidTr="00E2767F">
        <w:tc>
          <w:tcPr>
            <w:tcW w:w="2981" w:type="pct"/>
          </w:tcPr>
          <w:p w14:paraId="67B7E958" w14:textId="77777777" w:rsidR="00FF6AFF" w:rsidRPr="0045337D" w:rsidRDefault="00FF6AFF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9" w:type="pct"/>
            <w:gridSpan w:val="3"/>
          </w:tcPr>
          <w:p w14:paraId="157FC36A" w14:textId="0FB02DAC" w:rsidR="00FF6AFF" w:rsidRPr="0045337D" w:rsidRDefault="00FF6AFF" w:rsidP="008E0FE7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45337D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th-TH"/>
              </w:rPr>
              <w:t xml:space="preserve">มิถุนายน </w:t>
            </w:r>
          </w:p>
        </w:tc>
      </w:tr>
      <w:tr w:rsidR="0045337D" w:rsidRPr="0045337D" w14:paraId="0028B4F1" w14:textId="77777777" w:rsidTr="00E2767F">
        <w:tc>
          <w:tcPr>
            <w:tcW w:w="2981" w:type="pct"/>
          </w:tcPr>
          <w:p w14:paraId="68386055" w14:textId="77777777" w:rsidR="00FF6AFF" w:rsidRPr="0045337D" w:rsidRDefault="00FF6AFF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</w:tcPr>
          <w:p w14:paraId="55D48567" w14:textId="2DFB70CC" w:rsidR="00FF6AFF" w:rsidRPr="0045337D" w:rsidRDefault="00161FF6" w:rsidP="008E0FE7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161FF6">
              <w:rPr>
                <w:rFonts w:asciiTheme="majorBidi" w:eastAsiaTheme="minorEastAsia" w:hAnsiTheme="majorBidi" w:cstheme="majorBidi" w:hint="eastAsia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29" w:type="pct"/>
          </w:tcPr>
          <w:p w14:paraId="550EA92B" w14:textId="77777777" w:rsidR="00FF6AFF" w:rsidRPr="0045337D" w:rsidRDefault="00FF6AFF" w:rsidP="008E0FE7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5" w:type="pct"/>
          </w:tcPr>
          <w:p w14:paraId="2E7CADEA" w14:textId="2E3E24B5" w:rsidR="00FF6AFF" w:rsidRPr="0045337D" w:rsidRDefault="00161FF6" w:rsidP="008E0FE7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45337D" w:rsidRPr="0045337D" w14:paraId="16BC0987" w14:textId="77777777" w:rsidTr="00E2767F">
        <w:trPr>
          <w:trHeight w:val="64"/>
        </w:trPr>
        <w:tc>
          <w:tcPr>
            <w:tcW w:w="2981" w:type="pct"/>
            <w:vAlign w:val="bottom"/>
          </w:tcPr>
          <w:p w14:paraId="34B2273E" w14:textId="77777777" w:rsidR="00FF6AFF" w:rsidRPr="0045337D" w:rsidRDefault="00FF6AFF" w:rsidP="008E0FE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45" w:type="pct"/>
            <w:vAlign w:val="bottom"/>
          </w:tcPr>
          <w:p w14:paraId="31983703" w14:textId="77777777" w:rsidR="00FF6AFF" w:rsidRPr="0045337D" w:rsidRDefault="00FF6AFF" w:rsidP="008E0FE7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7834CE0" w14:textId="77777777" w:rsidR="00FF6AFF" w:rsidRPr="0045337D" w:rsidRDefault="00FF6AFF" w:rsidP="008E0FE7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  <w:vAlign w:val="bottom"/>
          </w:tcPr>
          <w:p w14:paraId="4328FE99" w14:textId="77777777" w:rsidR="00FF6AFF" w:rsidRPr="0045337D" w:rsidRDefault="00FF6AFF" w:rsidP="008E0FE7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59F21ADA" w14:textId="77777777" w:rsidTr="00E2767F">
        <w:trPr>
          <w:trHeight w:val="64"/>
        </w:trPr>
        <w:tc>
          <w:tcPr>
            <w:tcW w:w="2981" w:type="pct"/>
            <w:vAlign w:val="bottom"/>
          </w:tcPr>
          <w:p w14:paraId="46C640A2" w14:textId="77777777" w:rsidR="00FF6AFF" w:rsidRPr="0045337D" w:rsidRDefault="00FF6AFF" w:rsidP="008E0FE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3EAA505B" w14:textId="73544C8B" w:rsidR="00FF6AFF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="00C959F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29" w:type="pct"/>
          </w:tcPr>
          <w:p w14:paraId="26D9942B" w14:textId="77777777" w:rsidR="00FF6AFF" w:rsidRPr="0045337D" w:rsidRDefault="00FF6AFF" w:rsidP="008E0FE7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0415F8B0" w14:textId="2A778BB7" w:rsidR="00FF6AFF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12</w:t>
            </w:r>
            <w:r w:rsidR="00C37D6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537</w:t>
            </w:r>
            <w:r w:rsidR="00C37D6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176</w:t>
            </w:r>
          </w:p>
        </w:tc>
      </w:tr>
      <w:tr w:rsidR="0045337D" w:rsidRPr="0045337D" w14:paraId="663452D1" w14:textId="77777777" w:rsidTr="00E2767F">
        <w:trPr>
          <w:trHeight w:val="54"/>
        </w:trPr>
        <w:tc>
          <w:tcPr>
            <w:tcW w:w="2981" w:type="pct"/>
            <w:vAlign w:val="center"/>
          </w:tcPr>
          <w:p w14:paraId="37FD0FC3" w14:textId="2D07BAFE" w:rsidR="00C37D6A" w:rsidRPr="0045337D" w:rsidRDefault="00C37D6A" w:rsidP="00C37D6A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ที่ออก ณ วันที่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5" w:type="pct"/>
            <w:vAlign w:val="bottom"/>
          </w:tcPr>
          <w:p w14:paraId="02527B45" w14:textId="5AEC7BF7" w:rsidR="00C37D6A" w:rsidRPr="0045337D" w:rsidRDefault="00161FF6" w:rsidP="00C37D6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29" w:type="pct"/>
          </w:tcPr>
          <w:p w14:paraId="314FA7DC" w14:textId="77777777" w:rsidR="00C37D6A" w:rsidRPr="0045337D" w:rsidRDefault="00C37D6A" w:rsidP="00C37D6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57E779B1" w14:textId="382F01E5" w:rsidR="00C37D6A" w:rsidRPr="0045337D" w:rsidRDefault="00161FF6" w:rsidP="00C37D6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37D6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37D6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337D" w:rsidRPr="0045337D" w14:paraId="2A924C75" w14:textId="77777777" w:rsidTr="00E2767F">
        <w:trPr>
          <w:trHeight w:val="64"/>
        </w:trPr>
        <w:tc>
          <w:tcPr>
            <w:tcW w:w="2981" w:type="pct"/>
            <w:vAlign w:val="center"/>
          </w:tcPr>
          <w:p w14:paraId="0059FBC3" w14:textId="767FC187" w:rsidR="00514889" w:rsidRPr="0045337D" w:rsidRDefault="00514889" w:rsidP="00514889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ยอดคงเหลือหลัง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การ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เปลี่ยนแปลงมูลค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่า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ที่ตร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ไว้ของหุ้น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สามัญ 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(หุ้น)</w:t>
            </w:r>
          </w:p>
        </w:tc>
        <w:tc>
          <w:tcPr>
            <w:tcW w:w="945" w:type="pct"/>
            <w:vAlign w:val="center"/>
          </w:tcPr>
          <w:p w14:paraId="171C2788" w14:textId="07EE9BBB" w:rsidR="00514889" w:rsidRPr="0045337D" w:rsidRDefault="00161FF6" w:rsidP="00514889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  <w:tc>
          <w:tcPr>
            <w:tcW w:w="129" w:type="pct"/>
          </w:tcPr>
          <w:p w14:paraId="2E254F05" w14:textId="77777777" w:rsidR="00514889" w:rsidRPr="0045337D" w:rsidRDefault="00514889" w:rsidP="00514889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14:paraId="68554704" w14:textId="307BE586" w:rsidR="00514889" w:rsidRPr="0045337D" w:rsidRDefault="00161FF6" w:rsidP="00514889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45337D" w:rsidRPr="0045337D" w14:paraId="5E33474D" w14:textId="77777777" w:rsidTr="00E2767F">
        <w:trPr>
          <w:trHeight w:val="64"/>
        </w:trPr>
        <w:tc>
          <w:tcPr>
            <w:tcW w:w="2981" w:type="pct"/>
            <w:vAlign w:val="center"/>
          </w:tcPr>
          <w:p w14:paraId="31E4E95B" w14:textId="1E305F97" w:rsidR="00514889" w:rsidRPr="0045337D" w:rsidRDefault="00514889" w:rsidP="00514889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vAlign w:val="center"/>
          </w:tcPr>
          <w:p w14:paraId="35D91CCE" w14:textId="3FB73A95" w:rsidR="00514889" w:rsidRPr="0045337D" w:rsidRDefault="00161FF6" w:rsidP="00514889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  <w:tc>
          <w:tcPr>
            <w:tcW w:w="129" w:type="pct"/>
          </w:tcPr>
          <w:p w14:paraId="6532CF05" w14:textId="77777777" w:rsidR="00514889" w:rsidRPr="0045337D" w:rsidRDefault="00514889" w:rsidP="00514889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  <w:vAlign w:val="center"/>
          </w:tcPr>
          <w:p w14:paraId="693CD7E4" w14:textId="71904C46" w:rsidR="00514889" w:rsidRPr="0045337D" w:rsidRDefault="00161FF6" w:rsidP="00514889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514889" w:rsidRPr="0045337D" w14:paraId="0708EF9B" w14:textId="77777777" w:rsidTr="00E2767F">
        <w:trPr>
          <w:trHeight w:val="64"/>
        </w:trPr>
        <w:tc>
          <w:tcPr>
            <w:tcW w:w="2981" w:type="pct"/>
            <w:vAlign w:val="center"/>
          </w:tcPr>
          <w:p w14:paraId="70435060" w14:textId="40CFEDF6" w:rsidR="00514889" w:rsidRPr="0045337D" w:rsidRDefault="00514889" w:rsidP="00514889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F794B" w14:textId="327F433D" w:rsidR="00514889" w:rsidRPr="0045337D" w:rsidRDefault="00161FF6" w:rsidP="00514889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0</w:t>
            </w:r>
            <w:r w:rsidR="00514889" w:rsidRPr="0045337D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61FF6">
              <w:rPr>
                <w:rFonts w:asciiTheme="majorBidi" w:hAnsiTheme="majorBidi"/>
                <w:sz w:val="28"/>
                <w:szCs w:val="28"/>
              </w:rPr>
              <w:t>11</w:t>
            </w:r>
          </w:p>
        </w:tc>
        <w:tc>
          <w:tcPr>
            <w:tcW w:w="129" w:type="pct"/>
          </w:tcPr>
          <w:p w14:paraId="0C8D2D5B" w14:textId="77777777" w:rsidR="00514889" w:rsidRPr="0045337D" w:rsidRDefault="00514889" w:rsidP="00514889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11C03F" w14:textId="4CFE3439" w:rsidR="00514889" w:rsidRPr="0045337D" w:rsidRDefault="00161FF6" w:rsidP="00514889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0</w:t>
            </w:r>
            <w:r w:rsidR="00514889" w:rsidRPr="0045337D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61FF6">
              <w:rPr>
                <w:rFonts w:asciiTheme="majorBidi" w:hAnsiTheme="majorBidi"/>
                <w:sz w:val="28"/>
                <w:szCs w:val="28"/>
              </w:rPr>
              <w:t>10</w:t>
            </w:r>
          </w:p>
        </w:tc>
      </w:tr>
    </w:tbl>
    <w:p w14:paraId="280C72E4" w14:textId="77777777" w:rsidR="00C37D6A" w:rsidRPr="0045337D" w:rsidRDefault="00C37D6A" w:rsidP="0045337D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676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132"/>
        <w:gridCol w:w="1622"/>
        <w:gridCol w:w="237"/>
        <w:gridCol w:w="1655"/>
      </w:tblGrid>
      <w:tr w:rsidR="0045337D" w:rsidRPr="0045337D" w14:paraId="04DD492D" w14:textId="77777777" w:rsidTr="00E2767F">
        <w:trPr>
          <w:tblHeader/>
        </w:trPr>
        <w:tc>
          <w:tcPr>
            <w:tcW w:w="2968" w:type="pct"/>
            <w:vAlign w:val="center"/>
          </w:tcPr>
          <w:p w14:paraId="00A0692A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32" w:type="pct"/>
            <w:gridSpan w:val="3"/>
          </w:tcPr>
          <w:p w14:paraId="24EF214D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45337D" w:rsidRPr="0045337D" w14:paraId="3C3E45E8" w14:textId="77777777" w:rsidTr="00E2767F">
        <w:trPr>
          <w:tblHeader/>
        </w:trPr>
        <w:tc>
          <w:tcPr>
            <w:tcW w:w="2968" w:type="pct"/>
          </w:tcPr>
          <w:p w14:paraId="384D018A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</w:tcPr>
          <w:p w14:paraId="7D40DBD4" w14:textId="6E2E2C3D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 w:rsidR="008A105B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45337D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45337D" w:rsidRPr="0045337D" w14:paraId="5AAD21B8" w14:textId="77777777" w:rsidTr="00E2767F">
        <w:trPr>
          <w:tblHeader/>
        </w:trPr>
        <w:tc>
          <w:tcPr>
            <w:tcW w:w="2968" w:type="pct"/>
          </w:tcPr>
          <w:p w14:paraId="3C0CB2B8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pct"/>
          </w:tcPr>
          <w:p w14:paraId="4E3103BA" w14:textId="35DD6301" w:rsidR="00C37D6A" w:rsidRPr="0045337D" w:rsidRDefault="00161FF6" w:rsidP="008E0FE7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161FF6">
              <w:rPr>
                <w:rFonts w:asciiTheme="majorBidi" w:eastAsiaTheme="minorEastAsia" w:hAnsiTheme="majorBidi" w:cstheme="majorBidi" w:hint="eastAsia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37" w:type="pct"/>
          </w:tcPr>
          <w:p w14:paraId="4968C9F7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7" w:type="pct"/>
          </w:tcPr>
          <w:p w14:paraId="5418E8F0" w14:textId="30F56097" w:rsidR="00C37D6A" w:rsidRPr="0045337D" w:rsidRDefault="00161FF6" w:rsidP="008E0FE7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45337D" w:rsidRPr="0045337D" w14:paraId="061595A3" w14:textId="77777777" w:rsidTr="00E2767F">
        <w:trPr>
          <w:trHeight w:val="64"/>
        </w:trPr>
        <w:tc>
          <w:tcPr>
            <w:tcW w:w="2968" w:type="pct"/>
            <w:vAlign w:val="bottom"/>
          </w:tcPr>
          <w:p w14:paraId="3EF36437" w14:textId="77777777" w:rsidR="00C37D6A" w:rsidRPr="0045337D" w:rsidRDefault="00C37D6A" w:rsidP="008E0FE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8" w:type="pct"/>
            <w:vAlign w:val="bottom"/>
          </w:tcPr>
          <w:p w14:paraId="1A5859B1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A758842" w14:textId="77777777" w:rsidR="00C37D6A" w:rsidRPr="0045337D" w:rsidRDefault="00C37D6A" w:rsidP="008E0FE7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vAlign w:val="bottom"/>
          </w:tcPr>
          <w:p w14:paraId="19F92538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337D" w:rsidRPr="0045337D" w14:paraId="7CD0886B" w14:textId="77777777" w:rsidTr="00E2767F">
        <w:trPr>
          <w:trHeight w:val="64"/>
        </w:trPr>
        <w:tc>
          <w:tcPr>
            <w:tcW w:w="2968" w:type="pct"/>
            <w:vAlign w:val="bottom"/>
          </w:tcPr>
          <w:p w14:paraId="051A3BDA" w14:textId="77777777" w:rsidR="00C37D6A" w:rsidRPr="0045337D" w:rsidRDefault="00C37D6A" w:rsidP="008E0FE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38" w:type="pct"/>
            <w:tcBorders>
              <w:bottom w:val="double" w:sz="4" w:space="0" w:color="auto"/>
            </w:tcBorders>
            <w:vAlign w:val="bottom"/>
          </w:tcPr>
          <w:p w14:paraId="5A76BF0F" w14:textId="4F68AF5C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15690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37" w:type="pct"/>
          </w:tcPr>
          <w:p w14:paraId="188C8A61" w14:textId="77777777" w:rsidR="00C37D6A" w:rsidRPr="0045337D" w:rsidRDefault="00C37D6A" w:rsidP="008E0FE7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double" w:sz="4" w:space="0" w:color="auto"/>
            </w:tcBorders>
            <w:vAlign w:val="bottom"/>
          </w:tcPr>
          <w:p w14:paraId="62A55C3D" w14:textId="771C3767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691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886</w:t>
            </w:r>
          </w:p>
        </w:tc>
      </w:tr>
      <w:tr w:rsidR="0045337D" w:rsidRPr="0045337D" w14:paraId="56543305" w14:textId="77777777" w:rsidTr="00E2767F">
        <w:trPr>
          <w:trHeight w:val="249"/>
        </w:trPr>
        <w:tc>
          <w:tcPr>
            <w:tcW w:w="2968" w:type="pct"/>
            <w:vAlign w:val="center"/>
          </w:tcPr>
          <w:p w14:paraId="670E5F2A" w14:textId="6B6FA9DC" w:rsidR="00731D1A" w:rsidRPr="0045337D" w:rsidRDefault="00731D1A" w:rsidP="00731D1A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ที่ออก ณ วันที่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38" w:type="pct"/>
            <w:vAlign w:val="center"/>
          </w:tcPr>
          <w:p w14:paraId="2D65B67C" w14:textId="38712625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7" w:type="pct"/>
          </w:tcPr>
          <w:p w14:paraId="32167FED" w14:textId="77777777" w:rsidR="00731D1A" w:rsidRPr="0045337D" w:rsidRDefault="00731D1A" w:rsidP="00731D1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pct"/>
            <w:vAlign w:val="center"/>
          </w:tcPr>
          <w:p w14:paraId="24366883" w14:textId="5CE180CB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337D" w:rsidRPr="0045337D" w14:paraId="5ABBA0FB" w14:textId="77777777" w:rsidTr="00E2767F">
        <w:trPr>
          <w:trHeight w:val="64"/>
        </w:trPr>
        <w:tc>
          <w:tcPr>
            <w:tcW w:w="2968" w:type="pct"/>
            <w:vAlign w:val="center"/>
          </w:tcPr>
          <w:p w14:paraId="773620F4" w14:textId="77777777" w:rsidR="00731D1A" w:rsidRPr="0045337D" w:rsidRDefault="00731D1A" w:rsidP="00731D1A">
            <w:pPr>
              <w:tabs>
                <w:tab w:val="left" w:pos="36"/>
                <w:tab w:val="left" w:pos="1440"/>
                <w:tab w:val="left" w:pos="1560"/>
              </w:tabs>
              <w:ind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ยอดคงเหลือหลัง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การ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เปลี่ยนแปลงมูลค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่า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ที่ตร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ไว้ของหุ้น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สามัญ 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(หุ้</w:t>
            </w:r>
            <w:r w:rsidRPr="0045337D">
              <w:rPr>
                <w:rFonts w:asciiTheme="majorBidi" w:hAnsiTheme="majorBidi" w:cs="Angsana New"/>
                <w:sz w:val="28"/>
                <w:szCs w:val="28"/>
                <w:cs/>
                <w:lang w:eastAsia="th-TH"/>
              </w:rPr>
              <w:t>น)</w:t>
            </w:r>
          </w:p>
        </w:tc>
        <w:tc>
          <w:tcPr>
            <w:tcW w:w="938" w:type="pct"/>
            <w:vAlign w:val="center"/>
          </w:tcPr>
          <w:p w14:paraId="729B1E2F" w14:textId="54B1BE5D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7" w:type="pct"/>
          </w:tcPr>
          <w:p w14:paraId="43E1E07E" w14:textId="77777777" w:rsidR="00731D1A" w:rsidRPr="0045337D" w:rsidRDefault="00731D1A" w:rsidP="00731D1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pct"/>
            <w:vAlign w:val="center"/>
          </w:tcPr>
          <w:p w14:paraId="4B6E1F82" w14:textId="4CBA9BD5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45337D" w:rsidRPr="0045337D" w14:paraId="74CB529B" w14:textId="77777777" w:rsidTr="00E2767F">
        <w:trPr>
          <w:trHeight w:val="64"/>
        </w:trPr>
        <w:tc>
          <w:tcPr>
            <w:tcW w:w="2968" w:type="pct"/>
            <w:vAlign w:val="center"/>
          </w:tcPr>
          <w:p w14:paraId="6B1BA675" w14:textId="77777777" w:rsidR="00731D1A" w:rsidRPr="0045337D" w:rsidRDefault="00731D1A" w:rsidP="00731D1A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38" w:type="pct"/>
            <w:tcBorders>
              <w:bottom w:val="single" w:sz="4" w:space="0" w:color="auto"/>
            </w:tcBorders>
            <w:vAlign w:val="center"/>
          </w:tcPr>
          <w:p w14:paraId="1ECDB836" w14:textId="0040B5AC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7" w:type="pct"/>
          </w:tcPr>
          <w:p w14:paraId="5520C40F" w14:textId="77777777" w:rsidR="00731D1A" w:rsidRPr="0045337D" w:rsidRDefault="00731D1A" w:rsidP="00731D1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650E687C" w14:textId="20F6686F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C37D6A" w:rsidRPr="0045337D" w14:paraId="4EE32C8A" w14:textId="77777777" w:rsidTr="00E2767F">
        <w:trPr>
          <w:trHeight w:val="64"/>
        </w:trPr>
        <w:tc>
          <w:tcPr>
            <w:tcW w:w="2968" w:type="pct"/>
            <w:vAlign w:val="center"/>
          </w:tcPr>
          <w:p w14:paraId="372D0449" w14:textId="77777777" w:rsidR="00C37D6A" w:rsidRPr="0045337D" w:rsidRDefault="00C37D6A" w:rsidP="008E0FE7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A47A6" w14:textId="1660CCD2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7" w:type="pct"/>
          </w:tcPr>
          <w:p w14:paraId="066B9110" w14:textId="77777777" w:rsidR="00C37D6A" w:rsidRPr="0045337D" w:rsidRDefault="00C37D6A" w:rsidP="008E0FE7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A8B98C" w14:textId="46844CBE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0</w:t>
            </w:r>
            <w:r w:rsidR="00731D1A" w:rsidRPr="0045337D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61FF6">
              <w:rPr>
                <w:rFonts w:asciiTheme="majorBidi" w:hAnsiTheme="majorBidi"/>
                <w:sz w:val="28"/>
                <w:szCs w:val="28"/>
              </w:rPr>
              <w:t>16</w:t>
            </w:r>
          </w:p>
        </w:tc>
      </w:tr>
    </w:tbl>
    <w:p w14:paraId="530A5FD5" w14:textId="68C6F1C4" w:rsidR="00EB1A66" w:rsidRPr="0045337D" w:rsidRDefault="00EB1A66" w:rsidP="00C37D6A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AD4190D" w14:textId="6AAC9DA9" w:rsidR="008A105B" w:rsidRPr="0045337D" w:rsidRDefault="00EB1A66" w:rsidP="00EB1A6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45337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4648" w:type="pct"/>
        <w:tblInd w:w="534" w:type="dxa"/>
        <w:tblLook w:val="04A0" w:firstRow="1" w:lastRow="0" w:firstColumn="1" w:lastColumn="0" w:noHBand="0" w:noVBand="1"/>
      </w:tblPr>
      <w:tblGrid>
        <w:gridCol w:w="5114"/>
        <w:gridCol w:w="1629"/>
        <w:gridCol w:w="222"/>
        <w:gridCol w:w="1629"/>
      </w:tblGrid>
      <w:tr w:rsidR="0045337D" w:rsidRPr="0045337D" w14:paraId="42A3313C" w14:textId="77777777" w:rsidTr="008E0FE7">
        <w:tc>
          <w:tcPr>
            <w:tcW w:w="3091" w:type="pct"/>
            <w:vAlign w:val="center"/>
          </w:tcPr>
          <w:p w14:paraId="6DB3A893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09" w:type="pct"/>
            <w:gridSpan w:val="3"/>
          </w:tcPr>
          <w:p w14:paraId="2056F289" w14:textId="77777777" w:rsidR="00C37D6A" w:rsidRPr="0045337D" w:rsidRDefault="00C37D6A" w:rsidP="008E0FE7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5337D" w:rsidRPr="0045337D" w14:paraId="4F154E46" w14:textId="77777777" w:rsidTr="008E0FE7">
        <w:tc>
          <w:tcPr>
            <w:tcW w:w="3091" w:type="pct"/>
          </w:tcPr>
          <w:p w14:paraId="09A49EDF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9" w:type="pct"/>
            <w:gridSpan w:val="3"/>
          </w:tcPr>
          <w:p w14:paraId="0B6F7CD9" w14:textId="28A1DCE1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45337D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th-TH"/>
              </w:rPr>
              <w:t xml:space="preserve">มิถุนายน </w:t>
            </w:r>
          </w:p>
        </w:tc>
      </w:tr>
      <w:tr w:rsidR="0045337D" w:rsidRPr="0045337D" w14:paraId="2898AC5A" w14:textId="77777777" w:rsidTr="008E0FE7">
        <w:tc>
          <w:tcPr>
            <w:tcW w:w="3091" w:type="pct"/>
          </w:tcPr>
          <w:p w14:paraId="7F68AB2B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6D7B855B" w14:textId="37A636A0" w:rsidR="00C37D6A" w:rsidRPr="0045337D" w:rsidRDefault="00161FF6" w:rsidP="008E0FE7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</w:t>
            </w:r>
            <w:r w:rsidRPr="00161FF6">
              <w:rPr>
                <w:rFonts w:asciiTheme="majorBidi" w:eastAsiaTheme="minorEastAsia" w:hAnsiTheme="majorBidi" w:cstheme="majorBidi" w:hint="eastAsia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55" w:type="pct"/>
          </w:tcPr>
          <w:p w14:paraId="36B7F443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3" w:type="pct"/>
          </w:tcPr>
          <w:p w14:paraId="4A228016" w14:textId="091A65E9" w:rsidR="00C37D6A" w:rsidRPr="0045337D" w:rsidRDefault="00161FF6" w:rsidP="008E0FE7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45337D" w:rsidRPr="0045337D" w14:paraId="72FCA40E" w14:textId="77777777" w:rsidTr="008E0FE7">
        <w:trPr>
          <w:trHeight w:val="64"/>
        </w:trPr>
        <w:tc>
          <w:tcPr>
            <w:tcW w:w="3091" w:type="pct"/>
            <w:vAlign w:val="bottom"/>
          </w:tcPr>
          <w:p w14:paraId="0418C2CE" w14:textId="77777777" w:rsidR="00C37D6A" w:rsidRPr="0045337D" w:rsidRDefault="00C37D6A" w:rsidP="008E0FE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41" w:type="pct"/>
            <w:vAlign w:val="bottom"/>
          </w:tcPr>
          <w:p w14:paraId="44F5FE9A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2C352267" w14:textId="77777777" w:rsidR="00C37D6A" w:rsidRPr="0045337D" w:rsidRDefault="00C37D6A" w:rsidP="008E0FE7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bottom"/>
          </w:tcPr>
          <w:p w14:paraId="0D7595B3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7493BDCE" w14:textId="77777777" w:rsidTr="008E0FE7">
        <w:trPr>
          <w:trHeight w:val="64"/>
        </w:trPr>
        <w:tc>
          <w:tcPr>
            <w:tcW w:w="3091" w:type="pct"/>
            <w:vAlign w:val="bottom"/>
          </w:tcPr>
          <w:p w14:paraId="612E977B" w14:textId="77777777" w:rsidR="00C37D6A" w:rsidRPr="0045337D" w:rsidRDefault="00C37D6A" w:rsidP="008E0FE7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53764730" w14:textId="3887FB68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 w:rsidR="0015690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55" w:type="pct"/>
          </w:tcPr>
          <w:p w14:paraId="7B95DFCA" w14:textId="77777777" w:rsidR="00C37D6A" w:rsidRPr="0045337D" w:rsidRDefault="00C37D6A" w:rsidP="008E0FE7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bottom w:val="double" w:sz="4" w:space="0" w:color="auto"/>
            </w:tcBorders>
            <w:vAlign w:val="bottom"/>
          </w:tcPr>
          <w:p w14:paraId="3FB7430A" w14:textId="55334113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20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071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140</w:t>
            </w:r>
          </w:p>
        </w:tc>
      </w:tr>
      <w:tr w:rsidR="0045337D" w:rsidRPr="0045337D" w14:paraId="4207B65F" w14:textId="77777777" w:rsidTr="008E0FE7">
        <w:trPr>
          <w:trHeight w:val="54"/>
        </w:trPr>
        <w:tc>
          <w:tcPr>
            <w:tcW w:w="3091" w:type="pct"/>
            <w:vAlign w:val="center"/>
          </w:tcPr>
          <w:p w14:paraId="62E58C9B" w14:textId="6EDF0C50" w:rsidR="00731D1A" w:rsidRPr="0045337D" w:rsidRDefault="00731D1A" w:rsidP="00731D1A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ที่ออก ณ วันที่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1" w:type="pct"/>
            <w:vAlign w:val="bottom"/>
          </w:tcPr>
          <w:p w14:paraId="1B50116B" w14:textId="3CDF30B9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55" w:type="pct"/>
          </w:tcPr>
          <w:p w14:paraId="69B8FA0E" w14:textId="77777777" w:rsidR="00731D1A" w:rsidRPr="0045337D" w:rsidRDefault="00731D1A" w:rsidP="00731D1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center"/>
          </w:tcPr>
          <w:p w14:paraId="785DD029" w14:textId="4FA40E00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5337D" w:rsidRPr="0045337D" w14:paraId="66456A8F" w14:textId="77777777" w:rsidTr="008E0FE7">
        <w:trPr>
          <w:trHeight w:val="64"/>
        </w:trPr>
        <w:tc>
          <w:tcPr>
            <w:tcW w:w="3091" w:type="pct"/>
            <w:vAlign w:val="center"/>
          </w:tcPr>
          <w:p w14:paraId="3CEC2F8E" w14:textId="77777777" w:rsidR="00731D1A" w:rsidRPr="0045337D" w:rsidRDefault="00731D1A" w:rsidP="00731D1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ยอดคงเหลือหลัง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การ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เปลี่ยนแปลงมูลค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่า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ที่ตร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า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ไว้ของหุ้น</w:t>
            </w:r>
            <w:r w:rsidRPr="0045337D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 xml:space="preserve">สามัญ </w:t>
            </w:r>
            <w:r w:rsidRPr="0045337D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(หุ้น)</w:t>
            </w:r>
          </w:p>
        </w:tc>
        <w:tc>
          <w:tcPr>
            <w:tcW w:w="941" w:type="pct"/>
            <w:vAlign w:val="bottom"/>
          </w:tcPr>
          <w:p w14:paraId="4BE93AA5" w14:textId="345A9C57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55" w:type="pct"/>
          </w:tcPr>
          <w:p w14:paraId="4D7BA089" w14:textId="77777777" w:rsidR="00731D1A" w:rsidRPr="0045337D" w:rsidRDefault="00731D1A" w:rsidP="00731D1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center"/>
          </w:tcPr>
          <w:p w14:paraId="1ACA8462" w14:textId="3849F558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45337D" w:rsidRPr="0045337D" w14:paraId="42F43632" w14:textId="77777777" w:rsidTr="008E0FE7">
        <w:trPr>
          <w:trHeight w:val="64"/>
        </w:trPr>
        <w:tc>
          <w:tcPr>
            <w:tcW w:w="3091" w:type="pct"/>
            <w:vAlign w:val="center"/>
          </w:tcPr>
          <w:p w14:paraId="1015CA51" w14:textId="77777777" w:rsidR="00731D1A" w:rsidRPr="0045337D" w:rsidRDefault="00731D1A" w:rsidP="00731D1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ถ่วง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น้ำหนัก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(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</w:t>
            </w:r>
            <w:r w:rsidRPr="0045337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2EFF3B27" w14:textId="10FC9532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55" w:type="pct"/>
          </w:tcPr>
          <w:p w14:paraId="108D03B7" w14:textId="77777777" w:rsidR="00731D1A" w:rsidRPr="0045337D" w:rsidRDefault="00731D1A" w:rsidP="00731D1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0CD42DF8" w14:textId="0CBCA90E" w:rsidR="00731D1A" w:rsidRPr="0045337D" w:rsidRDefault="00161FF6" w:rsidP="00731D1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119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999</w:t>
            </w:r>
            <w:r w:rsidR="00731D1A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/>
                <w:sz w:val="28"/>
                <w:szCs w:val="28"/>
              </w:rPr>
              <w:t>977</w:t>
            </w:r>
          </w:p>
        </w:tc>
      </w:tr>
      <w:tr w:rsidR="0045337D" w:rsidRPr="0045337D" w14:paraId="70C263A2" w14:textId="77777777" w:rsidTr="008E0FE7">
        <w:trPr>
          <w:trHeight w:val="64"/>
        </w:trPr>
        <w:tc>
          <w:tcPr>
            <w:tcW w:w="3091" w:type="pct"/>
            <w:vAlign w:val="center"/>
          </w:tcPr>
          <w:p w14:paraId="2DCFF15C" w14:textId="77777777" w:rsidR="00C37D6A" w:rsidRPr="0045337D" w:rsidRDefault="00C37D6A" w:rsidP="008E0FE7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B1E0E" w14:textId="5174D7AF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14889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55" w:type="pct"/>
          </w:tcPr>
          <w:p w14:paraId="316CCB70" w14:textId="77777777" w:rsidR="00C37D6A" w:rsidRPr="0045337D" w:rsidRDefault="00C37D6A" w:rsidP="008E0FE7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C5650D" w14:textId="65CF07B8" w:rsidR="00C37D6A" w:rsidRPr="0045337D" w:rsidRDefault="00161FF6" w:rsidP="008E0FE7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/>
                <w:sz w:val="28"/>
                <w:szCs w:val="28"/>
              </w:rPr>
              <w:t>0</w:t>
            </w:r>
            <w:r w:rsidR="00731D1A" w:rsidRPr="0045337D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61FF6">
              <w:rPr>
                <w:rFonts w:asciiTheme="majorBidi" w:hAnsiTheme="majorBidi"/>
                <w:sz w:val="28"/>
                <w:szCs w:val="28"/>
              </w:rPr>
              <w:t>17</w:t>
            </w:r>
          </w:p>
        </w:tc>
      </w:tr>
    </w:tbl>
    <w:bookmarkEnd w:id="20"/>
    <w:p w14:paraId="67E5934B" w14:textId="305069FF" w:rsidR="005F3BAF" w:rsidRPr="0045337D" w:rsidRDefault="005F3BAF" w:rsidP="007F0F68">
      <w:pPr>
        <w:numPr>
          <w:ilvl w:val="0"/>
          <w:numId w:val="1"/>
        </w:numPr>
        <w:spacing w:before="360"/>
        <w:ind w:left="547" w:right="65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Pr="0045337D" w:rsidRDefault="003F65DE" w:rsidP="0045337D">
      <w:pPr>
        <w:adjustRightInd w:val="0"/>
        <w:spacing w:after="240"/>
        <w:ind w:left="547" w:right="72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กลุ่มบริษัท</w:t>
      </w:r>
      <w:r w:rsidR="005F3BAF" w:rsidRPr="0045337D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45337D" w:rsidRDefault="00C0315D" w:rsidP="0045337D">
      <w:pPr>
        <w:adjustRightInd w:val="0"/>
        <w:spacing w:after="240"/>
        <w:ind w:left="547" w:right="72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6CDEEBBD" w:rsidR="00C0315D" w:rsidRPr="0045337D" w:rsidRDefault="00C0315D" w:rsidP="0045337D">
      <w:pPr>
        <w:spacing w:after="240"/>
        <w:ind w:left="540" w:right="72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45337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161FF6" w:rsidRPr="00161FF6">
        <w:rPr>
          <w:rFonts w:asciiTheme="majorBidi" w:hAnsiTheme="majorBidi" w:cstheme="majorBidi"/>
        </w:rPr>
        <w:t>30</w:t>
      </w:r>
      <w:r w:rsidR="00C112F9" w:rsidRPr="0045337D">
        <w:rPr>
          <w:rFonts w:asciiTheme="majorBidi" w:hAnsiTheme="majorBidi" w:cstheme="majorBidi"/>
        </w:rPr>
        <w:t xml:space="preserve"> </w:t>
      </w:r>
      <w:r w:rsidR="00C112F9" w:rsidRPr="0045337D">
        <w:rPr>
          <w:rFonts w:asciiTheme="majorBidi" w:hAnsiTheme="majorBidi" w:cs="Angsana New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</w:rPr>
        <w:t>2568</w:t>
      </w:r>
      <w:r w:rsidR="00C112F9" w:rsidRPr="0045337D">
        <w:rPr>
          <w:rFonts w:asciiTheme="majorBidi" w:hAnsiTheme="majorBidi" w:cstheme="majorBidi"/>
        </w:rPr>
        <w:t xml:space="preserve"> </w:t>
      </w:r>
      <w:r w:rsidR="0030681E" w:rsidRPr="0045337D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4"/>
        </w:rPr>
        <w:t>31</w:t>
      </w:r>
      <w:r w:rsidR="0030681E" w:rsidRPr="0045337D">
        <w:rPr>
          <w:rFonts w:asciiTheme="majorBidi" w:hAnsiTheme="majorBidi" w:cstheme="majorBidi"/>
          <w:spacing w:val="-4"/>
        </w:rPr>
        <w:t xml:space="preserve"> </w:t>
      </w:r>
      <w:r w:rsidR="0030681E" w:rsidRPr="0045337D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4"/>
        </w:rPr>
        <w:t>2567</w:t>
      </w:r>
      <w:r w:rsidR="0030681E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มีดังนี้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251"/>
      </w:tblGrid>
      <w:tr w:rsidR="0045337D" w:rsidRPr="0045337D" w14:paraId="74150250" w14:textId="77777777" w:rsidTr="00BC1BC0">
        <w:trPr>
          <w:cantSplit/>
        </w:trPr>
        <w:tc>
          <w:tcPr>
            <w:tcW w:w="4704" w:type="dxa"/>
            <w:vAlign w:val="center"/>
          </w:tcPr>
          <w:p w14:paraId="13DFC576" w14:textId="77777777" w:rsidR="00BA1D8B" w:rsidRPr="0045337D" w:rsidRDefault="00BA1D8B" w:rsidP="0045337D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45337D" w:rsidRDefault="00BA1D8B" w:rsidP="0045337D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45337D" w:rsidRDefault="00BA1D8B" w:rsidP="004533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5337D" w:rsidRPr="0045337D" w14:paraId="31F9B452" w14:textId="77777777" w:rsidTr="00BC1BC0">
        <w:trPr>
          <w:cantSplit/>
        </w:trPr>
        <w:tc>
          <w:tcPr>
            <w:tcW w:w="4704" w:type="dxa"/>
          </w:tcPr>
          <w:p w14:paraId="6506B77D" w14:textId="71DDFF42" w:rsidR="00BA1D8B" w:rsidRPr="0045337D" w:rsidRDefault="00161FF6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45337D" w:rsidRDefault="00BA1D8B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77FCA2AD" w14:textId="56BCEF95" w:rsidR="00BA1D8B" w:rsidRPr="0045337D" w:rsidRDefault="00BA1D8B" w:rsidP="004533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5337D" w:rsidRPr="0045337D" w14:paraId="16B00945" w14:textId="77777777" w:rsidTr="00BC1BC0">
        <w:trPr>
          <w:cantSplit/>
        </w:trPr>
        <w:tc>
          <w:tcPr>
            <w:tcW w:w="4704" w:type="dxa"/>
          </w:tcPr>
          <w:p w14:paraId="53876FCD" w14:textId="7F664D79" w:rsidR="00BA1D8B" w:rsidRPr="0045337D" w:rsidRDefault="00161FF6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0DD8E64A" w14:textId="77777777" w:rsidR="00BA1D8B" w:rsidRPr="0045337D" w:rsidRDefault="00BA1D8B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5075E0D" w14:textId="77777777" w:rsidR="00BA1D8B" w:rsidRPr="0045337D" w:rsidRDefault="00BA1D8B" w:rsidP="00453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62F02F10" w14:textId="77777777" w:rsidTr="00BC1BC0">
        <w:trPr>
          <w:cantSplit/>
        </w:trPr>
        <w:tc>
          <w:tcPr>
            <w:tcW w:w="4704" w:type="dxa"/>
          </w:tcPr>
          <w:p w14:paraId="7A6048CC" w14:textId="14F30D25" w:rsidR="00BA1D8B" w:rsidRPr="0045337D" w:rsidRDefault="00161FF6" w:rsidP="0045337D">
            <w:pPr>
              <w:ind w:right="-536"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4786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ฮิวแมนิก้า จำกัด (มหาชน)</w:t>
            </w:r>
          </w:p>
        </w:tc>
        <w:tc>
          <w:tcPr>
            <w:tcW w:w="283" w:type="dxa"/>
          </w:tcPr>
          <w:p w14:paraId="5AD5A4CE" w14:textId="77777777" w:rsidR="00BA1D8B" w:rsidRPr="0045337D" w:rsidRDefault="00BA1D8B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512065DA" w14:textId="77777777" w:rsidR="00BA1D8B" w:rsidRPr="0045337D" w:rsidRDefault="00BA1D8B" w:rsidP="004533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337D" w:rsidRPr="0045337D" w14:paraId="415FCDBB" w14:textId="77777777" w:rsidTr="00BC1BC0">
        <w:trPr>
          <w:cantSplit/>
        </w:trPr>
        <w:tc>
          <w:tcPr>
            <w:tcW w:w="4704" w:type="dxa"/>
          </w:tcPr>
          <w:p w14:paraId="334A74F8" w14:textId="76DE0D7E" w:rsidR="00BA1D8B" w:rsidRPr="0045337D" w:rsidRDefault="00161FF6" w:rsidP="0045337D">
            <w:pPr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ไทเกอร์ซอฟท์ (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1998</w:t>
            </w:r>
            <w:r w:rsidR="00BA1D8B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283" w:type="dxa"/>
          </w:tcPr>
          <w:p w14:paraId="4A76271C" w14:textId="77777777" w:rsidR="00BA1D8B" w:rsidRPr="0045337D" w:rsidRDefault="00BA1D8B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31C72EEB" w14:textId="77777777" w:rsidR="00BA1D8B" w:rsidRPr="0045337D" w:rsidRDefault="00BA1D8B" w:rsidP="004533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45337D" w:rsidRPr="0045337D" w14:paraId="5B15DCE3" w14:textId="77777777" w:rsidTr="00BC1BC0">
        <w:trPr>
          <w:cantSplit/>
        </w:trPr>
        <w:tc>
          <w:tcPr>
            <w:tcW w:w="4704" w:type="dxa"/>
          </w:tcPr>
          <w:p w14:paraId="1364490A" w14:textId="0A4AECDA" w:rsidR="00D46C4B" w:rsidRPr="0045337D" w:rsidRDefault="00161FF6" w:rsidP="0045337D">
            <w:pPr>
              <w:ind w:right="-386" w:firstLine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4786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786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D46C4B"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6C4B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โปรเฟสชั่นแนล เอ้าท์ซอสซิ่ง โซลูชั่นส์ จำกัด</w:t>
            </w:r>
          </w:p>
        </w:tc>
        <w:tc>
          <w:tcPr>
            <w:tcW w:w="283" w:type="dxa"/>
          </w:tcPr>
          <w:p w14:paraId="0952D0C3" w14:textId="77777777" w:rsidR="00D46C4B" w:rsidRPr="0045337D" w:rsidRDefault="00D46C4B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491F914C" w14:textId="77777777" w:rsidR="00D46C4B" w:rsidRPr="0045337D" w:rsidRDefault="00D46C4B" w:rsidP="004533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ฮิวแมนิก้า จำกัด (มหาชน) เป็นผู้ถือหุ้นรายใหญ่</w:t>
            </w:r>
          </w:p>
        </w:tc>
      </w:tr>
      <w:tr w:rsidR="0045337D" w:rsidRPr="0045337D" w14:paraId="6EB4B5CB" w14:textId="77777777" w:rsidTr="00BC1BC0">
        <w:trPr>
          <w:cantSplit/>
        </w:trPr>
        <w:tc>
          <w:tcPr>
            <w:tcW w:w="4704" w:type="dxa"/>
          </w:tcPr>
          <w:p w14:paraId="70C7C6DB" w14:textId="56840185" w:rsidR="008D1E3F" w:rsidRPr="0045337D" w:rsidRDefault="00161FF6" w:rsidP="0045337D">
            <w:pPr>
              <w:ind w:right="-386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1E3F" w:rsidRPr="004533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1E3F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="008D1E3F"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E3F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3B24A9F5" w14:textId="77777777" w:rsidR="008D1E3F" w:rsidRPr="0045337D" w:rsidRDefault="008D1E3F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0898F326" w14:textId="32B97784" w:rsidR="008D1E3F" w:rsidRPr="0045337D" w:rsidRDefault="008D1E3F" w:rsidP="004533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337D" w:rsidRPr="0045337D" w14:paraId="58372F3B" w14:textId="77777777" w:rsidTr="00BC1BC0">
        <w:trPr>
          <w:cantSplit/>
        </w:trPr>
        <w:tc>
          <w:tcPr>
            <w:tcW w:w="4704" w:type="dxa"/>
          </w:tcPr>
          <w:p w14:paraId="25AF2768" w14:textId="32BB8698" w:rsidR="008D1E3F" w:rsidRPr="0045337D" w:rsidRDefault="00161FF6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1E3F"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4B878198" w14:textId="77777777" w:rsidR="008D1E3F" w:rsidRPr="0045337D" w:rsidRDefault="008D1E3F" w:rsidP="0045337D">
            <w:pPr>
              <w:ind w:right="-5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14:paraId="288382A1" w14:textId="1B7D64B3" w:rsidR="008D1E3F" w:rsidRPr="0045337D" w:rsidRDefault="008D1E3F" w:rsidP="004533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345E715D" w14:textId="77777777" w:rsidR="00146874" w:rsidRPr="0045337D" w:rsidRDefault="00B17357" w:rsidP="00D53C91">
      <w:pPr>
        <w:ind w:left="547"/>
        <w:rPr>
          <w:rFonts w:asciiTheme="majorBidi" w:hAnsiTheme="majorBidi" w:cstheme="majorBidi"/>
          <w:cs/>
        </w:rPr>
      </w:pPr>
      <w:r w:rsidRPr="0045337D">
        <w:rPr>
          <w:rFonts w:asciiTheme="majorBidi" w:hAnsiTheme="majorBidi" w:cstheme="majorBidi"/>
          <w:cs/>
        </w:rPr>
        <w:br w:type="page"/>
      </w:r>
      <w:r w:rsidR="00CE7590" w:rsidRPr="0045337D">
        <w:rPr>
          <w:rFonts w:asciiTheme="majorBidi" w:hAnsiTheme="majorBidi" w:cstheme="majorBidi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45337D">
        <w:rPr>
          <w:rFonts w:asciiTheme="majorBidi" w:hAnsiTheme="majorBidi" w:cstheme="majorBidi"/>
          <w:cs/>
        </w:rPr>
        <w:t xml:space="preserve"> </w:t>
      </w:r>
      <w:r w:rsidR="00CE7590" w:rsidRPr="0045337D">
        <w:rPr>
          <w:rFonts w:asciiTheme="majorBidi" w:hAnsiTheme="majorBidi" w:cstheme="majorBidi"/>
          <w:cs/>
        </w:rPr>
        <w:t>มีดังนี้</w:t>
      </w:r>
    </w:p>
    <w:tbl>
      <w:tblPr>
        <w:tblpPr w:leftFromText="180" w:rightFromText="180" w:vertAnchor="text" w:tblpY="2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45337D" w:rsidRPr="0045337D" w14:paraId="55FEFE52" w14:textId="77777777" w:rsidTr="00C713CD">
        <w:trPr>
          <w:cantSplit/>
        </w:trPr>
        <w:tc>
          <w:tcPr>
            <w:tcW w:w="1721" w:type="pct"/>
          </w:tcPr>
          <w:p w14:paraId="262FD8E0" w14:textId="77777777" w:rsidR="00D53C91" w:rsidRPr="0045337D" w:rsidRDefault="00D53C91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45337D" w:rsidRDefault="00D53C91" w:rsidP="00A25E8F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45337D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45337D" w:rsidRDefault="00D53C91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45337D" w:rsidRDefault="00D53C91" w:rsidP="00D53C91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337D" w:rsidRPr="0045337D" w14:paraId="5F6629E2" w14:textId="77777777" w:rsidTr="00C713CD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45337D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45337D" w:rsidRDefault="00715CA2" w:rsidP="001A33A5">
            <w:pPr>
              <w:tabs>
                <w:tab w:val="left" w:pos="1440"/>
                <w:tab w:val="right" w:pos="9180"/>
              </w:tabs>
              <w:spacing w:line="320" w:lineRule="exact"/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45337D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45337D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45337D" w:rsidRDefault="0081028B" w:rsidP="00A25E8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7775C758" w14:textId="77777777" w:rsidTr="00C713CD">
        <w:trPr>
          <w:cantSplit/>
        </w:trPr>
        <w:tc>
          <w:tcPr>
            <w:tcW w:w="1721" w:type="pct"/>
            <w:vMerge/>
          </w:tcPr>
          <w:p w14:paraId="6D61AC73" w14:textId="77777777" w:rsidR="00D53AC7" w:rsidRPr="0045337D" w:rsidRDefault="00D53AC7" w:rsidP="00D53AC7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D53AC7" w:rsidRPr="0045337D" w:rsidRDefault="00D53AC7" w:rsidP="00D53AC7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D0C4E27" w14:textId="2C1F1AE5" w:rsidR="00D53AC7" w:rsidRPr="0045337D" w:rsidRDefault="00161FF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pct"/>
          </w:tcPr>
          <w:p w14:paraId="2C1EF5BA" w14:textId="77777777" w:rsidR="00D53AC7" w:rsidRPr="0045337D" w:rsidRDefault="00D53AC7" w:rsidP="00D53AC7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AC5A5F4" w14:textId="230225CA" w:rsidR="00D53AC7" w:rsidRPr="0045337D" w:rsidRDefault="00161FF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B7C631F" w14:textId="55ACDA26" w:rsidR="00D53AC7" w:rsidRPr="0045337D" w:rsidRDefault="00161FF6" w:rsidP="00D53AC7">
            <w:pPr>
              <w:ind w:left="-9" w:right="-2" w:firstLine="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1" w:type="pct"/>
          </w:tcPr>
          <w:p w14:paraId="7DF38229" w14:textId="77777777" w:rsidR="00D53AC7" w:rsidRPr="0045337D" w:rsidRDefault="00D53AC7" w:rsidP="00D53AC7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71DC11C2" w14:textId="7A614265" w:rsidR="00D53AC7" w:rsidRPr="0045337D" w:rsidRDefault="00161FF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pct"/>
          </w:tcPr>
          <w:p w14:paraId="22A22AA1" w14:textId="77777777" w:rsidR="00D53AC7" w:rsidRPr="0045337D" w:rsidRDefault="00D53AC7" w:rsidP="00D53AC7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D378354" w14:textId="0F6BA5B2" w:rsidR="00D53AC7" w:rsidRPr="0045337D" w:rsidRDefault="00161FF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1391F62" w14:textId="394FB310" w:rsidR="00D53AC7" w:rsidRPr="0045337D" w:rsidRDefault="00161FF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</w:tr>
      <w:tr w:rsidR="0045337D" w:rsidRPr="0045337D" w14:paraId="6946FC19" w14:textId="77777777" w:rsidTr="00723F2C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45337D" w:rsidRDefault="0081028B" w:rsidP="00A25E8F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45337D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Pr="0045337D" w:rsidRDefault="0081028B" w:rsidP="00A25E8F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Pr="0045337D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Pr="0045337D" w:rsidRDefault="0081028B" w:rsidP="00A25E8F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Pr="0045337D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Pr="0045337D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Pr="0045337D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Pr="0045337D" w:rsidRDefault="0081028B" w:rsidP="00A25E8F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0E57571A" w14:textId="77777777" w:rsidTr="00473C17">
        <w:trPr>
          <w:cantSplit/>
        </w:trPr>
        <w:tc>
          <w:tcPr>
            <w:tcW w:w="1721" w:type="pct"/>
            <w:vAlign w:val="center"/>
          </w:tcPr>
          <w:p w14:paraId="63424B82" w14:textId="35F523ED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0157A0CF" w14:textId="443627A9" w:rsidR="00B07B43" w:rsidRPr="0045337D" w:rsidRDefault="00161FF6" w:rsidP="00B07B43">
            <w:pPr>
              <w:tabs>
                <w:tab w:val="decimal" w:pos="420"/>
              </w:tabs>
              <w:spacing w:line="320" w:lineRule="exact"/>
              <w:ind w:left="-108" w:right="90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25126EE7" w:rsidR="00B07B43" w:rsidRPr="0045337D" w:rsidRDefault="00D33120" w:rsidP="00B07B43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459ACA3" w14:textId="77777777" w:rsidR="00B07B43" w:rsidRPr="0045337D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5566EA44" w:rsidR="00B07B43" w:rsidRPr="0045337D" w:rsidRDefault="00B07B43" w:rsidP="00B07B43">
            <w:pPr>
              <w:tabs>
                <w:tab w:val="decimal" w:pos="61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08F4875" w14:textId="77777777" w:rsidR="00B07B43" w:rsidRPr="0045337D" w:rsidRDefault="00B07B43" w:rsidP="00B07B43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136EC205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10" w:type="pct"/>
          </w:tcPr>
          <w:p w14:paraId="648E6F39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08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74DCA51" w14:textId="0A07E26C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</w:tr>
      <w:tr w:rsidR="0045337D" w:rsidRPr="0045337D" w14:paraId="296A040F" w14:textId="77777777" w:rsidTr="00473C17">
        <w:trPr>
          <w:cantSplit/>
        </w:trPr>
        <w:tc>
          <w:tcPr>
            <w:tcW w:w="1721" w:type="pct"/>
            <w:vAlign w:val="center"/>
          </w:tcPr>
          <w:p w14:paraId="47B53379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420" w:type="pct"/>
          </w:tcPr>
          <w:p w14:paraId="0D847730" w14:textId="77777777" w:rsidR="00B07B43" w:rsidRPr="0045337D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DD11D4" w14:textId="77777777" w:rsidR="00B07B43" w:rsidRPr="0045337D" w:rsidRDefault="00B07B43" w:rsidP="00B07B43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1501BDFF" w14:textId="77777777" w:rsidR="00B07B43" w:rsidRPr="0045337D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EE29A27" w14:textId="77777777" w:rsidR="00B07B43" w:rsidRPr="0045337D" w:rsidRDefault="00B07B43" w:rsidP="00B07B4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5640C50D" w14:textId="77777777" w:rsidR="00B07B43" w:rsidRPr="0045337D" w:rsidRDefault="00B07B43" w:rsidP="00B07B43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D4595E" w14:textId="77777777" w:rsidR="00B07B43" w:rsidRPr="0045337D" w:rsidRDefault="00B07B43" w:rsidP="00B07B43">
            <w:pPr>
              <w:spacing w:line="320" w:lineRule="exact"/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675363A" w14:textId="77777777" w:rsidR="00B07B43" w:rsidRPr="0045337D" w:rsidRDefault="00B07B43" w:rsidP="00B07B43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9AE290E" w14:textId="77777777" w:rsidR="00B07B43" w:rsidRPr="0045337D" w:rsidRDefault="00B07B43" w:rsidP="00B07B43">
            <w:pPr>
              <w:spacing w:line="320" w:lineRule="exact"/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37D" w:rsidRPr="0045337D" w14:paraId="1D0139EC" w14:textId="77777777" w:rsidTr="007B3497">
        <w:trPr>
          <w:cantSplit/>
        </w:trPr>
        <w:tc>
          <w:tcPr>
            <w:tcW w:w="1721" w:type="pct"/>
            <w:vAlign w:val="center"/>
          </w:tcPr>
          <w:p w14:paraId="632A8498" w14:textId="18701683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712DB08E" w14:textId="422BC76A" w:rsidR="00B07B43" w:rsidRPr="0045337D" w:rsidRDefault="00161FF6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00DB22AA" w14:textId="4F35655D" w:rsidR="00B07B43" w:rsidRPr="0045337D" w:rsidRDefault="00D33120" w:rsidP="006E6CF4">
            <w:pPr>
              <w:spacing w:line="320" w:lineRule="exact"/>
              <w:ind w:left="-288" w:right="5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71CD7699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5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4BB72D" w14:textId="2175B7F6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11" w:type="pct"/>
          </w:tcPr>
          <w:p w14:paraId="5DBF3ECB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CD8DEEC" w14:textId="528CCA9E" w:rsidR="00B07B43" w:rsidRPr="0045337D" w:rsidRDefault="00D33120" w:rsidP="00D216A1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</w:tcPr>
          <w:p w14:paraId="76ECA9CC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703ADB70" w14:textId="0EFC24CC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45337D" w:rsidRPr="0045337D" w14:paraId="179E7D60" w14:textId="77777777" w:rsidTr="00C713CD">
        <w:trPr>
          <w:cantSplit/>
        </w:trPr>
        <w:tc>
          <w:tcPr>
            <w:tcW w:w="1721" w:type="pct"/>
            <w:vAlign w:val="center"/>
          </w:tcPr>
          <w:p w14:paraId="5317CB4E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B07B43" w:rsidRPr="0045337D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B07B43" w:rsidRPr="0045337D" w:rsidRDefault="00B07B43" w:rsidP="00B07B43">
            <w:pPr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B07B43" w:rsidRPr="0045337D" w:rsidRDefault="00B07B43" w:rsidP="00B07B43">
            <w:pPr>
              <w:spacing w:line="320" w:lineRule="exact"/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6BD5690C" w14:textId="77777777" w:rsidTr="007B3497">
        <w:trPr>
          <w:cantSplit/>
        </w:trPr>
        <w:tc>
          <w:tcPr>
            <w:tcW w:w="1721" w:type="pct"/>
            <w:vAlign w:val="center"/>
          </w:tcPr>
          <w:p w14:paraId="363C7D67" w14:textId="1F1C6A25" w:rsidR="00B07B43" w:rsidRPr="0045337D" w:rsidRDefault="00B07B43" w:rsidP="00B07B43">
            <w:pPr>
              <w:spacing w:line="320" w:lineRule="exact"/>
              <w:ind w:left="-142" w:right="-18" w:firstLine="322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49A3B4BB" w14:textId="77777777" w:rsidR="00B07B43" w:rsidRPr="0045337D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4E7E8BA2" w:rsidR="00B07B43" w:rsidRPr="0045337D" w:rsidRDefault="00D33120" w:rsidP="00D33120">
            <w:pPr>
              <w:tabs>
                <w:tab w:val="decimal" w:pos="27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247E317" w14:textId="77777777" w:rsidR="00B07B43" w:rsidRPr="0045337D" w:rsidRDefault="00B07B43" w:rsidP="00B07B43">
            <w:pPr>
              <w:ind w:left="-115" w:right="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ADF9D95" w14:textId="7F99DEFD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FAD27C3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2EEA470B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10" w:type="pct"/>
          </w:tcPr>
          <w:p w14:paraId="730E4E15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452B1C1C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</w:tr>
      <w:tr w:rsidR="0045337D" w:rsidRPr="0045337D" w14:paraId="5F23CE2C" w14:textId="77777777" w:rsidTr="00C713CD">
        <w:trPr>
          <w:cantSplit/>
        </w:trPr>
        <w:tc>
          <w:tcPr>
            <w:tcW w:w="1721" w:type="pct"/>
            <w:vAlign w:val="center"/>
          </w:tcPr>
          <w:p w14:paraId="752BDCF4" w14:textId="2020DD04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B07B43" w:rsidRPr="0045337D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06B693B5" w:rsidR="00B07B43" w:rsidRPr="0045337D" w:rsidRDefault="00161FF6" w:rsidP="00D33120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5B0B9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11" w:type="pct"/>
          </w:tcPr>
          <w:p w14:paraId="437A2B86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107E69CC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19C2C840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70BD234E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5B0B9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10" w:type="pct"/>
          </w:tcPr>
          <w:p w14:paraId="04A5EF46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062933C9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</w:tr>
      <w:tr w:rsidR="0045337D" w:rsidRPr="0045337D" w14:paraId="59508F3D" w14:textId="77777777" w:rsidTr="007B3497">
        <w:trPr>
          <w:cantSplit/>
        </w:trPr>
        <w:tc>
          <w:tcPr>
            <w:tcW w:w="1721" w:type="pct"/>
            <w:vAlign w:val="center"/>
          </w:tcPr>
          <w:p w14:paraId="7BA95801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068ADA20" w:rsidR="00B07B43" w:rsidRPr="0045337D" w:rsidRDefault="00161FF6" w:rsidP="00B07B43">
            <w:pPr>
              <w:tabs>
                <w:tab w:val="decimal" w:pos="413"/>
              </w:tabs>
              <w:spacing w:line="32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3AD8E624" w:rsidR="00B07B43" w:rsidRPr="0045337D" w:rsidRDefault="00161FF6" w:rsidP="00D216A1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5B0B9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11" w:type="pct"/>
          </w:tcPr>
          <w:p w14:paraId="5FEAE642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6271" w14:textId="234769E5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2B1D7B8B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198C0207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="005B0B9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10" w:type="pct"/>
          </w:tcPr>
          <w:p w14:paraId="56839BEB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40DFE592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554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</w:tr>
      <w:tr w:rsidR="0045337D" w:rsidRPr="0045337D" w14:paraId="501DA231" w14:textId="77777777" w:rsidTr="00C713CD">
        <w:trPr>
          <w:cantSplit/>
        </w:trPr>
        <w:tc>
          <w:tcPr>
            <w:tcW w:w="1721" w:type="pct"/>
            <w:vAlign w:val="center"/>
          </w:tcPr>
          <w:p w14:paraId="0293EE4E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สินทรัพย์ไม่มีตัวตนอื่นนอกเหนือจาก</w:t>
            </w:r>
          </w:p>
          <w:p w14:paraId="0029E355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420" w:type="pct"/>
          </w:tcPr>
          <w:p w14:paraId="6202E1CF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15E5D717" w14:textId="77777777" w:rsidTr="00C713CD">
        <w:trPr>
          <w:cantSplit/>
        </w:trPr>
        <w:tc>
          <w:tcPr>
            <w:tcW w:w="1721" w:type="pct"/>
            <w:vAlign w:val="center"/>
          </w:tcPr>
          <w:p w14:paraId="1BE40054" w14:textId="27CBB88C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B07B43" w:rsidRPr="0045337D" w:rsidRDefault="00B07B43" w:rsidP="00B07B43">
            <w:pPr>
              <w:tabs>
                <w:tab w:val="decimal" w:pos="150"/>
              </w:tabs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642D60E6" w:rsidR="00B07B43" w:rsidRPr="0045337D" w:rsidRDefault="00161FF6" w:rsidP="009F34DB">
            <w:pPr>
              <w:tabs>
                <w:tab w:val="decimal" w:pos="990"/>
              </w:tabs>
              <w:spacing w:line="320" w:lineRule="exact"/>
              <w:ind w:left="-115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F34D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60E2472F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03A83425" w:rsidR="00B07B43" w:rsidRPr="0045337D" w:rsidRDefault="00161FF6" w:rsidP="006E6CF4">
            <w:pPr>
              <w:tabs>
                <w:tab w:val="decimal" w:pos="972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013094D6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4DA6C9C1" w:rsidR="00B07B43" w:rsidRPr="0045337D" w:rsidRDefault="00161FF6" w:rsidP="002B4810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F34D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" w:type="pct"/>
          </w:tcPr>
          <w:p w14:paraId="564A0EAC" w14:textId="77777777" w:rsidR="00B07B43" w:rsidRPr="0045337D" w:rsidRDefault="00B07B43" w:rsidP="001D2557">
            <w:pPr>
              <w:tabs>
                <w:tab w:val="decimal" w:pos="588"/>
              </w:tabs>
              <w:spacing w:line="320" w:lineRule="exact"/>
              <w:ind w:left="-115" w:right="-3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1B39B21A" w:rsidR="00B07B43" w:rsidRPr="0045337D" w:rsidRDefault="00161FF6" w:rsidP="001D2557">
            <w:pPr>
              <w:tabs>
                <w:tab w:val="decimal" w:pos="588"/>
              </w:tabs>
              <w:spacing w:line="320" w:lineRule="exact"/>
              <w:ind w:left="474" w:right="-3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45337D" w:rsidRPr="0045337D" w14:paraId="04FD9A87" w14:textId="77777777" w:rsidTr="00473C17">
        <w:trPr>
          <w:cantSplit/>
        </w:trPr>
        <w:tc>
          <w:tcPr>
            <w:tcW w:w="1721" w:type="pct"/>
            <w:vAlign w:val="center"/>
          </w:tcPr>
          <w:p w14:paraId="56C1E326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420" w:type="pct"/>
          </w:tcPr>
          <w:p w14:paraId="67340B55" w14:textId="77777777" w:rsidR="00B07B43" w:rsidRPr="0045337D" w:rsidRDefault="00B07B43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2A3B69C" w14:textId="77777777" w:rsidR="00B07B43" w:rsidRPr="0045337D" w:rsidRDefault="00B07B43" w:rsidP="00B07B43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DA16CBD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D58857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EDC7135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9EFE4E9" w14:textId="77777777" w:rsidR="00B07B43" w:rsidRPr="0045337D" w:rsidRDefault="00B07B43" w:rsidP="00B07B43">
            <w:pPr>
              <w:tabs>
                <w:tab w:val="decimal" w:pos="1035"/>
              </w:tabs>
              <w:spacing w:line="320" w:lineRule="exact"/>
              <w:ind w:left="-115" w:firstLine="4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32D6C6E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20A56AC4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3FDDB2F8" w14:textId="77777777" w:rsidTr="00473C17">
        <w:trPr>
          <w:cantSplit/>
        </w:trPr>
        <w:tc>
          <w:tcPr>
            <w:tcW w:w="1721" w:type="pct"/>
            <w:vAlign w:val="center"/>
          </w:tcPr>
          <w:p w14:paraId="2114B637" w14:textId="6221F753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329F2C61" w14:textId="330AC205" w:rsidR="00B07B43" w:rsidRPr="0045337D" w:rsidRDefault="00161FF6" w:rsidP="00B07B43">
            <w:pPr>
              <w:spacing w:line="320" w:lineRule="exact"/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1" w:type="pct"/>
          </w:tcPr>
          <w:p w14:paraId="1F765B42" w14:textId="69317082" w:rsidR="00B07B43" w:rsidRPr="0045337D" w:rsidRDefault="00D33120" w:rsidP="00B07B43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A97BA89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DBDF27" w14:textId="54DAAC09" w:rsidR="00B07B43" w:rsidRPr="0045337D" w:rsidRDefault="00B07B43" w:rsidP="00B07B43">
            <w:pPr>
              <w:tabs>
                <w:tab w:val="decimal" w:pos="252"/>
              </w:tabs>
              <w:spacing w:line="320" w:lineRule="exact"/>
              <w:ind w:left="-115" w:right="5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30CBCA7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AAE1234" w14:textId="76893173" w:rsidR="00B07B43" w:rsidRPr="0045337D" w:rsidRDefault="00161FF6" w:rsidP="00D216A1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0" w:type="pct"/>
          </w:tcPr>
          <w:p w14:paraId="32FD564B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E44952" w14:textId="2B87F7AA" w:rsidR="00B07B43" w:rsidRPr="0045337D" w:rsidRDefault="00B07B43" w:rsidP="00D216A1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337D" w:rsidRPr="0045337D" w14:paraId="548FFF80" w14:textId="77777777" w:rsidTr="00C713CD">
        <w:trPr>
          <w:cantSplit/>
        </w:trPr>
        <w:tc>
          <w:tcPr>
            <w:tcW w:w="1721" w:type="pct"/>
            <w:vAlign w:val="center"/>
          </w:tcPr>
          <w:p w14:paraId="6B9E486F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B07B43" w:rsidRPr="0045337D" w:rsidRDefault="00B07B43" w:rsidP="00B07B43">
            <w:pPr>
              <w:tabs>
                <w:tab w:val="decimal" w:pos="990"/>
              </w:tabs>
              <w:spacing w:line="320" w:lineRule="exact"/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B07B43" w:rsidRPr="0045337D" w:rsidRDefault="00B07B43" w:rsidP="00B07B43">
            <w:pPr>
              <w:tabs>
                <w:tab w:val="decimal" w:pos="1031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51DF5841" w14:textId="77777777" w:rsidTr="006C0190">
        <w:trPr>
          <w:cantSplit/>
        </w:trPr>
        <w:tc>
          <w:tcPr>
            <w:tcW w:w="1721" w:type="pct"/>
            <w:vAlign w:val="center"/>
          </w:tcPr>
          <w:p w14:paraId="3349BD53" w14:textId="592BD6ED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2EF0DB3E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91794F0" w14:textId="04C1D76D" w:rsidR="00B07B43" w:rsidRPr="0045337D" w:rsidRDefault="00D33120" w:rsidP="00B07B43">
            <w:pPr>
              <w:tabs>
                <w:tab w:val="decimal" w:pos="180"/>
              </w:tabs>
              <w:spacing w:line="320" w:lineRule="exact"/>
              <w:ind w:left="-70" w:right="68" w:hanging="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48B9BCF7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6406AC42" w:rsidR="00B07B43" w:rsidRPr="0045337D" w:rsidRDefault="00B07B43" w:rsidP="00B07B43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5E643218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3CC9D1C3" w:rsidR="00B07B43" w:rsidRPr="0045337D" w:rsidRDefault="00161FF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10" w:type="pct"/>
          </w:tcPr>
          <w:p w14:paraId="440D3216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60ADE175" w:rsidR="00B07B43" w:rsidRPr="0045337D" w:rsidRDefault="00161FF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45337D" w:rsidRPr="0045337D" w14:paraId="659093BD" w14:textId="77777777" w:rsidTr="006C0190">
        <w:trPr>
          <w:cantSplit/>
        </w:trPr>
        <w:tc>
          <w:tcPr>
            <w:tcW w:w="1721" w:type="pct"/>
            <w:vAlign w:val="center"/>
          </w:tcPr>
          <w:p w14:paraId="00499800" w14:textId="01E1247C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565FA7D" w14:textId="61C93D47" w:rsidR="00B07B43" w:rsidRPr="0045337D" w:rsidRDefault="00161FF6" w:rsidP="00B07B43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11" w:type="pct"/>
          </w:tcPr>
          <w:p w14:paraId="74476E5D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186A860D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11" w:type="pct"/>
          </w:tcPr>
          <w:p w14:paraId="0E0029D1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4C4DDAA0" w:rsidR="00B07B43" w:rsidRPr="0045337D" w:rsidRDefault="00161FF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10" w:type="pct"/>
          </w:tcPr>
          <w:p w14:paraId="35238FC4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28C47E5A" w:rsidR="00B07B43" w:rsidRPr="0045337D" w:rsidRDefault="00161FF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</w:tr>
      <w:tr w:rsidR="0045337D" w:rsidRPr="0045337D" w14:paraId="73718B41" w14:textId="77777777" w:rsidTr="006C0190">
        <w:trPr>
          <w:cantSplit/>
        </w:trPr>
        <w:tc>
          <w:tcPr>
            <w:tcW w:w="1721" w:type="pct"/>
            <w:vAlign w:val="center"/>
          </w:tcPr>
          <w:p w14:paraId="7680ABA0" w14:textId="3541491E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BF0D2C" w14:textId="06A7AA48" w:rsidR="00B07B43" w:rsidRPr="0045337D" w:rsidRDefault="00161FF6" w:rsidP="00B07B43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11" w:type="pct"/>
          </w:tcPr>
          <w:p w14:paraId="5268FE64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0B0C3037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11" w:type="pct"/>
          </w:tcPr>
          <w:p w14:paraId="5056AA61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460BEAEA" w:rsidR="00B07B43" w:rsidRPr="0045337D" w:rsidRDefault="00161FF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10" w:type="pct"/>
          </w:tcPr>
          <w:p w14:paraId="69B84825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457B046F" w:rsidR="00B07B43" w:rsidRPr="0045337D" w:rsidRDefault="00161FF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</w:tr>
      <w:tr w:rsidR="0045337D" w:rsidRPr="0045337D" w14:paraId="7E4FF6A3" w14:textId="77777777" w:rsidTr="006C0190">
        <w:trPr>
          <w:cantSplit/>
        </w:trPr>
        <w:tc>
          <w:tcPr>
            <w:tcW w:w="1721" w:type="pct"/>
            <w:vAlign w:val="center"/>
          </w:tcPr>
          <w:p w14:paraId="65F83E50" w14:textId="77777777" w:rsidR="00B07B43" w:rsidRPr="0045337D" w:rsidRDefault="00B07B43" w:rsidP="00B07B4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B07B43" w:rsidRPr="0045337D" w:rsidRDefault="00B07B43" w:rsidP="00B07B43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D14BFA8" w14:textId="311D0889" w:rsidR="00B07B43" w:rsidRPr="0045337D" w:rsidRDefault="00161FF6" w:rsidP="00B07B43">
            <w:pPr>
              <w:tabs>
                <w:tab w:val="decimal" w:pos="1033"/>
              </w:tabs>
              <w:spacing w:line="320" w:lineRule="exact"/>
              <w:ind w:left="-115" w:right="-9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11" w:type="pct"/>
          </w:tcPr>
          <w:p w14:paraId="600961C7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207D0BAF" w:rsidR="00B07B43" w:rsidRPr="0045337D" w:rsidRDefault="00161FF6" w:rsidP="00B07B43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1" w:type="pct"/>
          </w:tcPr>
          <w:p w14:paraId="030EA3C7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34A7F369" w:rsidR="00B07B43" w:rsidRPr="0045337D" w:rsidRDefault="00161FF6" w:rsidP="00B07B43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10" w:type="pct"/>
          </w:tcPr>
          <w:p w14:paraId="19219AE9" w14:textId="77777777" w:rsidR="00B07B43" w:rsidRPr="0045337D" w:rsidRDefault="00B07B43" w:rsidP="00B07B43">
            <w:pPr>
              <w:tabs>
                <w:tab w:val="decimal" w:pos="985"/>
              </w:tabs>
              <w:spacing w:line="320" w:lineRule="exact"/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49260F74" w:rsidR="00B07B43" w:rsidRPr="0045337D" w:rsidRDefault="00161FF6" w:rsidP="00B07B43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B07B43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</w:tr>
    </w:tbl>
    <w:p w14:paraId="5CB5B670" w14:textId="77777777" w:rsidR="00055D6E" w:rsidRPr="0045337D" w:rsidRDefault="00055D6E" w:rsidP="00E057B1">
      <w:pPr>
        <w:ind w:right="65"/>
        <w:rPr>
          <w:rFonts w:asciiTheme="majorBidi" w:hAnsiTheme="majorBidi" w:cstheme="majorBidi"/>
          <w:b/>
          <w:bCs/>
        </w:rPr>
      </w:pPr>
    </w:p>
    <w:p w14:paraId="4224BDD4" w14:textId="77777777" w:rsidR="00130A27" w:rsidRPr="0045337D" w:rsidRDefault="00C87745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337D">
        <w:rPr>
          <w:rFonts w:asciiTheme="majorBidi" w:hAnsiTheme="majorBidi" w:cstheme="majorBidi"/>
          <w:b/>
          <w:bCs/>
          <w:cs/>
        </w:rPr>
        <w:br w:type="page"/>
      </w:r>
      <w:r w:rsidR="00E67707" w:rsidRPr="0045337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E67707"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E67707" w:rsidRPr="0045337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3425"/>
        <w:gridCol w:w="688"/>
        <w:gridCol w:w="1157"/>
        <w:gridCol w:w="266"/>
        <w:gridCol w:w="1070"/>
        <w:gridCol w:w="266"/>
        <w:gridCol w:w="1157"/>
        <w:gridCol w:w="247"/>
        <w:gridCol w:w="1163"/>
      </w:tblGrid>
      <w:tr w:rsidR="0045337D" w:rsidRPr="0045337D" w14:paraId="490F8005" w14:textId="77777777" w:rsidTr="002A0D1F">
        <w:trPr>
          <w:trHeight w:hRule="exact" w:val="756"/>
        </w:trPr>
        <w:tc>
          <w:tcPr>
            <w:tcW w:w="1814" w:type="pct"/>
            <w:vAlign w:val="center"/>
          </w:tcPr>
          <w:p w14:paraId="16935160" w14:textId="77777777" w:rsidR="00A25E8F" w:rsidRPr="0045337D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45337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45337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64" w:type="pct"/>
          </w:tcPr>
          <w:p w14:paraId="2CA57DCF" w14:textId="77777777" w:rsidR="00A25E8F" w:rsidRPr="0045337D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63D82EEF" w14:textId="77777777" w:rsidR="00A25E8F" w:rsidRPr="0045337D" w:rsidRDefault="00A25E8F" w:rsidP="003A07CA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78D84A0" w14:textId="77777777" w:rsidR="00A25E8F" w:rsidRPr="0045337D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3"/>
          </w:tcPr>
          <w:p w14:paraId="0B25ED5B" w14:textId="77777777" w:rsidR="00A25E8F" w:rsidRPr="0045337D" w:rsidRDefault="00A25E8F" w:rsidP="003A07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11418596" w14:textId="77777777" w:rsidTr="002A0D1F">
        <w:trPr>
          <w:trHeight w:hRule="exact" w:val="414"/>
        </w:trPr>
        <w:tc>
          <w:tcPr>
            <w:tcW w:w="1814" w:type="pct"/>
            <w:vAlign w:val="center"/>
          </w:tcPr>
          <w:p w14:paraId="72AF0FFD" w14:textId="48834620" w:rsidR="00D53AC7" w:rsidRPr="0045337D" w:rsidRDefault="00D53AC7" w:rsidP="00D53AC7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364" w:type="pct"/>
          </w:tcPr>
          <w:p w14:paraId="41054463" w14:textId="77777777" w:rsidR="00D53AC7" w:rsidRPr="0045337D" w:rsidRDefault="00D53AC7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21D5DF7" w14:textId="2A6BEA4A" w:rsidR="00D53AC7" w:rsidRPr="0045337D" w:rsidRDefault="00161FF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3BAA7199" w14:textId="77777777" w:rsidR="00D53AC7" w:rsidRPr="0045337D" w:rsidRDefault="00D53AC7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4D4BC26" w14:textId="4370BC1D" w:rsidR="00D53AC7" w:rsidRPr="0045337D" w:rsidRDefault="00161FF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pct"/>
          </w:tcPr>
          <w:p w14:paraId="4042C5D0" w14:textId="77777777" w:rsidR="00D53AC7" w:rsidRPr="0045337D" w:rsidRDefault="00D53AC7" w:rsidP="00D53AC7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CAB8564" w14:textId="0E1795FD" w:rsidR="00D53AC7" w:rsidRPr="0045337D" w:rsidRDefault="00161FF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3B293C73" w14:textId="77777777" w:rsidR="00D53AC7" w:rsidRPr="0045337D" w:rsidRDefault="00D53AC7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3800C991" w14:textId="723B01D8" w:rsidR="00D53AC7" w:rsidRPr="0045337D" w:rsidRDefault="00161FF6" w:rsidP="00D53AC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7C491257" w14:textId="77777777" w:rsidTr="002A0D1F">
        <w:trPr>
          <w:trHeight w:hRule="exact" w:val="336"/>
        </w:trPr>
        <w:tc>
          <w:tcPr>
            <w:tcW w:w="1814" w:type="pct"/>
            <w:vAlign w:val="center"/>
          </w:tcPr>
          <w:p w14:paraId="19AE9107" w14:textId="77777777" w:rsidR="00A25E8F" w:rsidRPr="0045337D" w:rsidRDefault="00A25E8F" w:rsidP="003A07CA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64" w:type="pct"/>
          </w:tcPr>
          <w:p w14:paraId="58FE8299" w14:textId="77777777" w:rsidR="00A25E8F" w:rsidRPr="0045337D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E5053E" w14:textId="77777777" w:rsidR="00A25E8F" w:rsidRPr="0045337D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B06F750" w14:textId="77777777" w:rsidR="00A25E8F" w:rsidRPr="0045337D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4A7F19" w14:textId="77777777" w:rsidR="00A25E8F" w:rsidRPr="0045337D" w:rsidRDefault="00A25E8F" w:rsidP="003A07C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5FA9D0D" w14:textId="77777777" w:rsidR="00A25E8F" w:rsidRPr="0045337D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A67D3B0" w14:textId="77777777" w:rsidR="00A25E8F" w:rsidRPr="0045337D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C30EA38" w14:textId="77777777" w:rsidR="00A25E8F" w:rsidRPr="0045337D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B9633AB" w14:textId="77777777" w:rsidR="00A25E8F" w:rsidRPr="0045337D" w:rsidRDefault="00A25E8F" w:rsidP="003A07CA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530759A5" w14:textId="77777777" w:rsidTr="002A0D1F">
        <w:trPr>
          <w:trHeight w:hRule="exact" w:val="308"/>
        </w:trPr>
        <w:tc>
          <w:tcPr>
            <w:tcW w:w="1814" w:type="pct"/>
            <w:vAlign w:val="center"/>
          </w:tcPr>
          <w:p w14:paraId="1A51911D" w14:textId="249ED3DA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4638C29A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A8E6936" w14:textId="6279C7A6" w:rsidR="00C71074" w:rsidRPr="0045337D" w:rsidRDefault="00C51510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466F93D" w14:textId="77777777" w:rsidR="00C71074" w:rsidRPr="0045337D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D744A9D" w14:textId="27BE4F3E" w:rsidR="00C71074" w:rsidRPr="0045337D" w:rsidRDefault="00D44247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15F3E62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DE8E4CF" w14:textId="7891EDCD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31" w:type="pct"/>
          </w:tcPr>
          <w:p w14:paraId="2A9E9D50" w14:textId="77777777" w:rsidR="00C71074" w:rsidRPr="0045337D" w:rsidRDefault="00C71074" w:rsidP="00C71074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2205C946" w14:textId="1C864B07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256</w:t>
            </w:r>
            <w:r w:rsidR="00AA040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325</w:t>
            </w:r>
          </w:p>
        </w:tc>
      </w:tr>
      <w:tr w:rsidR="0045337D" w:rsidRPr="0045337D" w14:paraId="2DC91767" w14:textId="77777777" w:rsidTr="002A0D1F">
        <w:trPr>
          <w:trHeight w:hRule="exact" w:val="326"/>
        </w:trPr>
        <w:tc>
          <w:tcPr>
            <w:tcW w:w="1814" w:type="pct"/>
            <w:vAlign w:val="center"/>
          </w:tcPr>
          <w:p w14:paraId="5C06F943" w14:textId="7C321567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364" w:type="pct"/>
          </w:tcPr>
          <w:p w14:paraId="129575E1" w14:textId="77777777" w:rsidR="00C71074" w:rsidRPr="0045337D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AD7F9DB" w14:textId="27204D4F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41" w:type="pct"/>
          </w:tcPr>
          <w:p w14:paraId="1A98F41E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14:paraId="78D9E728" w14:textId="6C066758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264</w:t>
            </w:r>
            <w:r w:rsidR="00AA040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601</w:t>
            </w:r>
          </w:p>
        </w:tc>
        <w:tc>
          <w:tcPr>
            <w:tcW w:w="141" w:type="pct"/>
          </w:tcPr>
          <w:p w14:paraId="5A85D594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B5F65E8" w14:textId="1C729E3A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31" w:type="pct"/>
          </w:tcPr>
          <w:p w14:paraId="75D558A2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4B63983" w14:textId="68C02D70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264</w:t>
            </w:r>
            <w:r w:rsidR="00AA040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601</w:t>
            </w:r>
          </w:p>
        </w:tc>
      </w:tr>
      <w:tr w:rsidR="0045337D" w:rsidRPr="0045337D" w14:paraId="5B7271E7" w14:textId="77777777" w:rsidTr="002A0D1F">
        <w:trPr>
          <w:trHeight w:hRule="exact" w:val="382"/>
        </w:trPr>
        <w:tc>
          <w:tcPr>
            <w:tcW w:w="1814" w:type="pct"/>
            <w:vAlign w:val="center"/>
          </w:tcPr>
          <w:p w14:paraId="1693A8D5" w14:textId="286C0E00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364" w:type="pct"/>
          </w:tcPr>
          <w:p w14:paraId="39C0A1C3" w14:textId="77777777" w:rsidR="00C71074" w:rsidRPr="0045337D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E0A7A07" w14:textId="09945F03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41" w:type="pct"/>
          </w:tcPr>
          <w:p w14:paraId="62F81D42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3874816" w14:textId="28660291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AA040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616</w:t>
            </w:r>
          </w:p>
        </w:tc>
        <w:tc>
          <w:tcPr>
            <w:tcW w:w="141" w:type="pct"/>
          </w:tcPr>
          <w:p w14:paraId="57E56F66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7EF7C1E" w14:textId="561D2F98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31" w:type="pct"/>
          </w:tcPr>
          <w:p w14:paraId="59793921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A91839A" w14:textId="67472F33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DE2B9D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616</w:t>
            </w:r>
          </w:p>
        </w:tc>
      </w:tr>
      <w:tr w:rsidR="0045337D" w:rsidRPr="0045337D" w14:paraId="0272EEBC" w14:textId="77777777" w:rsidTr="002A0D1F">
        <w:trPr>
          <w:trHeight w:hRule="exact" w:val="383"/>
        </w:trPr>
        <w:tc>
          <w:tcPr>
            <w:tcW w:w="1814" w:type="pct"/>
            <w:vAlign w:val="bottom"/>
          </w:tcPr>
          <w:p w14:paraId="50888548" w14:textId="77777777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4" w:type="pct"/>
          </w:tcPr>
          <w:p w14:paraId="206DF73F" w14:textId="77777777" w:rsidR="00C71074" w:rsidRPr="0045337D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4058A2D3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41" w:type="pct"/>
          </w:tcPr>
          <w:p w14:paraId="2B8B94CF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A2AA" w14:textId="66DE223A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266</w:t>
            </w:r>
            <w:r w:rsidR="00AA040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217</w:t>
            </w:r>
          </w:p>
        </w:tc>
        <w:tc>
          <w:tcPr>
            <w:tcW w:w="141" w:type="pct"/>
          </w:tcPr>
          <w:p w14:paraId="25E528F4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79514144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="00D3312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31" w:type="pct"/>
          </w:tcPr>
          <w:p w14:paraId="1688A9C9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3B05" w14:textId="2E11EED5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522</w:t>
            </w:r>
            <w:r w:rsidR="00DE2B9D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542</w:t>
            </w:r>
          </w:p>
        </w:tc>
      </w:tr>
      <w:tr w:rsidR="0045337D" w:rsidRPr="0045337D" w14:paraId="532F6302" w14:textId="77777777" w:rsidTr="002A0D1F">
        <w:trPr>
          <w:trHeight w:hRule="exact" w:val="373"/>
        </w:trPr>
        <w:tc>
          <w:tcPr>
            <w:tcW w:w="1814" w:type="pct"/>
            <w:vAlign w:val="center"/>
          </w:tcPr>
          <w:p w14:paraId="0E3D5374" w14:textId="77777777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4" w:type="pct"/>
          </w:tcPr>
          <w:p w14:paraId="61B7429C" w14:textId="77777777" w:rsidR="00C71074" w:rsidRPr="0045337D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E8357BA" w14:textId="77777777" w:rsidR="00C71074" w:rsidRPr="0045337D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FC95A7B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AA0E758" w14:textId="7196B7AA" w:rsidR="00C71074" w:rsidRPr="0045337D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9D7D975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BE4A13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72C9C4F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57561A3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78556AF1" w14:textId="77777777" w:rsidTr="002A0D1F">
        <w:trPr>
          <w:trHeight w:hRule="exact" w:val="373"/>
        </w:trPr>
        <w:tc>
          <w:tcPr>
            <w:tcW w:w="1814" w:type="pct"/>
            <w:vAlign w:val="center"/>
          </w:tcPr>
          <w:p w14:paraId="5BF637CA" w14:textId="5461D9F6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0FC72816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599674" w14:textId="1B5392CD" w:rsidR="00C71074" w:rsidRPr="0045337D" w:rsidRDefault="00C51510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5EDBE67" w14:textId="77777777" w:rsidR="00C71074" w:rsidRPr="0045337D" w:rsidRDefault="00C71074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CAE3C39" w14:textId="4A0BCA76" w:rsidR="00C71074" w:rsidRPr="0045337D" w:rsidRDefault="00D44247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3494980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D957177" w14:textId="3140A775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1" w:type="pct"/>
          </w:tcPr>
          <w:p w14:paraId="792EC462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230E1DC" w14:textId="7633EC5B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270</w:t>
            </w:r>
            <w:r w:rsidR="00DE2B9D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900</w:t>
            </w:r>
          </w:p>
        </w:tc>
      </w:tr>
      <w:tr w:rsidR="0045337D" w:rsidRPr="0045337D" w14:paraId="74A08084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3B99D5FA" w14:textId="499EA031" w:rsidR="00E41415" w:rsidRPr="0045337D" w:rsidRDefault="00E41415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4" w:type="pct"/>
          </w:tcPr>
          <w:p w14:paraId="17B2B15D" w14:textId="77777777" w:rsidR="00E41415" w:rsidRPr="0045337D" w:rsidRDefault="00E41415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D4AF296" w14:textId="77777777" w:rsidR="00E41415" w:rsidRPr="0045337D" w:rsidRDefault="00E41415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7F492800" w14:textId="77777777" w:rsidR="00E41415" w:rsidRPr="0045337D" w:rsidRDefault="00E41415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34907B17" w14:textId="77777777" w:rsidR="00E41415" w:rsidRPr="0045337D" w:rsidRDefault="00E41415" w:rsidP="00C71074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5CEFB32" w14:textId="77777777" w:rsidR="00E41415" w:rsidRPr="0045337D" w:rsidRDefault="00E41415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0877ED7" w14:textId="77777777" w:rsidR="00E41415" w:rsidRPr="0045337D" w:rsidRDefault="00E41415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3919B122" w14:textId="77777777" w:rsidR="00E41415" w:rsidRPr="0045337D" w:rsidRDefault="00E41415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29AD3394" w14:textId="77777777" w:rsidR="00E41415" w:rsidRPr="0045337D" w:rsidRDefault="00E41415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42535A80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4C6F3A4B" w14:textId="1B31E485" w:rsidR="00E41415" w:rsidRPr="0045337D" w:rsidRDefault="00E41415" w:rsidP="00A922F9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621C3047" w14:textId="77777777" w:rsidR="00E41415" w:rsidRPr="0045337D" w:rsidRDefault="00E41415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6E74F63F" w14:textId="70338CA6" w:rsidR="00E41415" w:rsidRPr="0045337D" w:rsidRDefault="00C51510" w:rsidP="00C51510">
            <w:pPr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817C2A7" w14:textId="77777777" w:rsidR="00E41415" w:rsidRPr="0045337D" w:rsidRDefault="00E41415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2934C92" w14:textId="4162F725" w:rsidR="00E41415" w:rsidRPr="0045337D" w:rsidRDefault="00D44247" w:rsidP="00C51510">
            <w:pPr>
              <w:tabs>
                <w:tab w:val="decimal" w:pos="474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7ED56F4" w14:textId="77777777" w:rsidR="00E41415" w:rsidRPr="0045337D" w:rsidRDefault="00E41415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772DA747" w14:textId="21F4E329" w:rsidR="00E41415" w:rsidRPr="0045337D" w:rsidRDefault="00161FF6" w:rsidP="00C51510">
            <w:pPr>
              <w:ind w:left="-4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1" w:type="pct"/>
          </w:tcPr>
          <w:p w14:paraId="2D774A6D" w14:textId="77777777" w:rsidR="00E41415" w:rsidRPr="0045337D" w:rsidRDefault="00E41415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546F0659" w14:textId="0A66AA21" w:rsidR="00E41415" w:rsidRPr="0045337D" w:rsidRDefault="00161FF6" w:rsidP="000C38BC">
            <w:pPr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E4141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999</w:t>
            </w:r>
            <w:r w:rsidR="00E4141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800</w:t>
            </w:r>
          </w:p>
        </w:tc>
      </w:tr>
      <w:tr w:rsidR="0045337D" w:rsidRPr="0045337D" w14:paraId="36D6452D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7FF49E53" w14:textId="77777777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64" w:type="pct"/>
          </w:tcPr>
          <w:p w14:paraId="666AE33E" w14:textId="77777777" w:rsidR="00C71074" w:rsidRPr="0045337D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D9C9C90" w14:textId="77777777" w:rsidR="00C71074" w:rsidRPr="0045337D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C2F0E63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447D024" w14:textId="35F7732E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208EFBD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BE1E667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450AE7F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66431700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2108D75C" w14:textId="77777777" w:rsidTr="002A0D1F">
        <w:trPr>
          <w:trHeight w:hRule="exact" w:val="354"/>
        </w:trPr>
        <w:tc>
          <w:tcPr>
            <w:tcW w:w="1814" w:type="pct"/>
            <w:vAlign w:val="center"/>
          </w:tcPr>
          <w:p w14:paraId="55289195" w14:textId="48F3828A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1065F0DA" w14:textId="77777777" w:rsidR="00C71074" w:rsidRPr="0045337D" w:rsidRDefault="00C71074" w:rsidP="00C71074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1D58801" w14:textId="04A7B5C4" w:rsidR="00C71074" w:rsidRPr="0045337D" w:rsidRDefault="00C51510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7CF59AA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8AFBDA8" w14:textId="0CB01DF6" w:rsidR="00C71074" w:rsidRPr="0045337D" w:rsidRDefault="00D44247" w:rsidP="00C71074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90B82EA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9AA1D48" w14:textId="5DB55449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31" w:type="pct"/>
          </w:tcPr>
          <w:p w14:paraId="4E321791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72BEE94B" w14:textId="1B59F75C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229</w:t>
            </w:r>
            <w:r w:rsidR="00E41415" w:rsidRPr="0045337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828</w:t>
            </w:r>
          </w:p>
        </w:tc>
      </w:tr>
      <w:tr w:rsidR="0045337D" w:rsidRPr="0045337D" w14:paraId="229B8C3B" w14:textId="77777777" w:rsidTr="002A0D1F">
        <w:trPr>
          <w:trHeight w:hRule="exact" w:val="392"/>
        </w:trPr>
        <w:tc>
          <w:tcPr>
            <w:tcW w:w="1814" w:type="pct"/>
            <w:vAlign w:val="center"/>
          </w:tcPr>
          <w:p w14:paraId="6B3ABAA9" w14:textId="77777777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</w:tcPr>
          <w:p w14:paraId="4717E838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B348BE0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9E700EB" w14:textId="77777777" w:rsidR="00C71074" w:rsidRPr="0045337D" w:rsidRDefault="00C71074" w:rsidP="00C71074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E1B0A9E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E7321AC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1DF87E4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76D2FD0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22D00D50" w14:textId="77777777" w:rsidR="00C71074" w:rsidRPr="0045337D" w:rsidRDefault="00C71074" w:rsidP="00C7107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74" w:rsidRPr="0045337D" w14:paraId="495D8C48" w14:textId="77777777" w:rsidTr="002A0D1F">
        <w:trPr>
          <w:trHeight w:hRule="exact" w:val="411"/>
        </w:trPr>
        <w:tc>
          <w:tcPr>
            <w:tcW w:w="1814" w:type="pct"/>
            <w:vAlign w:val="center"/>
          </w:tcPr>
          <w:p w14:paraId="445F88ED" w14:textId="40E3CF9C" w:rsidR="00C71074" w:rsidRPr="0045337D" w:rsidRDefault="00C71074" w:rsidP="00C7107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364" w:type="pct"/>
          </w:tcPr>
          <w:p w14:paraId="2014CF9B" w14:textId="77777777" w:rsidR="00C71074" w:rsidRPr="0045337D" w:rsidRDefault="00C71074" w:rsidP="00C7107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96D292D" w14:textId="3CE14FA3" w:rsidR="00C71074" w:rsidRPr="0045337D" w:rsidRDefault="00161FF6" w:rsidP="00D216A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41" w:type="pct"/>
          </w:tcPr>
          <w:p w14:paraId="4BD18235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F7D0372" w14:textId="13B7FBC0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103</w:t>
            </w:r>
            <w:r w:rsidR="00AA0401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921</w:t>
            </w:r>
          </w:p>
        </w:tc>
        <w:tc>
          <w:tcPr>
            <w:tcW w:w="141" w:type="pct"/>
          </w:tcPr>
          <w:p w14:paraId="39F9FE3D" w14:textId="77777777" w:rsidR="00C71074" w:rsidRPr="0045337D" w:rsidRDefault="00C71074" w:rsidP="00C7107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69B2B1F" w14:textId="7D4016C6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51510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31" w:type="pct"/>
          </w:tcPr>
          <w:p w14:paraId="49D2309C" w14:textId="77777777" w:rsidR="00C71074" w:rsidRPr="0045337D" w:rsidRDefault="00C71074" w:rsidP="00C7107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F9F9D2D" w14:textId="37F9128F" w:rsidR="00C71074" w:rsidRPr="0045337D" w:rsidRDefault="00161FF6" w:rsidP="00C7107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="Angsana New"/>
                <w:sz w:val="28"/>
                <w:szCs w:val="28"/>
              </w:rPr>
              <w:t>103</w:t>
            </w:r>
            <w:r w:rsidR="00D44247" w:rsidRPr="0045337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="Angsana New"/>
                <w:sz w:val="28"/>
                <w:szCs w:val="28"/>
              </w:rPr>
              <w:t>921</w:t>
            </w:r>
          </w:p>
        </w:tc>
      </w:tr>
    </w:tbl>
    <w:p w14:paraId="24DB8431" w14:textId="77777777" w:rsidR="00257A55" w:rsidRPr="0045337D" w:rsidRDefault="00257A55" w:rsidP="00A11F83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2EC8D36A" w14:textId="77777777" w:rsidR="00C112F9" w:rsidRPr="0045337D" w:rsidRDefault="00C112F9" w:rsidP="00C112F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105" w:type="pct"/>
        <w:tblInd w:w="90" w:type="dxa"/>
        <w:tblLayout w:type="fixed"/>
        <w:tblLook w:val="0000" w:firstRow="0" w:lastRow="0" w:firstColumn="0" w:lastColumn="0" w:noHBand="0" w:noVBand="0"/>
      </w:tblPr>
      <w:tblGrid>
        <w:gridCol w:w="3425"/>
        <w:gridCol w:w="688"/>
        <w:gridCol w:w="1157"/>
        <w:gridCol w:w="266"/>
        <w:gridCol w:w="1070"/>
        <w:gridCol w:w="266"/>
        <w:gridCol w:w="1157"/>
        <w:gridCol w:w="247"/>
        <w:gridCol w:w="1163"/>
      </w:tblGrid>
      <w:tr w:rsidR="0045337D" w:rsidRPr="0045337D" w14:paraId="53388D4E" w14:textId="77777777" w:rsidTr="008E0FE7">
        <w:trPr>
          <w:trHeight w:hRule="exact" w:val="756"/>
        </w:trPr>
        <w:tc>
          <w:tcPr>
            <w:tcW w:w="1814" w:type="pct"/>
            <w:vAlign w:val="center"/>
          </w:tcPr>
          <w:p w14:paraId="6963636B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45337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45337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364" w:type="pct"/>
          </w:tcPr>
          <w:p w14:paraId="24E9FEE0" w14:textId="77777777" w:rsidR="00C112F9" w:rsidRPr="0045337D" w:rsidRDefault="00C112F9" w:rsidP="008E0FE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</w:tcPr>
          <w:p w14:paraId="3FE3ACA5" w14:textId="77777777" w:rsidR="00C112F9" w:rsidRPr="0045337D" w:rsidRDefault="00C112F9" w:rsidP="008E0FE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C63048B" w14:textId="77777777" w:rsidR="00C112F9" w:rsidRPr="0045337D" w:rsidRDefault="00C112F9" w:rsidP="008E0F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3"/>
          </w:tcPr>
          <w:p w14:paraId="1DB210BB" w14:textId="77777777" w:rsidR="00C112F9" w:rsidRPr="0045337D" w:rsidRDefault="00C112F9" w:rsidP="008E0F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0D6EA935" w14:textId="77777777" w:rsidTr="008E0FE7">
        <w:trPr>
          <w:trHeight w:hRule="exact" w:val="414"/>
        </w:trPr>
        <w:tc>
          <w:tcPr>
            <w:tcW w:w="1814" w:type="pct"/>
            <w:vAlign w:val="center"/>
          </w:tcPr>
          <w:p w14:paraId="3B91CC18" w14:textId="6B00D78D" w:rsidR="00C112F9" w:rsidRPr="0045337D" w:rsidRDefault="00C112F9" w:rsidP="008E0FE7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364" w:type="pct"/>
          </w:tcPr>
          <w:p w14:paraId="634F77A1" w14:textId="77777777" w:rsidR="00C112F9" w:rsidRPr="0045337D" w:rsidRDefault="00C112F9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AAD3D31" w14:textId="4ADD8974" w:rsidR="00C112F9" w:rsidRPr="0045337D" w:rsidRDefault="00161FF6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pct"/>
          </w:tcPr>
          <w:p w14:paraId="63117B9B" w14:textId="77777777" w:rsidR="00C112F9" w:rsidRPr="0045337D" w:rsidRDefault="00C112F9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30BFDE6C" w14:textId="5FC6963D" w:rsidR="00C112F9" w:rsidRPr="0045337D" w:rsidRDefault="00161FF6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pct"/>
          </w:tcPr>
          <w:p w14:paraId="4BC4AB67" w14:textId="77777777" w:rsidR="00C112F9" w:rsidRPr="0045337D" w:rsidRDefault="00C112F9" w:rsidP="008E0FE7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2F063E9" w14:textId="0041A0A2" w:rsidR="00C112F9" w:rsidRPr="0045337D" w:rsidRDefault="00161FF6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6B35C526" w14:textId="77777777" w:rsidR="00C112F9" w:rsidRPr="0045337D" w:rsidRDefault="00C112F9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08D9250A" w14:textId="72225E3E" w:rsidR="00C112F9" w:rsidRPr="0045337D" w:rsidRDefault="00161FF6" w:rsidP="008E0FE7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120DC18E" w14:textId="77777777" w:rsidTr="008E0FE7">
        <w:trPr>
          <w:trHeight w:hRule="exact" w:val="336"/>
        </w:trPr>
        <w:tc>
          <w:tcPr>
            <w:tcW w:w="1814" w:type="pct"/>
            <w:vAlign w:val="center"/>
          </w:tcPr>
          <w:p w14:paraId="695E0F0C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364" w:type="pct"/>
          </w:tcPr>
          <w:p w14:paraId="5874336C" w14:textId="77777777" w:rsidR="00C112F9" w:rsidRPr="0045337D" w:rsidRDefault="00C112F9" w:rsidP="008E0FE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CE59DEF" w14:textId="77777777" w:rsidR="00C112F9" w:rsidRPr="0045337D" w:rsidRDefault="00C112F9" w:rsidP="008E0FE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FE8C2A7" w14:textId="77777777" w:rsidR="00C112F9" w:rsidRPr="0045337D" w:rsidRDefault="00C112F9" w:rsidP="008E0FE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F8038A3" w14:textId="77777777" w:rsidR="00C112F9" w:rsidRPr="0045337D" w:rsidRDefault="00C112F9" w:rsidP="008E0FE7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509B95B" w14:textId="77777777" w:rsidR="00C112F9" w:rsidRPr="0045337D" w:rsidRDefault="00C112F9" w:rsidP="008E0FE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118A085" w14:textId="77777777" w:rsidR="00C112F9" w:rsidRPr="0045337D" w:rsidRDefault="00C112F9" w:rsidP="008E0FE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8D2B43B" w14:textId="77777777" w:rsidR="00C112F9" w:rsidRPr="0045337D" w:rsidRDefault="00C112F9" w:rsidP="008E0FE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365911D4" w14:textId="77777777" w:rsidR="00C112F9" w:rsidRPr="0045337D" w:rsidRDefault="00C112F9" w:rsidP="008E0FE7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171EE449" w14:textId="77777777" w:rsidTr="008E0FE7">
        <w:trPr>
          <w:trHeight w:hRule="exact" w:val="308"/>
        </w:trPr>
        <w:tc>
          <w:tcPr>
            <w:tcW w:w="1814" w:type="pct"/>
            <w:vAlign w:val="center"/>
          </w:tcPr>
          <w:p w14:paraId="34C723FA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56BBFAEC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496060E" w14:textId="6EF09560" w:rsidR="00C112F9" w:rsidRPr="0045337D" w:rsidRDefault="00E47D35" w:rsidP="008E0FE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A730428" w14:textId="77777777" w:rsidR="00C112F9" w:rsidRPr="0045337D" w:rsidRDefault="00C112F9" w:rsidP="008E0FE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7973276D" w14:textId="7CB961F9" w:rsidR="00C112F9" w:rsidRPr="0045337D" w:rsidRDefault="00E47D35" w:rsidP="008E0FE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1BC89F1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904BA71" w14:textId="4F6F6AA6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1" w:type="pct"/>
          </w:tcPr>
          <w:p w14:paraId="55715D5D" w14:textId="77777777" w:rsidR="00C112F9" w:rsidRPr="0045337D" w:rsidRDefault="00C112F9" w:rsidP="008E0FE7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79178A3B" w14:textId="49CE2A34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45337D" w:rsidRPr="0045337D" w14:paraId="20A2E9E5" w14:textId="77777777" w:rsidTr="008E0FE7">
        <w:trPr>
          <w:trHeight w:hRule="exact" w:val="326"/>
        </w:trPr>
        <w:tc>
          <w:tcPr>
            <w:tcW w:w="1814" w:type="pct"/>
            <w:vAlign w:val="center"/>
          </w:tcPr>
          <w:p w14:paraId="172878E6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364" w:type="pct"/>
          </w:tcPr>
          <w:p w14:paraId="06B2C1C3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2BFFDC8" w14:textId="7C47CECE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41" w:type="pct"/>
          </w:tcPr>
          <w:p w14:paraId="6A778E03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14:paraId="078FF750" w14:textId="6297955B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41" w:type="pct"/>
          </w:tcPr>
          <w:p w14:paraId="390F72F5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0B9F201" w14:textId="6434B8EF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31" w:type="pct"/>
          </w:tcPr>
          <w:p w14:paraId="1885D167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60BF295E" w14:textId="320E22B1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5337D" w:rsidRPr="0045337D" w14:paraId="59C6CE51" w14:textId="77777777" w:rsidTr="008E0FE7">
        <w:trPr>
          <w:trHeight w:hRule="exact" w:val="382"/>
        </w:trPr>
        <w:tc>
          <w:tcPr>
            <w:tcW w:w="1814" w:type="pct"/>
            <w:vAlign w:val="center"/>
          </w:tcPr>
          <w:p w14:paraId="24F3BB81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364" w:type="pct"/>
          </w:tcPr>
          <w:p w14:paraId="356CF804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3073751D" w14:textId="01B03F2D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41" w:type="pct"/>
          </w:tcPr>
          <w:p w14:paraId="5860B432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10EDDA21" w14:textId="4C3ECA13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1" w:type="pct"/>
          </w:tcPr>
          <w:p w14:paraId="0FD5D00D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89B2EB5" w14:textId="446BB0E8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31" w:type="pct"/>
          </w:tcPr>
          <w:p w14:paraId="145BA122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A4164DA" w14:textId="3D4328B5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45337D" w:rsidRPr="0045337D" w14:paraId="55DF22A6" w14:textId="77777777" w:rsidTr="008E0FE7">
        <w:trPr>
          <w:trHeight w:hRule="exact" w:val="383"/>
        </w:trPr>
        <w:tc>
          <w:tcPr>
            <w:tcW w:w="1814" w:type="pct"/>
            <w:vAlign w:val="bottom"/>
          </w:tcPr>
          <w:p w14:paraId="3AE5F270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64" w:type="pct"/>
          </w:tcPr>
          <w:p w14:paraId="22927394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B3C7" w14:textId="693A9B1D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41" w:type="pct"/>
          </w:tcPr>
          <w:p w14:paraId="36C5D048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1EB7" w14:textId="737ECE83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1" w:type="pct"/>
          </w:tcPr>
          <w:p w14:paraId="2DAB340A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2A25" w14:textId="079D8184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31" w:type="pct"/>
          </w:tcPr>
          <w:p w14:paraId="1A757DFF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6E17" w14:textId="27B7A348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45337D" w:rsidRPr="0045337D" w14:paraId="154F4781" w14:textId="77777777" w:rsidTr="008E0FE7">
        <w:trPr>
          <w:trHeight w:hRule="exact" w:val="373"/>
        </w:trPr>
        <w:tc>
          <w:tcPr>
            <w:tcW w:w="1814" w:type="pct"/>
            <w:vAlign w:val="center"/>
          </w:tcPr>
          <w:p w14:paraId="6C412048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4" w:type="pct"/>
          </w:tcPr>
          <w:p w14:paraId="19804C2A" w14:textId="77777777" w:rsidR="00C112F9" w:rsidRPr="0045337D" w:rsidRDefault="00C112F9" w:rsidP="008E0FE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9F6B136" w14:textId="77777777" w:rsidR="00C112F9" w:rsidRPr="0045337D" w:rsidRDefault="00C112F9" w:rsidP="008E0FE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7F9492C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178EDAE" w14:textId="77777777" w:rsidR="00C112F9" w:rsidRPr="0045337D" w:rsidRDefault="00C112F9" w:rsidP="008E0FE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7431E1A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4E6A8E1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E9ACFC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29E1317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65D7B929" w14:textId="77777777" w:rsidTr="008E0FE7">
        <w:trPr>
          <w:trHeight w:hRule="exact" w:val="373"/>
        </w:trPr>
        <w:tc>
          <w:tcPr>
            <w:tcW w:w="1814" w:type="pct"/>
            <w:vAlign w:val="center"/>
          </w:tcPr>
          <w:p w14:paraId="1D76D3CB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72A7C180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8B73287" w14:textId="246F0320" w:rsidR="00C112F9" w:rsidRPr="0045337D" w:rsidRDefault="00E47D35" w:rsidP="00E47D35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71A3598" w14:textId="77777777" w:rsidR="00C112F9" w:rsidRPr="0045337D" w:rsidRDefault="00C112F9" w:rsidP="008E0FE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386C5CF" w14:textId="29488982" w:rsidR="00C112F9" w:rsidRPr="0045337D" w:rsidRDefault="00E47D35" w:rsidP="00F65F6A">
            <w:pPr>
              <w:tabs>
                <w:tab w:val="decimal" w:pos="474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45F7BE1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E202CE0" w14:textId="50202CBF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31" w:type="pct"/>
          </w:tcPr>
          <w:p w14:paraId="53664173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vAlign w:val="center"/>
          </w:tcPr>
          <w:p w14:paraId="14E9BBD6" w14:textId="1E2E8B81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45337D" w:rsidRPr="0045337D" w14:paraId="3F925246" w14:textId="77777777" w:rsidTr="008E0FE7">
        <w:trPr>
          <w:trHeight w:hRule="exact" w:val="354"/>
        </w:trPr>
        <w:tc>
          <w:tcPr>
            <w:tcW w:w="1814" w:type="pct"/>
            <w:vAlign w:val="center"/>
          </w:tcPr>
          <w:p w14:paraId="1E21D956" w14:textId="028858D7" w:rsidR="00D44247" w:rsidRPr="0045337D" w:rsidRDefault="00D44247" w:rsidP="00D4424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4" w:type="pct"/>
          </w:tcPr>
          <w:p w14:paraId="139B69D9" w14:textId="77777777" w:rsidR="00D44247" w:rsidRPr="0045337D" w:rsidRDefault="00D44247" w:rsidP="00D4424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4C3866C0" w14:textId="77777777" w:rsidR="00D44247" w:rsidRPr="0045337D" w:rsidRDefault="00D44247" w:rsidP="00E47D35">
            <w:pPr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ACAA114" w14:textId="77777777" w:rsidR="00D44247" w:rsidRPr="0045337D" w:rsidRDefault="00D44247" w:rsidP="00D4424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3A924120" w14:textId="77777777" w:rsidR="00D44247" w:rsidRPr="0045337D" w:rsidRDefault="00D44247" w:rsidP="00E47D35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17D93FB2" w14:textId="77777777" w:rsidR="00D44247" w:rsidRPr="0045337D" w:rsidRDefault="00D44247" w:rsidP="00D4424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46D45B1" w14:textId="77777777" w:rsidR="00D44247" w:rsidRPr="0045337D" w:rsidRDefault="00D44247" w:rsidP="00D4424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F17495A" w14:textId="77777777" w:rsidR="00D44247" w:rsidRPr="0045337D" w:rsidRDefault="00D44247" w:rsidP="00D4424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6B65E86B" w14:textId="77777777" w:rsidR="00D44247" w:rsidRPr="0045337D" w:rsidRDefault="00D44247" w:rsidP="00D4424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68BC7A41" w14:textId="77777777" w:rsidTr="008E0FE7">
        <w:trPr>
          <w:trHeight w:hRule="exact" w:val="354"/>
        </w:trPr>
        <w:tc>
          <w:tcPr>
            <w:tcW w:w="1814" w:type="pct"/>
            <w:vAlign w:val="center"/>
          </w:tcPr>
          <w:p w14:paraId="6B6B1594" w14:textId="43C4EC6C" w:rsidR="00D44247" w:rsidRPr="0045337D" w:rsidRDefault="00D44247" w:rsidP="00A922F9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0627B9EB" w14:textId="77777777" w:rsidR="00D44247" w:rsidRPr="0045337D" w:rsidRDefault="00D44247" w:rsidP="00D4424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D141642" w14:textId="40B95838" w:rsidR="00D44247" w:rsidRPr="0045337D" w:rsidRDefault="00E47D35" w:rsidP="00E47D35">
            <w:pPr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6A6AA0F" w14:textId="77777777" w:rsidR="00D44247" w:rsidRPr="0045337D" w:rsidRDefault="00D44247" w:rsidP="00D4424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02D6D140" w14:textId="6704DDAE" w:rsidR="00D44247" w:rsidRPr="0045337D" w:rsidRDefault="00E47D35" w:rsidP="00F65F6A">
            <w:pPr>
              <w:tabs>
                <w:tab w:val="decimal" w:pos="474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62648E3" w14:textId="77777777" w:rsidR="00D44247" w:rsidRPr="0045337D" w:rsidRDefault="00D44247" w:rsidP="00D4424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5C6EEA2" w14:textId="7FDAD463" w:rsidR="00D44247" w:rsidRPr="0045337D" w:rsidRDefault="00161FF6" w:rsidP="00E47D35">
            <w:pPr>
              <w:tabs>
                <w:tab w:val="decimal" w:pos="762"/>
              </w:tabs>
              <w:ind w:lef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1" w:type="pct"/>
          </w:tcPr>
          <w:p w14:paraId="3BBD6FDE" w14:textId="77777777" w:rsidR="00D44247" w:rsidRPr="0045337D" w:rsidRDefault="00D44247" w:rsidP="00D4424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6D797CFA" w14:textId="406D8874" w:rsidR="00D44247" w:rsidRPr="0045337D" w:rsidRDefault="000E5750" w:rsidP="000E5750">
            <w:pPr>
              <w:ind w:left="-115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FF6" w:rsidRPr="00161FF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45337D" w:rsidRPr="0045337D" w14:paraId="09F6A06B" w14:textId="77777777" w:rsidTr="008E0FE7">
        <w:trPr>
          <w:trHeight w:hRule="exact" w:val="354"/>
        </w:trPr>
        <w:tc>
          <w:tcPr>
            <w:tcW w:w="1814" w:type="pct"/>
            <w:vAlign w:val="center"/>
          </w:tcPr>
          <w:p w14:paraId="1FE7517B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364" w:type="pct"/>
          </w:tcPr>
          <w:p w14:paraId="082DB1A1" w14:textId="77777777" w:rsidR="00C112F9" w:rsidRPr="0045337D" w:rsidRDefault="00C112F9" w:rsidP="008E0FE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C042E13" w14:textId="77777777" w:rsidR="00C112F9" w:rsidRPr="0045337D" w:rsidRDefault="00C112F9" w:rsidP="008E0FE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7687EC6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ED42CAC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CC2ABE8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3349D300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32307A2C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08CBB54A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4D263499" w14:textId="77777777" w:rsidTr="008E0FE7">
        <w:trPr>
          <w:trHeight w:hRule="exact" w:val="354"/>
        </w:trPr>
        <w:tc>
          <w:tcPr>
            <w:tcW w:w="1814" w:type="pct"/>
            <w:vAlign w:val="center"/>
          </w:tcPr>
          <w:p w14:paraId="5574D5C1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364" w:type="pct"/>
          </w:tcPr>
          <w:p w14:paraId="7E391F62" w14:textId="77777777" w:rsidR="00C112F9" w:rsidRPr="0045337D" w:rsidRDefault="00C112F9" w:rsidP="008E0FE7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075DD5F" w14:textId="67646281" w:rsidR="00C112F9" w:rsidRPr="0045337D" w:rsidRDefault="00E47D35" w:rsidP="008E0FE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4BA7F91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31BCD9D5" w14:textId="3A158A38" w:rsidR="00C112F9" w:rsidRPr="0045337D" w:rsidRDefault="00E47D35" w:rsidP="00F65F6A">
            <w:pPr>
              <w:tabs>
                <w:tab w:val="decimal" w:pos="474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4FD9978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7FF5694E" w14:textId="5BC25817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343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31" w:type="pct"/>
          </w:tcPr>
          <w:p w14:paraId="04D5D7F1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1AC9DCBE" w14:textId="0A9D5AEA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  <w:tr w:rsidR="0045337D" w:rsidRPr="0045337D" w14:paraId="2CA96037" w14:textId="77777777" w:rsidTr="008E0FE7">
        <w:trPr>
          <w:trHeight w:hRule="exact" w:val="392"/>
        </w:trPr>
        <w:tc>
          <w:tcPr>
            <w:tcW w:w="1814" w:type="pct"/>
            <w:vAlign w:val="center"/>
          </w:tcPr>
          <w:p w14:paraId="4DBCA7AD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</w:tcPr>
          <w:p w14:paraId="5979665F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1593224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5E54A91" w14:textId="77777777" w:rsidR="00C112F9" w:rsidRPr="0045337D" w:rsidRDefault="00C112F9" w:rsidP="008E0FE7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86AA56B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E58E6BE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398DE04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3A8A14DF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E4F8B8C" w14:textId="77777777" w:rsidR="00C112F9" w:rsidRPr="0045337D" w:rsidRDefault="00C112F9" w:rsidP="008E0FE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2F9" w:rsidRPr="0045337D" w14:paraId="22509848" w14:textId="77777777" w:rsidTr="008E0FE7">
        <w:trPr>
          <w:trHeight w:hRule="exact" w:val="411"/>
        </w:trPr>
        <w:tc>
          <w:tcPr>
            <w:tcW w:w="1814" w:type="pct"/>
            <w:vAlign w:val="center"/>
          </w:tcPr>
          <w:p w14:paraId="78DCD619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364" w:type="pct"/>
          </w:tcPr>
          <w:p w14:paraId="4B0E7F28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63107F6" w14:textId="5E63BED2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41" w:type="pct"/>
          </w:tcPr>
          <w:p w14:paraId="220B2775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0F58B19" w14:textId="0B1ABA0A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AD709E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41" w:type="pct"/>
          </w:tcPr>
          <w:p w14:paraId="06E5FE86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062163F" w14:textId="0E98EA6C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E47D35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31" w:type="pct"/>
          </w:tcPr>
          <w:p w14:paraId="0DFC583D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24D1DE79" w14:textId="45E2A048" w:rsidR="00C112F9" w:rsidRPr="0045337D" w:rsidRDefault="00161FF6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</w:tbl>
    <w:p w14:paraId="08EED136" w14:textId="77777777" w:rsidR="00C112F9" w:rsidRPr="0045337D" w:rsidRDefault="00C112F9" w:rsidP="00C112F9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5DC55D20" w14:textId="77777777" w:rsidR="0045337D" w:rsidRDefault="0045337D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46B2412" w14:textId="6CED1180" w:rsidR="00C145E5" w:rsidRPr="0045337D" w:rsidRDefault="00D5413A" w:rsidP="006B74E6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03"/>
        <w:gridCol w:w="528"/>
        <w:gridCol w:w="1173"/>
        <w:gridCol w:w="307"/>
        <w:gridCol w:w="1060"/>
        <w:gridCol w:w="259"/>
        <w:gridCol w:w="1145"/>
        <w:gridCol w:w="242"/>
        <w:gridCol w:w="1117"/>
      </w:tblGrid>
      <w:tr w:rsidR="0045337D" w:rsidRPr="0045337D" w14:paraId="050EB07A" w14:textId="77777777" w:rsidTr="00C112F9">
        <w:trPr>
          <w:trHeight w:hRule="exact" w:val="397"/>
        </w:trPr>
        <w:tc>
          <w:tcPr>
            <w:tcW w:w="1842" w:type="pct"/>
            <w:vMerge w:val="restart"/>
          </w:tcPr>
          <w:p w14:paraId="6D5378F7" w14:textId="77777777" w:rsidR="008F4325" w:rsidRPr="0045337D" w:rsidRDefault="00D5413A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6547EF0" w14:textId="6BBD7ED1" w:rsidR="00D5413A" w:rsidRPr="0045337D" w:rsidRDefault="00253EB0" w:rsidP="00D5413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45337D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6" w:type="pct"/>
          </w:tcPr>
          <w:p w14:paraId="6296838B" w14:textId="77777777" w:rsidR="00D5413A" w:rsidRPr="0045337D" w:rsidRDefault="00D5413A" w:rsidP="00D5413A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</w:tcPr>
          <w:p w14:paraId="43415AD7" w14:textId="77777777" w:rsidR="00D5413A" w:rsidRPr="0045337D" w:rsidRDefault="00D5413A" w:rsidP="00FB676F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D46C0CC" w14:textId="77777777" w:rsidR="00D5413A" w:rsidRPr="0045337D" w:rsidRDefault="00D5413A" w:rsidP="00D5413A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</w:tcPr>
          <w:p w14:paraId="5E5F3204" w14:textId="77777777" w:rsidR="00D5413A" w:rsidRPr="0045337D" w:rsidRDefault="00D5413A" w:rsidP="00D5413A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03D3E10C" w14:textId="77777777" w:rsidTr="00C112F9">
        <w:trPr>
          <w:trHeight w:hRule="exact" w:val="397"/>
        </w:trPr>
        <w:tc>
          <w:tcPr>
            <w:tcW w:w="1842" w:type="pct"/>
            <w:vMerge/>
            <w:vAlign w:val="center"/>
          </w:tcPr>
          <w:p w14:paraId="1F94F6D0" w14:textId="77777777" w:rsidR="00D53AC7" w:rsidRPr="0045337D" w:rsidRDefault="00D53AC7" w:rsidP="00D53AC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pct"/>
          </w:tcPr>
          <w:p w14:paraId="30CD4FC6" w14:textId="77777777" w:rsidR="00D53AC7" w:rsidRPr="0045337D" w:rsidRDefault="00D53AC7" w:rsidP="00D53AC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4F7A19F9" w14:textId="0383C564" w:rsidR="00D53AC7" w:rsidRPr="0045337D" w:rsidRDefault="00161FF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6" w:type="pct"/>
          </w:tcPr>
          <w:p w14:paraId="1A434465" w14:textId="77777777" w:rsidR="00D53AC7" w:rsidRPr="0045337D" w:rsidRDefault="00D53AC7" w:rsidP="00D53AC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1A38F7D" w14:textId="0AE882CF" w:rsidR="00D53AC7" w:rsidRPr="0045337D" w:rsidRDefault="00161FF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1AC47C1D" w14:textId="77777777" w:rsidR="00D53AC7" w:rsidRPr="0045337D" w:rsidRDefault="00D53AC7" w:rsidP="00D53AC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EDA25DE" w14:textId="16518E0E" w:rsidR="00D53AC7" w:rsidRPr="0045337D" w:rsidRDefault="00161FF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11EBC4D7" w14:textId="77777777" w:rsidR="00D53AC7" w:rsidRPr="0045337D" w:rsidRDefault="00D53AC7" w:rsidP="00D53AC7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CEB2414" w14:textId="2E3CA462" w:rsidR="00D53AC7" w:rsidRPr="0045337D" w:rsidRDefault="00161FF6" w:rsidP="00D53AC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065D31ED" w14:textId="77777777" w:rsidTr="00C112F9">
        <w:trPr>
          <w:trHeight w:hRule="exact" w:val="423"/>
        </w:trPr>
        <w:tc>
          <w:tcPr>
            <w:tcW w:w="1842" w:type="pct"/>
          </w:tcPr>
          <w:p w14:paraId="726D2B4D" w14:textId="77777777" w:rsidR="002F78A4" w:rsidRPr="0045337D" w:rsidRDefault="002F78A4" w:rsidP="002F78A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86" w:type="pct"/>
          </w:tcPr>
          <w:p w14:paraId="61230DAD" w14:textId="77777777" w:rsidR="002F78A4" w:rsidRPr="0045337D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18D0847C" w14:textId="77777777" w:rsidR="002F78A4" w:rsidRPr="0045337D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</w:tcPr>
          <w:p w14:paraId="12774C56" w14:textId="77777777" w:rsidR="002F78A4" w:rsidRPr="0045337D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5B83711" w14:textId="77777777" w:rsidR="002F78A4" w:rsidRPr="0045337D" w:rsidRDefault="002F78A4" w:rsidP="002F78A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7254705" w14:textId="77777777" w:rsidR="002F78A4" w:rsidRPr="0045337D" w:rsidRDefault="002F78A4" w:rsidP="002F78A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C223500" w14:textId="77777777" w:rsidR="002F78A4" w:rsidRPr="0045337D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75824F5" w14:textId="77777777" w:rsidR="002F78A4" w:rsidRPr="0045337D" w:rsidRDefault="002F78A4" w:rsidP="002F78A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B8E8A51" w14:textId="77777777" w:rsidR="002F78A4" w:rsidRPr="0045337D" w:rsidRDefault="002F78A4" w:rsidP="002F78A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25E8FC6A" w14:textId="77777777" w:rsidTr="00C112F9">
        <w:trPr>
          <w:trHeight w:hRule="exact" w:val="397"/>
        </w:trPr>
        <w:tc>
          <w:tcPr>
            <w:tcW w:w="1842" w:type="pct"/>
          </w:tcPr>
          <w:p w14:paraId="4051052C" w14:textId="77777777" w:rsidR="005702BF" w:rsidRPr="0045337D" w:rsidRDefault="005702BF" w:rsidP="005702B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6" w:type="pct"/>
          </w:tcPr>
          <w:p w14:paraId="7F404C09" w14:textId="77777777" w:rsidR="005702BF" w:rsidRPr="0045337D" w:rsidRDefault="005702BF" w:rsidP="005702B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0B1FA6A" w14:textId="76902777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66" w:type="pct"/>
          </w:tcPr>
          <w:p w14:paraId="26E0AC2C" w14:textId="77777777" w:rsidR="005702BF" w:rsidRPr="0045337D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439CA89" w14:textId="3CDF3E91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40" w:type="pct"/>
          </w:tcPr>
          <w:p w14:paraId="081BA63E" w14:textId="77777777" w:rsidR="005702BF" w:rsidRPr="0045337D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7C53C0B" w14:textId="2428083F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31" w:type="pct"/>
          </w:tcPr>
          <w:p w14:paraId="549D2938" w14:textId="77777777" w:rsidR="005702BF" w:rsidRPr="0045337D" w:rsidRDefault="005702BF" w:rsidP="005702B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C431E2A" w14:textId="786DD7D6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49B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B249B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5702BF" w:rsidRPr="0045337D" w14:paraId="1FD9DDB0" w14:textId="77777777" w:rsidTr="00C112F9">
        <w:trPr>
          <w:trHeight w:hRule="exact" w:val="397"/>
        </w:trPr>
        <w:tc>
          <w:tcPr>
            <w:tcW w:w="1842" w:type="pct"/>
          </w:tcPr>
          <w:p w14:paraId="76282919" w14:textId="77777777" w:rsidR="005702BF" w:rsidRPr="0045337D" w:rsidRDefault="005702BF" w:rsidP="005702B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86" w:type="pct"/>
          </w:tcPr>
          <w:p w14:paraId="7DBDA5EE" w14:textId="77777777" w:rsidR="005702BF" w:rsidRPr="0045337D" w:rsidRDefault="005702BF" w:rsidP="005702B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F93936B" w14:textId="3F22E87E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66" w:type="pct"/>
          </w:tcPr>
          <w:p w14:paraId="0B8B68BC" w14:textId="77777777" w:rsidR="005702BF" w:rsidRPr="0045337D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3DA752" w14:textId="328BFA7D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C96C6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0" w:type="pct"/>
          </w:tcPr>
          <w:p w14:paraId="1E48E961" w14:textId="77777777" w:rsidR="005702BF" w:rsidRPr="0045337D" w:rsidRDefault="005702BF" w:rsidP="005702B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E2DF9FD" w14:textId="1968835E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31" w:type="pct"/>
          </w:tcPr>
          <w:p w14:paraId="74DC513F" w14:textId="77777777" w:rsidR="005702BF" w:rsidRPr="0045337D" w:rsidRDefault="005702BF" w:rsidP="005702B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325E548" w14:textId="30D3CEB2" w:rsidR="005702BF" w:rsidRPr="0045337D" w:rsidRDefault="00161FF6" w:rsidP="005702B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B249B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A1A71FF" w14:textId="77777777" w:rsidR="00A118AE" w:rsidRPr="0045337D" w:rsidRDefault="00A118AE" w:rsidP="00B468C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597265AB" w14:textId="77777777" w:rsidR="00C112F9" w:rsidRPr="0045337D" w:rsidRDefault="00C112F9" w:rsidP="00C112F9">
      <w:pPr>
        <w:ind w:left="360" w:right="-90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03"/>
        <w:gridCol w:w="528"/>
        <w:gridCol w:w="1173"/>
        <w:gridCol w:w="307"/>
        <w:gridCol w:w="1060"/>
        <w:gridCol w:w="259"/>
        <w:gridCol w:w="1145"/>
        <w:gridCol w:w="242"/>
        <w:gridCol w:w="1117"/>
      </w:tblGrid>
      <w:tr w:rsidR="0045337D" w:rsidRPr="0045337D" w14:paraId="4AF270F9" w14:textId="77777777" w:rsidTr="00C764CF">
        <w:trPr>
          <w:trHeight w:hRule="exact" w:val="397"/>
        </w:trPr>
        <w:tc>
          <w:tcPr>
            <w:tcW w:w="1843" w:type="pct"/>
            <w:vMerge w:val="restart"/>
          </w:tcPr>
          <w:p w14:paraId="14B335FA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A2A7E07" w14:textId="46767652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เดือน</w:t>
            </w:r>
            <w:r w:rsidRPr="0045337D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5337D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6" w:type="pct"/>
          </w:tcPr>
          <w:p w14:paraId="0B31B3F4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</w:tcPr>
          <w:p w14:paraId="0CD15037" w14:textId="77777777" w:rsidR="00C112F9" w:rsidRPr="0045337D" w:rsidRDefault="00C112F9" w:rsidP="008E0FE7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4FF06C6" w14:textId="77777777" w:rsidR="00C112F9" w:rsidRPr="0045337D" w:rsidRDefault="00C112F9" w:rsidP="008E0FE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</w:tcPr>
          <w:p w14:paraId="56B3CDFE" w14:textId="77777777" w:rsidR="00C112F9" w:rsidRPr="0045337D" w:rsidRDefault="00C112F9" w:rsidP="008E0FE7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04BC34C3" w14:textId="77777777" w:rsidTr="00C764CF">
        <w:trPr>
          <w:trHeight w:hRule="exact" w:val="397"/>
        </w:trPr>
        <w:tc>
          <w:tcPr>
            <w:tcW w:w="1843" w:type="pct"/>
            <w:vMerge/>
            <w:vAlign w:val="center"/>
          </w:tcPr>
          <w:p w14:paraId="51E4E948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pct"/>
          </w:tcPr>
          <w:p w14:paraId="55D64D6A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1964C8AE" w14:textId="484D56D9" w:rsidR="00C112F9" w:rsidRPr="0045337D" w:rsidRDefault="00161FF6" w:rsidP="008E0FE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6" w:type="pct"/>
          </w:tcPr>
          <w:p w14:paraId="4A7387A3" w14:textId="77777777" w:rsidR="00C112F9" w:rsidRPr="0045337D" w:rsidRDefault="00C112F9" w:rsidP="008E0FE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D275C8B" w14:textId="13ECD7AA" w:rsidR="00C112F9" w:rsidRPr="0045337D" w:rsidRDefault="00161FF6" w:rsidP="008E0FE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</w:tcPr>
          <w:p w14:paraId="7A1622A6" w14:textId="77777777" w:rsidR="00C112F9" w:rsidRPr="0045337D" w:rsidRDefault="00C112F9" w:rsidP="008E0FE7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E3C388F" w14:textId="3B6ADF93" w:rsidR="00C112F9" w:rsidRPr="0045337D" w:rsidRDefault="00161FF6" w:rsidP="008E0FE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2752A256" w14:textId="77777777" w:rsidR="00C112F9" w:rsidRPr="0045337D" w:rsidRDefault="00C112F9" w:rsidP="008E0FE7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2A95A9" w14:textId="0D7CBE83" w:rsidR="00C112F9" w:rsidRPr="0045337D" w:rsidRDefault="00161FF6" w:rsidP="008E0FE7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5337D" w:rsidRPr="0045337D" w14:paraId="229739A3" w14:textId="77777777" w:rsidTr="00C764CF">
        <w:trPr>
          <w:trHeight w:hRule="exact" w:val="423"/>
        </w:trPr>
        <w:tc>
          <w:tcPr>
            <w:tcW w:w="1843" w:type="pct"/>
          </w:tcPr>
          <w:p w14:paraId="4340D171" w14:textId="77777777" w:rsidR="00C112F9" w:rsidRPr="0045337D" w:rsidRDefault="00C112F9" w:rsidP="008E0FE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86" w:type="pct"/>
          </w:tcPr>
          <w:p w14:paraId="28AFA329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5131DD4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</w:tcPr>
          <w:p w14:paraId="796C4838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A1B9670" w14:textId="77777777" w:rsidR="00C112F9" w:rsidRPr="0045337D" w:rsidRDefault="00C112F9" w:rsidP="008E0FE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1F67178A" w14:textId="77777777" w:rsidR="00C112F9" w:rsidRPr="0045337D" w:rsidRDefault="00C112F9" w:rsidP="008E0FE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0FEBC3C" w14:textId="77777777" w:rsidR="00C112F9" w:rsidRPr="0045337D" w:rsidRDefault="00C112F9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57881EFD" w14:textId="77777777" w:rsidR="00C112F9" w:rsidRPr="0045337D" w:rsidRDefault="00C112F9" w:rsidP="008E0FE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C19BDE8" w14:textId="77777777" w:rsidR="00C112F9" w:rsidRPr="0045337D" w:rsidRDefault="00C112F9" w:rsidP="008E0FE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478668B9" w14:textId="77777777" w:rsidTr="00C764CF">
        <w:trPr>
          <w:trHeight w:hRule="exact" w:val="397"/>
        </w:trPr>
        <w:tc>
          <w:tcPr>
            <w:tcW w:w="1843" w:type="pct"/>
          </w:tcPr>
          <w:p w14:paraId="1E8AD937" w14:textId="77777777" w:rsidR="00C764CF" w:rsidRPr="0045337D" w:rsidRDefault="00C764CF" w:rsidP="00C764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6" w:type="pct"/>
          </w:tcPr>
          <w:p w14:paraId="4FBBD2E5" w14:textId="77777777" w:rsidR="00C764CF" w:rsidRPr="0045337D" w:rsidRDefault="00C764CF" w:rsidP="00C764C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39672B4" w14:textId="351C0A46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66" w:type="pct"/>
          </w:tcPr>
          <w:p w14:paraId="6DBB6996" w14:textId="77777777" w:rsidR="00C764CF" w:rsidRPr="0045337D" w:rsidRDefault="00C764CF" w:rsidP="00C764C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9CE859F" w14:textId="45DB260C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40" w:type="pct"/>
          </w:tcPr>
          <w:p w14:paraId="12E8EE6B" w14:textId="77777777" w:rsidR="00C764CF" w:rsidRPr="0045337D" w:rsidRDefault="00C764CF" w:rsidP="00C764C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D0F478E" w14:textId="1BBEE7F7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31" w:type="pct"/>
          </w:tcPr>
          <w:p w14:paraId="1E38CD68" w14:textId="77777777" w:rsidR="00C764CF" w:rsidRPr="0045337D" w:rsidRDefault="00C764CF" w:rsidP="00C764C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42CD8D0" w14:textId="74939C30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C764CF" w:rsidRPr="0045337D" w14:paraId="6551160E" w14:textId="77777777" w:rsidTr="00C764CF">
        <w:trPr>
          <w:trHeight w:hRule="exact" w:val="397"/>
        </w:trPr>
        <w:tc>
          <w:tcPr>
            <w:tcW w:w="1843" w:type="pct"/>
          </w:tcPr>
          <w:p w14:paraId="0A6C4DCA" w14:textId="77777777" w:rsidR="00C764CF" w:rsidRPr="0045337D" w:rsidRDefault="00C764CF" w:rsidP="00C764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86" w:type="pct"/>
          </w:tcPr>
          <w:p w14:paraId="77F0E3EB" w14:textId="77777777" w:rsidR="00C764CF" w:rsidRPr="0045337D" w:rsidRDefault="00C764CF" w:rsidP="00C764C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F64AEA5" w14:textId="377CCF5A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66" w:type="pct"/>
          </w:tcPr>
          <w:p w14:paraId="048CEEF3" w14:textId="77777777" w:rsidR="00C764CF" w:rsidRPr="0045337D" w:rsidRDefault="00C764CF" w:rsidP="00C764C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DB78F42" w14:textId="11553FFA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40" w:type="pct"/>
          </w:tcPr>
          <w:p w14:paraId="75FFAC8B" w14:textId="77777777" w:rsidR="00C764CF" w:rsidRPr="0045337D" w:rsidRDefault="00C764CF" w:rsidP="00C764CF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C8B3AF8" w14:textId="030041AE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31" w:type="pct"/>
          </w:tcPr>
          <w:p w14:paraId="34621A48" w14:textId="77777777" w:rsidR="00C764CF" w:rsidRPr="0045337D" w:rsidRDefault="00C764CF" w:rsidP="00C764CF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296FC12" w14:textId="7B88E812" w:rsidR="00C764CF" w:rsidRPr="0045337D" w:rsidRDefault="00161FF6" w:rsidP="00C764CF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C764CF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</w:tbl>
    <w:p w14:paraId="041A7D50" w14:textId="50857D6E" w:rsidR="00FE52B4" w:rsidRPr="0045337D" w:rsidRDefault="00FE52B4" w:rsidP="0045337D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45337D">
        <w:rPr>
          <w:rFonts w:asciiTheme="majorBidi" w:hAnsiTheme="majorBidi" w:cstheme="majorBidi"/>
          <w:cs/>
        </w:rPr>
        <w:t>ผู้บริหารสำคัญ</w:t>
      </w:r>
      <w:r w:rsidRPr="0045337D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45337D" w:rsidRDefault="005217CA" w:rsidP="00E92594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  <w:lang w:val="en-US"/>
        </w:rPr>
      </w:pPr>
      <w:r w:rsidRPr="0045337D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45337D" w:rsidRDefault="005217CA" w:rsidP="00E94D36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45337D" w:rsidRDefault="005217CA" w:rsidP="00A2275D">
      <w:pPr>
        <w:spacing w:after="240"/>
        <w:ind w:left="360" w:right="29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45337D">
        <w:rPr>
          <w:rFonts w:asciiTheme="majorBidi" w:hAnsiTheme="majorBidi" w:cstheme="majorBidi"/>
          <w:cs/>
        </w:rPr>
        <w:t>บริษัทย่อย</w:t>
      </w:r>
      <w:r w:rsidRPr="0045337D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45337D">
        <w:rPr>
          <w:rFonts w:asciiTheme="majorBidi" w:hAnsiTheme="majorBidi" w:cstheme="majorBidi"/>
          <w:cs/>
        </w:rPr>
        <w:t>บริษัทย่อย</w:t>
      </w:r>
      <w:r w:rsidRPr="0045337D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45337D" w:rsidRDefault="00A2275D">
      <w:pPr>
        <w:rPr>
          <w:rFonts w:asciiTheme="majorBidi" w:hAnsiTheme="majorBidi" w:cstheme="majorBidi"/>
          <w:b/>
          <w:bCs/>
          <w:cs/>
        </w:rPr>
      </w:pPr>
      <w:r w:rsidRPr="0045337D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45337D" w:rsidRDefault="00890631" w:rsidP="00860DBF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6D17E7E4" w:rsidR="00970A3D" w:rsidRPr="0045337D" w:rsidRDefault="00BA1D8B" w:rsidP="00A2275D">
      <w:pPr>
        <w:ind w:left="540" w:right="65"/>
        <w:jc w:val="thaiDistribute"/>
        <w:rPr>
          <w:rFonts w:asciiTheme="majorBidi" w:hAnsiTheme="majorBidi" w:cstheme="majorBidi"/>
          <w:spacing w:val="-6"/>
        </w:rPr>
      </w:pPr>
      <w:r w:rsidRPr="0045337D">
        <w:rPr>
          <w:rFonts w:asciiTheme="majorBidi" w:hAnsiTheme="majorBidi" w:cstheme="majorBidi"/>
          <w:spacing w:val="-6"/>
          <w:cs/>
        </w:rPr>
        <w:t xml:space="preserve">วันที่ </w:t>
      </w:r>
      <w:r w:rsidR="00161FF6" w:rsidRPr="00161FF6">
        <w:rPr>
          <w:rFonts w:asciiTheme="majorBidi" w:hAnsiTheme="majorBidi" w:cstheme="majorBidi"/>
          <w:spacing w:val="-6"/>
        </w:rPr>
        <w:t>30</w:t>
      </w:r>
      <w:r w:rsidR="00C112F9" w:rsidRPr="0045337D">
        <w:rPr>
          <w:rFonts w:asciiTheme="majorBidi" w:hAnsiTheme="majorBidi" w:cstheme="majorBidi"/>
          <w:spacing w:val="-6"/>
        </w:rPr>
        <w:t xml:space="preserve"> </w:t>
      </w:r>
      <w:r w:rsidR="00C112F9" w:rsidRPr="0045337D">
        <w:rPr>
          <w:rFonts w:asciiTheme="majorBidi" w:hAnsiTheme="majorBidi" w:cs="Angsana New"/>
          <w:spacing w:val="-6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6"/>
        </w:rPr>
        <w:t>2568</w:t>
      </w:r>
      <w:r w:rsidR="00C112F9" w:rsidRPr="0045337D">
        <w:rPr>
          <w:rFonts w:asciiTheme="majorBidi" w:hAnsiTheme="majorBidi" w:cstheme="majorBidi"/>
          <w:spacing w:val="-6"/>
        </w:rPr>
        <w:t xml:space="preserve"> </w:t>
      </w:r>
      <w:r w:rsidR="00D53AC7" w:rsidRPr="0045337D">
        <w:rPr>
          <w:rFonts w:asciiTheme="majorBidi" w:hAnsiTheme="majorBidi" w:cs="Angsana New"/>
          <w:spacing w:val="-6"/>
          <w:cs/>
        </w:rPr>
        <w:t xml:space="preserve">และวันที่ </w:t>
      </w:r>
      <w:r w:rsidR="00161FF6" w:rsidRPr="00161FF6">
        <w:rPr>
          <w:rFonts w:asciiTheme="majorBidi" w:hAnsiTheme="majorBidi" w:cstheme="majorBidi"/>
          <w:spacing w:val="-6"/>
        </w:rPr>
        <w:t>31</w:t>
      </w:r>
      <w:r w:rsidR="00D53AC7" w:rsidRPr="0045337D">
        <w:rPr>
          <w:rFonts w:asciiTheme="majorBidi" w:hAnsiTheme="majorBidi" w:cstheme="majorBidi"/>
          <w:spacing w:val="-6"/>
        </w:rPr>
        <w:t xml:space="preserve"> </w:t>
      </w:r>
      <w:r w:rsidR="00D53AC7" w:rsidRPr="0045337D">
        <w:rPr>
          <w:rFonts w:asciiTheme="majorBidi" w:hAnsiTheme="majorBidi" w:cs="Angsana New"/>
          <w:spacing w:val="-6"/>
          <w:cs/>
        </w:rPr>
        <w:t xml:space="preserve">ธันวาคม </w:t>
      </w:r>
      <w:r w:rsidR="00161FF6" w:rsidRPr="00161FF6">
        <w:rPr>
          <w:rFonts w:asciiTheme="majorBidi" w:hAnsiTheme="majorBidi" w:cstheme="majorBidi"/>
          <w:spacing w:val="-6"/>
        </w:rPr>
        <w:t>2567</w:t>
      </w:r>
      <w:r w:rsidR="00D53AC7" w:rsidRPr="0045337D">
        <w:rPr>
          <w:rFonts w:asciiTheme="majorBidi" w:hAnsiTheme="majorBidi" w:cstheme="majorBidi"/>
          <w:spacing w:val="-6"/>
        </w:rPr>
        <w:t xml:space="preserve"> </w:t>
      </w:r>
      <w:r w:rsidR="00AB4522" w:rsidRPr="0045337D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45337D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45337D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45337D">
        <w:rPr>
          <w:rFonts w:asciiTheme="majorBidi" w:hAnsiTheme="majorBidi" w:cstheme="majorBidi"/>
          <w:spacing w:val="-6"/>
        </w:rPr>
        <w:t>/</w:t>
      </w:r>
      <w:r w:rsidR="00922C6D" w:rsidRPr="0045337D">
        <w:rPr>
          <w:rFonts w:asciiTheme="majorBidi" w:hAnsiTheme="majorBidi" w:cstheme="majorBidi"/>
          <w:spacing w:val="-6"/>
          <w:cs/>
        </w:rPr>
        <w:t>หรือ</w:t>
      </w:r>
      <w:r w:rsidR="00D64438" w:rsidRPr="0045337D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45337D">
        <w:rPr>
          <w:rFonts w:asciiTheme="majorBidi" w:hAnsiTheme="majorBidi" w:cstheme="majorBidi"/>
          <w:spacing w:val="-6"/>
          <w:cs/>
        </w:rPr>
        <w:t>และ</w:t>
      </w:r>
      <w:r w:rsidR="00D64438" w:rsidRPr="0045337D">
        <w:rPr>
          <w:rFonts w:asciiTheme="majorBidi" w:hAnsiTheme="majorBidi" w:cstheme="majorBidi"/>
          <w:spacing w:val="-6"/>
          <w:cs/>
        </w:rPr>
        <w:t>สัญญา</w:t>
      </w:r>
      <w:r w:rsidR="005773A8" w:rsidRPr="0045337D">
        <w:rPr>
          <w:rFonts w:asciiTheme="majorBidi" w:hAnsiTheme="majorBidi" w:cstheme="majorBidi"/>
          <w:spacing w:val="-6"/>
          <w:cs/>
        </w:rPr>
        <w:t>ให้</w:t>
      </w:r>
      <w:r w:rsidR="004C5D26" w:rsidRPr="0045337D">
        <w:rPr>
          <w:rFonts w:asciiTheme="majorBidi" w:hAnsiTheme="majorBidi" w:cstheme="majorBidi"/>
          <w:spacing w:val="-6"/>
          <w:cs/>
        </w:rPr>
        <w:t>บริการ</w:t>
      </w:r>
      <w:r w:rsidR="00B33DB8" w:rsidRPr="0045337D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45337D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45337D" w:rsidRDefault="00805F6F" w:rsidP="00B20056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5337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5337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45337D" w:rsidRPr="0045337D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45337D" w:rsidRDefault="004A1B95" w:rsidP="00805F6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45337D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45337D" w:rsidRDefault="004A1B95" w:rsidP="00216A3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37D" w:rsidRPr="0045337D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D53AC7" w:rsidRPr="0045337D" w:rsidRDefault="00D53AC7" w:rsidP="00D53AC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1E7B09C4" w:rsidR="00D53AC7" w:rsidRPr="0045337D" w:rsidRDefault="00161FF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6" w:type="dxa"/>
          </w:tcPr>
          <w:p w14:paraId="0EB38E87" w14:textId="47A0EB55" w:rsidR="00D53AC7" w:rsidRPr="0045337D" w:rsidRDefault="00161FF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300B806E" w:rsidR="00D53AC7" w:rsidRPr="0045337D" w:rsidRDefault="00161FF6" w:rsidP="00D53AC7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70" w:type="dxa"/>
          </w:tcPr>
          <w:p w14:paraId="21DC3570" w14:textId="3670FC52" w:rsidR="00D53AC7" w:rsidRPr="0045337D" w:rsidRDefault="00161FF6" w:rsidP="00D53AC7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57" w:type="dxa"/>
          </w:tcPr>
          <w:p w14:paraId="48E16F8A" w14:textId="1D5485BA" w:rsidR="00D53AC7" w:rsidRPr="0045337D" w:rsidRDefault="00161FF6" w:rsidP="00D53AC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4533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02D9CF1A" w:rsidR="00D53AC7" w:rsidRPr="0045337D" w:rsidRDefault="00161FF6" w:rsidP="00D53AC7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  <w:t>7</w:t>
            </w:r>
          </w:p>
        </w:tc>
      </w:tr>
      <w:tr w:rsidR="0045337D" w:rsidRPr="0045337D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45337D" w:rsidRDefault="004A1B95" w:rsidP="00046BB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45337D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45337D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45337D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45337D" w:rsidRDefault="004A1B95" w:rsidP="00046BBE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72C09DA5" w14:textId="77777777" w:rsidTr="00703A27">
        <w:tc>
          <w:tcPr>
            <w:tcW w:w="4557" w:type="dxa"/>
            <w:vAlign w:val="bottom"/>
          </w:tcPr>
          <w:p w14:paraId="4C8CB51A" w14:textId="4FE5E0D3" w:rsidR="00850DB8" w:rsidRPr="0045337D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4D0C7738" w14:textId="7B6D9025" w:rsidR="00850DB8" w:rsidRPr="0045337D" w:rsidRDefault="00AD53CB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</w:tcPr>
          <w:p w14:paraId="724671D6" w14:textId="30C51891" w:rsidR="00850DB8" w:rsidRPr="0045337D" w:rsidRDefault="00161FF6" w:rsidP="00850DB8">
            <w:pPr>
              <w:ind w:left="-108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384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  <w:vAlign w:val="bottom"/>
          </w:tcPr>
          <w:p w14:paraId="138A1E6C" w14:textId="4ADE424E" w:rsidR="00850DB8" w:rsidRPr="0045337D" w:rsidRDefault="00AD53CB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34BDDC7E" w14:textId="738168B3" w:rsidR="00850DB8" w:rsidRPr="0045337D" w:rsidRDefault="00161FF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384</w:t>
            </w:r>
            <w:r w:rsidR="00850DB8" w:rsidRPr="0045337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45337D" w:rsidRPr="0045337D" w14:paraId="0AB12B26" w14:textId="77777777" w:rsidTr="00703A27">
        <w:tc>
          <w:tcPr>
            <w:tcW w:w="4557" w:type="dxa"/>
            <w:vAlign w:val="bottom"/>
          </w:tcPr>
          <w:p w14:paraId="42F569F8" w14:textId="77777777" w:rsidR="00850DB8" w:rsidRPr="0045337D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41F11E36" w:rsidR="00850DB8" w:rsidRPr="0045337D" w:rsidRDefault="00161FF6" w:rsidP="00850DB8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106" w:type="dxa"/>
            <w:vAlign w:val="bottom"/>
          </w:tcPr>
          <w:p w14:paraId="00A34EC5" w14:textId="61C3783C" w:rsidR="00850DB8" w:rsidRPr="0045337D" w:rsidRDefault="00161FF6" w:rsidP="00850D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3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555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170" w:type="dxa"/>
            <w:vAlign w:val="bottom"/>
          </w:tcPr>
          <w:p w14:paraId="14117D23" w14:textId="363ED479" w:rsidR="00850DB8" w:rsidRPr="0045337D" w:rsidRDefault="00161FF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057" w:type="dxa"/>
            <w:vAlign w:val="bottom"/>
          </w:tcPr>
          <w:p w14:paraId="7DFA6993" w14:textId="4E651FF7" w:rsidR="00850DB8" w:rsidRPr="0045337D" w:rsidRDefault="00161FF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3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555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  <w:tr w:rsidR="0045337D" w:rsidRPr="0045337D" w14:paraId="0E4A3BB8" w14:textId="77777777" w:rsidTr="00703A27">
        <w:tc>
          <w:tcPr>
            <w:tcW w:w="4557" w:type="dxa"/>
            <w:vAlign w:val="bottom"/>
          </w:tcPr>
          <w:p w14:paraId="49D0FA8A" w14:textId="54AFC611" w:rsidR="00850DB8" w:rsidRPr="0045337D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3F757A5C" w:rsidR="00850DB8" w:rsidRPr="0045337D" w:rsidRDefault="00161FF6" w:rsidP="00850DB8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106" w:type="dxa"/>
            <w:vAlign w:val="bottom"/>
          </w:tcPr>
          <w:p w14:paraId="35104B9F" w14:textId="3C58B00D" w:rsidR="00850DB8" w:rsidRPr="0045337D" w:rsidRDefault="00161FF6" w:rsidP="0040293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2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007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4D31D6B9" w14:textId="78DDE432" w:rsidR="00850DB8" w:rsidRPr="0045337D" w:rsidRDefault="00161FF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057" w:type="dxa"/>
            <w:vAlign w:val="bottom"/>
          </w:tcPr>
          <w:p w14:paraId="0C074762" w14:textId="4E81E4CB" w:rsidR="00850DB8" w:rsidRPr="0045337D" w:rsidRDefault="00161FF6" w:rsidP="0040293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2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007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5337D" w:rsidRPr="0045337D" w14:paraId="14333818" w14:textId="77777777" w:rsidTr="00703A27">
        <w:tc>
          <w:tcPr>
            <w:tcW w:w="4557" w:type="dxa"/>
            <w:vAlign w:val="bottom"/>
          </w:tcPr>
          <w:p w14:paraId="50E1AF66" w14:textId="1777E9CE" w:rsidR="00850DB8" w:rsidRPr="0045337D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5CE059EA" w:rsidR="00850DB8" w:rsidRPr="0045337D" w:rsidRDefault="00161FF6" w:rsidP="00850DB8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6" w:type="dxa"/>
            <w:vAlign w:val="bottom"/>
          </w:tcPr>
          <w:p w14:paraId="545CC6E5" w14:textId="4E9C047F" w:rsidR="00850DB8" w:rsidRPr="0045337D" w:rsidRDefault="00161FF6" w:rsidP="00850D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48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06471656" w14:textId="0DFE1011" w:rsidR="00850DB8" w:rsidRPr="0045337D" w:rsidRDefault="00161FF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7" w:type="dxa"/>
            <w:vAlign w:val="bottom"/>
          </w:tcPr>
          <w:p w14:paraId="70309E3B" w14:textId="17188D0B" w:rsidR="00850DB8" w:rsidRPr="0045337D" w:rsidRDefault="00161FF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48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5337D" w:rsidRPr="0045337D" w14:paraId="64FE34A3" w14:textId="77777777" w:rsidTr="00703A27">
        <w:tc>
          <w:tcPr>
            <w:tcW w:w="4557" w:type="dxa"/>
            <w:vAlign w:val="bottom"/>
          </w:tcPr>
          <w:p w14:paraId="0BFBB189" w14:textId="77777777" w:rsidR="00850DB8" w:rsidRPr="0045337D" w:rsidRDefault="00850DB8" w:rsidP="00850DB8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07F62618" w:rsidR="00850DB8" w:rsidRPr="0045337D" w:rsidRDefault="00161FF6" w:rsidP="00850DB8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06" w:type="dxa"/>
          </w:tcPr>
          <w:p w14:paraId="2EE502AC" w14:textId="321DA4DE" w:rsidR="00850DB8" w:rsidRPr="0045337D" w:rsidRDefault="00161FF6" w:rsidP="00850D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127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22A444AC" w14:textId="6A40FBFE" w:rsidR="00850DB8" w:rsidRPr="0045337D" w:rsidRDefault="00161FF6" w:rsidP="00850D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057" w:type="dxa"/>
            <w:vAlign w:val="bottom"/>
          </w:tcPr>
          <w:p w14:paraId="12EB3934" w14:textId="347007D1" w:rsidR="00850DB8" w:rsidRPr="0045337D" w:rsidRDefault="00161FF6" w:rsidP="00850D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97</w:t>
            </w:r>
            <w:r w:rsidR="00850DB8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45337D" w:rsidRPr="0045337D" w14:paraId="2118FC71" w14:textId="77777777" w:rsidTr="00941AD5">
        <w:tc>
          <w:tcPr>
            <w:tcW w:w="5701" w:type="dxa"/>
            <w:gridSpan w:val="2"/>
            <w:vAlign w:val="bottom"/>
          </w:tcPr>
          <w:p w14:paraId="07364CA0" w14:textId="77777777" w:rsidR="00BA1D8B" w:rsidRPr="0045337D" w:rsidRDefault="00BA1D8B" w:rsidP="00D3347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06" w:type="dxa"/>
            <w:vAlign w:val="bottom"/>
          </w:tcPr>
          <w:p w14:paraId="49264FD2" w14:textId="77777777" w:rsidR="00BA1D8B" w:rsidRPr="0045337D" w:rsidRDefault="00BA1D8B" w:rsidP="00BA1D8B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FFE2" w14:textId="77777777" w:rsidR="00BA1D8B" w:rsidRPr="0045337D" w:rsidRDefault="00BA1D8B" w:rsidP="00BA1D8B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F55DB7" w14:textId="77777777" w:rsidR="00BA1D8B" w:rsidRPr="0045337D" w:rsidRDefault="00BA1D8B" w:rsidP="00BA1D8B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337D" w:rsidRPr="0045337D" w14:paraId="63CB9E72" w14:textId="77777777" w:rsidTr="00660E3B">
        <w:tc>
          <w:tcPr>
            <w:tcW w:w="4557" w:type="dxa"/>
            <w:vAlign w:val="bottom"/>
          </w:tcPr>
          <w:p w14:paraId="720650AB" w14:textId="0366E73F" w:rsidR="00406EE2" w:rsidRPr="0045337D" w:rsidRDefault="00406EE2" w:rsidP="00406EE2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77519AD1" w14:textId="54C0176A" w:rsidR="00406EE2" w:rsidRPr="0045337D" w:rsidRDefault="00AD53CB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10AD36F2" w14:textId="3CC77856" w:rsidR="00406EE2" w:rsidRPr="0045337D" w:rsidRDefault="00161FF6" w:rsidP="00406EE2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733</w:t>
            </w:r>
            <w:r w:rsidR="00406EE2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170" w:type="dxa"/>
            <w:vAlign w:val="bottom"/>
          </w:tcPr>
          <w:p w14:paraId="60218E7F" w14:textId="78FD76F5" w:rsidR="00406EE2" w:rsidRPr="0045337D" w:rsidRDefault="00AD53CB" w:rsidP="008779B0">
            <w:pP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2647AE7" w14:textId="4A5F1048" w:rsidR="00406EE2" w:rsidRPr="0045337D" w:rsidRDefault="00161FF6" w:rsidP="00406EE2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733</w:t>
            </w:r>
            <w:r w:rsidR="00406EE2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45337D" w:rsidRPr="0045337D" w14:paraId="68E5007A" w14:textId="77777777" w:rsidTr="00660E3B">
        <w:tc>
          <w:tcPr>
            <w:tcW w:w="4557" w:type="dxa"/>
            <w:vAlign w:val="bottom"/>
          </w:tcPr>
          <w:p w14:paraId="56992F0D" w14:textId="38DCD412" w:rsidR="00406EE2" w:rsidRPr="0045337D" w:rsidRDefault="00406EE2" w:rsidP="00406EE2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161059B9" w:rsidR="00406EE2" w:rsidRPr="0045337D" w:rsidRDefault="00161FF6" w:rsidP="00406EE2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106" w:type="dxa"/>
            <w:vAlign w:val="bottom"/>
          </w:tcPr>
          <w:p w14:paraId="4919A51B" w14:textId="578DE416" w:rsidR="00406EE2" w:rsidRPr="0045337D" w:rsidRDefault="00161FF6" w:rsidP="00406EE2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5</w:t>
            </w:r>
            <w:r w:rsidR="00406EE2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435</w:t>
            </w:r>
            <w:r w:rsidR="00406EE2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170" w:type="dxa"/>
            <w:vAlign w:val="bottom"/>
          </w:tcPr>
          <w:p w14:paraId="77DFCDA7" w14:textId="092FB4C7" w:rsidR="00406EE2" w:rsidRPr="0045337D" w:rsidRDefault="00161FF6" w:rsidP="00406EE2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="00AD53CB" w:rsidRPr="004533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FF6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057" w:type="dxa"/>
            <w:vAlign w:val="bottom"/>
          </w:tcPr>
          <w:p w14:paraId="5FE17F7E" w14:textId="16AB41ED" w:rsidR="00406EE2" w:rsidRPr="0045337D" w:rsidRDefault="00161FF6" w:rsidP="00406EE2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5</w:t>
            </w:r>
            <w:r w:rsidR="00406EE2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435</w:t>
            </w:r>
            <w:r w:rsidR="00406EE2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45337D" w:rsidRPr="0045337D" w14:paraId="62D60B32" w14:textId="77777777" w:rsidTr="00660E3B">
        <w:tc>
          <w:tcPr>
            <w:tcW w:w="4557" w:type="dxa"/>
            <w:vAlign w:val="bottom"/>
          </w:tcPr>
          <w:p w14:paraId="58872990" w14:textId="0AC08392" w:rsidR="00AD53CB" w:rsidRPr="0045337D" w:rsidRDefault="00AD53CB" w:rsidP="00AD53CB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4" w:type="dxa"/>
            <w:vAlign w:val="bottom"/>
          </w:tcPr>
          <w:p w14:paraId="54524C68" w14:textId="259C52DE" w:rsidR="00AD53CB" w:rsidRPr="0045337D" w:rsidRDefault="00AD53CB" w:rsidP="00AD53CB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44A1C7A" w14:textId="21D818F7" w:rsidR="00AD53CB" w:rsidRPr="0045337D" w:rsidRDefault="00161FF6" w:rsidP="00AD53CB">
            <w:pPr>
              <w:ind w:left="38"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96</w:t>
            </w:r>
            <w:r w:rsidR="00AD53CB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5A336755" w14:textId="6691F755" w:rsidR="00AD53CB" w:rsidRPr="0045337D" w:rsidRDefault="00AD53CB" w:rsidP="00AD53CB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1102131" w14:textId="63CD7D9C" w:rsidR="00AD53CB" w:rsidRPr="0045337D" w:rsidRDefault="00161FF6" w:rsidP="00AD53CB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96</w:t>
            </w:r>
            <w:r w:rsidR="00AD53CB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5337D" w:rsidRPr="0045337D" w14:paraId="1C468FE4" w14:textId="77777777" w:rsidTr="00660E3B">
        <w:tc>
          <w:tcPr>
            <w:tcW w:w="4557" w:type="dxa"/>
            <w:vAlign w:val="bottom"/>
          </w:tcPr>
          <w:p w14:paraId="744E46D5" w14:textId="65F3CABB" w:rsidR="00AD53CB" w:rsidRPr="0045337D" w:rsidRDefault="00AD53CB" w:rsidP="00AD53CB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37D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7A004C17" w14:textId="7A10508B" w:rsidR="00AD53CB" w:rsidRPr="0045337D" w:rsidRDefault="00AD53CB" w:rsidP="002B4810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8741227" w14:textId="641364A1" w:rsidR="00AD53CB" w:rsidRPr="0045337D" w:rsidRDefault="00161FF6" w:rsidP="00AD53CB">
            <w:pPr>
              <w:ind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AD53CB" w:rsidRPr="004533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17E94F7E" w14:textId="0B4A557D" w:rsidR="00AD53CB" w:rsidRPr="0045337D" w:rsidRDefault="00AD53CB" w:rsidP="002B4810">
            <w:pP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33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6C9B48D9" w14:textId="5FA28D4B" w:rsidR="00AD53CB" w:rsidRPr="0045337D" w:rsidRDefault="00161FF6" w:rsidP="00AD53CB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FF6">
              <w:rPr>
                <w:rFonts w:ascii="Angsana New" w:hAnsi="Angsana New"/>
                <w:sz w:val="28"/>
                <w:szCs w:val="28"/>
              </w:rPr>
              <w:t>32</w:t>
            </w:r>
            <w:r w:rsidR="00AD53CB" w:rsidRPr="0045337D">
              <w:rPr>
                <w:rFonts w:ascii="Angsana New" w:hAnsi="Angsana New"/>
                <w:sz w:val="28"/>
                <w:szCs w:val="28"/>
              </w:rPr>
              <w:t>,</w:t>
            </w:r>
            <w:r w:rsidRPr="00161FF6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</w:tbl>
    <w:p w14:paraId="34504441" w14:textId="133F97E4" w:rsidR="00307166" w:rsidRPr="0045337D" w:rsidRDefault="00FC6584" w:rsidP="005D52FF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161FF6" w:rsidRPr="00161FF6">
        <w:rPr>
          <w:rFonts w:asciiTheme="majorBidi" w:hAnsiTheme="majorBidi" w:cstheme="majorBidi"/>
          <w:spacing w:val="-6"/>
        </w:rPr>
        <w:t>30</w:t>
      </w:r>
      <w:r w:rsidR="00C112F9" w:rsidRPr="0045337D">
        <w:rPr>
          <w:rFonts w:asciiTheme="majorBidi" w:hAnsiTheme="majorBidi" w:cstheme="majorBidi"/>
          <w:spacing w:val="-6"/>
        </w:rPr>
        <w:t xml:space="preserve"> </w:t>
      </w:r>
      <w:r w:rsidR="00C112F9" w:rsidRPr="0045337D">
        <w:rPr>
          <w:rFonts w:asciiTheme="majorBidi" w:hAnsiTheme="majorBidi" w:cs="Angsana New"/>
          <w:spacing w:val="-6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6"/>
        </w:rPr>
        <w:t>2568</w:t>
      </w:r>
      <w:r w:rsidR="00C112F9"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theme="majorBidi"/>
          <w:cs/>
        </w:rPr>
        <w:t xml:space="preserve">และ </w:t>
      </w:r>
      <w:r w:rsidR="00161FF6" w:rsidRPr="00161FF6">
        <w:rPr>
          <w:rFonts w:asciiTheme="majorBidi" w:hAnsiTheme="majorBidi" w:cstheme="majorBidi"/>
        </w:rPr>
        <w:t>2567</w:t>
      </w:r>
      <w:r w:rsidRPr="0045337D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</w:t>
      </w:r>
      <w:r w:rsidRPr="0045337D">
        <w:rPr>
          <w:rFonts w:asciiTheme="majorBidi" w:hAnsiTheme="majorBidi" w:cstheme="majorBidi"/>
          <w:spacing w:val="-2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45337D">
        <w:rPr>
          <w:rFonts w:asciiTheme="majorBidi" w:hAnsiTheme="majorBidi" w:cstheme="majorBidi"/>
          <w:cs/>
        </w:rPr>
        <w:t>รวมจำนวน</w:t>
      </w:r>
      <w:r w:rsidR="002475D4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1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479</w:t>
      </w:r>
      <w:r w:rsidR="00CD38E0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620</w:t>
      </w:r>
      <w:r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บาท และ</w:t>
      </w:r>
      <w:r w:rsidR="002475D4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1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233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297</w:t>
      </w:r>
      <w:r w:rsidR="005F4DE5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</w:t>
      </w:r>
      <w:r w:rsidRPr="0045337D">
        <w:rPr>
          <w:rFonts w:asciiTheme="majorBidi" w:hAnsiTheme="majorBidi" w:cstheme="majorBidi"/>
          <w:spacing w:val="2"/>
          <w:cs/>
        </w:rPr>
        <w:t>ระยะสั้นและ/หรือมูลค่าต่ำและสัญญาให้บริการในงบกำไรขาดทุนและกำไรขาดทุนเบ็ดเสร็จอื่นเฉพาะ</w:t>
      </w:r>
      <w:r w:rsidRPr="0045337D">
        <w:rPr>
          <w:rFonts w:asciiTheme="majorBidi" w:hAnsiTheme="majorBidi" w:cstheme="majorBidi"/>
          <w:cs/>
        </w:rPr>
        <w:t>กิจการจำนวน</w:t>
      </w:r>
      <w:r w:rsidR="008316DD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1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472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060</w:t>
      </w:r>
      <w:r w:rsidR="00E94F08" w:rsidRPr="0045337D">
        <w:rPr>
          <w:rFonts w:asciiTheme="majorBidi" w:hAnsiTheme="majorBidi" w:cstheme="majorBidi" w:hint="cs"/>
          <w:cs/>
        </w:rPr>
        <w:t xml:space="preserve"> </w:t>
      </w:r>
      <w:r w:rsidRPr="0045337D">
        <w:rPr>
          <w:rFonts w:asciiTheme="majorBidi" w:hAnsiTheme="majorBidi" w:cstheme="majorBidi"/>
          <w:cs/>
        </w:rPr>
        <w:t>บาท และ</w:t>
      </w:r>
      <w:r w:rsidR="00BA122D"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1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225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737</w:t>
      </w:r>
      <w:r w:rsidR="00C06C9F"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บาท ตามลำดับ</w:t>
      </w:r>
    </w:p>
    <w:p w14:paraId="264DCAF7" w14:textId="67F80531" w:rsidR="00C112F9" w:rsidRPr="0045337D" w:rsidRDefault="00C112F9" w:rsidP="00C112F9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สำหรับงวด</w:t>
      </w:r>
      <w:r w:rsidRPr="0045337D">
        <w:rPr>
          <w:rFonts w:asciiTheme="majorBidi" w:eastAsiaTheme="minorEastAsia" w:hAnsiTheme="majorBidi" w:cstheme="majorBidi" w:hint="cs"/>
          <w:cs/>
          <w:lang w:eastAsia="ja-JP"/>
        </w:rPr>
        <w:t>หก</w:t>
      </w:r>
      <w:r w:rsidRPr="0045337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61FF6" w:rsidRPr="00161FF6">
        <w:rPr>
          <w:rFonts w:asciiTheme="majorBidi" w:hAnsiTheme="majorBidi" w:cstheme="majorBidi"/>
          <w:spacing w:val="-6"/>
        </w:rPr>
        <w:t>30</w:t>
      </w:r>
      <w:r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="Angsana New"/>
          <w:spacing w:val="-6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6"/>
        </w:rPr>
        <w:t>2568</w:t>
      </w:r>
      <w:r w:rsidRPr="0045337D">
        <w:rPr>
          <w:rFonts w:asciiTheme="majorBidi" w:hAnsiTheme="majorBidi" w:cstheme="majorBidi"/>
          <w:spacing w:val="-6"/>
        </w:rPr>
        <w:t xml:space="preserve"> </w:t>
      </w:r>
      <w:r w:rsidRPr="0045337D">
        <w:rPr>
          <w:rFonts w:asciiTheme="majorBidi" w:hAnsiTheme="majorBidi" w:cstheme="majorBidi"/>
          <w:cs/>
        </w:rPr>
        <w:t xml:space="preserve">และ </w:t>
      </w:r>
      <w:r w:rsidR="00161FF6" w:rsidRPr="00161FF6">
        <w:rPr>
          <w:rFonts w:asciiTheme="majorBidi" w:hAnsiTheme="majorBidi" w:cstheme="majorBidi"/>
        </w:rPr>
        <w:t>2567</w:t>
      </w:r>
      <w:r w:rsidRPr="0045337D">
        <w:rPr>
          <w:rFonts w:asciiTheme="majorBidi" w:hAnsiTheme="majorBidi" w:cstheme="majorBidi"/>
          <w:cs/>
        </w:rPr>
        <w:t xml:space="preserve"> กลุ่มบริษัทได้บันทึกค่าใช้จ่ายตามสัญญา</w:t>
      </w:r>
      <w:r w:rsidRPr="0045337D">
        <w:rPr>
          <w:rFonts w:asciiTheme="majorBidi" w:hAnsiTheme="majorBidi" w:cstheme="majorBidi"/>
          <w:spacing w:val="-2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45337D">
        <w:rPr>
          <w:rFonts w:asciiTheme="majorBidi" w:hAnsiTheme="majorBidi" w:cstheme="majorBidi"/>
          <w:cs/>
        </w:rPr>
        <w:t>รวมจำนวน</w:t>
      </w:r>
      <w:r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2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885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264</w:t>
      </w:r>
      <w:r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บาท และ</w:t>
      </w:r>
      <w:r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2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401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825</w:t>
      </w:r>
      <w:r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</w:t>
      </w:r>
      <w:r w:rsidRPr="0045337D">
        <w:rPr>
          <w:rFonts w:asciiTheme="majorBidi" w:hAnsiTheme="majorBidi" w:cstheme="majorBidi"/>
          <w:spacing w:val="2"/>
          <w:cs/>
        </w:rPr>
        <w:t>ระยะสั้นและ/หรือมูลค่าต่ำและสัญญาให้บริการในงบกำไรขาดทุนและกำไรขาดทุนเบ็ดเสร็จอื่นเฉพาะ</w:t>
      </w:r>
      <w:r w:rsidRPr="0045337D">
        <w:rPr>
          <w:rFonts w:asciiTheme="majorBidi" w:hAnsiTheme="majorBidi" w:cstheme="majorBidi"/>
          <w:cs/>
        </w:rPr>
        <w:t>กิจการจำนวน</w:t>
      </w:r>
      <w:r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2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870</w:t>
      </w:r>
      <w:r w:rsidR="002F4AA9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144</w:t>
      </w:r>
      <w:r w:rsidRPr="0045337D">
        <w:rPr>
          <w:rFonts w:asciiTheme="majorBidi" w:hAnsiTheme="majorBidi" w:cstheme="majorBidi"/>
          <w:cs/>
        </w:rPr>
        <w:t xml:space="preserve"> บาท และ</w:t>
      </w:r>
      <w:r w:rsidRPr="0045337D">
        <w:rPr>
          <w:rFonts w:asciiTheme="majorBidi" w:hAnsiTheme="majorBidi" w:cstheme="majorBidi"/>
        </w:rPr>
        <w:t xml:space="preserve"> </w:t>
      </w:r>
      <w:r w:rsidR="00161FF6" w:rsidRPr="00161FF6">
        <w:rPr>
          <w:rFonts w:asciiTheme="majorBidi" w:hAnsiTheme="majorBidi" w:cstheme="majorBidi"/>
        </w:rPr>
        <w:t>2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386</w:t>
      </w:r>
      <w:r w:rsidR="00054226" w:rsidRPr="0045337D">
        <w:rPr>
          <w:rFonts w:asciiTheme="majorBidi" w:hAnsiTheme="majorBidi" w:cstheme="majorBidi"/>
        </w:rPr>
        <w:t>,</w:t>
      </w:r>
      <w:r w:rsidR="00161FF6" w:rsidRPr="00161FF6">
        <w:rPr>
          <w:rFonts w:asciiTheme="majorBidi" w:hAnsiTheme="majorBidi" w:cstheme="majorBidi"/>
        </w:rPr>
        <w:t>705</w:t>
      </w:r>
      <w:r w:rsidRPr="0045337D">
        <w:rPr>
          <w:rFonts w:asciiTheme="majorBidi" w:hAnsiTheme="majorBidi" w:cstheme="majorBidi"/>
        </w:rPr>
        <w:t xml:space="preserve"> </w:t>
      </w:r>
      <w:r w:rsidRPr="0045337D">
        <w:rPr>
          <w:rFonts w:asciiTheme="majorBidi" w:hAnsiTheme="majorBidi" w:cstheme="majorBidi"/>
          <w:cs/>
        </w:rPr>
        <w:t>บาท ตามลำดับ</w:t>
      </w:r>
    </w:p>
    <w:p w14:paraId="065735BA" w14:textId="77777777" w:rsidR="009D4708" w:rsidRPr="0045337D" w:rsidRDefault="00253EB0" w:rsidP="002D3121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br w:type="page"/>
      </w:r>
      <w:r w:rsidR="009D4708" w:rsidRPr="0045337D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45337D" w:rsidRDefault="009D4708" w:rsidP="0045337D">
      <w:pPr>
        <w:spacing w:after="24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45337D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45337D">
        <w:rPr>
          <w:rFonts w:asciiTheme="majorBidi" w:hAnsiTheme="majorBidi" w:cstheme="majorBidi"/>
          <w:spacing w:val="-2"/>
        </w:rPr>
        <w:t xml:space="preserve"> </w:t>
      </w:r>
      <w:r w:rsidR="00CD7EE7" w:rsidRPr="0045337D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45337D">
        <w:rPr>
          <w:rFonts w:asciiTheme="majorBidi" w:hAnsiTheme="majorBidi" w:cstheme="majorBidi"/>
          <w:spacing w:val="-2"/>
        </w:rPr>
        <w:t xml:space="preserve"> </w:t>
      </w:r>
      <w:r w:rsidR="00C6065B" w:rsidRPr="0045337D">
        <w:rPr>
          <w:rFonts w:asciiTheme="majorBidi" w:hAnsiTheme="majorBidi" w:cstheme="majorBidi"/>
          <w:spacing w:val="-2"/>
        </w:rPr>
        <w:br/>
      </w:r>
      <w:r w:rsidR="00CD7EE7" w:rsidRPr="0045337D">
        <w:rPr>
          <w:rFonts w:asciiTheme="majorBidi" w:hAnsiTheme="majorBidi" w:cstheme="majorBidi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45337D" w:rsidRDefault="009D4708" w:rsidP="007D15C7">
      <w:pPr>
        <w:ind w:left="547" w:right="-29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35A16D90" w:rsidR="009D4708" w:rsidRPr="0045337D" w:rsidRDefault="009D4708" w:rsidP="00695DA6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45337D">
        <w:rPr>
          <w:rFonts w:asciiTheme="majorBidi" w:hAnsiTheme="majorBidi" w:cstheme="majorBidi"/>
          <w:cs/>
        </w:rPr>
        <w:t xml:space="preserve">ส่วนงาน </w:t>
      </w:r>
      <w:r w:rsidR="00161FF6" w:rsidRPr="00161FF6">
        <w:rPr>
          <w:rFonts w:asciiTheme="majorBidi" w:hAnsiTheme="majorBidi" w:cstheme="majorBidi"/>
        </w:rPr>
        <w:t>1</w:t>
      </w:r>
      <w:r w:rsidR="00695DA6" w:rsidRPr="0045337D">
        <w:rPr>
          <w:rFonts w:asciiTheme="majorBidi" w:hAnsiTheme="majorBidi" w:cstheme="majorBidi"/>
        </w:rPr>
        <w:tab/>
      </w:r>
      <w:r w:rsidR="00941AD5" w:rsidRPr="0045337D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10B82022" w:rsidR="007F5248" w:rsidRPr="0045337D" w:rsidRDefault="009D4708" w:rsidP="00695DA6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ส่วนงาน </w:t>
      </w:r>
      <w:r w:rsidR="00161FF6" w:rsidRPr="00161FF6">
        <w:rPr>
          <w:rFonts w:asciiTheme="majorBidi" w:hAnsiTheme="majorBidi" w:cstheme="majorBidi"/>
        </w:rPr>
        <w:t>2</w:t>
      </w:r>
      <w:r w:rsidR="00695DA6" w:rsidRPr="0045337D">
        <w:rPr>
          <w:rFonts w:asciiTheme="majorBidi" w:hAnsiTheme="majorBidi" w:cstheme="majorBidi"/>
        </w:rPr>
        <w:tab/>
      </w:r>
      <w:r w:rsidR="00941AD5" w:rsidRPr="0045337D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6B56066B" w:rsidR="00821C70" w:rsidRPr="0045337D" w:rsidRDefault="009D4708" w:rsidP="00B51FEB">
      <w:pPr>
        <w:spacing w:before="240"/>
        <w:ind w:left="547" w:right="-29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spacing w:val="-2"/>
          <w:cs/>
        </w:rPr>
        <w:t>ในระหว่าง</w:t>
      </w:r>
      <w:r w:rsidR="00E057B1" w:rsidRPr="0045337D">
        <w:rPr>
          <w:rFonts w:asciiTheme="majorBidi" w:hAnsiTheme="majorBidi" w:cstheme="majorBidi"/>
          <w:spacing w:val="-2"/>
          <w:cs/>
        </w:rPr>
        <w:t>งวด</w:t>
      </w:r>
      <w:r w:rsidR="00253EB0" w:rsidRPr="0045337D">
        <w:rPr>
          <w:rFonts w:asciiTheme="majorBidi" w:hAnsiTheme="majorBidi" w:cstheme="majorBidi"/>
          <w:spacing w:val="-2"/>
          <w:cs/>
        </w:rPr>
        <w:t>สาม</w:t>
      </w:r>
      <w:r w:rsidR="001F19F1" w:rsidRPr="0045337D">
        <w:rPr>
          <w:rFonts w:asciiTheme="majorBidi" w:hAnsiTheme="majorBidi" w:cstheme="majorBidi"/>
          <w:spacing w:val="-2"/>
          <w:cs/>
        </w:rPr>
        <w:t>เดือน</w:t>
      </w:r>
      <w:r w:rsidR="00C112F9" w:rsidRPr="0045337D">
        <w:rPr>
          <w:rFonts w:asciiTheme="majorBidi" w:hAnsiTheme="majorBidi" w:cstheme="majorBidi" w:hint="cs"/>
          <w:spacing w:val="-2"/>
          <w:cs/>
        </w:rPr>
        <w:t>และงวดหกเดือน</w:t>
      </w:r>
      <w:r w:rsidR="00E057B1" w:rsidRPr="0045337D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-2"/>
        </w:rPr>
        <w:t>30</w:t>
      </w:r>
      <w:r w:rsidR="00C112F9" w:rsidRPr="0045337D">
        <w:rPr>
          <w:rFonts w:asciiTheme="majorBidi" w:hAnsiTheme="majorBidi" w:cstheme="majorBidi"/>
          <w:spacing w:val="-2"/>
        </w:rPr>
        <w:t xml:space="preserve"> </w:t>
      </w:r>
      <w:r w:rsidR="00C112F9" w:rsidRPr="0045337D">
        <w:rPr>
          <w:rFonts w:asciiTheme="majorBidi" w:hAnsiTheme="majorBidi" w:cs="Angsana New"/>
          <w:spacing w:val="-2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-2"/>
        </w:rPr>
        <w:t>2568</w:t>
      </w:r>
      <w:r w:rsidR="00C112F9" w:rsidRPr="0045337D">
        <w:rPr>
          <w:rFonts w:asciiTheme="majorBidi" w:hAnsiTheme="majorBidi" w:cstheme="majorBidi"/>
          <w:spacing w:val="-2"/>
        </w:rPr>
        <w:t xml:space="preserve"> </w:t>
      </w:r>
      <w:r w:rsidR="006314BA" w:rsidRPr="0045337D">
        <w:rPr>
          <w:rFonts w:asciiTheme="majorBidi" w:hAnsiTheme="majorBidi" w:cstheme="majorBidi"/>
          <w:spacing w:val="-2"/>
          <w:cs/>
        </w:rPr>
        <w:t xml:space="preserve">และ </w:t>
      </w:r>
      <w:r w:rsidR="00161FF6" w:rsidRPr="00161FF6">
        <w:rPr>
          <w:rFonts w:asciiTheme="majorBidi" w:hAnsiTheme="majorBidi" w:cstheme="majorBidi"/>
          <w:spacing w:val="-2"/>
        </w:rPr>
        <w:t>2567</w:t>
      </w:r>
      <w:r w:rsidR="006314BA" w:rsidRPr="0045337D">
        <w:rPr>
          <w:rFonts w:asciiTheme="majorBidi" w:hAnsiTheme="majorBidi" w:cstheme="majorBidi"/>
          <w:spacing w:val="-2"/>
          <w:cs/>
        </w:rPr>
        <w:t xml:space="preserve"> </w:t>
      </w:r>
      <w:r w:rsidRPr="0045337D">
        <w:rPr>
          <w:rFonts w:asciiTheme="majorBidi" w:hAnsiTheme="majorBidi" w:cstheme="majorBidi"/>
          <w:spacing w:val="-2"/>
          <w:cs/>
        </w:rPr>
        <w:t>กลุ่มบริษัทไม่มีรายได้</w:t>
      </w:r>
      <w:r w:rsidRPr="0045337D">
        <w:rPr>
          <w:rFonts w:asciiTheme="majorBidi" w:hAnsiTheme="majorBidi" w:cstheme="majorBidi"/>
          <w:spacing w:val="-8"/>
          <w:cs/>
        </w:rPr>
        <w:t>จาก</w:t>
      </w:r>
      <w:r w:rsidR="005B334A" w:rsidRPr="0045337D">
        <w:rPr>
          <w:rFonts w:asciiTheme="majorBidi" w:hAnsiTheme="majorBidi" w:cstheme="majorBidi"/>
          <w:spacing w:val="-8"/>
          <w:cs/>
        </w:rPr>
        <w:t>การ</w:t>
      </w:r>
      <w:r w:rsidRPr="0045337D">
        <w:rPr>
          <w:rFonts w:asciiTheme="majorBidi" w:hAnsiTheme="majorBidi" w:cstheme="majorBidi"/>
          <w:spacing w:val="-8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161FF6" w:rsidRPr="00161FF6">
        <w:rPr>
          <w:rFonts w:asciiTheme="majorBidi" w:hAnsiTheme="majorBidi" w:cstheme="majorBidi"/>
          <w:spacing w:val="-8"/>
        </w:rPr>
        <w:t>10</w:t>
      </w:r>
      <w:r w:rsidRPr="0045337D">
        <w:rPr>
          <w:rFonts w:asciiTheme="majorBidi" w:hAnsiTheme="majorBidi" w:cstheme="majorBidi"/>
          <w:spacing w:val="-8"/>
        </w:rPr>
        <w:t xml:space="preserve"> </w:t>
      </w:r>
      <w:r w:rsidRPr="0045337D">
        <w:rPr>
          <w:rFonts w:asciiTheme="majorBidi" w:hAnsiTheme="majorBidi" w:cstheme="majorBidi"/>
          <w:spacing w:val="-8"/>
          <w:cs/>
        </w:rPr>
        <w:t>ขึ้นไป ของรายได้</w:t>
      </w:r>
      <w:r w:rsidRPr="0045337D">
        <w:rPr>
          <w:rFonts w:asciiTheme="majorBidi" w:hAnsiTheme="majorBidi" w:cstheme="majorBidi"/>
          <w:spacing w:val="-4"/>
          <w:cs/>
        </w:rPr>
        <w:t>รวม</w:t>
      </w:r>
    </w:p>
    <w:p w14:paraId="6D69F9C7" w14:textId="77777777" w:rsidR="005575F2" w:rsidRPr="0045337D" w:rsidRDefault="005575F2" w:rsidP="00B51FEB">
      <w:pPr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A04639" w14:textId="77777777" w:rsidR="005575F2" w:rsidRPr="0045337D" w:rsidRDefault="005575F2" w:rsidP="00B51FEB">
      <w:pPr>
        <w:ind w:left="547" w:right="-29"/>
        <w:jc w:val="thaiDistribute"/>
        <w:rPr>
          <w:rFonts w:asciiTheme="majorBidi" w:hAnsiTheme="majorBidi" w:cstheme="majorBidi"/>
        </w:rPr>
        <w:sectPr w:rsidR="005575F2" w:rsidRPr="0045337D" w:rsidSect="00E10CDE">
          <w:headerReference w:type="default" r:id="rId12"/>
          <w:pgSz w:w="11909" w:h="16834" w:code="9"/>
          <w:pgMar w:top="1440" w:right="1224" w:bottom="720" w:left="1440" w:header="619" w:footer="259" w:gutter="0"/>
          <w:cols w:space="720"/>
          <w:noEndnote/>
          <w:docGrid w:linePitch="435"/>
        </w:sectPr>
      </w:pPr>
    </w:p>
    <w:p w14:paraId="40B2C728" w14:textId="03418FD0" w:rsidR="00627284" w:rsidRPr="0045337D" w:rsidRDefault="00335284" w:rsidP="005823D6">
      <w:pPr>
        <w:spacing w:after="120"/>
        <w:ind w:left="720" w:right="43"/>
        <w:jc w:val="thaiDistribute"/>
        <w:rPr>
          <w:rFonts w:asciiTheme="majorBidi" w:hAnsiTheme="majorBidi" w:cstheme="majorBidi"/>
          <w:spacing w:val="2"/>
        </w:rPr>
      </w:pPr>
      <w:r w:rsidRPr="0045337D">
        <w:rPr>
          <w:rFonts w:asciiTheme="majorBidi" w:hAnsiTheme="majorBidi" w:cstheme="majorBidi"/>
          <w:spacing w:val="4"/>
          <w:cs/>
        </w:rPr>
        <w:lastRenderedPageBreak/>
        <w:t>ข้อมูลทางการเงินจำแนกตามส่วนงานทางธุรกิจของ</w:t>
      </w:r>
      <w:r w:rsidR="002D6188" w:rsidRPr="0045337D">
        <w:rPr>
          <w:rFonts w:asciiTheme="majorBidi" w:hAnsiTheme="majorBidi" w:cstheme="majorBidi"/>
          <w:spacing w:val="4"/>
          <w:cs/>
        </w:rPr>
        <w:t>กลุ่ม</w:t>
      </w:r>
      <w:r w:rsidRPr="0045337D">
        <w:rPr>
          <w:rFonts w:asciiTheme="majorBidi" w:hAnsiTheme="majorBidi" w:cstheme="majorBidi"/>
          <w:spacing w:val="4"/>
          <w:cs/>
        </w:rPr>
        <w:t>บริษัท ในงบการเงินรวม</w:t>
      </w:r>
      <w:r w:rsidR="00BA1D8B" w:rsidRPr="0045337D">
        <w:rPr>
          <w:rFonts w:asciiTheme="majorBidi" w:hAnsiTheme="majorBidi" w:cstheme="majorBidi"/>
          <w:spacing w:val="4"/>
          <w:cs/>
        </w:rPr>
        <w:t>สำหรับ</w:t>
      </w:r>
      <w:r w:rsidR="00253EB0" w:rsidRPr="0045337D">
        <w:rPr>
          <w:rFonts w:asciiTheme="majorBidi" w:hAnsiTheme="majorBidi" w:cstheme="majorBidi"/>
          <w:spacing w:val="4"/>
          <w:cs/>
        </w:rPr>
        <w:t>งวดสามเดือน</w:t>
      </w:r>
      <w:r w:rsidR="00B25DB8" w:rsidRPr="0045337D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BA1D8B" w:rsidRPr="0045337D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4"/>
        </w:rPr>
        <w:t>30</w:t>
      </w:r>
      <w:r w:rsidR="00C112F9" w:rsidRPr="0045337D">
        <w:rPr>
          <w:rFonts w:asciiTheme="majorBidi" w:hAnsiTheme="majorBidi" w:cstheme="majorBidi"/>
          <w:spacing w:val="4"/>
        </w:rPr>
        <w:t xml:space="preserve"> </w:t>
      </w:r>
      <w:r w:rsidR="00C112F9" w:rsidRPr="0045337D">
        <w:rPr>
          <w:rFonts w:asciiTheme="majorBidi" w:hAnsiTheme="majorBidi" w:cs="Angsana New"/>
          <w:spacing w:val="4"/>
          <w:cs/>
        </w:rPr>
        <w:t xml:space="preserve">มิถุนายน </w:t>
      </w:r>
      <w:r w:rsidR="00161FF6" w:rsidRPr="00161FF6">
        <w:rPr>
          <w:rFonts w:asciiTheme="majorBidi" w:hAnsiTheme="majorBidi" w:cstheme="majorBidi"/>
          <w:spacing w:val="4"/>
        </w:rPr>
        <w:t>2568</w:t>
      </w:r>
      <w:r w:rsidR="00C112F9" w:rsidRPr="0045337D">
        <w:rPr>
          <w:rFonts w:asciiTheme="majorBidi" w:hAnsiTheme="majorBidi" w:cstheme="majorBidi"/>
          <w:spacing w:val="4"/>
        </w:rPr>
        <w:t xml:space="preserve"> </w:t>
      </w:r>
      <w:r w:rsidR="006314BA" w:rsidRPr="0045337D">
        <w:rPr>
          <w:rFonts w:asciiTheme="majorBidi" w:hAnsiTheme="majorBidi" w:cstheme="majorBidi"/>
          <w:spacing w:val="4"/>
          <w:cs/>
        </w:rPr>
        <w:t xml:space="preserve">และ </w:t>
      </w:r>
      <w:r w:rsidR="00161FF6" w:rsidRPr="00161FF6">
        <w:rPr>
          <w:rFonts w:asciiTheme="majorBidi" w:hAnsiTheme="majorBidi" w:cstheme="majorBidi"/>
          <w:spacing w:val="4"/>
        </w:rPr>
        <w:t>2567</w:t>
      </w:r>
      <w:r w:rsidR="005823D6" w:rsidRPr="0045337D">
        <w:rPr>
          <w:rFonts w:asciiTheme="majorBidi" w:hAnsiTheme="majorBidi" w:cstheme="majorBidi" w:hint="cs"/>
          <w:spacing w:val="4"/>
          <w:cs/>
        </w:rPr>
        <w:t xml:space="preserve"> </w:t>
      </w:r>
      <w:r w:rsidRPr="0045337D">
        <w:rPr>
          <w:rFonts w:asciiTheme="majorBidi" w:hAnsiTheme="majorBidi" w:cstheme="majorBidi"/>
          <w:spacing w:val="4"/>
          <w:cs/>
        </w:rPr>
        <w:t>มี</w:t>
      </w:r>
      <w:r w:rsidR="005E7413" w:rsidRPr="0045337D">
        <w:rPr>
          <w:rFonts w:asciiTheme="majorBidi" w:hAnsiTheme="majorBidi" w:cstheme="majorBidi"/>
          <w:spacing w:val="2"/>
          <w:cs/>
        </w:rPr>
        <w:t>ดัง</w:t>
      </w:r>
      <w:r w:rsidRPr="0045337D">
        <w:rPr>
          <w:rFonts w:asciiTheme="majorBidi" w:hAnsiTheme="majorBidi" w:cstheme="majorBidi"/>
          <w:spacing w:val="2"/>
          <w:cs/>
        </w:rPr>
        <w:t>ต่อไป</w:t>
      </w:r>
      <w:r w:rsidR="005E7413" w:rsidRPr="0045337D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6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979"/>
        <w:gridCol w:w="1316"/>
        <w:gridCol w:w="359"/>
        <w:gridCol w:w="1288"/>
        <w:gridCol w:w="362"/>
        <w:gridCol w:w="1148"/>
        <w:gridCol w:w="362"/>
        <w:gridCol w:w="1296"/>
        <w:gridCol w:w="362"/>
        <w:gridCol w:w="1389"/>
        <w:gridCol w:w="362"/>
        <w:gridCol w:w="1477"/>
      </w:tblGrid>
      <w:tr w:rsidR="0045337D" w:rsidRPr="0045337D" w14:paraId="3FF8054C" w14:textId="77777777" w:rsidTr="005823D6">
        <w:trPr>
          <w:trHeight w:val="144"/>
        </w:trPr>
        <w:tc>
          <w:tcPr>
            <w:tcW w:w="1452" w:type="pct"/>
            <w:vAlign w:val="center"/>
          </w:tcPr>
          <w:p w14:paraId="258F2A31" w14:textId="77777777" w:rsidR="00D53C91" w:rsidRPr="0045337D" w:rsidRDefault="00D53C91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0052596B" w14:textId="77777777" w:rsidR="00D53C91" w:rsidRPr="0045337D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pct"/>
            <w:gridSpan w:val="4"/>
          </w:tcPr>
          <w:p w14:paraId="723D1983" w14:textId="77777777" w:rsidR="00D53C91" w:rsidRPr="0045337D" w:rsidRDefault="00D53C91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0" w:type="pct"/>
            <w:gridSpan w:val="4"/>
          </w:tcPr>
          <w:p w14:paraId="2D08A6E9" w14:textId="77777777" w:rsidR="00D53C91" w:rsidRPr="0045337D" w:rsidRDefault="00D53C91" w:rsidP="007D15C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45337D" w:rsidRPr="0045337D" w14:paraId="09922246" w14:textId="77777777" w:rsidTr="005823D6">
        <w:trPr>
          <w:trHeight w:val="144"/>
        </w:trPr>
        <w:tc>
          <w:tcPr>
            <w:tcW w:w="1452" w:type="pct"/>
            <w:vMerge w:val="restart"/>
            <w:vAlign w:val="center"/>
          </w:tcPr>
          <w:p w14:paraId="28F0077B" w14:textId="77777777" w:rsidR="00627284" w:rsidRPr="0045337D" w:rsidRDefault="00627284" w:rsidP="0045423F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1B5BCF7B" w14:textId="77777777" w:rsidR="00627284" w:rsidRPr="0045337D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56" w:type="pct"/>
            <w:gridSpan w:val="4"/>
          </w:tcPr>
          <w:p w14:paraId="2C335456" w14:textId="77777777" w:rsidR="00627284" w:rsidRPr="0045337D" w:rsidRDefault="003D376F" w:rsidP="007D15C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310" w:type="pct"/>
            <w:gridSpan w:val="4"/>
          </w:tcPr>
          <w:p w14:paraId="483738FD" w14:textId="77777777" w:rsidR="00627284" w:rsidRPr="0045337D" w:rsidRDefault="00627284" w:rsidP="007D15C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337D" w:rsidRPr="0045337D" w14:paraId="2D2829F0" w14:textId="77777777" w:rsidTr="00161FF6">
        <w:trPr>
          <w:trHeight w:val="144"/>
        </w:trPr>
        <w:tc>
          <w:tcPr>
            <w:tcW w:w="1452" w:type="pct"/>
            <w:vMerge/>
            <w:vAlign w:val="center"/>
          </w:tcPr>
          <w:p w14:paraId="46397B2C" w14:textId="77777777" w:rsidR="006314BA" w:rsidRPr="0045337D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center"/>
          </w:tcPr>
          <w:p w14:paraId="2637131D" w14:textId="243B6EC4" w:rsidR="006314BA" w:rsidRPr="0045337D" w:rsidRDefault="00161FF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1" w:type="pct"/>
          </w:tcPr>
          <w:p w14:paraId="29E507FE" w14:textId="77777777" w:rsidR="006314BA" w:rsidRPr="0045337D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270678D" w14:textId="537C4485" w:rsidR="006314BA" w:rsidRPr="0045337D" w:rsidRDefault="00161FF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3D41629E" w14:textId="77777777" w:rsidR="006314BA" w:rsidRPr="0045337D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10710B70" w14:textId="1DF1A5CA" w:rsidR="006314BA" w:rsidRPr="0045337D" w:rsidRDefault="00161FF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5BD07877" w14:textId="77777777" w:rsidR="006314BA" w:rsidRPr="0045337D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67AA5095" w14:textId="5AE0F728" w:rsidR="006314BA" w:rsidRPr="0045337D" w:rsidRDefault="00161FF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0BE25ECA" w14:textId="77777777" w:rsidR="006314BA" w:rsidRPr="0045337D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065B2C20" w14:textId="60CA8BA5" w:rsidR="006314BA" w:rsidRPr="0045337D" w:rsidRDefault="00161FF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72B878B3" w14:textId="77777777" w:rsidR="006314BA" w:rsidRPr="0045337D" w:rsidRDefault="006314BA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29FB6A42" w14:textId="7B982049" w:rsidR="006314BA" w:rsidRPr="0045337D" w:rsidRDefault="00161FF6" w:rsidP="006314BA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3A1F5600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78DDAC5C" w14:textId="61FCC840" w:rsidR="00253EB0" w:rsidRPr="0045337D" w:rsidRDefault="00253EB0" w:rsidP="0045423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480" w:type="pct"/>
            <w:vAlign w:val="bottom"/>
          </w:tcPr>
          <w:p w14:paraId="6B2A2CE5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C09478D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B0AB787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52F7E94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A17A0A7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77AD293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DED3C2D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2A5DF8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7163C1D7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B1051A4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5C18AFDB" w14:textId="77777777" w:rsidR="00253EB0" w:rsidRPr="0045337D" w:rsidRDefault="00253EB0" w:rsidP="00253EB0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5337D" w:rsidRPr="0045337D" w14:paraId="3944E0B3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5F3317FD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80" w:type="pct"/>
            <w:vAlign w:val="bottom"/>
          </w:tcPr>
          <w:p w14:paraId="462C2485" w14:textId="3A0C3EE9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423E73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131" w:type="pct"/>
          </w:tcPr>
          <w:p w14:paraId="2681D377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D9A4B34" w14:textId="29842B1D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494702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494702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32" w:type="pct"/>
          </w:tcPr>
          <w:p w14:paraId="0343F4F8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11970DC" w14:textId="06C6E53F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132" w:type="pct"/>
          </w:tcPr>
          <w:p w14:paraId="280B8C8E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5E1BEBE4" w14:textId="19F1897D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132" w:type="pct"/>
          </w:tcPr>
          <w:p w14:paraId="70356E87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CDE360A" w14:textId="6F1ED723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132" w:type="pct"/>
          </w:tcPr>
          <w:p w14:paraId="03CC075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45431336" w14:textId="3A269CC7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</w:tr>
      <w:tr w:rsidR="0045337D" w:rsidRPr="0045337D" w14:paraId="52704C9B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226D03F4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80" w:type="pct"/>
            <w:tcBorders>
              <w:bottom w:val="single" w:sz="4" w:space="0" w:color="000000"/>
            </w:tcBorders>
            <w:vAlign w:val="bottom"/>
          </w:tcPr>
          <w:p w14:paraId="4B3D61B6" w14:textId="425662AB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423E73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423E73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31" w:type="pct"/>
          </w:tcPr>
          <w:p w14:paraId="0CDA5431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  <w:vAlign w:val="bottom"/>
          </w:tcPr>
          <w:p w14:paraId="2EDCA3CF" w14:textId="5DAAD59B" w:rsidR="00443994" w:rsidRPr="0045337D" w:rsidRDefault="00161FF6" w:rsidP="00443994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132" w:type="pct"/>
          </w:tcPr>
          <w:p w14:paraId="61850507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  <w:vAlign w:val="bottom"/>
          </w:tcPr>
          <w:p w14:paraId="471ECCA9" w14:textId="6B705778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32" w:type="pct"/>
          </w:tcPr>
          <w:p w14:paraId="039E578D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bottom w:val="single" w:sz="4" w:space="0" w:color="000000"/>
            </w:tcBorders>
            <w:vAlign w:val="bottom"/>
          </w:tcPr>
          <w:p w14:paraId="6C915BC4" w14:textId="5F8B1C24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32" w:type="pct"/>
          </w:tcPr>
          <w:p w14:paraId="1F7A5A1A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33DF6080" w14:textId="40DEFBB9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852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32" w:type="pct"/>
          </w:tcPr>
          <w:p w14:paraId="1B85EC2A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  <w:vAlign w:val="bottom"/>
          </w:tcPr>
          <w:p w14:paraId="7BC1BCAE" w14:textId="62793F9C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45337D" w:rsidRPr="0045337D" w14:paraId="487DFB31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3937B7A4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80" w:type="pct"/>
            <w:tcBorders>
              <w:top w:val="single" w:sz="4" w:space="0" w:color="000000"/>
            </w:tcBorders>
            <w:vAlign w:val="bottom"/>
          </w:tcPr>
          <w:p w14:paraId="298CE68C" w14:textId="261327AD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="00423E73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31" w:type="pct"/>
          </w:tcPr>
          <w:p w14:paraId="1D7545C7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  <w:vAlign w:val="bottom"/>
          </w:tcPr>
          <w:p w14:paraId="3702B09F" w14:textId="58D51CDF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  <w:tc>
          <w:tcPr>
            <w:tcW w:w="132" w:type="pct"/>
          </w:tcPr>
          <w:p w14:paraId="7D3E889E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000000"/>
            </w:tcBorders>
            <w:vAlign w:val="bottom"/>
          </w:tcPr>
          <w:p w14:paraId="630C12D4" w14:textId="7A61431B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32" w:type="pct"/>
          </w:tcPr>
          <w:p w14:paraId="613B2B8D" w14:textId="77777777" w:rsidR="00443994" w:rsidRPr="0045337D" w:rsidRDefault="00443994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/>
            </w:tcBorders>
            <w:vAlign w:val="bottom"/>
          </w:tcPr>
          <w:p w14:paraId="3602A693" w14:textId="24ECB56A" w:rsidR="00443994" w:rsidRPr="0045337D" w:rsidRDefault="00161FF6" w:rsidP="00443994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C561F9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132" w:type="pct"/>
          </w:tcPr>
          <w:p w14:paraId="1EBD33E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5B7C672D" w14:textId="12E0E3D7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132" w:type="pct"/>
          </w:tcPr>
          <w:p w14:paraId="4E8F0FC6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  <w:vAlign w:val="bottom"/>
          </w:tcPr>
          <w:p w14:paraId="615D0462" w14:textId="7E19889C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</w:tr>
      <w:tr w:rsidR="0045337D" w:rsidRPr="0045337D" w14:paraId="2BB1DD77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241A6D9B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80" w:type="pct"/>
            <w:vAlign w:val="bottom"/>
          </w:tcPr>
          <w:p w14:paraId="24EB8EE1" w14:textId="77777777" w:rsidR="00443994" w:rsidRPr="0045337D" w:rsidRDefault="00443994" w:rsidP="00443994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7BD510B9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7EF71E2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7F0BB7F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955F38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6BFCE0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6D0E2C2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6980DF5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225C55E9" w14:textId="536F36A6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32" w:type="pct"/>
          </w:tcPr>
          <w:p w14:paraId="4B588052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  <w:vAlign w:val="bottom"/>
          </w:tcPr>
          <w:p w14:paraId="1D3F97DE" w14:textId="79476CF6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</w:tr>
      <w:tr w:rsidR="0045337D" w:rsidRPr="0045337D" w14:paraId="2AA67EF4" w14:textId="77777777" w:rsidTr="00161FF6">
        <w:trPr>
          <w:trHeight w:val="170"/>
        </w:trPr>
        <w:tc>
          <w:tcPr>
            <w:tcW w:w="1452" w:type="pct"/>
            <w:vAlign w:val="bottom"/>
          </w:tcPr>
          <w:p w14:paraId="6189F273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80" w:type="pct"/>
            <w:vAlign w:val="bottom"/>
          </w:tcPr>
          <w:p w14:paraId="042705EA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681A973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F27A4BE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EE7FAB9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48A3BAF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620966B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5B376BC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82F64B8" w14:textId="77777777" w:rsidR="00443994" w:rsidRPr="0045337D" w:rsidRDefault="00443994" w:rsidP="00443994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4D37F176" w14:textId="709BEC75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32" w:type="pct"/>
          </w:tcPr>
          <w:p w14:paraId="7637173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  <w:vAlign w:val="bottom"/>
          </w:tcPr>
          <w:p w14:paraId="3A820FD7" w14:textId="2FCD4F24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</w:tr>
      <w:tr w:rsidR="0045337D" w:rsidRPr="0045337D" w14:paraId="27E3936D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506113EE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80" w:type="pct"/>
            <w:vAlign w:val="bottom"/>
          </w:tcPr>
          <w:p w14:paraId="374681A1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6E7D41B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26C0E8C0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1ADD887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5589786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2B9B96A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2A0AC0C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99308CE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18C5CE9C" w14:textId="0B5FF324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2D694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132" w:type="pct"/>
          </w:tcPr>
          <w:p w14:paraId="7793EF3D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014DFCB0" w14:textId="5FD26BEB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</w:tr>
      <w:tr w:rsidR="0045337D" w:rsidRPr="0045337D" w14:paraId="6485151D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609B8BDF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80" w:type="pct"/>
            <w:vAlign w:val="bottom"/>
          </w:tcPr>
          <w:p w14:paraId="4A51D618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08F446A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3406D59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9AFDD2D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AC4EC21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FA36D3B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0BA22F9A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808DF2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37654AC2" w14:textId="3356ACDD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132" w:type="pct"/>
          </w:tcPr>
          <w:p w14:paraId="43F1D6C8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2FC99C7C" w14:textId="14605BD2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</w:tr>
      <w:tr w:rsidR="0045337D" w:rsidRPr="0045337D" w14:paraId="10E24388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6087F218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80" w:type="pct"/>
            <w:vAlign w:val="bottom"/>
          </w:tcPr>
          <w:p w14:paraId="5A5F6686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18ECFA6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64FCF9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EDC6D5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95C4C8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4F06BF2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766A16D3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EFA9CC7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F5D6F82" w14:textId="1214CFDE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132" w:type="pct"/>
          </w:tcPr>
          <w:p w14:paraId="4E8BB9A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615EE774" w14:textId="4EE08F3C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</w:tr>
      <w:tr w:rsidR="0045337D" w:rsidRPr="0045337D" w14:paraId="3FB93408" w14:textId="77777777" w:rsidTr="00161FF6">
        <w:trPr>
          <w:trHeight w:val="144"/>
        </w:trPr>
        <w:tc>
          <w:tcPr>
            <w:tcW w:w="1452" w:type="pct"/>
            <w:vAlign w:val="bottom"/>
          </w:tcPr>
          <w:p w14:paraId="53456B95" w14:textId="77777777" w:rsidR="00443994" w:rsidRPr="0045337D" w:rsidRDefault="00443994" w:rsidP="0044399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80" w:type="pct"/>
            <w:vAlign w:val="bottom"/>
          </w:tcPr>
          <w:p w14:paraId="293D0F4B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68073C2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28E5A634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D25F2B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3DDC19C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D5930B2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11AE1141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DD8B65D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5DD90020" w14:textId="27DFC322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E3011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32" w:type="pct"/>
          </w:tcPr>
          <w:p w14:paraId="68E6AC81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  <w:vAlign w:val="bottom"/>
          </w:tcPr>
          <w:p w14:paraId="7474CBBE" w14:textId="5672C72E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</w:tr>
      <w:tr w:rsidR="0045337D" w:rsidRPr="0045337D" w14:paraId="12694478" w14:textId="77777777" w:rsidTr="00161FF6">
        <w:trPr>
          <w:trHeight w:val="144"/>
        </w:trPr>
        <w:tc>
          <w:tcPr>
            <w:tcW w:w="1452" w:type="pct"/>
          </w:tcPr>
          <w:p w14:paraId="3F0DE20F" w14:textId="77777777" w:rsidR="00443994" w:rsidRPr="0045337D" w:rsidRDefault="00443994" w:rsidP="00443994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80" w:type="pct"/>
          </w:tcPr>
          <w:p w14:paraId="12A63A69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0E1B8346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0" w:type="pct"/>
          </w:tcPr>
          <w:p w14:paraId="5087BF96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02CDCF50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2C96E02B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33229CA1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3" w:type="pct"/>
          </w:tcPr>
          <w:p w14:paraId="51DF9026" w14:textId="77777777" w:rsidR="00443994" w:rsidRPr="0045337D" w:rsidRDefault="00443994" w:rsidP="00443994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08A9DC79" w14:textId="77777777" w:rsidR="00443994" w:rsidRPr="0045337D" w:rsidRDefault="00443994" w:rsidP="00443994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BB930" w14:textId="6A2DA551" w:rsidR="00443994" w:rsidRPr="0045337D" w:rsidRDefault="00161FF6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3109F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E301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32" w:type="pct"/>
          </w:tcPr>
          <w:p w14:paraId="607C5F38" w14:textId="77777777" w:rsidR="00443994" w:rsidRPr="0045337D" w:rsidRDefault="00443994" w:rsidP="0044399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DE00E" w14:textId="7634D043" w:rsidR="00443994" w:rsidRPr="0045337D" w:rsidRDefault="00161FF6" w:rsidP="00443994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D83AA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</w:tr>
    </w:tbl>
    <w:p w14:paraId="7C36D48D" w14:textId="0E558A03" w:rsidR="00636CF0" w:rsidRPr="0045337D" w:rsidRDefault="00636CF0" w:rsidP="00636CF0">
      <w:pPr>
        <w:tabs>
          <w:tab w:val="left" w:pos="2032"/>
        </w:tabs>
        <w:rPr>
          <w:rFonts w:asciiTheme="majorBidi" w:hAnsiTheme="majorBidi" w:cstheme="majorBidi"/>
          <w:sz w:val="8"/>
          <w:szCs w:val="8"/>
          <w:cs/>
        </w:rPr>
      </w:pPr>
      <w:r w:rsidRPr="0045337D">
        <w:rPr>
          <w:rFonts w:asciiTheme="majorBidi" w:hAnsiTheme="majorBidi" w:cstheme="majorBidi"/>
          <w:sz w:val="8"/>
          <w:szCs w:val="8"/>
          <w:cs/>
        </w:rPr>
        <w:tab/>
      </w:r>
    </w:p>
    <w:p w14:paraId="08E40F32" w14:textId="35EC0AA5" w:rsidR="00C112F9" w:rsidRPr="0045337D" w:rsidRDefault="00C112F9">
      <w:pPr>
        <w:rPr>
          <w:rFonts w:asciiTheme="majorBidi" w:hAnsiTheme="majorBidi" w:cstheme="majorBidi"/>
          <w:sz w:val="8"/>
          <w:szCs w:val="8"/>
          <w:cs/>
        </w:rPr>
      </w:pPr>
      <w:r w:rsidRPr="0045337D">
        <w:rPr>
          <w:rFonts w:asciiTheme="majorBidi" w:hAnsiTheme="majorBidi" w:cstheme="majorBidi"/>
          <w:sz w:val="8"/>
          <w:szCs w:val="8"/>
          <w:cs/>
        </w:rPr>
        <w:br w:type="page"/>
      </w:r>
    </w:p>
    <w:p w14:paraId="3B612F1D" w14:textId="77777777" w:rsidR="00587587" w:rsidRPr="0045337D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tbl>
      <w:tblPr>
        <w:tblW w:w="46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979"/>
        <w:gridCol w:w="1316"/>
        <w:gridCol w:w="359"/>
        <w:gridCol w:w="1288"/>
        <w:gridCol w:w="362"/>
        <w:gridCol w:w="1148"/>
        <w:gridCol w:w="362"/>
        <w:gridCol w:w="1296"/>
        <w:gridCol w:w="362"/>
        <w:gridCol w:w="1389"/>
        <w:gridCol w:w="362"/>
        <w:gridCol w:w="1477"/>
      </w:tblGrid>
      <w:tr w:rsidR="0045337D" w:rsidRPr="0045337D" w14:paraId="2D09C939" w14:textId="77777777" w:rsidTr="008E0FE7">
        <w:trPr>
          <w:trHeight w:val="144"/>
        </w:trPr>
        <w:tc>
          <w:tcPr>
            <w:tcW w:w="1452" w:type="pct"/>
            <w:vAlign w:val="center"/>
          </w:tcPr>
          <w:p w14:paraId="782CC6F6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68D9BD7B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pct"/>
            <w:gridSpan w:val="4"/>
          </w:tcPr>
          <w:p w14:paraId="04470A1A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0" w:type="pct"/>
            <w:gridSpan w:val="4"/>
          </w:tcPr>
          <w:p w14:paraId="345B48EF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45337D" w:rsidRPr="0045337D" w14:paraId="6BA65010" w14:textId="77777777" w:rsidTr="008E0FE7">
        <w:trPr>
          <w:trHeight w:val="144"/>
        </w:trPr>
        <w:tc>
          <w:tcPr>
            <w:tcW w:w="1452" w:type="pct"/>
            <w:vMerge w:val="restart"/>
            <w:vAlign w:val="center"/>
          </w:tcPr>
          <w:p w14:paraId="6B7965B9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2B405821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56" w:type="pct"/>
            <w:gridSpan w:val="4"/>
          </w:tcPr>
          <w:p w14:paraId="5E81AF72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310" w:type="pct"/>
            <w:gridSpan w:val="4"/>
          </w:tcPr>
          <w:p w14:paraId="303490DE" w14:textId="77777777" w:rsidR="00C112F9" w:rsidRPr="0045337D" w:rsidRDefault="00C112F9" w:rsidP="008E0FE7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337D" w:rsidRPr="0045337D" w14:paraId="4C7C5F5B" w14:textId="77777777" w:rsidTr="008E0FE7">
        <w:trPr>
          <w:trHeight w:val="144"/>
        </w:trPr>
        <w:tc>
          <w:tcPr>
            <w:tcW w:w="1452" w:type="pct"/>
            <w:vMerge/>
            <w:vAlign w:val="center"/>
          </w:tcPr>
          <w:p w14:paraId="665A7796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center"/>
          </w:tcPr>
          <w:p w14:paraId="37AAA669" w14:textId="682DF753" w:rsidR="00C112F9" w:rsidRPr="0045337D" w:rsidRDefault="00161FF6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1" w:type="pct"/>
          </w:tcPr>
          <w:p w14:paraId="28BED9B8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3CB33DF0" w14:textId="57C62E99" w:rsidR="00C112F9" w:rsidRPr="0045337D" w:rsidRDefault="00161FF6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435BEEB6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38E1A3BE" w14:textId="3DCBFAD8" w:rsidR="00C112F9" w:rsidRPr="0045337D" w:rsidRDefault="00161FF6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435391E1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7810471E" w14:textId="550AF4D3" w:rsidR="00C112F9" w:rsidRPr="0045337D" w:rsidRDefault="00161FF6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" w:type="pct"/>
          </w:tcPr>
          <w:p w14:paraId="238536B2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48901A9D" w14:textId="52F6F139" w:rsidR="00C112F9" w:rsidRPr="0045337D" w:rsidRDefault="00161FF6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5B59CB9B" w14:textId="77777777" w:rsidR="00C112F9" w:rsidRPr="0045337D" w:rsidRDefault="00C112F9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14:paraId="1EE4D998" w14:textId="7E951FC2" w:rsidR="00C112F9" w:rsidRPr="0045337D" w:rsidRDefault="00161FF6" w:rsidP="008E0FE7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45337D" w:rsidRPr="0045337D" w14:paraId="5686B987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5A62F64E" w14:textId="2AD2D03B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4533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161FF6" w:rsidRPr="00161F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45337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5337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480" w:type="pct"/>
            <w:vAlign w:val="bottom"/>
          </w:tcPr>
          <w:p w14:paraId="218FFCC8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BE15475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7E71D122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F71143D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02250FC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F89B1E2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0079F8E2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24D980B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55CEC2B3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810371F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211FA842" w14:textId="77777777" w:rsidR="00C112F9" w:rsidRPr="0045337D" w:rsidRDefault="00C112F9" w:rsidP="008E0FE7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5337D" w:rsidRPr="0045337D" w14:paraId="760816A0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098849D0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80" w:type="pct"/>
            <w:vAlign w:val="bottom"/>
          </w:tcPr>
          <w:p w14:paraId="4C8454E7" w14:textId="59010F51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="00A905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31" w:type="pct"/>
          </w:tcPr>
          <w:p w14:paraId="0BB9FF6F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7988ECCF" w14:textId="04DFC406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2A4F9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2A4F9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132" w:type="pct"/>
          </w:tcPr>
          <w:p w14:paraId="14F1B6D7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800107A" w14:textId="7255D692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32" w:type="pct"/>
          </w:tcPr>
          <w:p w14:paraId="5584DEE7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656821CD" w14:textId="70435972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132" w:type="pct"/>
          </w:tcPr>
          <w:p w14:paraId="66E5A62A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13247A4B" w14:textId="79EBAF2C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A9051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32" w:type="pct"/>
          </w:tcPr>
          <w:p w14:paraId="79744B56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7D7B1601" w14:textId="75D4FBD7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</w:tr>
      <w:tr w:rsidR="0045337D" w:rsidRPr="0045337D" w14:paraId="050570D5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2F58F87A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80" w:type="pct"/>
            <w:tcBorders>
              <w:bottom w:val="single" w:sz="4" w:space="0" w:color="000000"/>
            </w:tcBorders>
            <w:vAlign w:val="bottom"/>
          </w:tcPr>
          <w:p w14:paraId="03414002" w14:textId="36A33BEE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A905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131" w:type="pct"/>
          </w:tcPr>
          <w:p w14:paraId="79413E7A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  <w:vAlign w:val="bottom"/>
          </w:tcPr>
          <w:p w14:paraId="5706BF8A" w14:textId="304C4EF6" w:rsidR="00C112F9" w:rsidRPr="0045337D" w:rsidRDefault="00161FF6" w:rsidP="008E0FE7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32" w:type="pct"/>
          </w:tcPr>
          <w:p w14:paraId="38EEED38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  <w:vAlign w:val="bottom"/>
          </w:tcPr>
          <w:p w14:paraId="410F6040" w14:textId="506EA031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32" w:type="pct"/>
          </w:tcPr>
          <w:p w14:paraId="05EC481A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tcBorders>
              <w:bottom w:val="single" w:sz="4" w:space="0" w:color="000000"/>
            </w:tcBorders>
            <w:vAlign w:val="bottom"/>
          </w:tcPr>
          <w:p w14:paraId="5496C08C" w14:textId="3982CB4D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32" w:type="pct"/>
          </w:tcPr>
          <w:p w14:paraId="3665900E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715430B7" w14:textId="26D06ED1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A905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32" w:type="pct"/>
          </w:tcPr>
          <w:p w14:paraId="45DDCF32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vAlign w:val="bottom"/>
          </w:tcPr>
          <w:p w14:paraId="69628E99" w14:textId="77B8DF4B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</w:tr>
      <w:tr w:rsidR="0045337D" w:rsidRPr="0045337D" w14:paraId="243D7CBE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3CC64869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80" w:type="pct"/>
            <w:tcBorders>
              <w:top w:val="single" w:sz="4" w:space="0" w:color="000000"/>
            </w:tcBorders>
            <w:vAlign w:val="bottom"/>
          </w:tcPr>
          <w:p w14:paraId="1DD4C45B" w14:textId="3589FAAE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A905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31" w:type="pct"/>
          </w:tcPr>
          <w:p w14:paraId="067D933B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  <w:vAlign w:val="bottom"/>
          </w:tcPr>
          <w:p w14:paraId="1A85EC71" w14:textId="383157C8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32" w:type="pct"/>
          </w:tcPr>
          <w:p w14:paraId="1ECC72C2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000000"/>
            </w:tcBorders>
            <w:vAlign w:val="bottom"/>
          </w:tcPr>
          <w:p w14:paraId="245B4FCD" w14:textId="2451D524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132" w:type="pct"/>
          </w:tcPr>
          <w:p w14:paraId="5E111E59" w14:textId="77777777" w:rsidR="00C112F9" w:rsidRPr="0045337D" w:rsidRDefault="00C112F9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tcBorders>
              <w:top w:val="single" w:sz="4" w:space="0" w:color="000000"/>
            </w:tcBorders>
            <w:vAlign w:val="bottom"/>
          </w:tcPr>
          <w:p w14:paraId="51C622FC" w14:textId="7E4C7A23" w:rsidR="00C112F9" w:rsidRPr="0045337D" w:rsidRDefault="00161FF6" w:rsidP="008E0FE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32" w:type="pct"/>
          </w:tcPr>
          <w:p w14:paraId="3938F18B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58972CB9" w14:textId="4A67AD09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32" w:type="pct"/>
          </w:tcPr>
          <w:p w14:paraId="3A9B9D22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000000"/>
            </w:tcBorders>
            <w:vAlign w:val="bottom"/>
          </w:tcPr>
          <w:p w14:paraId="7EE7F8B7" w14:textId="702F8064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F74B57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</w:tr>
      <w:tr w:rsidR="0045337D" w:rsidRPr="0045337D" w14:paraId="68ADD67C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65E74D07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80" w:type="pct"/>
            <w:vAlign w:val="bottom"/>
          </w:tcPr>
          <w:p w14:paraId="7582F4BC" w14:textId="77777777" w:rsidR="00C112F9" w:rsidRPr="0045337D" w:rsidRDefault="00C112F9" w:rsidP="008E0FE7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3BF3BF6B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1032DBC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1FE522C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54A349C2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7518746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2DBF3C35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C75847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63668597" w14:textId="1244D2DC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132" w:type="pct"/>
          </w:tcPr>
          <w:p w14:paraId="6F1FE7F1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vAlign w:val="bottom"/>
          </w:tcPr>
          <w:p w14:paraId="3611EC95" w14:textId="15E34A58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</w:tr>
      <w:tr w:rsidR="0045337D" w:rsidRPr="0045337D" w14:paraId="6B0DEC3E" w14:textId="77777777" w:rsidTr="008E0FE7">
        <w:trPr>
          <w:trHeight w:val="170"/>
        </w:trPr>
        <w:tc>
          <w:tcPr>
            <w:tcW w:w="1452" w:type="pct"/>
            <w:vAlign w:val="bottom"/>
          </w:tcPr>
          <w:p w14:paraId="700A4263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80" w:type="pct"/>
            <w:vAlign w:val="bottom"/>
          </w:tcPr>
          <w:p w14:paraId="54A1CD05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5E4318CC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4F1B3E19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32A25D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2F98982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A1D1E1D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6A1908DD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D75E751" w14:textId="77777777" w:rsidR="00C112F9" w:rsidRPr="0045337D" w:rsidRDefault="00C112F9" w:rsidP="008E0FE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0F37F0E3" w14:textId="08B52EB8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32" w:type="pct"/>
          </w:tcPr>
          <w:p w14:paraId="7020DB8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000000"/>
            </w:tcBorders>
            <w:vAlign w:val="bottom"/>
          </w:tcPr>
          <w:p w14:paraId="3791AFB1" w14:textId="0C54D75C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45337D" w:rsidRPr="0045337D" w14:paraId="2705CE78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102D09A7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80" w:type="pct"/>
            <w:vAlign w:val="bottom"/>
          </w:tcPr>
          <w:p w14:paraId="2AD7FA5A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3AAC0864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74CAB8EB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0251259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493DA74A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D479C3F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1F41F8FA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0F94B5D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36CCFFA2" w14:textId="5E080AF4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132" w:type="pct"/>
          </w:tcPr>
          <w:p w14:paraId="7177C35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1A8CCF9F" w14:textId="0320C812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  <w:tr w:rsidR="0045337D" w:rsidRPr="0045337D" w14:paraId="221C2941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24CEA4EA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80" w:type="pct"/>
            <w:vAlign w:val="bottom"/>
          </w:tcPr>
          <w:p w14:paraId="26997E4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698D1D89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65B30B2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0BEBC38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504771E8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FE9A8A5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21F7BA34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7AF24D3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55247483" w14:textId="190642F1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132" w:type="pct"/>
          </w:tcPr>
          <w:p w14:paraId="7296B8D4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1B3D84CB" w14:textId="3DFAB723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E56C1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</w:tr>
      <w:tr w:rsidR="0045337D" w:rsidRPr="0045337D" w14:paraId="3EE94A89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2D675D5C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80" w:type="pct"/>
            <w:vAlign w:val="bottom"/>
          </w:tcPr>
          <w:p w14:paraId="7175557B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3D5D3F54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D5345DE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EAC3302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F2DBA0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8458FE1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2FAD8A93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FA9E918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24600055" w14:textId="7F0C2F8C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132" w:type="pct"/>
          </w:tcPr>
          <w:p w14:paraId="11F982B7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2C18650C" w14:textId="3FB881D7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="Angsana New"/>
                <w:sz w:val="24"/>
                <w:szCs w:val="24"/>
              </w:rPr>
              <w:t>164</w:t>
            </w:r>
            <w:r w:rsidR="00391458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="Angsana New"/>
                <w:sz w:val="24"/>
                <w:szCs w:val="24"/>
              </w:rPr>
              <w:t>607</w:t>
            </w:r>
          </w:p>
        </w:tc>
      </w:tr>
      <w:tr w:rsidR="0045337D" w:rsidRPr="0045337D" w14:paraId="24C9495D" w14:textId="77777777" w:rsidTr="008E0FE7">
        <w:trPr>
          <w:trHeight w:val="144"/>
        </w:trPr>
        <w:tc>
          <w:tcPr>
            <w:tcW w:w="1452" w:type="pct"/>
            <w:vAlign w:val="bottom"/>
          </w:tcPr>
          <w:p w14:paraId="16DD470F" w14:textId="77777777" w:rsidR="00C112F9" w:rsidRPr="0045337D" w:rsidRDefault="00C112F9" w:rsidP="008E0FE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80" w:type="pct"/>
            <w:vAlign w:val="bottom"/>
          </w:tcPr>
          <w:p w14:paraId="41FBC365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7283D553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469BD6F9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392F82E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847E1DE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8B0BD5E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2" w:type="pct"/>
            <w:vAlign w:val="bottom"/>
          </w:tcPr>
          <w:p w14:paraId="4F5D9012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36CE2F9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134C3B88" w14:textId="2764A048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132" w:type="pct"/>
          </w:tcPr>
          <w:p w14:paraId="6E949869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vAlign w:val="bottom"/>
          </w:tcPr>
          <w:p w14:paraId="55A7E356" w14:textId="5157D449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3B033A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="Angsana New"/>
                <w:sz w:val="24"/>
                <w:szCs w:val="24"/>
              </w:rPr>
              <w:t>576</w:t>
            </w:r>
            <w:r w:rsidR="003B033A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="Angsana New"/>
                <w:sz w:val="24"/>
                <w:szCs w:val="24"/>
              </w:rPr>
              <w:t>597</w:t>
            </w:r>
          </w:p>
        </w:tc>
      </w:tr>
      <w:tr w:rsidR="0045337D" w:rsidRPr="0045337D" w14:paraId="7B7F4CC3" w14:textId="77777777" w:rsidTr="008E0FE7">
        <w:trPr>
          <w:trHeight w:val="144"/>
        </w:trPr>
        <w:tc>
          <w:tcPr>
            <w:tcW w:w="1452" w:type="pct"/>
          </w:tcPr>
          <w:p w14:paraId="59103692" w14:textId="77777777" w:rsidR="00C112F9" w:rsidRPr="0045337D" w:rsidRDefault="00C112F9" w:rsidP="008E0FE7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80" w:type="pct"/>
          </w:tcPr>
          <w:p w14:paraId="5E0A6B4F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50C3A198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0" w:type="pct"/>
          </w:tcPr>
          <w:p w14:paraId="7C1B33A2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3A98D1E0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13B85A51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226D8409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pct"/>
          </w:tcPr>
          <w:p w14:paraId="5E6EFFFF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635FB25A" w14:textId="77777777" w:rsidR="00C112F9" w:rsidRPr="0045337D" w:rsidRDefault="00C112F9" w:rsidP="008E0FE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02EE" w14:textId="304CFA0D" w:rsidR="00C112F9" w:rsidRPr="0045337D" w:rsidRDefault="00161FF6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32" w:type="pct"/>
          </w:tcPr>
          <w:p w14:paraId="575F554D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859F0" w14:textId="24CB0F91" w:rsidR="00C112F9" w:rsidRPr="0045337D" w:rsidRDefault="00161FF6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="Angsana New"/>
                <w:sz w:val="24"/>
                <w:szCs w:val="24"/>
              </w:rPr>
              <w:t>19</w:t>
            </w:r>
            <w:r w:rsidR="003B033A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="Angsana New"/>
                <w:sz w:val="24"/>
                <w:szCs w:val="24"/>
              </w:rPr>
              <w:t>691</w:t>
            </w:r>
            <w:r w:rsidR="003B033A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="Angsana New"/>
                <w:sz w:val="24"/>
                <w:szCs w:val="24"/>
              </w:rPr>
              <w:t>886</w:t>
            </w:r>
          </w:p>
        </w:tc>
      </w:tr>
      <w:tr w:rsidR="00C112F9" w:rsidRPr="0045337D" w14:paraId="53105DD1" w14:textId="77777777" w:rsidTr="008E0FE7">
        <w:trPr>
          <w:trHeight w:val="144"/>
        </w:trPr>
        <w:tc>
          <w:tcPr>
            <w:tcW w:w="1452" w:type="pct"/>
          </w:tcPr>
          <w:p w14:paraId="5DB0C95A" w14:textId="77777777" w:rsidR="00C112F9" w:rsidRPr="0045337D" w:rsidRDefault="00C112F9" w:rsidP="008E0FE7">
            <w:pPr>
              <w:ind w:left="320" w:right="-108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</w:tcPr>
          <w:p w14:paraId="62296CEA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6A444A6F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0" w:type="pct"/>
          </w:tcPr>
          <w:p w14:paraId="58E88713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6B92BC51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774F5626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39A8F135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2" w:type="pct"/>
          </w:tcPr>
          <w:p w14:paraId="213A4C68" w14:textId="77777777" w:rsidR="00C112F9" w:rsidRPr="0045337D" w:rsidRDefault="00C112F9" w:rsidP="008E0FE7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5491F691" w14:textId="77777777" w:rsidR="00C112F9" w:rsidRPr="0045337D" w:rsidRDefault="00C112F9" w:rsidP="008E0FE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vAlign w:val="bottom"/>
          </w:tcPr>
          <w:p w14:paraId="7EACE8C5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2" w:type="pct"/>
          </w:tcPr>
          <w:p w14:paraId="4A6AD470" w14:textId="77777777" w:rsidR="00C112F9" w:rsidRPr="0045337D" w:rsidRDefault="00C112F9" w:rsidP="008E0FE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vAlign w:val="bottom"/>
          </w:tcPr>
          <w:p w14:paraId="7F64A4BA" w14:textId="77777777" w:rsidR="00C112F9" w:rsidRPr="0045337D" w:rsidRDefault="00C112F9" w:rsidP="008E0FE7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</w:tbl>
    <w:p w14:paraId="7237B1F0" w14:textId="77777777" w:rsidR="00C112F9" w:rsidRPr="0045337D" w:rsidRDefault="00C112F9" w:rsidP="00587587">
      <w:pPr>
        <w:rPr>
          <w:rFonts w:asciiTheme="majorBidi" w:hAnsiTheme="majorBidi" w:cstheme="majorBidi"/>
          <w:sz w:val="8"/>
          <w:szCs w:val="8"/>
        </w:rPr>
      </w:pPr>
    </w:p>
    <w:p w14:paraId="16B23339" w14:textId="77777777" w:rsidR="00C112F9" w:rsidRPr="0045337D" w:rsidRDefault="00C112F9" w:rsidP="00587587">
      <w:pPr>
        <w:rPr>
          <w:rFonts w:asciiTheme="majorBidi" w:hAnsiTheme="majorBidi" w:cstheme="majorBidi"/>
          <w:sz w:val="8"/>
          <w:szCs w:val="8"/>
        </w:rPr>
      </w:pPr>
    </w:p>
    <w:p w14:paraId="07820E65" w14:textId="77777777" w:rsidR="00C112F9" w:rsidRPr="0045337D" w:rsidRDefault="00C112F9" w:rsidP="00587587">
      <w:pPr>
        <w:rPr>
          <w:rFonts w:asciiTheme="majorBidi" w:hAnsiTheme="majorBidi" w:cstheme="majorBidi"/>
          <w:sz w:val="8"/>
          <w:szCs w:val="8"/>
        </w:rPr>
      </w:pP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004"/>
        <w:gridCol w:w="1233"/>
        <w:gridCol w:w="363"/>
        <w:gridCol w:w="1364"/>
        <w:gridCol w:w="363"/>
        <w:gridCol w:w="1146"/>
        <w:gridCol w:w="363"/>
        <w:gridCol w:w="1293"/>
        <w:gridCol w:w="363"/>
        <w:gridCol w:w="1381"/>
        <w:gridCol w:w="360"/>
        <w:gridCol w:w="1411"/>
      </w:tblGrid>
      <w:tr w:rsidR="0045337D" w:rsidRPr="0045337D" w14:paraId="1D9A75F3" w14:textId="77777777" w:rsidTr="001C4352">
        <w:trPr>
          <w:trHeight w:val="144"/>
        </w:trPr>
        <w:tc>
          <w:tcPr>
            <w:tcW w:w="1467" w:type="pct"/>
          </w:tcPr>
          <w:p w14:paraId="1A23B5FF" w14:textId="77777777" w:rsidR="00587587" w:rsidRPr="0045337D" w:rsidRDefault="00587587" w:rsidP="00280CA7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709B6A6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7AB0F54A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71BF02CE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47DB7A78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9F61B25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017C3436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14EB9FF6" w14:textId="77777777" w:rsidR="00587587" w:rsidRPr="0045337D" w:rsidRDefault="00587587" w:rsidP="00280CA7">
            <w:pPr>
              <w:ind w:right="7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2E645784" w14:textId="77777777" w:rsidR="00587587" w:rsidRPr="0045337D" w:rsidRDefault="00587587" w:rsidP="00280CA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5A7E3C4E" w14:textId="77777777" w:rsidR="00587587" w:rsidRPr="0045337D" w:rsidRDefault="00587587" w:rsidP="00280CA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37DC5A42" w14:textId="11EC2F65" w:rsidR="00587587" w:rsidRPr="0045337D" w:rsidRDefault="00161FF6" w:rsidP="00280CA7">
            <w:pPr>
              <w:ind w:right="-8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C112F9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112F9" w:rsidRPr="004533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1B7F76F0" w14:textId="77777777" w:rsidR="00587587" w:rsidRPr="0045337D" w:rsidRDefault="00587587" w:rsidP="00280CA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04028A51" w14:textId="77777777" w:rsidR="00587587" w:rsidRPr="0045337D" w:rsidRDefault="00587587" w:rsidP="00280CA7">
            <w:pPr>
              <w:ind w:right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  <w:p w14:paraId="7080F095" w14:textId="6741618F" w:rsidR="00587587" w:rsidRPr="0045337D" w:rsidRDefault="00161FF6" w:rsidP="00280CA7">
            <w:pPr>
              <w:ind w:right="56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lang w:val="en-GB" w:eastAsia="ja-JP"/>
              </w:rPr>
            </w:pP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87587" w:rsidRPr="004533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161F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61FF6"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  <w:t>7</w:t>
            </w:r>
          </w:p>
        </w:tc>
      </w:tr>
      <w:tr w:rsidR="0045337D" w:rsidRPr="0045337D" w14:paraId="569611CD" w14:textId="77777777" w:rsidTr="00DB409F">
        <w:trPr>
          <w:trHeight w:val="144"/>
        </w:trPr>
        <w:tc>
          <w:tcPr>
            <w:tcW w:w="1467" w:type="pct"/>
          </w:tcPr>
          <w:p w14:paraId="49AB9B75" w14:textId="77777777" w:rsidR="003675C6" w:rsidRPr="0045337D" w:rsidRDefault="003675C6" w:rsidP="003675C6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5777A979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24AD7C39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2E835473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7F4B8D06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106E29CD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465272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DD5C95D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D9AC8A1" w14:textId="77777777" w:rsidR="003675C6" w:rsidRPr="0045337D" w:rsidRDefault="003675C6" w:rsidP="003675C6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460FAC25" w14:textId="14C5E02D" w:rsidR="003675C6" w:rsidRPr="0045337D" w:rsidRDefault="00161FF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32" w:type="pct"/>
          </w:tcPr>
          <w:p w14:paraId="624BD13E" w14:textId="77777777" w:rsidR="003675C6" w:rsidRPr="0045337D" w:rsidRDefault="003675C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</w:tcPr>
          <w:p w14:paraId="11A73482" w14:textId="60ECA69C" w:rsidR="003675C6" w:rsidRPr="0045337D" w:rsidRDefault="00161FF6" w:rsidP="003675C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396</w:t>
            </w:r>
            <w:r w:rsidR="003675C6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895</w:t>
            </w:r>
            <w:r w:rsidR="003675C6" w:rsidRPr="004533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</w:tr>
      <w:tr w:rsidR="003675C6" w:rsidRPr="0045337D" w14:paraId="76EE9D62" w14:textId="77777777" w:rsidTr="00DB409F">
        <w:trPr>
          <w:trHeight w:val="144"/>
        </w:trPr>
        <w:tc>
          <w:tcPr>
            <w:tcW w:w="1467" w:type="pct"/>
          </w:tcPr>
          <w:p w14:paraId="5635D69D" w14:textId="77777777" w:rsidR="003675C6" w:rsidRPr="0045337D" w:rsidRDefault="003675C6" w:rsidP="003675C6">
            <w:pPr>
              <w:ind w:left="320" w:right="744" w:hanging="320"/>
              <w:rPr>
                <w:rFonts w:asciiTheme="majorBidi" w:hAnsiTheme="majorBidi" w:cstheme="majorBidi"/>
                <w:sz w:val="24"/>
                <w:szCs w:val="24"/>
              </w:rPr>
            </w:pPr>
            <w:r w:rsidRPr="004533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6A772983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788076AE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</w:tcPr>
          <w:p w14:paraId="7355E738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419452D8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</w:tcPr>
          <w:p w14:paraId="723AF9EA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B9270DB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C005C4D" w14:textId="77777777" w:rsidR="003675C6" w:rsidRPr="0045337D" w:rsidRDefault="003675C6" w:rsidP="003675C6">
            <w:pPr>
              <w:ind w:right="7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54E1A82C" w14:textId="77777777" w:rsidR="003675C6" w:rsidRPr="0045337D" w:rsidRDefault="003675C6" w:rsidP="003675C6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6FFD94A5" w14:textId="5D378B9D" w:rsidR="003675C6" w:rsidRPr="0045337D" w:rsidRDefault="00161FF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1FF6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1C79AE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8D24EC" w:rsidRPr="004533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161FF6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132" w:type="pct"/>
          </w:tcPr>
          <w:p w14:paraId="6E3C7706" w14:textId="77777777" w:rsidR="003675C6" w:rsidRPr="0045337D" w:rsidRDefault="003675C6" w:rsidP="003675C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</w:tcPr>
          <w:p w14:paraId="20AF0F67" w14:textId="6BD35C35" w:rsidR="003675C6" w:rsidRPr="0045337D" w:rsidRDefault="00161FF6" w:rsidP="003675C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1FF6">
              <w:rPr>
                <w:rFonts w:ascii="Angsana New" w:hAnsi="Angsana New" w:cs="Angsana New"/>
                <w:sz w:val="24"/>
                <w:szCs w:val="24"/>
              </w:rPr>
              <w:t>157</w:t>
            </w:r>
            <w:r w:rsidR="003675C6" w:rsidRPr="0045337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851</w:t>
            </w:r>
            <w:r w:rsidR="003675C6" w:rsidRPr="0045337D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61FF6">
              <w:rPr>
                <w:rFonts w:ascii="Angsana New" w:hAnsi="Angsana New" w:cs="Angsana New"/>
                <w:sz w:val="24"/>
                <w:szCs w:val="24"/>
              </w:rPr>
              <w:t>084</w:t>
            </w:r>
          </w:p>
        </w:tc>
      </w:tr>
    </w:tbl>
    <w:p w14:paraId="2F7D4F55" w14:textId="77777777" w:rsidR="00587587" w:rsidRPr="0045337D" w:rsidRDefault="00587587" w:rsidP="00587587">
      <w:pPr>
        <w:rPr>
          <w:rFonts w:asciiTheme="majorBidi" w:hAnsiTheme="majorBidi" w:cstheme="majorBidi"/>
          <w:sz w:val="8"/>
          <w:szCs w:val="8"/>
        </w:rPr>
      </w:pPr>
    </w:p>
    <w:p w14:paraId="2F75EACA" w14:textId="274CDEF6" w:rsidR="00587587" w:rsidRPr="0045337D" w:rsidRDefault="00587587" w:rsidP="00587587">
      <w:pPr>
        <w:tabs>
          <w:tab w:val="left" w:pos="1417"/>
        </w:tabs>
        <w:rPr>
          <w:rFonts w:asciiTheme="majorBidi" w:hAnsiTheme="majorBidi" w:cstheme="majorBidi"/>
          <w:sz w:val="8"/>
          <w:szCs w:val="8"/>
          <w:cs/>
        </w:rPr>
        <w:sectPr w:rsidR="00587587" w:rsidRPr="0045337D" w:rsidSect="008F0EF2">
          <w:pgSz w:w="16834" w:h="11909" w:orient="landscape" w:code="9"/>
          <w:pgMar w:top="1440" w:right="1440" w:bottom="1224" w:left="720" w:header="619" w:footer="259" w:gutter="0"/>
          <w:cols w:space="720"/>
          <w:noEndnote/>
          <w:docGrid w:linePitch="435"/>
        </w:sectPr>
      </w:pPr>
    </w:p>
    <w:p w14:paraId="3001FE7D" w14:textId="77777777" w:rsidR="00CD7EE7" w:rsidRPr="0045337D" w:rsidRDefault="00CD7EE7" w:rsidP="005823D6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lastRenderedPageBreak/>
        <w:t>การกำหนดมูลค่ายุติธรรม</w:t>
      </w:r>
    </w:p>
    <w:p w14:paraId="578CD255" w14:textId="77777777" w:rsidR="00CD7EE7" w:rsidRPr="0045337D" w:rsidRDefault="00CD7EE7" w:rsidP="00E92594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45337D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45337D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45337D" w:rsidRDefault="00CD7EE7" w:rsidP="000900F7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45337D" w:rsidRDefault="004E2C17" w:rsidP="008F33B2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45337D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45337D">
        <w:rPr>
          <w:rFonts w:asciiTheme="majorBidi" w:hAnsiTheme="majorBidi" w:cstheme="majorBidi"/>
          <w:spacing w:val="-4"/>
          <w:cs/>
        </w:rPr>
        <w:t>และหนี้สิน</w:t>
      </w:r>
      <w:r w:rsidRPr="0045337D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45337D">
        <w:rPr>
          <w:rFonts w:asciiTheme="majorBidi" w:hAnsiTheme="majorBidi" w:cstheme="majorBidi"/>
          <w:spacing w:val="-4"/>
        </w:rPr>
        <w:br/>
      </w:r>
      <w:r w:rsidRPr="0045337D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45337D">
        <w:rPr>
          <w:rFonts w:asciiTheme="majorBidi" w:hAnsiTheme="majorBidi" w:cstheme="majorBidi"/>
          <w:spacing w:val="-4"/>
          <w:cs/>
        </w:rPr>
        <w:br/>
      </w:r>
      <w:r w:rsidRPr="0045337D">
        <w:rPr>
          <w:rFonts w:asciiTheme="majorBidi" w:hAnsiTheme="majorBidi" w:cstheme="majorBidi"/>
          <w:spacing w:val="-4"/>
          <w:cs/>
        </w:rPr>
        <w:t>ไม</w:t>
      </w:r>
      <w:r w:rsidR="007C55D9" w:rsidRPr="0045337D">
        <w:rPr>
          <w:rFonts w:asciiTheme="majorBidi" w:hAnsiTheme="majorBidi" w:cstheme="majorBidi"/>
          <w:spacing w:val="-4"/>
          <w:cs/>
        </w:rPr>
        <w:t>่</w:t>
      </w:r>
      <w:r w:rsidRPr="0045337D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45337D">
        <w:rPr>
          <w:rFonts w:asciiTheme="majorBidi" w:hAnsiTheme="majorBidi" w:cstheme="majorBidi"/>
          <w:spacing w:val="-4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45337D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45337D">
        <w:rPr>
          <w:rFonts w:asciiTheme="majorBidi" w:hAnsiTheme="majorBidi" w:cstheme="majorBidi"/>
          <w:spacing w:val="-4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45337D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422E105E" w:rsidR="00232477" w:rsidRPr="0045337D" w:rsidRDefault="0084203A" w:rsidP="00987C36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45337D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45337D">
        <w:rPr>
          <w:rFonts w:asciiTheme="majorBidi" w:hAnsiTheme="majorBidi" w:cstheme="majorBidi"/>
        </w:rPr>
        <w:br/>
      </w:r>
      <w:r w:rsidRPr="0045337D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45337D">
        <w:rPr>
          <w:rFonts w:asciiTheme="majorBidi" w:hAnsiTheme="majorBidi" w:cstheme="majorBidi"/>
        </w:rPr>
        <w:br/>
      </w:r>
      <w:r w:rsidRPr="0045337D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45337D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161FF6" w:rsidRPr="00161FF6">
        <w:rPr>
          <w:rFonts w:asciiTheme="majorBidi" w:hAnsiTheme="majorBidi" w:cstheme="majorBidi"/>
        </w:rPr>
        <w:t>3</w:t>
      </w:r>
      <w:r w:rsidR="0063055C" w:rsidRPr="0045337D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65F7F9DB" w14:textId="77777777" w:rsidR="00AB1AA6" w:rsidRPr="0045337D" w:rsidRDefault="00E45656" w:rsidP="00AB1AA6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288AD746" w14:textId="25C86CB9" w:rsidR="003B391E" w:rsidRPr="0045337D" w:rsidRDefault="003B391E" w:rsidP="003B391E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45337D">
        <w:rPr>
          <w:rFonts w:asciiTheme="majorBidi" w:hAnsiTheme="majorBidi" w:cstheme="majorBidi"/>
          <w:spacing w:val="4"/>
          <w:cs/>
        </w:rPr>
        <w:t xml:space="preserve">เมื่อวันที่ </w:t>
      </w:r>
      <w:r w:rsidR="00161FF6" w:rsidRPr="00161FF6">
        <w:rPr>
          <w:rFonts w:asciiTheme="majorBidi" w:hAnsiTheme="majorBidi" w:cstheme="majorBidi"/>
          <w:spacing w:val="4"/>
        </w:rPr>
        <w:t>6</w:t>
      </w:r>
      <w:r w:rsidRPr="0045337D">
        <w:rPr>
          <w:rFonts w:asciiTheme="majorBidi" w:hAnsiTheme="majorBidi" w:cstheme="majorBidi"/>
          <w:spacing w:val="4"/>
          <w:cs/>
        </w:rPr>
        <w:t xml:space="preserve"> </w:t>
      </w:r>
      <w:r w:rsidR="00D24CF4" w:rsidRPr="0045337D">
        <w:rPr>
          <w:rFonts w:asciiTheme="majorBidi" w:hAnsiTheme="majorBidi" w:cstheme="majorBidi" w:hint="cs"/>
          <w:spacing w:val="4"/>
          <w:cs/>
        </w:rPr>
        <w:t xml:space="preserve">สิงหาคม </w:t>
      </w:r>
      <w:r w:rsidR="00161FF6" w:rsidRPr="00161FF6">
        <w:rPr>
          <w:rFonts w:asciiTheme="majorBidi" w:hAnsiTheme="majorBidi" w:cstheme="majorBidi"/>
          <w:spacing w:val="4"/>
        </w:rPr>
        <w:t>2568</w:t>
      </w:r>
      <w:r w:rsidRPr="0045337D">
        <w:rPr>
          <w:rFonts w:asciiTheme="majorBidi" w:hAnsiTheme="majorBidi" w:cstheme="majorBidi"/>
          <w:spacing w:val="4"/>
          <w:cs/>
        </w:rPr>
        <w:t xml:space="preserve"> ที่ประชุมคณะกรรมการบริษัท ครั้งที่ </w:t>
      </w:r>
      <w:r w:rsidR="00161FF6" w:rsidRPr="00161FF6">
        <w:rPr>
          <w:rFonts w:asciiTheme="majorBidi" w:hAnsiTheme="majorBidi" w:cstheme="majorBidi"/>
          <w:spacing w:val="4"/>
        </w:rPr>
        <w:t>3</w:t>
      </w:r>
      <w:r w:rsidRPr="0045337D">
        <w:rPr>
          <w:rFonts w:asciiTheme="majorBidi" w:hAnsiTheme="majorBidi" w:cstheme="majorBidi"/>
          <w:spacing w:val="4"/>
        </w:rPr>
        <w:t>/</w:t>
      </w:r>
      <w:r w:rsidR="00161FF6" w:rsidRPr="00161FF6">
        <w:rPr>
          <w:rFonts w:asciiTheme="majorBidi" w:hAnsiTheme="majorBidi" w:cstheme="majorBidi"/>
          <w:spacing w:val="4"/>
        </w:rPr>
        <w:t>2568</w:t>
      </w:r>
      <w:r w:rsidRPr="0045337D">
        <w:rPr>
          <w:rFonts w:asciiTheme="majorBidi" w:hAnsiTheme="majorBidi" w:cstheme="majorBidi"/>
          <w:spacing w:val="4"/>
          <w:cs/>
        </w:rPr>
        <w:t xml:space="preserve"> พิจารณาและอนุมัติในเรื่อง</w:t>
      </w:r>
      <w:r w:rsidRPr="0045337D">
        <w:rPr>
          <w:rFonts w:asciiTheme="majorBidi" w:hAnsiTheme="majorBidi" w:cstheme="majorBidi"/>
          <w:spacing w:val="-4"/>
          <w:cs/>
        </w:rPr>
        <w:t>การจ่ายเงินปันผล</w:t>
      </w:r>
      <w:r w:rsidR="00404F10" w:rsidRPr="0045337D">
        <w:rPr>
          <w:rFonts w:asciiTheme="majorBidi" w:hAnsiTheme="majorBidi" w:cstheme="majorBidi" w:hint="cs"/>
          <w:spacing w:val="-4"/>
          <w:cs/>
        </w:rPr>
        <w:t>ระหว่างกาล</w:t>
      </w:r>
      <w:r w:rsidRPr="0045337D">
        <w:rPr>
          <w:rFonts w:asciiTheme="majorBidi" w:hAnsiTheme="majorBidi" w:cstheme="majorBidi"/>
          <w:spacing w:val="-4"/>
          <w:cs/>
        </w:rPr>
        <w:t>จากผลการดำเนินงานสำหรับ</w:t>
      </w:r>
      <w:r w:rsidR="007E48E3" w:rsidRPr="0045337D">
        <w:rPr>
          <w:rFonts w:asciiTheme="majorBidi" w:hAnsiTheme="majorBidi" w:cstheme="majorBidi" w:hint="cs"/>
          <w:spacing w:val="-4"/>
          <w:cs/>
        </w:rPr>
        <w:t>งวด</w:t>
      </w:r>
      <w:r w:rsidRPr="0045337D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161FF6" w:rsidRPr="00161FF6">
        <w:rPr>
          <w:rFonts w:asciiTheme="majorBidi" w:hAnsiTheme="majorBidi" w:cstheme="majorBidi"/>
          <w:spacing w:val="-4"/>
        </w:rPr>
        <w:t>30</w:t>
      </w:r>
      <w:r w:rsidRPr="0045337D">
        <w:rPr>
          <w:rFonts w:asciiTheme="majorBidi" w:hAnsiTheme="majorBidi" w:cstheme="majorBidi"/>
          <w:spacing w:val="-4"/>
          <w:cs/>
        </w:rPr>
        <w:t xml:space="preserve"> </w:t>
      </w:r>
      <w:r w:rsidR="00404F10" w:rsidRPr="0045337D">
        <w:rPr>
          <w:rFonts w:asciiTheme="majorBidi" w:hAnsiTheme="majorBidi" w:cstheme="majorBidi" w:hint="cs"/>
          <w:spacing w:val="-4"/>
          <w:cs/>
        </w:rPr>
        <w:t>มิถุนายน</w:t>
      </w:r>
      <w:r w:rsidRPr="0045337D">
        <w:rPr>
          <w:rFonts w:asciiTheme="majorBidi" w:hAnsiTheme="majorBidi" w:cstheme="majorBidi"/>
          <w:spacing w:val="-4"/>
          <w:cs/>
        </w:rPr>
        <w:t xml:space="preserve"> </w:t>
      </w:r>
      <w:r w:rsidR="00161FF6" w:rsidRPr="00161FF6">
        <w:rPr>
          <w:rFonts w:asciiTheme="majorBidi" w:hAnsiTheme="majorBidi" w:cstheme="majorBidi"/>
          <w:spacing w:val="-4"/>
        </w:rPr>
        <w:t>2568</w:t>
      </w:r>
      <w:r w:rsidRPr="0045337D">
        <w:rPr>
          <w:rFonts w:asciiTheme="majorBidi" w:hAnsiTheme="majorBidi" w:cstheme="majorBidi"/>
          <w:spacing w:val="-4"/>
          <w:cs/>
        </w:rPr>
        <w:t xml:space="preserve"> แก่ผู้ถือหุ้น</w:t>
      </w:r>
      <w:r w:rsidR="00223261" w:rsidRPr="0045337D">
        <w:rPr>
          <w:rFonts w:asciiTheme="majorBidi" w:hAnsiTheme="majorBidi" w:cstheme="majorBidi" w:hint="cs"/>
          <w:spacing w:val="-4"/>
          <w:cs/>
        </w:rPr>
        <w:t xml:space="preserve"> และ</w:t>
      </w:r>
      <w:r w:rsidR="00223261" w:rsidRPr="0045337D">
        <w:rPr>
          <w:rFonts w:asciiTheme="majorBidi" w:hAnsiTheme="majorBidi" w:cstheme="majorBidi"/>
          <w:spacing w:val="-4"/>
          <w:cs/>
        </w:rPr>
        <w:t xml:space="preserve">จัดสรรทุนสำรองตามกฎหมายจำนวน </w:t>
      </w:r>
      <w:r w:rsidR="00161FF6" w:rsidRPr="00161FF6">
        <w:rPr>
          <w:rFonts w:asciiTheme="majorBidi" w:hAnsiTheme="majorBidi" w:cstheme="majorBidi"/>
          <w:spacing w:val="-4"/>
        </w:rPr>
        <w:t>1</w:t>
      </w:r>
      <w:r w:rsidR="00913935">
        <w:rPr>
          <w:rFonts w:asciiTheme="majorBidi" w:hAnsiTheme="majorBidi" w:cstheme="majorBidi"/>
          <w:spacing w:val="-4"/>
        </w:rPr>
        <w:t>.</w:t>
      </w:r>
      <w:r w:rsidR="00161FF6" w:rsidRPr="00161FF6">
        <w:rPr>
          <w:rFonts w:asciiTheme="majorBidi" w:hAnsiTheme="majorBidi" w:cstheme="majorBidi"/>
          <w:spacing w:val="-4"/>
        </w:rPr>
        <w:t>04</w:t>
      </w:r>
      <w:r w:rsidR="00223261" w:rsidRPr="0045337D">
        <w:rPr>
          <w:rFonts w:asciiTheme="majorBidi" w:hAnsiTheme="majorBidi" w:cstheme="majorBidi" w:hint="cs"/>
          <w:spacing w:val="-4"/>
          <w:cs/>
        </w:rPr>
        <w:t xml:space="preserve"> ล้าน</w:t>
      </w:r>
      <w:r w:rsidR="00223261" w:rsidRPr="0045337D">
        <w:rPr>
          <w:rFonts w:asciiTheme="majorBidi" w:hAnsiTheme="majorBidi" w:cstheme="majorBidi"/>
          <w:spacing w:val="-4"/>
          <w:cs/>
        </w:rPr>
        <w:t xml:space="preserve">บาท </w:t>
      </w:r>
      <w:r w:rsidR="00CD23EF" w:rsidRPr="0045337D">
        <w:rPr>
          <w:rFonts w:asciiTheme="majorBidi" w:hAnsiTheme="majorBidi" w:cstheme="majorBidi" w:hint="cs"/>
          <w:spacing w:val="-4"/>
          <w:cs/>
        </w:rPr>
        <w:t>โดย</w:t>
      </w:r>
      <w:r w:rsidRPr="0045337D">
        <w:rPr>
          <w:rFonts w:asciiTheme="majorBidi" w:hAnsiTheme="majorBidi" w:cstheme="majorBidi"/>
          <w:spacing w:val="-4"/>
          <w:cs/>
        </w:rPr>
        <w:t xml:space="preserve">จ่ายเงินปันผลในอัตราหุ้นละ </w:t>
      </w:r>
      <w:r w:rsidR="00161FF6" w:rsidRPr="00161FF6">
        <w:rPr>
          <w:rFonts w:asciiTheme="majorBidi" w:hAnsiTheme="majorBidi" w:cstheme="majorBidi"/>
          <w:spacing w:val="-4"/>
        </w:rPr>
        <w:t>0</w:t>
      </w:r>
      <w:r w:rsidR="00913935">
        <w:rPr>
          <w:rFonts w:asciiTheme="majorBidi" w:hAnsiTheme="majorBidi" w:cstheme="majorBidi"/>
          <w:spacing w:val="-4"/>
        </w:rPr>
        <w:t>.</w:t>
      </w:r>
      <w:r w:rsidR="00161FF6" w:rsidRPr="00161FF6">
        <w:rPr>
          <w:rFonts w:asciiTheme="majorBidi" w:hAnsiTheme="majorBidi" w:cstheme="majorBidi"/>
          <w:spacing w:val="-4"/>
        </w:rPr>
        <w:t>15</w:t>
      </w:r>
      <w:r w:rsidRPr="0045337D">
        <w:rPr>
          <w:rFonts w:asciiTheme="majorBidi" w:hAnsiTheme="majorBidi" w:cstheme="majorBidi"/>
          <w:spacing w:val="-4"/>
          <w:cs/>
        </w:rPr>
        <w:t xml:space="preserve"> บาท</w:t>
      </w:r>
      <w:r w:rsidR="00CD23EF" w:rsidRPr="0045337D">
        <w:rPr>
          <w:rFonts w:asciiTheme="majorBidi" w:hAnsiTheme="majorBidi" w:cstheme="majorBidi" w:hint="cs"/>
          <w:spacing w:val="-4"/>
          <w:cs/>
        </w:rPr>
        <w:t>ต่อหุ้น</w:t>
      </w:r>
      <w:r w:rsidRPr="0045337D">
        <w:rPr>
          <w:rFonts w:asciiTheme="majorBidi" w:hAnsiTheme="majorBidi" w:cstheme="majorBidi"/>
          <w:spacing w:val="-4"/>
          <w:cs/>
        </w:rPr>
        <w:t xml:space="preserve"> </w:t>
      </w:r>
      <w:r w:rsidRPr="0045337D">
        <w:rPr>
          <w:rFonts w:asciiTheme="majorBidi" w:hAnsiTheme="majorBidi" w:cstheme="majorBidi"/>
          <w:spacing w:val="4"/>
          <w:cs/>
        </w:rPr>
        <w:t>เป็นจำนวนเงิน</w:t>
      </w:r>
      <w:r w:rsidR="00A05CA9" w:rsidRPr="0045337D">
        <w:rPr>
          <w:rFonts w:asciiTheme="majorBidi" w:hAnsiTheme="majorBidi" w:cstheme="majorBidi" w:hint="cs"/>
          <w:spacing w:val="4"/>
          <w:cs/>
        </w:rPr>
        <w:t>รวม</w:t>
      </w:r>
      <w:r w:rsidRPr="0045337D">
        <w:rPr>
          <w:rFonts w:asciiTheme="majorBidi" w:hAnsiTheme="majorBidi" w:cstheme="majorBidi"/>
          <w:spacing w:val="4"/>
          <w:cs/>
        </w:rPr>
        <w:t xml:space="preserve"> </w:t>
      </w:r>
      <w:r w:rsidR="00161FF6" w:rsidRPr="00161FF6">
        <w:rPr>
          <w:rFonts w:asciiTheme="majorBidi" w:hAnsiTheme="majorBidi" w:cstheme="majorBidi"/>
          <w:spacing w:val="4"/>
        </w:rPr>
        <w:t>17</w:t>
      </w:r>
      <w:r w:rsidR="00913935">
        <w:rPr>
          <w:rFonts w:asciiTheme="majorBidi" w:hAnsiTheme="majorBidi" w:cstheme="majorBidi"/>
          <w:spacing w:val="4"/>
        </w:rPr>
        <w:t>.</w:t>
      </w:r>
      <w:r w:rsidR="00161FF6" w:rsidRPr="00161FF6">
        <w:rPr>
          <w:rFonts w:asciiTheme="majorBidi" w:hAnsiTheme="majorBidi" w:cstheme="majorBidi"/>
          <w:spacing w:val="4"/>
        </w:rPr>
        <w:t>99</w:t>
      </w:r>
      <w:r w:rsidRPr="0045337D">
        <w:rPr>
          <w:rFonts w:asciiTheme="majorBidi" w:hAnsiTheme="majorBidi" w:cstheme="majorBidi"/>
          <w:spacing w:val="4"/>
          <w:cs/>
        </w:rPr>
        <w:t xml:space="preserve"> ล้านบาท บริษัทกำหนดรายชื่อผู้ถือหุ้นที่มีสิทธิได้รับปันผล (</w:t>
      </w:r>
      <w:r w:rsidRPr="0045337D">
        <w:rPr>
          <w:rFonts w:asciiTheme="majorBidi" w:hAnsiTheme="majorBidi" w:cstheme="majorBidi"/>
          <w:spacing w:val="4"/>
        </w:rPr>
        <w:t xml:space="preserve">Record Date) </w:t>
      </w:r>
      <w:r w:rsidRPr="0045337D">
        <w:rPr>
          <w:rFonts w:asciiTheme="majorBidi" w:hAnsiTheme="majorBidi" w:cstheme="majorBidi"/>
          <w:spacing w:val="4"/>
          <w:cs/>
        </w:rPr>
        <w:t>ใน</w:t>
      </w:r>
      <w:r w:rsidRPr="0045337D">
        <w:rPr>
          <w:rFonts w:asciiTheme="majorBidi" w:hAnsiTheme="majorBidi" w:cstheme="majorBidi"/>
          <w:spacing w:val="-4"/>
          <w:cs/>
        </w:rPr>
        <w:t xml:space="preserve">วันที่ </w:t>
      </w:r>
      <w:r w:rsidR="00161FF6" w:rsidRPr="00161FF6">
        <w:rPr>
          <w:rFonts w:asciiTheme="majorBidi" w:hAnsiTheme="majorBidi" w:cstheme="majorBidi"/>
          <w:spacing w:val="-4"/>
        </w:rPr>
        <w:t>20</w:t>
      </w:r>
      <w:r w:rsidRPr="0045337D">
        <w:rPr>
          <w:rFonts w:asciiTheme="majorBidi" w:hAnsiTheme="majorBidi" w:cstheme="majorBidi"/>
          <w:spacing w:val="-4"/>
        </w:rPr>
        <w:t xml:space="preserve"> </w:t>
      </w:r>
      <w:r w:rsidR="0031352B" w:rsidRPr="0045337D">
        <w:rPr>
          <w:rFonts w:asciiTheme="majorBidi" w:hAnsiTheme="majorBidi" w:cstheme="majorBidi" w:hint="cs"/>
          <w:spacing w:val="-4"/>
          <w:cs/>
        </w:rPr>
        <w:t>สิงหาคม</w:t>
      </w:r>
      <w:r w:rsidRPr="0045337D">
        <w:rPr>
          <w:rFonts w:asciiTheme="majorBidi" w:hAnsiTheme="majorBidi" w:cstheme="majorBidi"/>
          <w:spacing w:val="-4"/>
          <w:cs/>
        </w:rPr>
        <w:t xml:space="preserve"> </w:t>
      </w:r>
      <w:r w:rsidR="00161FF6" w:rsidRPr="00161FF6">
        <w:rPr>
          <w:rFonts w:asciiTheme="majorBidi" w:hAnsiTheme="majorBidi" w:cstheme="majorBidi"/>
          <w:spacing w:val="-4"/>
        </w:rPr>
        <w:t>2568</w:t>
      </w:r>
      <w:r w:rsidRPr="0045337D">
        <w:rPr>
          <w:rFonts w:asciiTheme="majorBidi" w:hAnsiTheme="majorBidi" w:cstheme="majorBidi"/>
          <w:spacing w:val="-4"/>
        </w:rPr>
        <w:t xml:space="preserve"> </w:t>
      </w:r>
      <w:r w:rsidRPr="0045337D">
        <w:rPr>
          <w:rFonts w:asciiTheme="majorBidi" w:hAnsiTheme="majorBidi" w:cstheme="majorBidi"/>
          <w:spacing w:val="-4"/>
          <w:cs/>
        </w:rPr>
        <w:t xml:space="preserve">และกำหนดจ่ายเงินปันผลในวันที่ </w:t>
      </w:r>
      <w:r w:rsidR="00161FF6" w:rsidRPr="00161FF6">
        <w:rPr>
          <w:rFonts w:asciiTheme="majorBidi" w:hAnsiTheme="majorBidi" w:cstheme="majorBidi"/>
          <w:spacing w:val="-4"/>
        </w:rPr>
        <w:t>4</w:t>
      </w:r>
      <w:r w:rsidRPr="0045337D">
        <w:rPr>
          <w:rFonts w:asciiTheme="majorBidi" w:hAnsiTheme="majorBidi" w:cstheme="majorBidi"/>
          <w:spacing w:val="-4"/>
        </w:rPr>
        <w:t xml:space="preserve"> </w:t>
      </w:r>
      <w:r w:rsidR="0031352B" w:rsidRPr="0045337D">
        <w:rPr>
          <w:rFonts w:asciiTheme="majorBidi" w:hAnsiTheme="majorBidi" w:cstheme="majorBidi" w:hint="cs"/>
          <w:spacing w:val="-4"/>
          <w:cs/>
        </w:rPr>
        <w:t>กันยายน</w:t>
      </w:r>
      <w:r w:rsidRPr="0045337D">
        <w:rPr>
          <w:rFonts w:asciiTheme="majorBidi" w:hAnsiTheme="majorBidi" w:cstheme="majorBidi"/>
          <w:spacing w:val="-4"/>
          <w:cs/>
        </w:rPr>
        <w:t xml:space="preserve"> </w:t>
      </w:r>
      <w:r w:rsidR="00161FF6" w:rsidRPr="00161FF6">
        <w:rPr>
          <w:rFonts w:asciiTheme="majorBidi" w:hAnsiTheme="majorBidi" w:cstheme="majorBidi"/>
          <w:spacing w:val="-4"/>
        </w:rPr>
        <w:t>2568</w:t>
      </w:r>
    </w:p>
    <w:p w14:paraId="79BCD563" w14:textId="382B31D2" w:rsidR="004F693A" w:rsidRPr="0045337D" w:rsidRDefault="004E4A28" w:rsidP="0022435C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45337D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5C531F1D" w14:textId="3B487B9B" w:rsidR="00E615C2" w:rsidRPr="0045337D" w:rsidRDefault="004E4A28" w:rsidP="00E92594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337D">
        <w:rPr>
          <w:rFonts w:asciiTheme="majorBidi" w:hAnsiTheme="majorBidi" w:cstheme="majorBidi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45337D">
        <w:rPr>
          <w:rFonts w:asciiTheme="majorBidi" w:hAnsiTheme="majorBidi" w:cstheme="majorBidi"/>
        </w:rPr>
        <w:br/>
      </w:r>
      <w:r w:rsidR="00161FF6" w:rsidRPr="00161FF6">
        <w:rPr>
          <w:rFonts w:asciiTheme="majorBidi" w:hAnsiTheme="majorBidi" w:cstheme="majorBidi"/>
        </w:rPr>
        <w:t>6</w:t>
      </w:r>
      <w:r w:rsidR="000A6D14" w:rsidRPr="0045337D">
        <w:rPr>
          <w:rFonts w:asciiTheme="majorBidi" w:hAnsiTheme="majorBidi" w:cstheme="majorBidi"/>
        </w:rPr>
        <w:t xml:space="preserve"> </w:t>
      </w:r>
      <w:r w:rsidR="00C112F9" w:rsidRPr="0045337D">
        <w:rPr>
          <w:rFonts w:asciiTheme="majorBidi" w:eastAsiaTheme="minorEastAsia" w:hAnsiTheme="majorBidi" w:cstheme="majorBidi" w:hint="cs"/>
          <w:cs/>
          <w:lang w:eastAsia="ja-JP"/>
        </w:rPr>
        <w:t>สิงหาคม</w:t>
      </w:r>
      <w:r w:rsidR="000A6D14" w:rsidRPr="0045337D">
        <w:rPr>
          <w:rFonts w:asciiTheme="majorBidi" w:hAnsiTheme="majorBidi" w:cstheme="majorBidi"/>
          <w:cs/>
        </w:rPr>
        <w:t xml:space="preserve"> </w:t>
      </w:r>
      <w:r w:rsidR="00161FF6" w:rsidRPr="00161FF6">
        <w:rPr>
          <w:rFonts w:asciiTheme="majorBidi" w:hAnsiTheme="majorBidi" w:cstheme="majorBidi"/>
        </w:rPr>
        <w:t>2568</w:t>
      </w:r>
    </w:p>
    <w:sectPr w:rsidR="00E615C2" w:rsidRPr="0045337D" w:rsidSect="008F0EF2">
      <w:pgSz w:w="11909" w:h="16834" w:code="9"/>
      <w:pgMar w:top="1440" w:right="1224" w:bottom="720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04E03" w14:textId="77777777" w:rsidR="0097739D" w:rsidRDefault="0097739D" w:rsidP="003A646B">
      <w:r>
        <w:separator/>
      </w:r>
    </w:p>
  </w:endnote>
  <w:endnote w:type="continuationSeparator" w:id="0">
    <w:p w14:paraId="51FEBBA3" w14:textId="77777777" w:rsidR="0097739D" w:rsidRDefault="0097739D" w:rsidP="003A646B">
      <w:r>
        <w:continuationSeparator/>
      </w:r>
    </w:p>
  </w:endnote>
  <w:endnote w:type="continuationNotice" w:id="1">
    <w:p w14:paraId="77027F71" w14:textId="77777777" w:rsidR="0097739D" w:rsidRDefault="00977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5B98" w14:textId="2ADB4BF7" w:rsidR="00297A77" w:rsidRPr="00CB3B93" w:rsidRDefault="00297A77" w:rsidP="00CB3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DA71" w14:textId="77777777" w:rsidR="0097739D" w:rsidRDefault="0097739D" w:rsidP="003A646B">
      <w:r>
        <w:separator/>
      </w:r>
    </w:p>
  </w:footnote>
  <w:footnote w:type="continuationSeparator" w:id="0">
    <w:p w14:paraId="370F0029" w14:textId="77777777" w:rsidR="0097739D" w:rsidRDefault="0097739D" w:rsidP="003A646B">
      <w:r>
        <w:continuationSeparator/>
      </w:r>
    </w:p>
  </w:footnote>
  <w:footnote w:type="continuationNotice" w:id="1">
    <w:p w14:paraId="11E8F432" w14:textId="77777777" w:rsidR="0097739D" w:rsidRDefault="00977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6ACF" w14:textId="5FF6DE03" w:rsidR="00BC1BC0" w:rsidRPr="00780BAB" w:rsidRDefault="00BC1BC0" w:rsidP="00BC1BC0">
    <w:pPr>
      <w:pStyle w:val="Header"/>
      <w:jc w:val="center"/>
      <w:rPr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964C" w14:textId="41796052" w:rsidR="00297A77" w:rsidRPr="00737430" w:rsidRDefault="00297A77" w:rsidP="002952AB">
    <w:pPr>
      <w:tabs>
        <w:tab w:val="center" w:pos="4680"/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15D1" w14:textId="6E56CDA1" w:rsidR="00297A77" w:rsidRPr="00737430" w:rsidRDefault="00297A77" w:rsidP="00306659">
    <w:pPr>
      <w:tabs>
        <w:tab w:val="right" w:pos="9360"/>
      </w:tabs>
      <w:jc w:val="center"/>
      <w:rPr>
        <w:rFonts w:ascii="Angsana New" w:hAnsi="Angsana New" w:cs="Angsana New"/>
        <w:b/>
        <w:bCs/>
        <w:cs/>
        <w:lang w:eastAsia="x-none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25DC" w14:textId="0440E731" w:rsidR="00297A77" w:rsidRPr="00737430" w:rsidRDefault="00297A77" w:rsidP="00BC1BC0">
    <w:pPr>
      <w:tabs>
        <w:tab w:val="right" w:pos="9360"/>
      </w:tabs>
      <w:jc w:val="center"/>
      <w:rPr>
        <w:rFonts w:ascii="Angsana New" w:hAnsi="Angsana New" w:cs="Angsana New"/>
        <w:b/>
        <w:bCs/>
        <w:lang w:eastAsia="x-none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6AF7"/>
    <w:multiLevelType w:val="hybridMultilevel"/>
    <w:tmpl w:val="8C66A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AC5354D"/>
    <w:multiLevelType w:val="hybridMultilevel"/>
    <w:tmpl w:val="1EDC2C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1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8"/>
  </w:num>
  <w:num w:numId="3" w16cid:durableId="1942300847">
    <w:abstractNumId w:val="3"/>
  </w:num>
  <w:num w:numId="4" w16cid:durableId="2075853368">
    <w:abstractNumId w:val="13"/>
  </w:num>
  <w:num w:numId="5" w16cid:durableId="14468487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4"/>
  </w:num>
  <w:num w:numId="8" w16cid:durableId="569265640">
    <w:abstractNumId w:val="11"/>
  </w:num>
  <w:num w:numId="9" w16cid:durableId="289090543">
    <w:abstractNumId w:val="17"/>
  </w:num>
  <w:num w:numId="10" w16cid:durableId="716515892">
    <w:abstractNumId w:val="10"/>
  </w:num>
  <w:num w:numId="11" w16cid:durableId="1190994158">
    <w:abstractNumId w:val="7"/>
  </w:num>
  <w:num w:numId="12" w16cid:durableId="1998341117">
    <w:abstractNumId w:val="12"/>
  </w:num>
  <w:num w:numId="13" w16cid:durableId="161167933">
    <w:abstractNumId w:val="15"/>
  </w:num>
  <w:num w:numId="14" w16cid:durableId="130946439">
    <w:abstractNumId w:val="5"/>
  </w:num>
  <w:num w:numId="15" w16cid:durableId="239025413">
    <w:abstractNumId w:val="16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993618">
    <w:abstractNumId w:val="14"/>
  </w:num>
  <w:num w:numId="18" w16cid:durableId="108815965">
    <w:abstractNumId w:val="2"/>
  </w:num>
  <w:num w:numId="19" w16cid:durableId="23142756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9EA"/>
    <w:rsid w:val="00001C46"/>
    <w:rsid w:val="00001DA4"/>
    <w:rsid w:val="00002201"/>
    <w:rsid w:val="00002343"/>
    <w:rsid w:val="00002456"/>
    <w:rsid w:val="0000266F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6315"/>
    <w:rsid w:val="000064C4"/>
    <w:rsid w:val="00006636"/>
    <w:rsid w:val="00006838"/>
    <w:rsid w:val="000069DC"/>
    <w:rsid w:val="00006A62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27E"/>
    <w:rsid w:val="000112E8"/>
    <w:rsid w:val="000115B2"/>
    <w:rsid w:val="000116C0"/>
    <w:rsid w:val="00011876"/>
    <w:rsid w:val="00011B0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FDB"/>
    <w:rsid w:val="0001612C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AFB"/>
    <w:rsid w:val="00026F23"/>
    <w:rsid w:val="00026FFF"/>
    <w:rsid w:val="0002716F"/>
    <w:rsid w:val="0002786C"/>
    <w:rsid w:val="000278CC"/>
    <w:rsid w:val="00027A50"/>
    <w:rsid w:val="00027ED1"/>
    <w:rsid w:val="00027F9D"/>
    <w:rsid w:val="000308FA"/>
    <w:rsid w:val="00030B51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47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6124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0D"/>
    <w:rsid w:val="0005207A"/>
    <w:rsid w:val="000520C6"/>
    <w:rsid w:val="00052B48"/>
    <w:rsid w:val="00052C79"/>
    <w:rsid w:val="00053584"/>
    <w:rsid w:val="000536E5"/>
    <w:rsid w:val="00053C0A"/>
    <w:rsid w:val="00053C6A"/>
    <w:rsid w:val="00053DBA"/>
    <w:rsid w:val="000540FE"/>
    <w:rsid w:val="00054226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A4E"/>
    <w:rsid w:val="00060BFA"/>
    <w:rsid w:val="00061C6F"/>
    <w:rsid w:val="00061C99"/>
    <w:rsid w:val="00061D19"/>
    <w:rsid w:val="00062306"/>
    <w:rsid w:val="00062708"/>
    <w:rsid w:val="00062F62"/>
    <w:rsid w:val="00063376"/>
    <w:rsid w:val="000639E5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2E8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1E3"/>
    <w:rsid w:val="00075E67"/>
    <w:rsid w:val="00076055"/>
    <w:rsid w:val="000764C6"/>
    <w:rsid w:val="00076B5D"/>
    <w:rsid w:val="00076CC8"/>
    <w:rsid w:val="00076F90"/>
    <w:rsid w:val="00076FBB"/>
    <w:rsid w:val="0007735C"/>
    <w:rsid w:val="00077EFD"/>
    <w:rsid w:val="00077F38"/>
    <w:rsid w:val="00080138"/>
    <w:rsid w:val="000801DE"/>
    <w:rsid w:val="000803E5"/>
    <w:rsid w:val="000806EF"/>
    <w:rsid w:val="000808E7"/>
    <w:rsid w:val="00080F81"/>
    <w:rsid w:val="000811FF"/>
    <w:rsid w:val="00081595"/>
    <w:rsid w:val="00081607"/>
    <w:rsid w:val="0008165F"/>
    <w:rsid w:val="000816E4"/>
    <w:rsid w:val="000819E0"/>
    <w:rsid w:val="00081B1E"/>
    <w:rsid w:val="00081CA2"/>
    <w:rsid w:val="0008221F"/>
    <w:rsid w:val="00082853"/>
    <w:rsid w:val="00082D6A"/>
    <w:rsid w:val="000831DF"/>
    <w:rsid w:val="000832E5"/>
    <w:rsid w:val="00083CB7"/>
    <w:rsid w:val="00084D71"/>
    <w:rsid w:val="0008503B"/>
    <w:rsid w:val="000851A4"/>
    <w:rsid w:val="00085604"/>
    <w:rsid w:val="000859FA"/>
    <w:rsid w:val="00085C5E"/>
    <w:rsid w:val="00086088"/>
    <w:rsid w:val="00086220"/>
    <w:rsid w:val="00086AEF"/>
    <w:rsid w:val="00086AFA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CC6"/>
    <w:rsid w:val="00090EDF"/>
    <w:rsid w:val="000911C8"/>
    <w:rsid w:val="000916E2"/>
    <w:rsid w:val="000922DB"/>
    <w:rsid w:val="00092312"/>
    <w:rsid w:val="000923B1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07A"/>
    <w:rsid w:val="00094122"/>
    <w:rsid w:val="000941F5"/>
    <w:rsid w:val="00094B3F"/>
    <w:rsid w:val="00094F1C"/>
    <w:rsid w:val="00095573"/>
    <w:rsid w:val="0009581D"/>
    <w:rsid w:val="000958C9"/>
    <w:rsid w:val="00096725"/>
    <w:rsid w:val="00096E13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77E"/>
    <w:rsid w:val="000A3A72"/>
    <w:rsid w:val="000A3C27"/>
    <w:rsid w:val="000A3C5C"/>
    <w:rsid w:val="000A3CA7"/>
    <w:rsid w:val="000A3FA4"/>
    <w:rsid w:val="000A45EB"/>
    <w:rsid w:val="000A4912"/>
    <w:rsid w:val="000A4B78"/>
    <w:rsid w:val="000A5689"/>
    <w:rsid w:val="000A59A8"/>
    <w:rsid w:val="000A5F04"/>
    <w:rsid w:val="000A60A3"/>
    <w:rsid w:val="000A60AB"/>
    <w:rsid w:val="000A62C2"/>
    <w:rsid w:val="000A6C12"/>
    <w:rsid w:val="000A6D14"/>
    <w:rsid w:val="000A6D1F"/>
    <w:rsid w:val="000A6E10"/>
    <w:rsid w:val="000A6EDA"/>
    <w:rsid w:val="000A7029"/>
    <w:rsid w:val="000A723E"/>
    <w:rsid w:val="000A7F25"/>
    <w:rsid w:val="000B0019"/>
    <w:rsid w:val="000B039D"/>
    <w:rsid w:val="000B05F1"/>
    <w:rsid w:val="000B0B1B"/>
    <w:rsid w:val="000B12E3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40C"/>
    <w:rsid w:val="000B2C35"/>
    <w:rsid w:val="000B35AF"/>
    <w:rsid w:val="000B39B8"/>
    <w:rsid w:val="000B3EE4"/>
    <w:rsid w:val="000B4185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0AD7"/>
    <w:rsid w:val="000C1143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8BC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207C"/>
    <w:rsid w:val="000D295E"/>
    <w:rsid w:val="000D2B48"/>
    <w:rsid w:val="000D2DFE"/>
    <w:rsid w:val="000D317F"/>
    <w:rsid w:val="000D31DD"/>
    <w:rsid w:val="000D35E2"/>
    <w:rsid w:val="000D3B23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BE8"/>
    <w:rsid w:val="000D6244"/>
    <w:rsid w:val="000D63E4"/>
    <w:rsid w:val="000D688F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750"/>
    <w:rsid w:val="000E588B"/>
    <w:rsid w:val="000E5AC8"/>
    <w:rsid w:val="000E5DF0"/>
    <w:rsid w:val="000E5E93"/>
    <w:rsid w:val="000E60B9"/>
    <w:rsid w:val="000E612A"/>
    <w:rsid w:val="000E62E1"/>
    <w:rsid w:val="000E6A3C"/>
    <w:rsid w:val="000E6B73"/>
    <w:rsid w:val="000E6D50"/>
    <w:rsid w:val="000E70B1"/>
    <w:rsid w:val="000E732A"/>
    <w:rsid w:val="000E753B"/>
    <w:rsid w:val="000E75D6"/>
    <w:rsid w:val="000F0EC6"/>
    <w:rsid w:val="000F19AC"/>
    <w:rsid w:val="000F19DD"/>
    <w:rsid w:val="000F1E2E"/>
    <w:rsid w:val="000F226F"/>
    <w:rsid w:val="000F2664"/>
    <w:rsid w:val="000F2C0D"/>
    <w:rsid w:val="000F2C7D"/>
    <w:rsid w:val="000F368E"/>
    <w:rsid w:val="000F37E4"/>
    <w:rsid w:val="000F3A2E"/>
    <w:rsid w:val="000F3AD3"/>
    <w:rsid w:val="000F3F68"/>
    <w:rsid w:val="000F406D"/>
    <w:rsid w:val="000F44F0"/>
    <w:rsid w:val="000F4A2D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6F9F"/>
    <w:rsid w:val="000F7273"/>
    <w:rsid w:val="000F7616"/>
    <w:rsid w:val="000F76ED"/>
    <w:rsid w:val="000F76F4"/>
    <w:rsid w:val="000F789C"/>
    <w:rsid w:val="000F79D8"/>
    <w:rsid w:val="000F7B88"/>
    <w:rsid w:val="000F7E1E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349"/>
    <w:rsid w:val="00105414"/>
    <w:rsid w:val="00105422"/>
    <w:rsid w:val="00105741"/>
    <w:rsid w:val="00105A8A"/>
    <w:rsid w:val="00105BEE"/>
    <w:rsid w:val="00105D52"/>
    <w:rsid w:val="00106333"/>
    <w:rsid w:val="00106963"/>
    <w:rsid w:val="00106B16"/>
    <w:rsid w:val="0010741E"/>
    <w:rsid w:val="0010777A"/>
    <w:rsid w:val="001078A4"/>
    <w:rsid w:val="00107B6C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BE5"/>
    <w:rsid w:val="00113CC9"/>
    <w:rsid w:val="00113FE2"/>
    <w:rsid w:val="00114145"/>
    <w:rsid w:val="00114AB2"/>
    <w:rsid w:val="00114DA6"/>
    <w:rsid w:val="00114F8F"/>
    <w:rsid w:val="00115536"/>
    <w:rsid w:val="0011584D"/>
    <w:rsid w:val="001159FD"/>
    <w:rsid w:val="00115B85"/>
    <w:rsid w:val="00115CE2"/>
    <w:rsid w:val="00115E28"/>
    <w:rsid w:val="00116158"/>
    <w:rsid w:val="00116A91"/>
    <w:rsid w:val="00116C27"/>
    <w:rsid w:val="00117171"/>
    <w:rsid w:val="00117570"/>
    <w:rsid w:val="001178F5"/>
    <w:rsid w:val="00117C04"/>
    <w:rsid w:val="00120B00"/>
    <w:rsid w:val="001211B5"/>
    <w:rsid w:val="00121293"/>
    <w:rsid w:val="00121650"/>
    <w:rsid w:val="00122802"/>
    <w:rsid w:val="00122DA0"/>
    <w:rsid w:val="00122FDD"/>
    <w:rsid w:val="001230F8"/>
    <w:rsid w:val="00123627"/>
    <w:rsid w:val="00123EEB"/>
    <w:rsid w:val="00124346"/>
    <w:rsid w:val="00124364"/>
    <w:rsid w:val="001246A0"/>
    <w:rsid w:val="00125BA1"/>
    <w:rsid w:val="0012634B"/>
    <w:rsid w:val="0012636F"/>
    <w:rsid w:val="001266BC"/>
    <w:rsid w:val="001269CD"/>
    <w:rsid w:val="00126E0D"/>
    <w:rsid w:val="0012742E"/>
    <w:rsid w:val="00127C17"/>
    <w:rsid w:val="00130040"/>
    <w:rsid w:val="001301B5"/>
    <w:rsid w:val="00130724"/>
    <w:rsid w:val="00130A27"/>
    <w:rsid w:val="00130D47"/>
    <w:rsid w:val="00130F1E"/>
    <w:rsid w:val="00131044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CBC"/>
    <w:rsid w:val="001369BA"/>
    <w:rsid w:val="00136A4D"/>
    <w:rsid w:val="00136A52"/>
    <w:rsid w:val="00136E5C"/>
    <w:rsid w:val="0013755C"/>
    <w:rsid w:val="00137AA7"/>
    <w:rsid w:val="00137C37"/>
    <w:rsid w:val="00137D22"/>
    <w:rsid w:val="00140085"/>
    <w:rsid w:val="00140933"/>
    <w:rsid w:val="00140A34"/>
    <w:rsid w:val="00140A48"/>
    <w:rsid w:val="0014112E"/>
    <w:rsid w:val="00141201"/>
    <w:rsid w:val="001412D2"/>
    <w:rsid w:val="001415B8"/>
    <w:rsid w:val="001418C2"/>
    <w:rsid w:val="00141B19"/>
    <w:rsid w:val="00141F08"/>
    <w:rsid w:val="0014286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A56"/>
    <w:rsid w:val="00147C1D"/>
    <w:rsid w:val="00147D47"/>
    <w:rsid w:val="00147F0B"/>
    <w:rsid w:val="00150262"/>
    <w:rsid w:val="00150870"/>
    <w:rsid w:val="001509E6"/>
    <w:rsid w:val="00150AD5"/>
    <w:rsid w:val="00150C86"/>
    <w:rsid w:val="001512E6"/>
    <w:rsid w:val="00151602"/>
    <w:rsid w:val="00151730"/>
    <w:rsid w:val="00151A53"/>
    <w:rsid w:val="00151B96"/>
    <w:rsid w:val="00151DF9"/>
    <w:rsid w:val="001521D0"/>
    <w:rsid w:val="001525DA"/>
    <w:rsid w:val="00152A11"/>
    <w:rsid w:val="00152E58"/>
    <w:rsid w:val="00153A21"/>
    <w:rsid w:val="00153A63"/>
    <w:rsid w:val="00153A90"/>
    <w:rsid w:val="00153C5C"/>
    <w:rsid w:val="00153F53"/>
    <w:rsid w:val="0015443B"/>
    <w:rsid w:val="001548E7"/>
    <w:rsid w:val="00154BE4"/>
    <w:rsid w:val="001550DA"/>
    <w:rsid w:val="0015515D"/>
    <w:rsid w:val="0015567F"/>
    <w:rsid w:val="001556F4"/>
    <w:rsid w:val="00155746"/>
    <w:rsid w:val="001558A6"/>
    <w:rsid w:val="00155B22"/>
    <w:rsid w:val="00155B23"/>
    <w:rsid w:val="0015600D"/>
    <w:rsid w:val="00156034"/>
    <w:rsid w:val="001566B0"/>
    <w:rsid w:val="0015688F"/>
    <w:rsid w:val="00156900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1F32"/>
    <w:rsid w:val="00161FF6"/>
    <w:rsid w:val="00162219"/>
    <w:rsid w:val="0016228B"/>
    <w:rsid w:val="001625B7"/>
    <w:rsid w:val="00163610"/>
    <w:rsid w:val="001637DE"/>
    <w:rsid w:val="00164403"/>
    <w:rsid w:val="001645DE"/>
    <w:rsid w:val="001646CE"/>
    <w:rsid w:val="00164804"/>
    <w:rsid w:val="00164CC7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10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308"/>
    <w:rsid w:val="00176B72"/>
    <w:rsid w:val="00176CFC"/>
    <w:rsid w:val="00176D7E"/>
    <w:rsid w:val="00177137"/>
    <w:rsid w:val="001773F6"/>
    <w:rsid w:val="0017747B"/>
    <w:rsid w:val="001774D4"/>
    <w:rsid w:val="00180404"/>
    <w:rsid w:val="00180492"/>
    <w:rsid w:val="001807A2"/>
    <w:rsid w:val="00180B0B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519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66F"/>
    <w:rsid w:val="00186F1A"/>
    <w:rsid w:val="0018701C"/>
    <w:rsid w:val="00187199"/>
    <w:rsid w:val="00187476"/>
    <w:rsid w:val="00187B56"/>
    <w:rsid w:val="00187B76"/>
    <w:rsid w:val="00187BAE"/>
    <w:rsid w:val="00187C00"/>
    <w:rsid w:val="00187C91"/>
    <w:rsid w:val="00190BFE"/>
    <w:rsid w:val="00191A82"/>
    <w:rsid w:val="00191D06"/>
    <w:rsid w:val="00192026"/>
    <w:rsid w:val="00192335"/>
    <w:rsid w:val="0019275D"/>
    <w:rsid w:val="00192F9C"/>
    <w:rsid w:val="0019318E"/>
    <w:rsid w:val="001936FB"/>
    <w:rsid w:val="00193966"/>
    <w:rsid w:val="00193A1F"/>
    <w:rsid w:val="00193AC8"/>
    <w:rsid w:val="00194251"/>
    <w:rsid w:val="001943C2"/>
    <w:rsid w:val="00194C2C"/>
    <w:rsid w:val="00194C81"/>
    <w:rsid w:val="00195054"/>
    <w:rsid w:val="0019543E"/>
    <w:rsid w:val="0019588E"/>
    <w:rsid w:val="001959BB"/>
    <w:rsid w:val="00196236"/>
    <w:rsid w:val="001966C8"/>
    <w:rsid w:val="00196BF3"/>
    <w:rsid w:val="00196D69"/>
    <w:rsid w:val="00196F5E"/>
    <w:rsid w:val="00197163"/>
    <w:rsid w:val="00197287"/>
    <w:rsid w:val="0019760C"/>
    <w:rsid w:val="001976DC"/>
    <w:rsid w:val="00197797"/>
    <w:rsid w:val="00197B1A"/>
    <w:rsid w:val="001A00DD"/>
    <w:rsid w:val="001A03C0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89A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D78"/>
    <w:rsid w:val="001B2E46"/>
    <w:rsid w:val="001B3066"/>
    <w:rsid w:val="001B31C5"/>
    <w:rsid w:val="001B3256"/>
    <w:rsid w:val="001B32A3"/>
    <w:rsid w:val="001B375B"/>
    <w:rsid w:val="001B390D"/>
    <w:rsid w:val="001B3DE5"/>
    <w:rsid w:val="001B3E72"/>
    <w:rsid w:val="001B3FAE"/>
    <w:rsid w:val="001B40C4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793"/>
    <w:rsid w:val="001C1CEB"/>
    <w:rsid w:val="001C1DF7"/>
    <w:rsid w:val="001C201A"/>
    <w:rsid w:val="001C2586"/>
    <w:rsid w:val="001C2D2E"/>
    <w:rsid w:val="001C311A"/>
    <w:rsid w:val="001C35AE"/>
    <w:rsid w:val="001C393D"/>
    <w:rsid w:val="001C3992"/>
    <w:rsid w:val="001C42D4"/>
    <w:rsid w:val="001C4352"/>
    <w:rsid w:val="001C4520"/>
    <w:rsid w:val="001C4AB5"/>
    <w:rsid w:val="001C4E2B"/>
    <w:rsid w:val="001C50F5"/>
    <w:rsid w:val="001C5968"/>
    <w:rsid w:val="001C5D64"/>
    <w:rsid w:val="001C622A"/>
    <w:rsid w:val="001C68AC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6B6"/>
    <w:rsid w:val="001C79AE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557"/>
    <w:rsid w:val="001D26CB"/>
    <w:rsid w:val="001D2A7F"/>
    <w:rsid w:val="001D2F5F"/>
    <w:rsid w:val="001D3213"/>
    <w:rsid w:val="001D32C7"/>
    <w:rsid w:val="001D3FDB"/>
    <w:rsid w:val="001D4584"/>
    <w:rsid w:val="001D4A8F"/>
    <w:rsid w:val="001D4B19"/>
    <w:rsid w:val="001D4E73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7C"/>
    <w:rsid w:val="001D7ABA"/>
    <w:rsid w:val="001D7D1B"/>
    <w:rsid w:val="001D7D3B"/>
    <w:rsid w:val="001E00E0"/>
    <w:rsid w:val="001E014B"/>
    <w:rsid w:val="001E0A7B"/>
    <w:rsid w:val="001E0C3C"/>
    <w:rsid w:val="001E0D66"/>
    <w:rsid w:val="001E1327"/>
    <w:rsid w:val="001E1B1D"/>
    <w:rsid w:val="001E1B92"/>
    <w:rsid w:val="001E1D55"/>
    <w:rsid w:val="001E1DAE"/>
    <w:rsid w:val="001E1FA1"/>
    <w:rsid w:val="001E2885"/>
    <w:rsid w:val="001E292A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EAD"/>
    <w:rsid w:val="001E4F0D"/>
    <w:rsid w:val="001E4FF4"/>
    <w:rsid w:val="001E56B6"/>
    <w:rsid w:val="001E628B"/>
    <w:rsid w:val="001E6A25"/>
    <w:rsid w:val="001E6DDC"/>
    <w:rsid w:val="001E6F9F"/>
    <w:rsid w:val="001E701A"/>
    <w:rsid w:val="001E7D20"/>
    <w:rsid w:val="001E7D4D"/>
    <w:rsid w:val="001F0DBF"/>
    <w:rsid w:val="001F0E57"/>
    <w:rsid w:val="001F1241"/>
    <w:rsid w:val="001F1559"/>
    <w:rsid w:val="001F157E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C35"/>
    <w:rsid w:val="001F3F06"/>
    <w:rsid w:val="001F4338"/>
    <w:rsid w:val="001F46C3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724"/>
    <w:rsid w:val="001F7875"/>
    <w:rsid w:val="001F7BA3"/>
    <w:rsid w:val="002002EE"/>
    <w:rsid w:val="002003CA"/>
    <w:rsid w:val="002005A4"/>
    <w:rsid w:val="00200A80"/>
    <w:rsid w:val="00200FA5"/>
    <w:rsid w:val="002017B8"/>
    <w:rsid w:val="00201EFF"/>
    <w:rsid w:val="0020207C"/>
    <w:rsid w:val="002023D1"/>
    <w:rsid w:val="002024F2"/>
    <w:rsid w:val="002025E8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4D5F"/>
    <w:rsid w:val="00205B20"/>
    <w:rsid w:val="0020601A"/>
    <w:rsid w:val="0020603A"/>
    <w:rsid w:val="002064BB"/>
    <w:rsid w:val="0020651E"/>
    <w:rsid w:val="002067CF"/>
    <w:rsid w:val="00207447"/>
    <w:rsid w:val="0020769D"/>
    <w:rsid w:val="002076B2"/>
    <w:rsid w:val="00207A47"/>
    <w:rsid w:val="00207DDD"/>
    <w:rsid w:val="002103DD"/>
    <w:rsid w:val="00210848"/>
    <w:rsid w:val="002115F7"/>
    <w:rsid w:val="00211FFC"/>
    <w:rsid w:val="00212187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BE5"/>
    <w:rsid w:val="00213F9D"/>
    <w:rsid w:val="002140BE"/>
    <w:rsid w:val="0021485C"/>
    <w:rsid w:val="002149A0"/>
    <w:rsid w:val="00214AC8"/>
    <w:rsid w:val="00214BE8"/>
    <w:rsid w:val="00214CCF"/>
    <w:rsid w:val="00215223"/>
    <w:rsid w:val="002156BC"/>
    <w:rsid w:val="002157CB"/>
    <w:rsid w:val="002159CE"/>
    <w:rsid w:val="00215D7F"/>
    <w:rsid w:val="00215F13"/>
    <w:rsid w:val="00216020"/>
    <w:rsid w:val="00216176"/>
    <w:rsid w:val="0021632B"/>
    <w:rsid w:val="002163C8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1D0"/>
    <w:rsid w:val="002212A6"/>
    <w:rsid w:val="002224BD"/>
    <w:rsid w:val="0022280B"/>
    <w:rsid w:val="00222A02"/>
    <w:rsid w:val="00222C5E"/>
    <w:rsid w:val="00222E93"/>
    <w:rsid w:val="002230C2"/>
    <w:rsid w:val="0022324D"/>
    <w:rsid w:val="00223261"/>
    <w:rsid w:val="002239C6"/>
    <w:rsid w:val="0022435C"/>
    <w:rsid w:val="002245CD"/>
    <w:rsid w:val="0022471B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40A5"/>
    <w:rsid w:val="002341E9"/>
    <w:rsid w:val="002348E8"/>
    <w:rsid w:val="00234973"/>
    <w:rsid w:val="002349E6"/>
    <w:rsid w:val="00234A34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36B"/>
    <w:rsid w:val="00240514"/>
    <w:rsid w:val="00240529"/>
    <w:rsid w:val="002409A2"/>
    <w:rsid w:val="002409BC"/>
    <w:rsid w:val="00240C3F"/>
    <w:rsid w:val="00240DB8"/>
    <w:rsid w:val="0024100B"/>
    <w:rsid w:val="002416D8"/>
    <w:rsid w:val="00241CE0"/>
    <w:rsid w:val="00242017"/>
    <w:rsid w:val="0024220C"/>
    <w:rsid w:val="00242534"/>
    <w:rsid w:val="002427D1"/>
    <w:rsid w:val="00242866"/>
    <w:rsid w:val="00242BE5"/>
    <w:rsid w:val="0024301A"/>
    <w:rsid w:val="00243260"/>
    <w:rsid w:val="00243334"/>
    <w:rsid w:val="002436B5"/>
    <w:rsid w:val="002439E7"/>
    <w:rsid w:val="00243E5B"/>
    <w:rsid w:val="0024427C"/>
    <w:rsid w:val="00244722"/>
    <w:rsid w:val="00244906"/>
    <w:rsid w:val="00244B15"/>
    <w:rsid w:val="00244D56"/>
    <w:rsid w:val="00244FF1"/>
    <w:rsid w:val="00245242"/>
    <w:rsid w:val="0024525E"/>
    <w:rsid w:val="002454AB"/>
    <w:rsid w:val="002455DF"/>
    <w:rsid w:val="00245D83"/>
    <w:rsid w:val="00245FBE"/>
    <w:rsid w:val="00246702"/>
    <w:rsid w:val="00246BA1"/>
    <w:rsid w:val="0024721D"/>
    <w:rsid w:val="0024754B"/>
    <w:rsid w:val="002475D4"/>
    <w:rsid w:val="002476B4"/>
    <w:rsid w:val="00247F9C"/>
    <w:rsid w:val="002501AA"/>
    <w:rsid w:val="00250456"/>
    <w:rsid w:val="00250701"/>
    <w:rsid w:val="00250870"/>
    <w:rsid w:val="00250DA6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5E1"/>
    <w:rsid w:val="002556F0"/>
    <w:rsid w:val="00255B47"/>
    <w:rsid w:val="00255CEE"/>
    <w:rsid w:val="0025637F"/>
    <w:rsid w:val="002566FA"/>
    <w:rsid w:val="00256A11"/>
    <w:rsid w:val="00256ADD"/>
    <w:rsid w:val="00256DC1"/>
    <w:rsid w:val="00257147"/>
    <w:rsid w:val="00257289"/>
    <w:rsid w:val="00257A55"/>
    <w:rsid w:val="00257BC1"/>
    <w:rsid w:val="0026005C"/>
    <w:rsid w:val="00260278"/>
    <w:rsid w:val="002606B3"/>
    <w:rsid w:val="00260BCC"/>
    <w:rsid w:val="00260FE4"/>
    <w:rsid w:val="002611B2"/>
    <w:rsid w:val="002618DF"/>
    <w:rsid w:val="00261909"/>
    <w:rsid w:val="00261BE5"/>
    <w:rsid w:val="00262231"/>
    <w:rsid w:val="00262403"/>
    <w:rsid w:val="00262B7D"/>
    <w:rsid w:val="00263BD6"/>
    <w:rsid w:val="00264066"/>
    <w:rsid w:val="0026448B"/>
    <w:rsid w:val="00264679"/>
    <w:rsid w:val="00264AA4"/>
    <w:rsid w:val="00264BAC"/>
    <w:rsid w:val="00264C26"/>
    <w:rsid w:val="00264EA6"/>
    <w:rsid w:val="00265069"/>
    <w:rsid w:val="002651DE"/>
    <w:rsid w:val="0026558C"/>
    <w:rsid w:val="0026571A"/>
    <w:rsid w:val="00266120"/>
    <w:rsid w:val="0026654C"/>
    <w:rsid w:val="002666C0"/>
    <w:rsid w:val="0026688A"/>
    <w:rsid w:val="00266EA0"/>
    <w:rsid w:val="0026704D"/>
    <w:rsid w:val="00267208"/>
    <w:rsid w:val="0026722A"/>
    <w:rsid w:val="00267A57"/>
    <w:rsid w:val="00267AF2"/>
    <w:rsid w:val="00267BD5"/>
    <w:rsid w:val="00267E9D"/>
    <w:rsid w:val="002708ED"/>
    <w:rsid w:val="002709F2"/>
    <w:rsid w:val="00271323"/>
    <w:rsid w:val="0027136C"/>
    <w:rsid w:val="00271556"/>
    <w:rsid w:val="00271B21"/>
    <w:rsid w:val="00272893"/>
    <w:rsid w:val="00272CC0"/>
    <w:rsid w:val="0027359D"/>
    <w:rsid w:val="002735AC"/>
    <w:rsid w:val="002738FA"/>
    <w:rsid w:val="00273BCC"/>
    <w:rsid w:val="00273DE1"/>
    <w:rsid w:val="00273F75"/>
    <w:rsid w:val="002741E7"/>
    <w:rsid w:val="002751F4"/>
    <w:rsid w:val="00275508"/>
    <w:rsid w:val="0027550A"/>
    <w:rsid w:val="00275576"/>
    <w:rsid w:val="002756C9"/>
    <w:rsid w:val="00275A01"/>
    <w:rsid w:val="00275AA4"/>
    <w:rsid w:val="00276297"/>
    <w:rsid w:val="002763D1"/>
    <w:rsid w:val="00276477"/>
    <w:rsid w:val="00276824"/>
    <w:rsid w:val="0027686D"/>
    <w:rsid w:val="00276920"/>
    <w:rsid w:val="00276BAC"/>
    <w:rsid w:val="00276BCF"/>
    <w:rsid w:val="00277343"/>
    <w:rsid w:val="002776D0"/>
    <w:rsid w:val="002776E6"/>
    <w:rsid w:val="00280863"/>
    <w:rsid w:val="00280ABA"/>
    <w:rsid w:val="00280BEF"/>
    <w:rsid w:val="00280FF2"/>
    <w:rsid w:val="002810B1"/>
    <w:rsid w:val="002811FF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AED"/>
    <w:rsid w:val="00284B50"/>
    <w:rsid w:val="00284E67"/>
    <w:rsid w:val="0028512B"/>
    <w:rsid w:val="00285862"/>
    <w:rsid w:val="00285F50"/>
    <w:rsid w:val="0028615C"/>
    <w:rsid w:val="00286655"/>
    <w:rsid w:val="00286728"/>
    <w:rsid w:val="00286981"/>
    <w:rsid w:val="002871F5"/>
    <w:rsid w:val="0028796E"/>
    <w:rsid w:val="00287B69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870"/>
    <w:rsid w:val="0029390F"/>
    <w:rsid w:val="00293A7F"/>
    <w:rsid w:val="0029415F"/>
    <w:rsid w:val="00294184"/>
    <w:rsid w:val="00294186"/>
    <w:rsid w:val="002941EA"/>
    <w:rsid w:val="002943AF"/>
    <w:rsid w:val="002944AE"/>
    <w:rsid w:val="00294A90"/>
    <w:rsid w:val="002952AB"/>
    <w:rsid w:val="00295338"/>
    <w:rsid w:val="00296F80"/>
    <w:rsid w:val="002970C6"/>
    <w:rsid w:val="002970F3"/>
    <w:rsid w:val="0029739D"/>
    <w:rsid w:val="002977A7"/>
    <w:rsid w:val="00297A77"/>
    <w:rsid w:val="00297B22"/>
    <w:rsid w:val="002A0D1F"/>
    <w:rsid w:val="002A17AB"/>
    <w:rsid w:val="002A1BF5"/>
    <w:rsid w:val="002A1EA1"/>
    <w:rsid w:val="002A1F0A"/>
    <w:rsid w:val="002A1FCD"/>
    <w:rsid w:val="002A22CE"/>
    <w:rsid w:val="002A2300"/>
    <w:rsid w:val="002A2706"/>
    <w:rsid w:val="002A2A16"/>
    <w:rsid w:val="002A2B1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4F97"/>
    <w:rsid w:val="002A4FF3"/>
    <w:rsid w:val="002A53E0"/>
    <w:rsid w:val="002A5B8F"/>
    <w:rsid w:val="002A5D93"/>
    <w:rsid w:val="002A5E1A"/>
    <w:rsid w:val="002A5EA1"/>
    <w:rsid w:val="002A6349"/>
    <w:rsid w:val="002A684C"/>
    <w:rsid w:val="002A70BE"/>
    <w:rsid w:val="002A73C6"/>
    <w:rsid w:val="002A7F27"/>
    <w:rsid w:val="002B045E"/>
    <w:rsid w:val="002B07D9"/>
    <w:rsid w:val="002B09DB"/>
    <w:rsid w:val="002B0A84"/>
    <w:rsid w:val="002B0A9A"/>
    <w:rsid w:val="002B0D7C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6C9"/>
    <w:rsid w:val="002B3B2D"/>
    <w:rsid w:val="002B3B52"/>
    <w:rsid w:val="002B42DC"/>
    <w:rsid w:val="002B4810"/>
    <w:rsid w:val="002B4B02"/>
    <w:rsid w:val="002B4B8B"/>
    <w:rsid w:val="002B4BCE"/>
    <w:rsid w:val="002B52F4"/>
    <w:rsid w:val="002B547A"/>
    <w:rsid w:val="002B5C8F"/>
    <w:rsid w:val="002B5D8B"/>
    <w:rsid w:val="002B6762"/>
    <w:rsid w:val="002B685C"/>
    <w:rsid w:val="002B69F2"/>
    <w:rsid w:val="002B6A21"/>
    <w:rsid w:val="002B70EC"/>
    <w:rsid w:val="002B715D"/>
    <w:rsid w:val="002B75FB"/>
    <w:rsid w:val="002B7AE1"/>
    <w:rsid w:val="002B7B9B"/>
    <w:rsid w:val="002B7C7A"/>
    <w:rsid w:val="002C07A3"/>
    <w:rsid w:val="002C1090"/>
    <w:rsid w:val="002C139F"/>
    <w:rsid w:val="002C1DBD"/>
    <w:rsid w:val="002C1F58"/>
    <w:rsid w:val="002C23A1"/>
    <w:rsid w:val="002C24AF"/>
    <w:rsid w:val="002C24D3"/>
    <w:rsid w:val="002C28FC"/>
    <w:rsid w:val="002C2977"/>
    <w:rsid w:val="002C2B33"/>
    <w:rsid w:val="002C2D45"/>
    <w:rsid w:val="002C349C"/>
    <w:rsid w:val="002C3A4D"/>
    <w:rsid w:val="002C3F3E"/>
    <w:rsid w:val="002C42F2"/>
    <w:rsid w:val="002C460B"/>
    <w:rsid w:val="002C4A38"/>
    <w:rsid w:val="002C4B56"/>
    <w:rsid w:val="002C4C93"/>
    <w:rsid w:val="002C4D89"/>
    <w:rsid w:val="002C4F1D"/>
    <w:rsid w:val="002C504B"/>
    <w:rsid w:val="002C56AB"/>
    <w:rsid w:val="002C58C4"/>
    <w:rsid w:val="002C58D3"/>
    <w:rsid w:val="002C596E"/>
    <w:rsid w:val="002C6927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A4B"/>
    <w:rsid w:val="002D0F0D"/>
    <w:rsid w:val="002D1178"/>
    <w:rsid w:val="002D12FC"/>
    <w:rsid w:val="002D1FA7"/>
    <w:rsid w:val="002D2298"/>
    <w:rsid w:val="002D23E6"/>
    <w:rsid w:val="002D2479"/>
    <w:rsid w:val="002D2EC5"/>
    <w:rsid w:val="002D2F1B"/>
    <w:rsid w:val="002D3121"/>
    <w:rsid w:val="002D3D21"/>
    <w:rsid w:val="002D4045"/>
    <w:rsid w:val="002D42AE"/>
    <w:rsid w:val="002D4398"/>
    <w:rsid w:val="002D44DE"/>
    <w:rsid w:val="002D4915"/>
    <w:rsid w:val="002D4A4F"/>
    <w:rsid w:val="002D4B51"/>
    <w:rsid w:val="002D52CA"/>
    <w:rsid w:val="002D59D1"/>
    <w:rsid w:val="002D5E0F"/>
    <w:rsid w:val="002D60AD"/>
    <w:rsid w:val="002D6188"/>
    <w:rsid w:val="002D687B"/>
    <w:rsid w:val="002D694C"/>
    <w:rsid w:val="002D6A03"/>
    <w:rsid w:val="002D706E"/>
    <w:rsid w:val="002D7111"/>
    <w:rsid w:val="002D7209"/>
    <w:rsid w:val="002D7452"/>
    <w:rsid w:val="002D76D6"/>
    <w:rsid w:val="002D7727"/>
    <w:rsid w:val="002D79CF"/>
    <w:rsid w:val="002D7D4A"/>
    <w:rsid w:val="002D7D59"/>
    <w:rsid w:val="002E0226"/>
    <w:rsid w:val="002E059D"/>
    <w:rsid w:val="002E05F4"/>
    <w:rsid w:val="002E100F"/>
    <w:rsid w:val="002E102C"/>
    <w:rsid w:val="002E10CE"/>
    <w:rsid w:val="002E1854"/>
    <w:rsid w:val="002E18DD"/>
    <w:rsid w:val="002E1AA4"/>
    <w:rsid w:val="002E2166"/>
    <w:rsid w:val="002E30E7"/>
    <w:rsid w:val="002E3791"/>
    <w:rsid w:val="002E4062"/>
    <w:rsid w:val="002E413A"/>
    <w:rsid w:val="002E4BC0"/>
    <w:rsid w:val="002E4C47"/>
    <w:rsid w:val="002E4FB1"/>
    <w:rsid w:val="002E5000"/>
    <w:rsid w:val="002E5556"/>
    <w:rsid w:val="002E577A"/>
    <w:rsid w:val="002E5EFE"/>
    <w:rsid w:val="002E6127"/>
    <w:rsid w:val="002E644A"/>
    <w:rsid w:val="002E6A97"/>
    <w:rsid w:val="002E6AEE"/>
    <w:rsid w:val="002E6CB8"/>
    <w:rsid w:val="002E6DE0"/>
    <w:rsid w:val="002E72F6"/>
    <w:rsid w:val="002E7464"/>
    <w:rsid w:val="002E7513"/>
    <w:rsid w:val="002E7CE6"/>
    <w:rsid w:val="002F0202"/>
    <w:rsid w:val="002F0804"/>
    <w:rsid w:val="002F0FE1"/>
    <w:rsid w:val="002F1174"/>
    <w:rsid w:val="002F13C6"/>
    <w:rsid w:val="002F1893"/>
    <w:rsid w:val="002F1895"/>
    <w:rsid w:val="002F1A38"/>
    <w:rsid w:val="002F1F62"/>
    <w:rsid w:val="002F1FCD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AA9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6D30"/>
    <w:rsid w:val="002F7085"/>
    <w:rsid w:val="002F7263"/>
    <w:rsid w:val="002F77B8"/>
    <w:rsid w:val="002F7868"/>
    <w:rsid w:val="002F78A4"/>
    <w:rsid w:val="002F7914"/>
    <w:rsid w:val="003005C5"/>
    <w:rsid w:val="00300AE0"/>
    <w:rsid w:val="00301377"/>
    <w:rsid w:val="003016DF"/>
    <w:rsid w:val="00301AB0"/>
    <w:rsid w:val="00301D04"/>
    <w:rsid w:val="00301E13"/>
    <w:rsid w:val="00302411"/>
    <w:rsid w:val="00302448"/>
    <w:rsid w:val="00302716"/>
    <w:rsid w:val="00302A50"/>
    <w:rsid w:val="00302DB7"/>
    <w:rsid w:val="00302E50"/>
    <w:rsid w:val="003031FA"/>
    <w:rsid w:val="00304166"/>
    <w:rsid w:val="00304225"/>
    <w:rsid w:val="00304F1C"/>
    <w:rsid w:val="0030543D"/>
    <w:rsid w:val="0030547C"/>
    <w:rsid w:val="00305BB4"/>
    <w:rsid w:val="00305C12"/>
    <w:rsid w:val="00305CB6"/>
    <w:rsid w:val="00305F39"/>
    <w:rsid w:val="00306140"/>
    <w:rsid w:val="003063F8"/>
    <w:rsid w:val="003064C2"/>
    <w:rsid w:val="00306531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470"/>
    <w:rsid w:val="00310B0D"/>
    <w:rsid w:val="00310D20"/>
    <w:rsid w:val="00310D32"/>
    <w:rsid w:val="00310E7A"/>
    <w:rsid w:val="003111C6"/>
    <w:rsid w:val="003117CA"/>
    <w:rsid w:val="00311A2F"/>
    <w:rsid w:val="00311CDE"/>
    <w:rsid w:val="00311F1F"/>
    <w:rsid w:val="00311F80"/>
    <w:rsid w:val="00312006"/>
    <w:rsid w:val="003126AF"/>
    <w:rsid w:val="003128F3"/>
    <w:rsid w:val="00312B84"/>
    <w:rsid w:val="00312F9F"/>
    <w:rsid w:val="003131AA"/>
    <w:rsid w:val="0031352B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530A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319"/>
    <w:rsid w:val="00320488"/>
    <w:rsid w:val="003204FE"/>
    <w:rsid w:val="00320503"/>
    <w:rsid w:val="0032077A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2D96"/>
    <w:rsid w:val="00323424"/>
    <w:rsid w:val="00323682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09F"/>
    <w:rsid w:val="00331265"/>
    <w:rsid w:val="003315FF"/>
    <w:rsid w:val="00331726"/>
    <w:rsid w:val="00331B89"/>
    <w:rsid w:val="00331D54"/>
    <w:rsid w:val="00332936"/>
    <w:rsid w:val="00332CDF"/>
    <w:rsid w:val="00332F98"/>
    <w:rsid w:val="00332FD7"/>
    <w:rsid w:val="00333015"/>
    <w:rsid w:val="0033331F"/>
    <w:rsid w:val="00333A55"/>
    <w:rsid w:val="00333DA7"/>
    <w:rsid w:val="00333E73"/>
    <w:rsid w:val="00334200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37E46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4A8"/>
    <w:rsid w:val="00343691"/>
    <w:rsid w:val="00343A1E"/>
    <w:rsid w:val="00344C6C"/>
    <w:rsid w:val="00344F80"/>
    <w:rsid w:val="003452C8"/>
    <w:rsid w:val="0034556C"/>
    <w:rsid w:val="00345602"/>
    <w:rsid w:val="00345C4B"/>
    <w:rsid w:val="00345D83"/>
    <w:rsid w:val="0034608B"/>
    <w:rsid w:val="00346ADC"/>
    <w:rsid w:val="00346DA0"/>
    <w:rsid w:val="00346FFC"/>
    <w:rsid w:val="00347187"/>
    <w:rsid w:val="00347371"/>
    <w:rsid w:val="00347404"/>
    <w:rsid w:val="003474C0"/>
    <w:rsid w:val="00347FC1"/>
    <w:rsid w:val="0035029B"/>
    <w:rsid w:val="003504C1"/>
    <w:rsid w:val="0035078D"/>
    <w:rsid w:val="00350BD8"/>
    <w:rsid w:val="00350D12"/>
    <w:rsid w:val="00351129"/>
    <w:rsid w:val="003513E5"/>
    <w:rsid w:val="0035191F"/>
    <w:rsid w:val="00351C60"/>
    <w:rsid w:val="00352012"/>
    <w:rsid w:val="00352020"/>
    <w:rsid w:val="0035289E"/>
    <w:rsid w:val="00352FF8"/>
    <w:rsid w:val="003532DB"/>
    <w:rsid w:val="00353A1F"/>
    <w:rsid w:val="00353CCD"/>
    <w:rsid w:val="00353CDB"/>
    <w:rsid w:val="00354076"/>
    <w:rsid w:val="00354945"/>
    <w:rsid w:val="00354998"/>
    <w:rsid w:val="00354A63"/>
    <w:rsid w:val="00354B4F"/>
    <w:rsid w:val="003551D0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6C5"/>
    <w:rsid w:val="003627DF"/>
    <w:rsid w:val="003628C4"/>
    <w:rsid w:val="003628FE"/>
    <w:rsid w:val="00362B01"/>
    <w:rsid w:val="00362DBD"/>
    <w:rsid w:val="0036305F"/>
    <w:rsid w:val="003630CD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3D6"/>
    <w:rsid w:val="003657B0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E9"/>
    <w:rsid w:val="00366DD1"/>
    <w:rsid w:val="0036735E"/>
    <w:rsid w:val="003675C6"/>
    <w:rsid w:val="00367848"/>
    <w:rsid w:val="003678B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28BC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5AD"/>
    <w:rsid w:val="00377912"/>
    <w:rsid w:val="00377CC1"/>
    <w:rsid w:val="00377D09"/>
    <w:rsid w:val="00380407"/>
    <w:rsid w:val="00380951"/>
    <w:rsid w:val="003814AD"/>
    <w:rsid w:val="003814C1"/>
    <w:rsid w:val="00381862"/>
    <w:rsid w:val="00382331"/>
    <w:rsid w:val="00382795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120"/>
    <w:rsid w:val="00385F63"/>
    <w:rsid w:val="00385F6E"/>
    <w:rsid w:val="0038611C"/>
    <w:rsid w:val="003866F9"/>
    <w:rsid w:val="00386767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458"/>
    <w:rsid w:val="00391539"/>
    <w:rsid w:val="003918A1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714B"/>
    <w:rsid w:val="00397392"/>
    <w:rsid w:val="00397429"/>
    <w:rsid w:val="00397BAE"/>
    <w:rsid w:val="00397EC3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94D"/>
    <w:rsid w:val="003A2094"/>
    <w:rsid w:val="003A282F"/>
    <w:rsid w:val="003A2E8F"/>
    <w:rsid w:val="003A35DF"/>
    <w:rsid w:val="003A3BFB"/>
    <w:rsid w:val="003A3DB6"/>
    <w:rsid w:val="003A3E5E"/>
    <w:rsid w:val="003A4033"/>
    <w:rsid w:val="003A426D"/>
    <w:rsid w:val="003A47A7"/>
    <w:rsid w:val="003A4CFB"/>
    <w:rsid w:val="003A503A"/>
    <w:rsid w:val="003A5120"/>
    <w:rsid w:val="003A59DA"/>
    <w:rsid w:val="003A5DD5"/>
    <w:rsid w:val="003A605F"/>
    <w:rsid w:val="003A6078"/>
    <w:rsid w:val="003A646B"/>
    <w:rsid w:val="003A666E"/>
    <w:rsid w:val="003A6DC5"/>
    <w:rsid w:val="003A6DE6"/>
    <w:rsid w:val="003A6EB7"/>
    <w:rsid w:val="003A6F14"/>
    <w:rsid w:val="003A6F6A"/>
    <w:rsid w:val="003A72D5"/>
    <w:rsid w:val="003A7557"/>
    <w:rsid w:val="003A7838"/>
    <w:rsid w:val="003A7D20"/>
    <w:rsid w:val="003B033A"/>
    <w:rsid w:val="003B0720"/>
    <w:rsid w:val="003B0895"/>
    <w:rsid w:val="003B09E6"/>
    <w:rsid w:val="003B09F6"/>
    <w:rsid w:val="003B135B"/>
    <w:rsid w:val="003B1404"/>
    <w:rsid w:val="003B1844"/>
    <w:rsid w:val="003B1AD9"/>
    <w:rsid w:val="003B1AE0"/>
    <w:rsid w:val="003B1DAA"/>
    <w:rsid w:val="003B220B"/>
    <w:rsid w:val="003B2227"/>
    <w:rsid w:val="003B2479"/>
    <w:rsid w:val="003B267E"/>
    <w:rsid w:val="003B27AC"/>
    <w:rsid w:val="003B3142"/>
    <w:rsid w:val="003B32D8"/>
    <w:rsid w:val="003B3699"/>
    <w:rsid w:val="003B3877"/>
    <w:rsid w:val="003B391E"/>
    <w:rsid w:val="003B3BD4"/>
    <w:rsid w:val="003B3C7F"/>
    <w:rsid w:val="003B438A"/>
    <w:rsid w:val="003B43EC"/>
    <w:rsid w:val="003B4724"/>
    <w:rsid w:val="003B483F"/>
    <w:rsid w:val="003B4A7E"/>
    <w:rsid w:val="003B4D79"/>
    <w:rsid w:val="003B4E97"/>
    <w:rsid w:val="003B50F9"/>
    <w:rsid w:val="003B56BE"/>
    <w:rsid w:val="003B5A4B"/>
    <w:rsid w:val="003B5AC4"/>
    <w:rsid w:val="003B5FE7"/>
    <w:rsid w:val="003B6315"/>
    <w:rsid w:val="003B635D"/>
    <w:rsid w:val="003B6661"/>
    <w:rsid w:val="003B6722"/>
    <w:rsid w:val="003B68A5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3DC"/>
    <w:rsid w:val="003C24BE"/>
    <w:rsid w:val="003C2540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452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817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376F"/>
    <w:rsid w:val="003D3ABD"/>
    <w:rsid w:val="003D4122"/>
    <w:rsid w:val="003D42E3"/>
    <w:rsid w:val="003D4991"/>
    <w:rsid w:val="003D4A08"/>
    <w:rsid w:val="003D4AE7"/>
    <w:rsid w:val="003D4EDE"/>
    <w:rsid w:val="003D555C"/>
    <w:rsid w:val="003D5CF5"/>
    <w:rsid w:val="003D66A8"/>
    <w:rsid w:val="003D6998"/>
    <w:rsid w:val="003D6A4F"/>
    <w:rsid w:val="003D6C26"/>
    <w:rsid w:val="003D70AA"/>
    <w:rsid w:val="003D7729"/>
    <w:rsid w:val="003D7BA1"/>
    <w:rsid w:val="003D7BC4"/>
    <w:rsid w:val="003E007C"/>
    <w:rsid w:val="003E088C"/>
    <w:rsid w:val="003E0935"/>
    <w:rsid w:val="003E0B29"/>
    <w:rsid w:val="003E150F"/>
    <w:rsid w:val="003E1805"/>
    <w:rsid w:val="003E1887"/>
    <w:rsid w:val="003E1FA6"/>
    <w:rsid w:val="003E224B"/>
    <w:rsid w:val="003E25D1"/>
    <w:rsid w:val="003E2743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67CD"/>
    <w:rsid w:val="003E6CD3"/>
    <w:rsid w:val="003E6F8D"/>
    <w:rsid w:val="003E7002"/>
    <w:rsid w:val="003E7172"/>
    <w:rsid w:val="003E71F9"/>
    <w:rsid w:val="003E7715"/>
    <w:rsid w:val="003E7A89"/>
    <w:rsid w:val="003E7B10"/>
    <w:rsid w:val="003F02B2"/>
    <w:rsid w:val="003F0437"/>
    <w:rsid w:val="003F0EA1"/>
    <w:rsid w:val="003F1557"/>
    <w:rsid w:val="003F16F7"/>
    <w:rsid w:val="003F1A8B"/>
    <w:rsid w:val="003F1FBB"/>
    <w:rsid w:val="003F2215"/>
    <w:rsid w:val="003F23FC"/>
    <w:rsid w:val="003F25D7"/>
    <w:rsid w:val="003F2695"/>
    <w:rsid w:val="003F274B"/>
    <w:rsid w:val="003F3AA0"/>
    <w:rsid w:val="003F3AB9"/>
    <w:rsid w:val="003F3BBA"/>
    <w:rsid w:val="003F3BFE"/>
    <w:rsid w:val="003F3D01"/>
    <w:rsid w:val="003F3D69"/>
    <w:rsid w:val="003F3DE0"/>
    <w:rsid w:val="003F43B1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5DE"/>
    <w:rsid w:val="003F759A"/>
    <w:rsid w:val="003F7646"/>
    <w:rsid w:val="003F7659"/>
    <w:rsid w:val="003F7AA6"/>
    <w:rsid w:val="003F7CAF"/>
    <w:rsid w:val="004000DD"/>
    <w:rsid w:val="004006E5"/>
    <w:rsid w:val="004006E8"/>
    <w:rsid w:val="00400838"/>
    <w:rsid w:val="00400CAE"/>
    <w:rsid w:val="00400EF4"/>
    <w:rsid w:val="004010EC"/>
    <w:rsid w:val="004012E7"/>
    <w:rsid w:val="0040166E"/>
    <w:rsid w:val="00401753"/>
    <w:rsid w:val="00401D4A"/>
    <w:rsid w:val="00402242"/>
    <w:rsid w:val="0040260A"/>
    <w:rsid w:val="0040271A"/>
    <w:rsid w:val="0040272B"/>
    <w:rsid w:val="00402931"/>
    <w:rsid w:val="00402B56"/>
    <w:rsid w:val="00402D7A"/>
    <w:rsid w:val="00402E7A"/>
    <w:rsid w:val="004030B9"/>
    <w:rsid w:val="004035C1"/>
    <w:rsid w:val="004035FF"/>
    <w:rsid w:val="00403803"/>
    <w:rsid w:val="00403B2F"/>
    <w:rsid w:val="00404920"/>
    <w:rsid w:val="004049A3"/>
    <w:rsid w:val="00404F1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EE2"/>
    <w:rsid w:val="00406FAC"/>
    <w:rsid w:val="004076DD"/>
    <w:rsid w:val="004078B2"/>
    <w:rsid w:val="00407B52"/>
    <w:rsid w:val="00407BC1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1DB6"/>
    <w:rsid w:val="00412DAE"/>
    <w:rsid w:val="00413BCE"/>
    <w:rsid w:val="00413F33"/>
    <w:rsid w:val="00414167"/>
    <w:rsid w:val="004145C5"/>
    <w:rsid w:val="00414C5B"/>
    <w:rsid w:val="00415719"/>
    <w:rsid w:val="004159DE"/>
    <w:rsid w:val="00415BD5"/>
    <w:rsid w:val="004162B3"/>
    <w:rsid w:val="004170D6"/>
    <w:rsid w:val="0041739F"/>
    <w:rsid w:val="004173D5"/>
    <w:rsid w:val="00417A38"/>
    <w:rsid w:val="00417FB2"/>
    <w:rsid w:val="0042002F"/>
    <w:rsid w:val="00420266"/>
    <w:rsid w:val="0042039A"/>
    <w:rsid w:val="00420DFD"/>
    <w:rsid w:val="004210ED"/>
    <w:rsid w:val="00421223"/>
    <w:rsid w:val="00421A3C"/>
    <w:rsid w:val="00422461"/>
    <w:rsid w:val="0042284E"/>
    <w:rsid w:val="00422997"/>
    <w:rsid w:val="004231B6"/>
    <w:rsid w:val="004237D8"/>
    <w:rsid w:val="00423C3B"/>
    <w:rsid w:val="00423E73"/>
    <w:rsid w:val="00424323"/>
    <w:rsid w:val="00425297"/>
    <w:rsid w:val="0042542D"/>
    <w:rsid w:val="0042546C"/>
    <w:rsid w:val="0042562D"/>
    <w:rsid w:val="00425A0B"/>
    <w:rsid w:val="00425C7E"/>
    <w:rsid w:val="0042663D"/>
    <w:rsid w:val="0042694C"/>
    <w:rsid w:val="00426A22"/>
    <w:rsid w:val="00426AF9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663"/>
    <w:rsid w:val="0043570B"/>
    <w:rsid w:val="0043607A"/>
    <w:rsid w:val="004360AF"/>
    <w:rsid w:val="00436509"/>
    <w:rsid w:val="00437155"/>
    <w:rsid w:val="00437AED"/>
    <w:rsid w:val="004401FD"/>
    <w:rsid w:val="004402DB"/>
    <w:rsid w:val="00440579"/>
    <w:rsid w:val="0044070E"/>
    <w:rsid w:val="0044098B"/>
    <w:rsid w:val="00441245"/>
    <w:rsid w:val="004415A6"/>
    <w:rsid w:val="00441821"/>
    <w:rsid w:val="0044191D"/>
    <w:rsid w:val="00441DA9"/>
    <w:rsid w:val="00441DF2"/>
    <w:rsid w:val="004432FB"/>
    <w:rsid w:val="004434E2"/>
    <w:rsid w:val="0044355B"/>
    <w:rsid w:val="0044378A"/>
    <w:rsid w:val="00443994"/>
    <w:rsid w:val="00443F7B"/>
    <w:rsid w:val="00444179"/>
    <w:rsid w:val="00444659"/>
    <w:rsid w:val="00445088"/>
    <w:rsid w:val="00445200"/>
    <w:rsid w:val="00445865"/>
    <w:rsid w:val="00445C2D"/>
    <w:rsid w:val="00445CF5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5F"/>
    <w:rsid w:val="00451694"/>
    <w:rsid w:val="00451CBB"/>
    <w:rsid w:val="0045229A"/>
    <w:rsid w:val="00452704"/>
    <w:rsid w:val="004527CB"/>
    <w:rsid w:val="0045280D"/>
    <w:rsid w:val="00452952"/>
    <w:rsid w:val="0045297A"/>
    <w:rsid w:val="004529B3"/>
    <w:rsid w:val="00452AA1"/>
    <w:rsid w:val="00452BE4"/>
    <w:rsid w:val="00452D15"/>
    <w:rsid w:val="00452D79"/>
    <w:rsid w:val="0045302D"/>
    <w:rsid w:val="00453101"/>
    <w:rsid w:val="0045337D"/>
    <w:rsid w:val="004535C7"/>
    <w:rsid w:val="004536C8"/>
    <w:rsid w:val="00453BE3"/>
    <w:rsid w:val="00453D42"/>
    <w:rsid w:val="00453FF6"/>
    <w:rsid w:val="004540FE"/>
    <w:rsid w:val="004541F3"/>
    <w:rsid w:val="0045423F"/>
    <w:rsid w:val="00454590"/>
    <w:rsid w:val="00454931"/>
    <w:rsid w:val="00454EB2"/>
    <w:rsid w:val="00455049"/>
    <w:rsid w:val="00455050"/>
    <w:rsid w:val="0045558D"/>
    <w:rsid w:val="004555FA"/>
    <w:rsid w:val="004566EC"/>
    <w:rsid w:val="00456904"/>
    <w:rsid w:val="00456D28"/>
    <w:rsid w:val="00456DD7"/>
    <w:rsid w:val="00456E71"/>
    <w:rsid w:val="00456FAF"/>
    <w:rsid w:val="00457867"/>
    <w:rsid w:val="00457C92"/>
    <w:rsid w:val="00457E74"/>
    <w:rsid w:val="0046107A"/>
    <w:rsid w:val="004610D1"/>
    <w:rsid w:val="004611A1"/>
    <w:rsid w:val="00461240"/>
    <w:rsid w:val="0046192B"/>
    <w:rsid w:val="00461B45"/>
    <w:rsid w:val="00461C60"/>
    <w:rsid w:val="00461DCF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01F"/>
    <w:rsid w:val="004664AC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2D"/>
    <w:rsid w:val="004707BF"/>
    <w:rsid w:val="00470B43"/>
    <w:rsid w:val="00470CD6"/>
    <w:rsid w:val="00471185"/>
    <w:rsid w:val="004712D1"/>
    <w:rsid w:val="004716D3"/>
    <w:rsid w:val="00471FE6"/>
    <w:rsid w:val="00471FEF"/>
    <w:rsid w:val="004721B5"/>
    <w:rsid w:val="004728BE"/>
    <w:rsid w:val="004728D2"/>
    <w:rsid w:val="004728FF"/>
    <w:rsid w:val="00473122"/>
    <w:rsid w:val="00473217"/>
    <w:rsid w:val="00473D67"/>
    <w:rsid w:val="00474990"/>
    <w:rsid w:val="0047587E"/>
    <w:rsid w:val="00475CF0"/>
    <w:rsid w:val="00475E0D"/>
    <w:rsid w:val="0047652C"/>
    <w:rsid w:val="00476639"/>
    <w:rsid w:val="00476739"/>
    <w:rsid w:val="004769C4"/>
    <w:rsid w:val="00476AC6"/>
    <w:rsid w:val="00476BD2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647"/>
    <w:rsid w:val="00483808"/>
    <w:rsid w:val="00483C5C"/>
    <w:rsid w:val="00483D41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A5"/>
    <w:rsid w:val="00487EF0"/>
    <w:rsid w:val="00490015"/>
    <w:rsid w:val="0049024D"/>
    <w:rsid w:val="004903AD"/>
    <w:rsid w:val="00490403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AE0"/>
    <w:rsid w:val="00492C87"/>
    <w:rsid w:val="00492D16"/>
    <w:rsid w:val="00492F08"/>
    <w:rsid w:val="00492FC4"/>
    <w:rsid w:val="0049314E"/>
    <w:rsid w:val="004933F3"/>
    <w:rsid w:val="00493953"/>
    <w:rsid w:val="00493A68"/>
    <w:rsid w:val="00493AF9"/>
    <w:rsid w:val="00493B9F"/>
    <w:rsid w:val="00493D11"/>
    <w:rsid w:val="00494014"/>
    <w:rsid w:val="0049460F"/>
    <w:rsid w:val="00494613"/>
    <w:rsid w:val="00494702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891"/>
    <w:rsid w:val="00496BB1"/>
    <w:rsid w:val="00497066"/>
    <w:rsid w:val="00497486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26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C27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52DC"/>
    <w:rsid w:val="004C58BD"/>
    <w:rsid w:val="004C5D26"/>
    <w:rsid w:val="004C5ECD"/>
    <w:rsid w:val="004C601B"/>
    <w:rsid w:val="004C6225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13F"/>
    <w:rsid w:val="004D1887"/>
    <w:rsid w:val="004D24BF"/>
    <w:rsid w:val="004D267B"/>
    <w:rsid w:val="004D26FA"/>
    <w:rsid w:val="004D2AAF"/>
    <w:rsid w:val="004D2B23"/>
    <w:rsid w:val="004D2C2B"/>
    <w:rsid w:val="004D2C32"/>
    <w:rsid w:val="004D2E76"/>
    <w:rsid w:val="004D35A4"/>
    <w:rsid w:val="004D3653"/>
    <w:rsid w:val="004D3922"/>
    <w:rsid w:val="004D397B"/>
    <w:rsid w:val="004D3E0C"/>
    <w:rsid w:val="004D426E"/>
    <w:rsid w:val="004D4E01"/>
    <w:rsid w:val="004D53A4"/>
    <w:rsid w:val="004D53BF"/>
    <w:rsid w:val="004D54D2"/>
    <w:rsid w:val="004D5CE2"/>
    <w:rsid w:val="004D64B7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918"/>
    <w:rsid w:val="004E1A50"/>
    <w:rsid w:val="004E1C1B"/>
    <w:rsid w:val="004E1C3C"/>
    <w:rsid w:val="004E1C57"/>
    <w:rsid w:val="004E2ADF"/>
    <w:rsid w:val="004E2C17"/>
    <w:rsid w:val="004E2E15"/>
    <w:rsid w:val="004E2FA1"/>
    <w:rsid w:val="004E312A"/>
    <w:rsid w:val="004E317A"/>
    <w:rsid w:val="004E3D3D"/>
    <w:rsid w:val="004E4665"/>
    <w:rsid w:val="004E471E"/>
    <w:rsid w:val="004E47AB"/>
    <w:rsid w:val="004E4802"/>
    <w:rsid w:val="004E4A28"/>
    <w:rsid w:val="004E4F0B"/>
    <w:rsid w:val="004E4F7D"/>
    <w:rsid w:val="004E5207"/>
    <w:rsid w:val="004E52CE"/>
    <w:rsid w:val="004E53B2"/>
    <w:rsid w:val="004E596F"/>
    <w:rsid w:val="004E5B8E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CFA"/>
    <w:rsid w:val="004F2D4F"/>
    <w:rsid w:val="004F362B"/>
    <w:rsid w:val="004F3839"/>
    <w:rsid w:val="004F3CF0"/>
    <w:rsid w:val="004F463B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6FA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61C9"/>
    <w:rsid w:val="00506299"/>
    <w:rsid w:val="0050647D"/>
    <w:rsid w:val="00506A69"/>
    <w:rsid w:val="00506FAF"/>
    <w:rsid w:val="0050725E"/>
    <w:rsid w:val="00507509"/>
    <w:rsid w:val="00510C3E"/>
    <w:rsid w:val="00510CC3"/>
    <w:rsid w:val="005110A2"/>
    <w:rsid w:val="005118E8"/>
    <w:rsid w:val="00511B00"/>
    <w:rsid w:val="00511D13"/>
    <w:rsid w:val="00512F46"/>
    <w:rsid w:val="0051401D"/>
    <w:rsid w:val="0051446F"/>
    <w:rsid w:val="005147EF"/>
    <w:rsid w:val="00514804"/>
    <w:rsid w:val="00514889"/>
    <w:rsid w:val="00514C75"/>
    <w:rsid w:val="0051506D"/>
    <w:rsid w:val="005150AB"/>
    <w:rsid w:val="005157DE"/>
    <w:rsid w:val="00515C38"/>
    <w:rsid w:val="00515D8F"/>
    <w:rsid w:val="00516056"/>
    <w:rsid w:val="00516238"/>
    <w:rsid w:val="005167C0"/>
    <w:rsid w:val="005168F7"/>
    <w:rsid w:val="00516922"/>
    <w:rsid w:val="00516C14"/>
    <w:rsid w:val="00516D3F"/>
    <w:rsid w:val="00516E17"/>
    <w:rsid w:val="00516F69"/>
    <w:rsid w:val="005171BE"/>
    <w:rsid w:val="005172A9"/>
    <w:rsid w:val="0051744E"/>
    <w:rsid w:val="0051745C"/>
    <w:rsid w:val="005174A1"/>
    <w:rsid w:val="005174DC"/>
    <w:rsid w:val="00517592"/>
    <w:rsid w:val="00517A77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4D7"/>
    <w:rsid w:val="00522976"/>
    <w:rsid w:val="00522C85"/>
    <w:rsid w:val="00522DCF"/>
    <w:rsid w:val="005234B4"/>
    <w:rsid w:val="00523B86"/>
    <w:rsid w:val="00523DD7"/>
    <w:rsid w:val="00523FC9"/>
    <w:rsid w:val="00524643"/>
    <w:rsid w:val="0052489A"/>
    <w:rsid w:val="00525044"/>
    <w:rsid w:val="0052512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7414"/>
    <w:rsid w:val="005275B1"/>
    <w:rsid w:val="0052770E"/>
    <w:rsid w:val="00527B4B"/>
    <w:rsid w:val="00527D73"/>
    <w:rsid w:val="00527DEA"/>
    <w:rsid w:val="0053001D"/>
    <w:rsid w:val="00530108"/>
    <w:rsid w:val="00530249"/>
    <w:rsid w:val="005303B6"/>
    <w:rsid w:val="00530684"/>
    <w:rsid w:val="00530909"/>
    <w:rsid w:val="00530A92"/>
    <w:rsid w:val="0053102C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37FED"/>
    <w:rsid w:val="0054011C"/>
    <w:rsid w:val="00540523"/>
    <w:rsid w:val="00540614"/>
    <w:rsid w:val="00540615"/>
    <w:rsid w:val="005408E8"/>
    <w:rsid w:val="0054090C"/>
    <w:rsid w:val="00540A78"/>
    <w:rsid w:val="00540CC5"/>
    <w:rsid w:val="005411EB"/>
    <w:rsid w:val="00541360"/>
    <w:rsid w:val="005419ED"/>
    <w:rsid w:val="00541F6B"/>
    <w:rsid w:val="00542C32"/>
    <w:rsid w:val="0054310F"/>
    <w:rsid w:val="005431CF"/>
    <w:rsid w:val="005431F7"/>
    <w:rsid w:val="005434A3"/>
    <w:rsid w:val="00543581"/>
    <w:rsid w:val="005435F1"/>
    <w:rsid w:val="00543B50"/>
    <w:rsid w:val="00543D71"/>
    <w:rsid w:val="00543E63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96D"/>
    <w:rsid w:val="00554AC9"/>
    <w:rsid w:val="005552DC"/>
    <w:rsid w:val="00555667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35F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672"/>
    <w:rsid w:val="00562B1D"/>
    <w:rsid w:val="00562B40"/>
    <w:rsid w:val="00562BD5"/>
    <w:rsid w:val="00562F6A"/>
    <w:rsid w:val="00563400"/>
    <w:rsid w:val="00563ECC"/>
    <w:rsid w:val="00564102"/>
    <w:rsid w:val="005641B7"/>
    <w:rsid w:val="0056468A"/>
    <w:rsid w:val="0056474C"/>
    <w:rsid w:val="005647D6"/>
    <w:rsid w:val="00564AF0"/>
    <w:rsid w:val="00564BF8"/>
    <w:rsid w:val="005652AB"/>
    <w:rsid w:val="00565468"/>
    <w:rsid w:val="00565719"/>
    <w:rsid w:val="00565BE1"/>
    <w:rsid w:val="00565FB9"/>
    <w:rsid w:val="0056611B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8C8"/>
    <w:rsid w:val="00567950"/>
    <w:rsid w:val="00567CC0"/>
    <w:rsid w:val="00567CDA"/>
    <w:rsid w:val="005700F6"/>
    <w:rsid w:val="005702BF"/>
    <w:rsid w:val="0057076B"/>
    <w:rsid w:val="00570E1E"/>
    <w:rsid w:val="00570E64"/>
    <w:rsid w:val="00570FA7"/>
    <w:rsid w:val="005711BC"/>
    <w:rsid w:val="005714FB"/>
    <w:rsid w:val="00571612"/>
    <w:rsid w:val="0057173B"/>
    <w:rsid w:val="00571A96"/>
    <w:rsid w:val="00571E15"/>
    <w:rsid w:val="00572240"/>
    <w:rsid w:val="00572253"/>
    <w:rsid w:val="005724CE"/>
    <w:rsid w:val="0057281E"/>
    <w:rsid w:val="00572AB1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9E4"/>
    <w:rsid w:val="00574EA6"/>
    <w:rsid w:val="0057539C"/>
    <w:rsid w:val="00575AF3"/>
    <w:rsid w:val="00575B4A"/>
    <w:rsid w:val="00575DE3"/>
    <w:rsid w:val="00575DE9"/>
    <w:rsid w:val="00575F81"/>
    <w:rsid w:val="00576244"/>
    <w:rsid w:val="005763B2"/>
    <w:rsid w:val="005765A6"/>
    <w:rsid w:val="00576B3B"/>
    <w:rsid w:val="00576C8F"/>
    <w:rsid w:val="00577127"/>
    <w:rsid w:val="005773A8"/>
    <w:rsid w:val="00577703"/>
    <w:rsid w:val="00577829"/>
    <w:rsid w:val="0057788B"/>
    <w:rsid w:val="0057794B"/>
    <w:rsid w:val="00580488"/>
    <w:rsid w:val="005805B2"/>
    <w:rsid w:val="005806E1"/>
    <w:rsid w:val="0058089C"/>
    <w:rsid w:val="00580BC3"/>
    <w:rsid w:val="00580DAD"/>
    <w:rsid w:val="005811C9"/>
    <w:rsid w:val="00581472"/>
    <w:rsid w:val="00581530"/>
    <w:rsid w:val="00581842"/>
    <w:rsid w:val="005818BE"/>
    <w:rsid w:val="00582061"/>
    <w:rsid w:val="005820E7"/>
    <w:rsid w:val="005823D6"/>
    <w:rsid w:val="005828D5"/>
    <w:rsid w:val="005829DA"/>
    <w:rsid w:val="00583113"/>
    <w:rsid w:val="0058328C"/>
    <w:rsid w:val="0058382F"/>
    <w:rsid w:val="0058388F"/>
    <w:rsid w:val="00583A91"/>
    <w:rsid w:val="00583C4C"/>
    <w:rsid w:val="00583F7A"/>
    <w:rsid w:val="00583FB7"/>
    <w:rsid w:val="00583FBF"/>
    <w:rsid w:val="005841A1"/>
    <w:rsid w:val="0058447B"/>
    <w:rsid w:val="005845E5"/>
    <w:rsid w:val="005846E8"/>
    <w:rsid w:val="00584DDE"/>
    <w:rsid w:val="005854A7"/>
    <w:rsid w:val="005854AE"/>
    <w:rsid w:val="0058576E"/>
    <w:rsid w:val="005859E9"/>
    <w:rsid w:val="00585C28"/>
    <w:rsid w:val="00585D28"/>
    <w:rsid w:val="00585E63"/>
    <w:rsid w:val="0058694A"/>
    <w:rsid w:val="00586B68"/>
    <w:rsid w:val="00586B7F"/>
    <w:rsid w:val="00586E67"/>
    <w:rsid w:val="00587323"/>
    <w:rsid w:val="00587587"/>
    <w:rsid w:val="00587B57"/>
    <w:rsid w:val="0059036B"/>
    <w:rsid w:val="00590588"/>
    <w:rsid w:val="00590814"/>
    <w:rsid w:val="00590974"/>
    <w:rsid w:val="00590A16"/>
    <w:rsid w:val="00590A34"/>
    <w:rsid w:val="00591077"/>
    <w:rsid w:val="00591489"/>
    <w:rsid w:val="00591721"/>
    <w:rsid w:val="005919E7"/>
    <w:rsid w:val="005920E7"/>
    <w:rsid w:val="005921F7"/>
    <w:rsid w:val="005923A0"/>
    <w:rsid w:val="005926D0"/>
    <w:rsid w:val="005926EE"/>
    <w:rsid w:val="00592AD0"/>
    <w:rsid w:val="00592B31"/>
    <w:rsid w:val="00593447"/>
    <w:rsid w:val="005934B5"/>
    <w:rsid w:val="00593AE5"/>
    <w:rsid w:val="00593E01"/>
    <w:rsid w:val="005941C7"/>
    <w:rsid w:val="005941D5"/>
    <w:rsid w:val="00594212"/>
    <w:rsid w:val="00594377"/>
    <w:rsid w:val="0059438F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5F7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917"/>
    <w:rsid w:val="005A2AAE"/>
    <w:rsid w:val="005A2EC8"/>
    <w:rsid w:val="005A2FD3"/>
    <w:rsid w:val="005A3D52"/>
    <w:rsid w:val="005A4964"/>
    <w:rsid w:val="005A49C4"/>
    <w:rsid w:val="005A4AF1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B9F"/>
    <w:rsid w:val="005B0DD7"/>
    <w:rsid w:val="005B12C6"/>
    <w:rsid w:val="005B1311"/>
    <w:rsid w:val="005B15F3"/>
    <w:rsid w:val="005B277A"/>
    <w:rsid w:val="005B29B1"/>
    <w:rsid w:val="005B29BC"/>
    <w:rsid w:val="005B2CB4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6ED7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8B"/>
    <w:rsid w:val="005C20B1"/>
    <w:rsid w:val="005C218E"/>
    <w:rsid w:val="005C2248"/>
    <w:rsid w:val="005C2862"/>
    <w:rsid w:val="005C34C7"/>
    <w:rsid w:val="005C39A7"/>
    <w:rsid w:val="005C3F16"/>
    <w:rsid w:val="005C3FB1"/>
    <w:rsid w:val="005C437F"/>
    <w:rsid w:val="005C4D5E"/>
    <w:rsid w:val="005C4E18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AB6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0D6"/>
    <w:rsid w:val="005D73D5"/>
    <w:rsid w:val="005D741F"/>
    <w:rsid w:val="005D7622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18C"/>
    <w:rsid w:val="005E2333"/>
    <w:rsid w:val="005E23E5"/>
    <w:rsid w:val="005E277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D3E"/>
    <w:rsid w:val="005E5249"/>
    <w:rsid w:val="005E53A8"/>
    <w:rsid w:val="005E5C0C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B9B"/>
    <w:rsid w:val="005F3BAF"/>
    <w:rsid w:val="005F3DD7"/>
    <w:rsid w:val="005F3EE1"/>
    <w:rsid w:val="005F3F3D"/>
    <w:rsid w:val="005F4014"/>
    <w:rsid w:val="005F41A2"/>
    <w:rsid w:val="005F4619"/>
    <w:rsid w:val="005F468A"/>
    <w:rsid w:val="005F4830"/>
    <w:rsid w:val="005F4836"/>
    <w:rsid w:val="005F4BB2"/>
    <w:rsid w:val="005F4DE5"/>
    <w:rsid w:val="005F4E0D"/>
    <w:rsid w:val="005F4F96"/>
    <w:rsid w:val="005F5038"/>
    <w:rsid w:val="005F5112"/>
    <w:rsid w:val="005F520A"/>
    <w:rsid w:val="005F57B9"/>
    <w:rsid w:val="005F62BA"/>
    <w:rsid w:val="005F67ED"/>
    <w:rsid w:val="005F6A67"/>
    <w:rsid w:val="005F7158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C5C"/>
    <w:rsid w:val="00604013"/>
    <w:rsid w:val="00604826"/>
    <w:rsid w:val="00604878"/>
    <w:rsid w:val="00604AA9"/>
    <w:rsid w:val="00604B40"/>
    <w:rsid w:val="00604D1A"/>
    <w:rsid w:val="00604DF8"/>
    <w:rsid w:val="0060500B"/>
    <w:rsid w:val="00605544"/>
    <w:rsid w:val="006057F9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DB5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62C0"/>
    <w:rsid w:val="0061661D"/>
    <w:rsid w:val="0061679B"/>
    <w:rsid w:val="00616C70"/>
    <w:rsid w:val="0061718F"/>
    <w:rsid w:val="006176F7"/>
    <w:rsid w:val="00617A6E"/>
    <w:rsid w:val="00617C14"/>
    <w:rsid w:val="00617F92"/>
    <w:rsid w:val="00620965"/>
    <w:rsid w:val="00620ECE"/>
    <w:rsid w:val="006214F9"/>
    <w:rsid w:val="0062169D"/>
    <w:rsid w:val="00621CD4"/>
    <w:rsid w:val="00621E3C"/>
    <w:rsid w:val="00621F6B"/>
    <w:rsid w:val="006224B4"/>
    <w:rsid w:val="0062289A"/>
    <w:rsid w:val="00622AC3"/>
    <w:rsid w:val="00622ACF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6BC"/>
    <w:rsid w:val="00626B64"/>
    <w:rsid w:val="0062700C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4BA"/>
    <w:rsid w:val="00631696"/>
    <w:rsid w:val="0063195E"/>
    <w:rsid w:val="00631E88"/>
    <w:rsid w:val="00632847"/>
    <w:rsid w:val="00632D83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6165"/>
    <w:rsid w:val="006363DF"/>
    <w:rsid w:val="0063685F"/>
    <w:rsid w:val="00636B59"/>
    <w:rsid w:val="00636CF0"/>
    <w:rsid w:val="00636E85"/>
    <w:rsid w:val="006372D6"/>
    <w:rsid w:val="00637612"/>
    <w:rsid w:val="006376D2"/>
    <w:rsid w:val="00637966"/>
    <w:rsid w:val="00637AAE"/>
    <w:rsid w:val="00637EDE"/>
    <w:rsid w:val="00637FF9"/>
    <w:rsid w:val="00640122"/>
    <w:rsid w:val="006416E7"/>
    <w:rsid w:val="0064171A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606E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3E5"/>
    <w:rsid w:val="0065068E"/>
    <w:rsid w:val="006509EC"/>
    <w:rsid w:val="006511DB"/>
    <w:rsid w:val="006513B6"/>
    <w:rsid w:val="0065186A"/>
    <w:rsid w:val="00651E16"/>
    <w:rsid w:val="00652181"/>
    <w:rsid w:val="006524C0"/>
    <w:rsid w:val="00652830"/>
    <w:rsid w:val="00652900"/>
    <w:rsid w:val="006529FE"/>
    <w:rsid w:val="00652C02"/>
    <w:rsid w:val="00652DF6"/>
    <w:rsid w:val="00652E17"/>
    <w:rsid w:val="006531D0"/>
    <w:rsid w:val="00653ACB"/>
    <w:rsid w:val="00653C75"/>
    <w:rsid w:val="00654A6F"/>
    <w:rsid w:val="00654BC2"/>
    <w:rsid w:val="006555B1"/>
    <w:rsid w:val="006562F0"/>
    <w:rsid w:val="00656335"/>
    <w:rsid w:val="0065657E"/>
    <w:rsid w:val="006574B9"/>
    <w:rsid w:val="0065790B"/>
    <w:rsid w:val="00657C98"/>
    <w:rsid w:val="00657FE1"/>
    <w:rsid w:val="00660895"/>
    <w:rsid w:val="006608A4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599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935"/>
    <w:rsid w:val="00665A5A"/>
    <w:rsid w:val="00665D6D"/>
    <w:rsid w:val="0066608F"/>
    <w:rsid w:val="00666092"/>
    <w:rsid w:val="00666761"/>
    <w:rsid w:val="006669C1"/>
    <w:rsid w:val="00666C1F"/>
    <w:rsid w:val="00667126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2C1"/>
    <w:rsid w:val="0067236F"/>
    <w:rsid w:val="006725A6"/>
    <w:rsid w:val="00672A95"/>
    <w:rsid w:val="00672E02"/>
    <w:rsid w:val="006731B3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431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384"/>
    <w:rsid w:val="006804E3"/>
    <w:rsid w:val="006807D0"/>
    <w:rsid w:val="006807E4"/>
    <w:rsid w:val="00680AF0"/>
    <w:rsid w:val="00680DCC"/>
    <w:rsid w:val="00680EFD"/>
    <w:rsid w:val="0068153C"/>
    <w:rsid w:val="00681F54"/>
    <w:rsid w:val="006823DE"/>
    <w:rsid w:val="00682419"/>
    <w:rsid w:val="006825B3"/>
    <w:rsid w:val="00682815"/>
    <w:rsid w:val="00682D24"/>
    <w:rsid w:val="0068354A"/>
    <w:rsid w:val="0068363E"/>
    <w:rsid w:val="0068397A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5D0"/>
    <w:rsid w:val="006867D6"/>
    <w:rsid w:val="00686EB4"/>
    <w:rsid w:val="0068719E"/>
    <w:rsid w:val="0068772F"/>
    <w:rsid w:val="00690237"/>
    <w:rsid w:val="00690976"/>
    <w:rsid w:val="00690D2E"/>
    <w:rsid w:val="00690E00"/>
    <w:rsid w:val="00691058"/>
    <w:rsid w:val="00691061"/>
    <w:rsid w:val="0069117F"/>
    <w:rsid w:val="006912CE"/>
    <w:rsid w:val="00691718"/>
    <w:rsid w:val="006919D0"/>
    <w:rsid w:val="00691BCF"/>
    <w:rsid w:val="00691D17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A50"/>
    <w:rsid w:val="00695AE8"/>
    <w:rsid w:val="00695D12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72AF"/>
    <w:rsid w:val="006979A2"/>
    <w:rsid w:val="00697B2A"/>
    <w:rsid w:val="006A024E"/>
    <w:rsid w:val="006A02F2"/>
    <w:rsid w:val="006A078B"/>
    <w:rsid w:val="006A083B"/>
    <w:rsid w:val="006A0847"/>
    <w:rsid w:val="006A0B32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A1"/>
    <w:rsid w:val="006A25BD"/>
    <w:rsid w:val="006A277F"/>
    <w:rsid w:val="006A2914"/>
    <w:rsid w:val="006A2CB7"/>
    <w:rsid w:val="006A2D18"/>
    <w:rsid w:val="006A2F07"/>
    <w:rsid w:val="006A30B1"/>
    <w:rsid w:val="006A31C8"/>
    <w:rsid w:val="006A3351"/>
    <w:rsid w:val="006A3CDA"/>
    <w:rsid w:val="006A3FDF"/>
    <w:rsid w:val="006A4130"/>
    <w:rsid w:val="006A4443"/>
    <w:rsid w:val="006A45A1"/>
    <w:rsid w:val="006A45FD"/>
    <w:rsid w:val="006A5A48"/>
    <w:rsid w:val="006A5B2F"/>
    <w:rsid w:val="006A5DE7"/>
    <w:rsid w:val="006A5E57"/>
    <w:rsid w:val="006A5FF7"/>
    <w:rsid w:val="006A62E5"/>
    <w:rsid w:val="006A69F4"/>
    <w:rsid w:val="006A6CC4"/>
    <w:rsid w:val="006A73C4"/>
    <w:rsid w:val="006A73EE"/>
    <w:rsid w:val="006A76A1"/>
    <w:rsid w:val="006A7A4D"/>
    <w:rsid w:val="006A7F1A"/>
    <w:rsid w:val="006A7FDA"/>
    <w:rsid w:val="006B01A9"/>
    <w:rsid w:val="006B0369"/>
    <w:rsid w:val="006B04CC"/>
    <w:rsid w:val="006B054D"/>
    <w:rsid w:val="006B0A8F"/>
    <w:rsid w:val="006B0EC3"/>
    <w:rsid w:val="006B1556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91"/>
    <w:rsid w:val="006B7DB8"/>
    <w:rsid w:val="006C0190"/>
    <w:rsid w:val="006C0435"/>
    <w:rsid w:val="006C084E"/>
    <w:rsid w:val="006C0AE8"/>
    <w:rsid w:val="006C0B94"/>
    <w:rsid w:val="006C0D75"/>
    <w:rsid w:val="006C1001"/>
    <w:rsid w:val="006C11C1"/>
    <w:rsid w:val="006C12BA"/>
    <w:rsid w:val="006C13EA"/>
    <w:rsid w:val="006C13ED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3DCB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C8E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5CF"/>
    <w:rsid w:val="006D294C"/>
    <w:rsid w:val="006D2A1E"/>
    <w:rsid w:val="006D315C"/>
    <w:rsid w:val="006D32B8"/>
    <w:rsid w:val="006D32C8"/>
    <w:rsid w:val="006D344B"/>
    <w:rsid w:val="006D3CFE"/>
    <w:rsid w:val="006D445F"/>
    <w:rsid w:val="006D45C2"/>
    <w:rsid w:val="006D48A5"/>
    <w:rsid w:val="006D4A5B"/>
    <w:rsid w:val="006D4C5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753"/>
    <w:rsid w:val="006E1A56"/>
    <w:rsid w:val="006E1D0B"/>
    <w:rsid w:val="006E254C"/>
    <w:rsid w:val="006E298C"/>
    <w:rsid w:val="006E2ACC"/>
    <w:rsid w:val="006E2C6E"/>
    <w:rsid w:val="006E316C"/>
    <w:rsid w:val="006E361B"/>
    <w:rsid w:val="006E3C54"/>
    <w:rsid w:val="006E3DA7"/>
    <w:rsid w:val="006E413C"/>
    <w:rsid w:val="006E415D"/>
    <w:rsid w:val="006E4339"/>
    <w:rsid w:val="006E4CC8"/>
    <w:rsid w:val="006E4CEF"/>
    <w:rsid w:val="006E525F"/>
    <w:rsid w:val="006E5365"/>
    <w:rsid w:val="006E53CD"/>
    <w:rsid w:val="006E570C"/>
    <w:rsid w:val="006E592A"/>
    <w:rsid w:val="006E5AEB"/>
    <w:rsid w:val="006E5D87"/>
    <w:rsid w:val="006E608C"/>
    <w:rsid w:val="006E61A4"/>
    <w:rsid w:val="006E69F7"/>
    <w:rsid w:val="006E6CF4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996"/>
    <w:rsid w:val="006F3E2F"/>
    <w:rsid w:val="006F3E5A"/>
    <w:rsid w:val="006F414E"/>
    <w:rsid w:val="006F4172"/>
    <w:rsid w:val="006F4563"/>
    <w:rsid w:val="006F4745"/>
    <w:rsid w:val="006F4C8E"/>
    <w:rsid w:val="006F4DE6"/>
    <w:rsid w:val="006F5415"/>
    <w:rsid w:val="006F58E3"/>
    <w:rsid w:val="006F5907"/>
    <w:rsid w:val="006F59EE"/>
    <w:rsid w:val="006F5A57"/>
    <w:rsid w:val="006F5BB5"/>
    <w:rsid w:val="006F64D1"/>
    <w:rsid w:val="006F663A"/>
    <w:rsid w:val="006F6942"/>
    <w:rsid w:val="006F6A9F"/>
    <w:rsid w:val="006F6B45"/>
    <w:rsid w:val="006F7116"/>
    <w:rsid w:val="006F7164"/>
    <w:rsid w:val="006F7450"/>
    <w:rsid w:val="006F7710"/>
    <w:rsid w:val="007000EF"/>
    <w:rsid w:val="00700368"/>
    <w:rsid w:val="00700401"/>
    <w:rsid w:val="007005E2"/>
    <w:rsid w:val="0070084D"/>
    <w:rsid w:val="00700916"/>
    <w:rsid w:val="007009DC"/>
    <w:rsid w:val="00701872"/>
    <w:rsid w:val="00701EEC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C3A"/>
    <w:rsid w:val="0071169D"/>
    <w:rsid w:val="00711F28"/>
    <w:rsid w:val="00711F8E"/>
    <w:rsid w:val="00712288"/>
    <w:rsid w:val="0071232E"/>
    <w:rsid w:val="0071257D"/>
    <w:rsid w:val="007126C6"/>
    <w:rsid w:val="00712D1B"/>
    <w:rsid w:val="00712EE8"/>
    <w:rsid w:val="007134F7"/>
    <w:rsid w:val="007135D5"/>
    <w:rsid w:val="00713A3F"/>
    <w:rsid w:val="00713B69"/>
    <w:rsid w:val="00713FB6"/>
    <w:rsid w:val="00713FDA"/>
    <w:rsid w:val="007140ED"/>
    <w:rsid w:val="0071494A"/>
    <w:rsid w:val="00714BD4"/>
    <w:rsid w:val="0071525F"/>
    <w:rsid w:val="00715284"/>
    <w:rsid w:val="007153D4"/>
    <w:rsid w:val="007155AB"/>
    <w:rsid w:val="007156D3"/>
    <w:rsid w:val="00715981"/>
    <w:rsid w:val="00715C7F"/>
    <w:rsid w:val="00715CA2"/>
    <w:rsid w:val="00716470"/>
    <w:rsid w:val="00716619"/>
    <w:rsid w:val="0071721E"/>
    <w:rsid w:val="00717249"/>
    <w:rsid w:val="00717250"/>
    <w:rsid w:val="007174BD"/>
    <w:rsid w:val="007179E3"/>
    <w:rsid w:val="0072034F"/>
    <w:rsid w:val="00720493"/>
    <w:rsid w:val="00720984"/>
    <w:rsid w:val="00720F64"/>
    <w:rsid w:val="00721313"/>
    <w:rsid w:val="007219FD"/>
    <w:rsid w:val="007220DB"/>
    <w:rsid w:val="00723071"/>
    <w:rsid w:val="0072351E"/>
    <w:rsid w:val="00723A3C"/>
    <w:rsid w:val="00723BB8"/>
    <w:rsid w:val="00723CEA"/>
    <w:rsid w:val="00723F2C"/>
    <w:rsid w:val="007241A7"/>
    <w:rsid w:val="00724205"/>
    <w:rsid w:val="007245AC"/>
    <w:rsid w:val="00724ABF"/>
    <w:rsid w:val="0072539C"/>
    <w:rsid w:val="00725962"/>
    <w:rsid w:val="00725BF1"/>
    <w:rsid w:val="00725D5A"/>
    <w:rsid w:val="00726111"/>
    <w:rsid w:val="0072723D"/>
    <w:rsid w:val="0072755D"/>
    <w:rsid w:val="00727D21"/>
    <w:rsid w:val="00727DB5"/>
    <w:rsid w:val="0073076D"/>
    <w:rsid w:val="0073078E"/>
    <w:rsid w:val="007307A8"/>
    <w:rsid w:val="007307B5"/>
    <w:rsid w:val="00730DCF"/>
    <w:rsid w:val="00730F97"/>
    <w:rsid w:val="007312E2"/>
    <w:rsid w:val="007313E1"/>
    <w:rsid w:val="007314B1"/>
    <w:rsid w:val="0073152C"/>
    <w:rsid w:val="00731530"/>
    <w:rsid w:val="00731777"/>
    <w:rsid w:val="007318BB"/>
    <w:rsid w:val="00731D1A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81D"/>
    <w:rsid w:val="0073390F"/>
    <w:rsid w:val="00733980"/>
    <w:rsid w:val="00733FD9"/>
    <w:rsid w:val="0073425E"/>
    <w:rsid w:val="0073476E"/>
    <w:rsid w:val="0073484E"/>
    <w:rsid w:val="00734961"/>
    <w:rsid w:val="00734BBA"/>
    <w:rsid w:val="00734BC4"/>
    <w:rsid w:val="00734F1A"/>
    <w:rsid w:val="007350A1"/>
    <w:rsid w:val="00735244"/>
    <w:rsid w:val="007358D2"/>
    <w:rsid w:val="00735B8B"/>
    <w:rsid w:val="00735FD9"/>
    <w:rsid w:val="00736273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7EA"/>
    <w:rsid w:val="007408B5"/>
    <w:rsid w:val="00740E07"/>
    <w:rsid w:val="007419E3"/>
    <w:rsid w:val="00741D72"/>
    <w:rsid w:val="0074232D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445"/>
    <w:rsid w:val="007448CC"/>
    <w:rsid w:val="007448D8"/>
    <w:rsid w:val="00744AA9"/>
    <w:rsid w:val="00744C07"/>
    <w:rsid w:val="00744CCF"/>
    <w:rsid w:val="007452F4"/>
    <w:rsid w:val="0074536A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161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3BC"/>
    <w:rsid w:val="0075253B"/>
    <w:rsid w:val="007525BF"/>
    <w:rsid w:val="0075263D"/>
    <w:rsid w:val="0075292D"/>
    <w:rsid w:val="00753118"/>
    <w:rsid w:val="007537E7"/>
    <w:rsid w:val="00753802"/>
    <w:rsid w:val="0075391A"/>
    <w:rsid w:val="0075394C"/>
    <w:rsid w:val="007539DB"/>
    <w:rsid w:val="00753A9D"/>
    <w:rsid w:val="00753E7A"/>
    <w:rsid w:val="00754525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7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35B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7BA"/>
    <w:rsid w:val="00773815"/>
    <w:rsid w:val="007739BA"/>
    <w:rsid w:val="00773B0C"/>
    <w:rsid w:val="00773BA2"/>
    <w:rsid w:val="00773C97"/>
    <w:rsid w:val="00773F8E"/>
    <w:rsid w:val="00774288"/>
    <w:rsid w:val="00774B1B"/>
    <w:rsid w:val="00775733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351"/>
    <w:rsid w:val="007806D2"/>
    <w:rsid w:val="00780983"/>
    <w:rsid w:val="00780BAB"/>
    <w:rsid w:val="00780F0F"/>
    <w:rsid w:val="0078103F"/>
    <w:rsid w:val="00781666"/>
    <w:rsid w:val="0078180B"/>
    <w:rsid w:val="00782178"/>
    <w:rsid w:val="00782420"/>
    <w:rsid w:val="007825D2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675D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CE5"/>
    <w:rsid w:val="00794208"/>
    <w:rsid w:val="0079433A"/>
    <w:rsid w:val="007945CB"/>
    <w:rsid w:val="0079464D"/>
    <w:rsid w:val="0079478F"/>
    <w:rsid w:val="007949CF"/>
    <w:rsid w:val="00794A6A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211"/>
    <w:rsid w:val="007A12BC"/>
    <w:rsid w:val="007A1C43"/>
    <w:rsid w:val="007A2127"/>
    <w:rsid w:val="007A2508"/>
    <w:rsid w:val="007A26FF"/>
    <w:rsid w:val="007A2B45"/>
    <w:rsid w:val="007A3041"/>
    <w:rsid w:val="007A3125"/>
    <w:rsid w:val="007A3406"/>
    <w:rsid w:val="007A35D6"/>
    <w:rsid w:val="007A388D"/>
    <w:rsid w:val="007A3EB4"/>
    <w:rsid w:val="007A3F4C"/>
    <w:rsid w:val="007A4A62"/>
    <w:rsid w:val="007A4B93"/>
    <w:rsid w:val="007A5024"/>
    <w:rsid w:val="007A565F"/>
    <w:rsid w:val="007A5BD6"/>
    <w:rsid w:val="007A5EAA"/>
    <w:rsid w:val="007A5FC2"/>
    <w:rsid w:val="007A6291"/>
    <w:rsid w:val="007A6F90"/>
    <w:rsid w:val="007A752F"/>
    <w:rsid w:val="007A7784"/>
    <w:rsid w:val="007A7881"/>
    <w:rsid w:val="007A788D"/>
    <w:rsid w:val="007A7C19"/>
    <w:rsid w:val="007A7DA0"/>
    <w:rsid w:val="007B0333"/>
    <w:rsid w:val="007B055F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221B"/>
    <w:rsid w:val="007B29DD"/>
    <w:rsid w:val="007B3188"/>
    <w:rsid w:val="007B3372"/>
    <w:rsid w:val="007B3613"/>
    <w:rsid w:val="007B384F"/>
    <w:rsid w:val="007B436A"/>
    <w:rsid w:val="007B43E2"/>
    <w:rsid w:val="007B44CB"/>
    <w:rsid w:val="007B4562"/>
    <w:rsid w:val="007B4828"/>
    <w:rsid w:val="007B5142"/>
    <w:rsid w:val="007B5195"/>
    <w:rsid w:val="007B531A"/>
    <w:rsid w:val="007B5C7F"/>
    <w:rsid w:val="007B5CBB"/>
    <w:rsid w:val="007B5E37"/>
    <w:rsid w:val="007B6043"/>
    <w:rsid w:val="007B635F"/>
    <w:rsid w:val="007B6449"/>
    <w:rsid w:val="007B66CD"/>
    <w:rsid w:val="007B67F7"/>
    <w:rsid w:val="007B6EB0"/>
    <w:rsid w:val="007B706A"/>
    <w:rsid w:val="007B7260"/>
    <w:rsid w:val="007C0009"/>
    <w:rsid w:val="007C0154"/>
    <w:rsid w:val="007C02F1"/>
    <w:rsid w:val="007C0413"/>
    <w:rsid w:val="007C04E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2268"/>
    <w:rsid w:val="007C22F2"/>
    <w:rsid w:val="007C23FB"/>
    <w:rsid w:val="007C26D0"/>
    <w:rsid w:val="007C2A1F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C61"/>
    <w:rsid w:val="007C4E05"/>
    <w:rsid w:val="007C5093"/>
    <w:rsid w:val="007C55D9"/>
    <w:rsid w:val="007C5A48"/>
    <w:rsid w:val="007C5B6C"/>
    <w:rsid w:val="007C5D73"/>
    <w:rsid w:val="007C5D89"/>
    <w:rsid w:val="007C65D8"/>
    <w:rsid w:val="007C68E1"/>
    <w:rsid w:val="007C6989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13B4"/>
    <w:rsid w:val="007D15C7"/>
    <w:rsid w:val="007D1EB8"/>
    <w:rsid w:val="007D28B4"/>
    <w:rsid w:val="007D2A32"/>
    <w:rsid w:val="007D2B28"/>
    <w:rsid w:val="007D2D31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69B1"/>
    <w:rsid w:val="007D71FC"/>
    <w:rsid w:val="007D74E5"/>
    <w:rsid w:val="007D7584"/>
    <w:rsid w:val="007D7B89"/>
    <w:rsid w:val="007D7BE9"/>
    <w:rsid w:val="007D7F12"/>
    <w:rsid w:val="007E02AD"/>
    <w:rsid w:val="007E04C5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FC"/>
    <w:rsid w:val="007E3898"/>
    <w:rsid w:val="007E3CD8"/>
    <w:rsid w:val="007E4428"/>
    <w:rsid w:val="007E4767"/>
    <w:rsid w:val="007E48E3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B17"/>
    <w:rsid w:val="007E5DF9"/>
    <w:rsid w:val="007E618E"/>
    <w:rsid w:val="007E62B7"/>
    <w:rsid w:val="007E6446"/>
    <w:rsid w:val="007E6B44"/>
    <w:rsid w:val="007E74EE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1B"/>
    <w:rsid w:val="007F1292"/>
    <w:rsid w:val="007F13B1"/>
    <w:rsid w:val="007F1499"/>
    <w:rsid w:val="007F162B"/>
    <w:rsid w:val="007F1B7F"/>
    <w:rsid w:val="007F1E0C"/>
    <w:rsid w:val="007F1F57"/>
    <w:rsid w:val="007F20AC"/>
    <w:rsid w:val="007F2286"/>
    <w:rsid w:val="007F2359"/>
    <w:rsid w:val="007F27F0"/>
    <w:rsid w:val="007F2F33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707C"/>
    <w:rsid w:val="007F7560"/>
    <w:rsid w:val="007F75F6"/>
    <w:rsid w:val="007F7681"/>
    <w:rsid w:val="007F79FA"/>
    <w:rsid w:val="0080024F"/>
    <w:rsid w:val="008002C0"/>
    <w:rsid w:val="0080033F"/>
    <w:rsid w:val="0080114A"/>
    <w:rsid w:val="008014EE"/>
    <w:rsid w:val="00801577"/>
    <w:rsid w:val="00801A61"/>
    <w:rsid w:val="00801D26"/>
    <w:rsid w:val="00801D52"/>
    <w:rsid w:val="00801E1A"/>
    <w:rsid w:val="00801E48"/>
    <w:rsid w:val="00802158"/>
    <w:rsid w:val="0080234C"/>
    <w:rsid w:val="008024A9"/>
    <w:rsid w:val="00802B37"/>
    <w:rsid w:val="00802C97"/>
    <w:rsid w:val="00802D05"/>
    <w:rsid w:val="00802D9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DA6"/>
    <w:rsid w:val="00813E48"/>
    <w:rsid w:val="00813F54"/>
    <w:rsid w:val="008149B9"/>
    <w:rsid w:val="00814F5D"/>
    <w:rsid w:val="00814F9B"/>
    <w:rsid w:val="0081508A"/>
    <w:rsid w:val="00815652"/>
    <w:rsid w:val="008159EF"/>
    <w:rsid w:val="00815DCE"/>
    <w:rsid w:val="008166F8"/>
    <w:rsid w:val="008168BF"/>
    <w:rsid w:val="0081738C"/>
    <w:rsid w:val="0081775C"/>
    <w:rsid w:val="00817A77"/>
    <w:rsid w:val="00820066"/>
    <w:rsid w:val="00820572"/>
    <w:rsid w:val="00820CA8"/>
    <w:rsid w:val="00820F6E"/>
    <w:rsid w:val="00821549"/>
    <w:rsid w:val="00821A36"/>
    <w:rsid w:val="00821C70"/>
    <w:rsid w:val="00821CA7"/>
    <w:rsid w:val="00821F8C"/>
    <w:rsid w:val="008220E0"/>
    <w:rsid w:val="00822197"/>
    <w:rsid w:val="008224FE"/>
    <w:rsid w:val="0082261C"/>
    <w:rsid w:val="008229AA"/>
    <w:rsid w:val="00822C74"/>
    <w:rsid w:val="008234A4"/>
    <w:rsid w:val="00823B49"/>
    <w:rsid w:val="00823C61"/>
    <w:rsid w:val="00823C7F"/>
    <w:rsid w:val="00823D76"/>
    <w:rsid w:val="00823F99"/>
    <w:rsid w:val="008243A4"/>
    <w:rsid w:val="0082475D"/>
    <w:rsid w:val="00824E51"/>
    <w:rsid w:val="00825142"/>
    <w:rsid w:val="008253A0"/>
    <w:rsid w:val="00825826"/>
    <w:rsid w:val="00825A0D"/>
    <w:rsid w:val="00825B76"/>
    <w:rsid w:val="00825C25"/>
    <w:rsid w:val="00825FDD"/>
    <w:rsid w:val="00825FF7"/>
    <w:rsid w:val="00826263"/>
    <w:rsid w:val="0082630E"/>
    <w:rsid w:val="008263D7"/>
    <w:rsid w:val="00826650"/>
    <w:rsid w:val="00827A8C"/>
    <w:rsid w:val="00827AD9"/>
    <w:rsid w:val="00827F05"/>
    <w:rsid w:val="0083018F"/>
    <w:rsid w:val="0083046A"/>
    <w:rsid w:val="00830959"/>
    <w:rsid w:val="00830972"/>
    <w:rsid w:val="00830A02"/>
    <w:rsid w:val="00830BAE"/>
    <w:rsid w:val="00830F35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86F"/>
    <w:rsid w:val="008329BB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0EC"/>
    <w:rsid w:val="008361A8"/>
    <w:rsid w:val="0083661C"/>
    <w:rsid w:val="00836883"/>
    <w:rsid w:val="008368AA"/>
    <w:rsid w:val="008368D5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37D03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1CB"/>
    <w:rsid w:val="008425B1"/>
    <w:rsid w:val="008425EE"/>
    <w:rsid w:val="008427D8"/>
    <w:rsid w:val="00842945"/>
    <w:rsid w:val="00843325"/>
    <w:rsid w:val="0084384B"/>
    <w:rsid w:val="0084384E"/>
    <w:rsid w:val="00843BEA"/>
    <w:rsid w:val="00843F8A"/>
    <w:rsid w:val="00844674"/>
    <w:rsid w:val="00844675"/>
    <w:rsid w:val="00844E0B"/>
    <w:rsid w:val="00845107"/>
    <w:rsid w:val="00845290"/>
    <w:rsid w:val="0084558D"/>
    <w:rsid w:val="00845E41"/>
    <w:rsid w:val="008460B4"/>
    <w:rsid w:val="0084653C"/>
    <w:rsid w:val="00846B57"/>
    <w:rsid w:val="00846C4E"/>
    <w:rsid w:val="00847578"/>
    <w:rsid w:val="00847BCB"/>
    <w:rsid w:val="008500D1"/>
    <w:rsid w:val="0085013C"/>
    <w:rsid w:val="00850572"/>
    <w:rsid w:val="008508D1"/>
    <w:rsid w:val="00850DB8"/>
    <w:rsid w:val="00851600"/>
    <w:rsid w:val="008516FC"/>
    <w:rsid w:val="0085182D"/>
    <w:rsid w:val="008519D7"/>
    <w:rsid w:val="00851F82"/>
    <w:rsid w:val="00851FA2"/>
    <w:rsid w:val="008520D1"/>
    <w:rsid w:val="0085223B"/>
    <w:rsid w:val="0085246E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40CE"/>
    <w:rsid w:val="0085410F"/>
    <w:rsid w:val="00854222"/>
    <w:rsid w:val="00854705"/>
    <w:rsid w:val="00854A69"/>
    <w:rsid w:val="00854EBF"/>
    <w:rsid w:val="008551EC"/>
    <w:rsid w:val="008552B5"/>
    <w:rsid w:val="00855E20"/>
    <w:rsid w:val="00855ECB"/>
    <w:rsid w:val="008565A6"/>
    <w:rsid w:val="00856A30"/>
    <w:rsid w:val="00856A9B"/>
    <w:rsid w:val="00856B70"/>
    <w:rsid w:val="00856BDC"/>
    <w:rsid w:val="008574EC"/>
    <w:rsid w:val="00857B51"/>
    <w:rsid w:val="0086048E"/>
    <w:rsid w:val="008604CD"/>
    <w:rsid w:val="008606CA"/>
    <w:rsid w:val="00860C85"/>
    <w:rsid w:val="00860D1B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5FBC"/>
    <w:rsid w:val="00866EC3"/>
    <w:rsid w:val="0086707D"/>
    <w:rsid w:val="008673F4"/>
    <w:rsid w:val="00867C9C"/>
    <w:rsid w:val="00867E05"/>
    <w:rsid w:val="0087035A"/>
    <w:rsid w:val="00870383"/>
    <w:rsid w:val="00870CA4"/>
    <w:rsid w:val="00870F5D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B97"/>
    <w:rsid w:val="00875E62"/>
    <w:rsid w:val="0087673D"/>
    <w:rsid w:val="00876C8F"/>
    <w:rsid w:val="00876CB6"/>
    <w:rsid w:val="00876CFF"/>
    <w:rsid w:val="00876D2E"/>
    <w:rsid w:val="00876DA6"/>
    <w:rsid w:val="00876E8A"/>
    <w:rsid w:val="00877065"/>
    <w:rsid w:val="008773C5"/>
    <w:rsid w:val="008779B0"/>
    <w:rsid w:val="00877F72"/>
    <w:rsid w:val="00877F92"/>
    <w:rsid w:val="0088086D"/>
    <w:rsid w:val="00880DAE"/>
    <w:rsid w:val="0088108F"/>
    <w:rsid w:val="008810EC"/>
    <w:rsid w:val="0088113B"/>
    <w:rsid w:val="00881183"/>
    <w:rsid w:val="008812DA"/>
    <w:rsid w:val="0088158A"/>
    <w:rsid w:val="0088190A"/>
    <w:rsid w:val="00881923"/>
    <w:rsid w:val="00881EF3"/>
    <w:rsid w:val="00882310"/>
    <w:rsid w:val="008826B9"/>
    <w:rsid w:val="00882C71"/>
    <w:rsid w:val="00882F1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D70"/>
    <w:rsid w:val="00886E23"/>
    <w:rsid w:val="008871D3"/>
    <w:rsid w:val="0088740B"/>
    <w:rsid w:val="00887447"/>
    <w:rsid w:val="00887808"/>
    <w:rsid w:val="00887A43"/>
    <w:rsid w:val="00887B27"/>
    <w:rsid w:val="00887D09"/>
    <w:rsid w:val="0089008D"/>
    <w:rsid w:val="008902DA"/>
    <w:rsid w:val="008903D2"/>
    <w:rsid w:val="008903D8"/>
    <w:rsid w:val="008905AD"/>
    <w:rsid w:val="00890631"/>
    <w:rsid w:val="00890729"/>
    <w:rsid w:val="0089096E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05B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428"/>
    <w:rsid w:val="008B2699"/>
    <w:rsid w:val="008B2B8F"/>
    <w:rsid w:val="008B2BFD"/>
    <w:rsid w:val="008B3034"/>
    <w:rsid w:val="008B3420"/>
    <w:rsid w:val="008B35AD"/>
    <w:rsid w:val="008B468A"/>
    <w:rsid w:val="008B487E"/>
    <w:rsid w:val="008B4A01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80B"/>
    <w:rsid w:val="008B6BC4"/>
    <w:rsid w:val="008B6ED7"/>
    <w:rsid w:val="008B6F66"/>
    <w:rsid w:val="008B7250"/>
    <w:rsid w:val="008B7338"/>
    <w:rsid w:val="008B7373"/>
    <w:rsid w:val="008B748E"/>
    <w:rsid w:val="008B74FA"/>
    <w:rsid w:val="008B7500"/>
    <w:rsid w:val="008B764D"/>
    <w:rsid w:val="008B7962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22F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B56"/>
    <w:rsid w:val="008C4DD2"/>
    <w:rsid w:val="008C4DE7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007"/>
    <w:rsid w:val="008D12B2"/>
    <w:rsid w:val="008D165C"/>
    <w:rsid w:val="008D1AFD"/>
    <w:rsid w:val="008D1D93"/>
    <w:rsid w:val="008D1E3F"/>
    <w:rsid w:val="008D228E"/>
    <w:rsid w:val="008D24EC"/>
    <w:rsid w:val="008D25A3"/>
    <w:rsid w:val="008D29E5"/>
    <w:rsid w:val="008D2EA0"/>
    <w:rsid w:val="008D319C"/>
    <w:rsid w:val="008D360D"/>
    <w:rsid w:val="008D3807"/>
    <w:rsid w:val="008D3A21"/>
    <w:rsid w:val="008D3A44"/>
    <w:rsid w:val="008D3CA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DCB"/>
    <w:rsid w:val="008D4FFB"/>
    <w:rsid w:val="008D5023"/>
    <w:rsid w:val="008D519B"/>
    <w:rsid w:val="008D524C"/>
    <w:rsid w:val="008D6143"/>
    <w:rsid w:val="008D6E45"/>
    <w:rsid w:val="008D7472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633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89F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AF7"/>
    <w:rsid w:val="008F0EF2"/>
    <w:rsid w:val="008F133A"/>
    <w:rsid w:val="008F17B0"/>
    <w:rsid w:val="008F17E5"/>
    <w:rsid w:val="008F181C"/>
    <w:rsid w:val="008F1B68"/>
    <w:rsid w:val="008F1C18"/>
    <w:rsid w:val="008F204B"/>
    <w:rsid w:val="008F20BE"/>
    <w:rsid w:val="008F2256"/>
    <w:rsid w:val="008F22C4"/>
    <w:rsid w:val="008F2E1B"/>
    <w:rsid w:val="008F3335"/>
    <w:rsid w:val="008F33B2"/>
    <w:rsid w:val="008F349E"/>
    <w:rsid w:val="008F34EA"/>
    <w:rsid w:val="008F3B1D"/>
    <w:rsid w:val="008F3D97"/>
    <w:rsid w:val="008F40C7"/>
    <w:rsid w:val="008F4100"/>
    <w:rsid w:val="008F417D"/>
    <w:rsid w:val="008F42CF"/>
    <w:rsid w:val="008F4325"/>
    <w:rsid w:val="008F4844"/>
    <w:rsid w:val="008F4A89"/>
    <w:rsid w:val="008F4BA3"/>
    <w:rsid w:val="008F4D60"/>
    <w:rsid w:val="008F4FC1"/>
    <w:rsid w:val="008F52DF"/>
    <w:rsid w:val="008F548D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139"/>
    <w:rsid w:val="0090157E"/>
    <w:rsid w:val="009016B0"/>
    <w:rsid w:val="009017AF"/>
    <w:rsid w:val="00901877"/>
    <w:rsid w:val="00901976"/>
    <w:rsid w:val="00901AD8"/>
    <w:rsid w:val="00901B99"/>
    <w:rsid w:val="00902128"/>
    <w:rsid w:val="009026DC"/>
    <w:rsid w:val="00902F0C"/>
    <w:rsid w:val="00903031"/>
    <w:rsid w:val="00903513"/>
    <w:rsid w:val="009038EE"/>
    <w:rsid w:val="00903B37"/>
    <w:rsid w:val="00904EC1"/>
    <w:rsid w:val="00905395"/>
    <w:rsid w:val="009055A8"/>
    <w:rsid w:val="009057EB"/>
    <w:rsid w:val="00905962"/>
    <w:rsid w:val="00905E4A"/>
    <w:rsid w:val="00907386"/>
    <w:rsid w:val="00907596"/>
    <w:rsid w:val="009077DC"/>
    <w:rsid w:val="00907BC5"/>
    <w:rsid w:val="00907F68"/>
    <w:rsid w:val="00910240"/>
    <w:rsid w:val="009102FF"/>
    <w:rsid w:val="0091050C"/>
    <w:rsid w:val="00910E9B"/>
    <w:rsid w:val="00911312"/>
    <w:rsid w:val="00911773"/>
    <w:rsid w:val="0091212D"/>
    <w:rsid w:val="009124A3"/>
    <w:rsid w:val="009125F8"/>
    <w:rsid w:val="009128E7"/>
    <w:rsid w:val="00912BCC"/>
    <w:rsid w:val="00912C7C"/>
    <w:rsid w:val="00912D0B"/>
    <w:rsid w:val="00913345"/>
    <w:rsid w:val="00913935"/>
    <w:rsid w:val="009146E5"/>
    <w:rsid w:val="00914A21"/>
    <w:rsid w:val="00914CE5"/>
    <w:rsid w:val="00914D2E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47D9"/>
    <w:rsid w:val="00924A34"/>
    <w:rsid w:val="009254EA"/>
    <w:rsid w:val="009257BD"/>
    <w:rsid w:val="00925B90"/>
    <w:rsid w:val="00925D9E"/>
    <w:rsid w:val="00925E33"/>
    <w:rsid w:val="00925F26"/>
    <w:rsid w:val="00925FE0"/>
    <w:rsid w:val="009269BD"/>
    <w:rsid w:val="00926C49"/>
    <w:rsid w:val="00927132"/>
    <w:rsid w:val="009271DA"/>
    <w:rsid w:val="0092748F"/>
    <w:rsid w:val="00927A33"/>
    <w:rsid w:val="00927A7A"/>
    <w:rsid w:val="00927AA6"/>
    <w:rsid w:val="00927BF4"/>
    <w:rsid w:val="00927DE7"/>
    <w:rsid w:val="009303D4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271F"/>
    <w:rsid w:val="009331C3"/>
    <w:rsid w:val="009332D2"/>
    <w:rsid w:val="00933E30"/>
    <w:rsid w:val="00934116"/>
    <w:rsid w:val="009358EA"/>
    <w:rsid w:val="009359CD"/>
    <w:rsid w:val="0093631C"/>
    <w:rsid w:val="00936ABE"/>
    <w:rsid w:val="009379D8"/>
    <w:rsid w:val="00937CAB"/>
    <w:rsid w:val="00937EE9"/>
    <w:rsid w:val="009400B9"/>
    <w:rsid w:val="00940178"/>
    <w:rsid w:val="00940A54"/>
    <w:rsid w:val="00940BED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BBB"/>
    <w:rsid w:val="00942CAC"/>
    <w:rsid w:val="00942E5D"/>
    <w:rsid w:val="00942FE4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9B6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EA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796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E90"/>
    <w:rsid w:val="00966292"/>
    <w:rsid w:val="0096657F"/>
    <w:rsid w:val="00966746"/>
    <w:rsid w:val="00966A25"/>
    <w:rsid w:val="00966A6D"/>
    <w:rsid w:val="00966C72"/>
    <w:rsid w:val="00966E6C"/>
    <w:rsid w:val="009674CC"/>
    <w:rsid w:val="00967550"/>
    <w:rsid w:val="0096755F"/>
    <w:rsid w:val="0096759F"/>
    <w:rsid w:val="009679E7"/>
    <w:rsid w:val="00967AB9"/>
    <w:rsid w:val="00967B83"/>
    <w:rsid w:val="00967E51"/>
    <w:rsid w:val="009701B6"/>
    <w:rsid w:val="00970256"/>
    <w:rsid w:val="00970997"/>
    <w:rsid w:val="00970A3D"/>
    <w:rsid w:val="00970EA2"/>
    <w:rsid w:val="00971228"/>
    <w:rsid w:val="0097137B"/>
    <w:rsid w:val="009719A9"/>
    <w:rsid w:val="00971CFD"/>
    <w:rsid w:val="009722E5"/>
    <w:rsid w:val="009722FF"/>
    <w:rsid w:val="00972602"/>
    <w:rsid w:val="00972BD8"/>
    <w:rsid w:val="00972FA3"/>
    <w:rsid w:val="00972FFB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439"/>
    <w:rsid w:val="0097667C"/>
    <w:rsid w:val="009767F4"/>
    <w:rsid w:val="00976EFB"/>
    <w:rsid w:val="00977058"/>
    <w:rsid w:val="0097739D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AC8"/>
    <w:rsid w:val="00981D3A"/>
    <w:rsid w:val="00981E23"/>
    <w:rsid w:val="00981ED3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F6E"/>
    <w:rsid w:val="00987524"/>
    <w:rsid w:val="00987C36"/>
    <w:rsid w:val="00987CF2"/>
    <w:rsid w:val="00987FC7"/>
    <w:rsid w:val="009909ED"/>
    <w:rsid w:val="00990CAA"/>
    <w:rsid w:val="00990D68"/>
    <w:rsid w:val="00990E00"/>
    <w:rsid w:val="00991053"/>
    <w:rsid w:val="009910CA"/>
    <w:rsid w:val="009912F9"/>
    <w:rsid w:val="009914A9"/>
    <w:rsid w:val="009919BD"/>
    <w:rsid w:val="00991BC7"/>
    <w:rsid w:val="009922D0"/>
    <w:rsid w:val="00992439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4FAF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70E9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1EC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B57"/>
    <w:rsid w:val="009A6E1B"/>
    <w:rsid w:val="009A722B"/>
    <w:rsid w:val="009A7941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DA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139"/>
    <w:rsid w:val="009B75F0"/>
    <w:rsid w:val="009B7740"/>
    <w:rsid w:val="009B7F5E"/>
    <w:rsid w:val="009C01E3"/>
    <w:rsid w:val="009C01F8"/>
    <w:rsid w:val="009C0287"/>
    <w:rsid w:val="009C0431"/>
    <w:rsid w:val="009C05A8"/>
    <w:rsid w:val="009C074F"/>
    <w:rsid w:val="009C0A58"/>
    <w:rsid w:val="009C0A88"/>
    <w:rsid w:val="009C0C4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2F"/>
    <w:rsid w:val="009C50AD"/>
    <w:rsid w:val="009C5179"/>
    <w:rsid w:val="009C5652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EE9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129"/>
    <w:rsid w:val="009D5503"/>
    <w:rsid w:val="009D5977"/>
    <w:rsid w:val="009D5B23"/>
    <w:rsid w:val="009D5C20"/>
    <w:rsid w:val="009D622C"/>
    <w:rsid w:val="009D6694"/>
    <w:rsid w:val="009D67B4"/>
    <w:rsid w:val="009D6842"/>
    <w:rsid w:val="009D697F"/>
    <w:rsid w:val="009D6C5C"/>
    <w:rsid w:val="009D7F16"/>
    <w:rsid w:val="009E01D7"/>
    <w:rsid w:val="009E0509"/>
    <w:rsid w:val="009E0754"/>
    <w:rsid w:val="009E11A7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1"/>
    <w:rsid w:val="009E5BBE"/>
    <w:rsid w:val="009E5E6D"/>
    <w:rsid w:val="009E5EC9"/>
    <w:rsid w:val="009E63B7"/>
    <w:rsid w:val="009E6462"/>
    <w:rsid w:val="009E672E"/>
    <w:rsid w:val="009E67BF"/>
    <w:rsid w:val="009E6AFE"/>
    <w:rsid w:val="009E6D34"/>
    <w:rsid w:val="009E6FAB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B3E"/>
    <w:rsid w:val="009F2D55"/>
    <w:rsid w:val="009F2E50"/>
    <w:rsid w:val="009F34DB"/>
    <w:rsid w:val="009F360E"/>
    <w:rsid w:val="009F3840"/>
    <w:rsid w:val="009F3B2C"/>
    <w:rsid w:val="009F478E"/>
    <w:rsid w:val="009F4984"/>
    <w:rsid w:val="009F4E3B"/>
    <w:rsid w:val="009F5680"/>
    <w:rsid w:val="009F5845"/>
    <w:rsid w:val="009F5A37"/>
    <w:rsid w:val="009F5E68"/>
    <w:rsid w:val="009F5FA4"/>
    <w:rsid w:val="009F606D"/>
    <w:rsid w:val="009F60BA"/>
    <w:rsid w:val="009F6260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1432"/>
    <w:rsid w:val="00A019E0"/>
    <w:rsid w:val="00A01B9E"/>
    <w:rsid w:val="00A025F6"/>
    <w:rsid w:val="00A02D80"/>
    <w:rsid w:val="00A02DDB"/>
    <w:rsid w:val="00A02E6D"/>
    <w:rsid w:val="00A03418"/>
    <w:rsid w:val="00A03477"/>
    <w:rsid w:val="00A03678"/>
    <w:rsid w:val="00A036A7"/>
    <w:rsid w:val="00A0378D"/>
    <w:rsid w:val="00A037DF"/>
    <w:rsid w:val="00A03839"/>
    <w:rsid w:val="00A03D62"/>
    <w:rsid w:val="00A03F94"/>
    <w:rsid w:val="00A04266"/>
    <w:rsid w:val="00A046AF"/>
    <w:rsid w:val="00A048CE"/>
    <w:rsid w:val="00A051D6"/>
    <w:rsid w:val="00A0553B"/>
    <w:rsid w:val="00A05CA6"/>
    <w:rsid w:val="00A05CA9"/>
    <w:rsid w:val="00A05F52"/>
    <w:rsid w:val="00A06266"/>
    <w:rsid w:val="00A0662B"/>
    <w:rsid w:val="00A066A6"/>
    <w:rsid w:val="00A0685A"/>
    <w:rsid w:val="00A068A1"/>
    <w:rsid w:val="00A06B0C"/>
    <w:rsid w:val="00A06C71"/>
    <w:rsid w:val="00A06CDE"/>
    <w:rsid w:val="00A06EC7"/>
    <w:rsid w:val="00A07653"/>
    <w:rsid w:val="00A07BF1"/>
    <w:rsid w:val="00A106A7"/>
    <w:rsid w:val="00A1078B"/>
    <w:rsid w:val="00A10850"/>
    <w:rsid w:val="00A1099B"/>
    <w:rsid w:val="00A10DD0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304D"/>
    <w:rsid w:val="00A13182"/>
    <w:rsid w:val="00A13B2B"/>
    <w:rsid w:val="00A1435E"/>
    <w:rsid w:val="00A14594"/>
    <w:rsid w:val="00A145CE"/>
    <w:rsid w:val="00A14712"/>
    <w:rsid w:val="00A14875"/>
    <w:rsid w:val="00A14991"/>
    <w:rsid w:val="00A14AE0"/>
    <w:rsid w:val="00A14AE2"/>
    <w:rsid w:val="00A14D43"/>
    <w:rsid w:val="00A14D52"/>
    <w:rsid w:val="00A15599"/>
    <w:rsid w:val="00A1573D"/>
    <w:rsid w:val="00A160EC"/>
    <w:rsid w:val="00A16345"/>
    <w:rsid w:val="00A1642C"/>
    <w:rsid w:val="00A16C11"/>
    <w:rsid w:val="00A17078"/>
    <w:rsid w:val="00A20528"/>
    <w:rsid w:val="00A2060D"/>
    <w:rsid w:val="00A20E12"/>
    <w:rsid w:val="00A20E5F"/>
    <w:rsid w:val="00A21090"/>
    <w:rsid w:val="00A215E3"/>
    <w:rsid w:val="00A2160A"/>
    <w:rsid w:val="00A2166A"/>
    <w:rsid w:val="00A21A97"/>
    <w:rsid w:val="00A220FB"/>
    <w:rsid w:val="00A221EB"/>
    <w:rsid w:val="00A223B1"/>
    <w:rsid w:val="00A225CC"/>
    <w:rsid w:val="00A2275D"/>
    <w:rsid w:val="00A2334C"/>
    <w:rsid w:val="00A2339F"/>
    <w:rsid w:val="00A237CD"/>
    <w:rsid w:val="00A23A96"/>
    <w:rsid w:val="00A23D8C"/>
    <w:rsid w:val="00A23F2E"/>
    <w:rsid w:val="00A23F34"/>
    <w:rsid w:val="00A246AA"/>
    <w:rsid w:val="00A24746"/>
    <w:rsid w:val="00A24D4A"/>
    <w:rsid w:val="00A24F21"/>
    <w:rsid w:val="00A25057"/>
    <w:rsid w:val="00A25225"/>
    <w:rsid w:val="00A25479"/>
    <w:rsid w:val="00A25854"/>
    <w:rsid w:val="00A25B82"/>
    <w:rsid w:val="00A25C63"/>
    <w:rsid w:val="00A25E8F"/>
    <w:rsid w:val="00A26140"/>
    <w:rsid w:val="00A262FC"/>
    <w:rsid w:val="00A267AB"/>
    <w:rsid w:val="00A26985"/>
    <w:rsid w:val="00A269BB"/>
    <w:rsid w:val="00A26AB1"/>
    <w:rsid w:val="00A26D34"/>
    <w:rsid w:val="00A26DBB"/>
    <w:rsid w:val="00A26EAC"/>
    <w:rsid w:val="00A26FC3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3FD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567"/>
    <w:rsid w:val="00A31744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20A"/>
    <w:rsid w:val="00A3433C"/>
    <w:rsid w:val="00A353C8"/>
    <w:rsid w:val="00A3542B"/>
    <w:rsid w:val="00A35791"/>
    <w:rsid w:val="00A35C8A"/>
    <w:rsid w:val="00A35D48"/>
    <w:rsid w:val="00A35DB3"/>
    <w:rsid w:val="00A360EA"/>
    <w:rsid w:val="00A3615A"/>
    <w:rsid w:val="00A36616"/>
    <w:rsid w:val="00A3667D"/>
    <w:rsid w:val="00A3677B"/>
    <w:rsid w:val="00A3690A"/>
    <w:rsid w:val="00A36BA5"/>
    <w:rsid w:val="00A371EC"/>
    <w:rsid w:val="00A37220"/>
    <w:rsid w:val="00A37363"/>
    <w:rsid w:val="00A37A0B"/>
    <w:rsid w:val="00A37BEF"/>
    <w:rsid w:val="00A37CD5"/>
    <w:rsid w:val="00A37F76"/>
    <w:rsid w:val="00A400D6"/>
    <w:rsid w:val="00A403D7"/>
    <w:rsid w:val="00A40A07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0D"/>
    <w:rsid w:val="00A4377C"/>
    <w:rsid w:val="00A43B18"/>
    <w:rsid w:val="00A43D25"/>
    <w:rsid w:val="00A43DFB"/>
    <w:rsid w:val="00A43F33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38C"/>
    <w:rsid w:val="00A475F3"/>
    <w:rsid w:val="00A476CC"/>
    <w:rsid w:val="00A477E9"/>
    <w:rsid w:val="00A478A4"/>
    <w:rsid w:val="00A4790C"/>
    <w:rsid w:val="00A50323"/>
    <w:rsid w:val="00A5039C"/>
    <w:rsid w:val="00A5074C"/>
    <w:rsid w:val="00A50948"/>
    <w:rsid w:val="00A51365"/>
    <w:rsid w:val="00A513C2"/>
    <w:rsid w:val="00A51799"/>
    <w:rsid w:val="00A51940"/>
    <w:rsid w:val="00A51AF6"/>
    <w:rsid w:val="00A521F9"/>
    <w:rsid w:val="00A5264A"/>
    <w:rsid w:val="00A52B55"/>
    <w:rsid w:val="00A5352F"/>
    <w:rsid w:val="00A53DD0"/>
    <w:rsid w:val="00A541E4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5E07"/>
    <w:rsid w:val="00A565F7"/>
    <w:rsid w:val="00A56B06"/>
    <w:rsid w:val="00A56BBF"/>
    <w:rsid w:val="00A56D30"/>
    <w:rsid w:val="00A57CA5"/>
    <w:rsid w:val="00A60434"/>
    <w:rsid w:val="00A60A28"/>
    <w:rsid w:val="00A60AD4"/>
    <w:rsid w:val="00A610DF"/>
    <w:rsid w:val="00A6126A"/>
    <w:rsid w:val="00A61550"/>
    <w:rsid w:val="00A616A5"/>
    <w:rsid w:val="00A617AE"/>
    <w:rsid w:val="00A61921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040"/>
    <w:rsid w:val="00A662C6"/>
    <w:rsid w:val="00A66457"/>
    <w:rsid w:val="00A66906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801D9"/>
    <w:rsid w:val="00A80479"/>
    <w:rsid w:val="00A80960"/>
    <w:rsid w:val="00A809E4"/>
    <w:rsid w:val="00A80C1E"/>
    <w:rsid w:val="00A80C88"/>
    <w:rsid w:val="00A80E49"/>
    <w:rsid w:val="00A80EB3"/>
    <w:rsid w:val="00A8142F"/>
    <w:rsid w:val="00A8153C"/>
    <w:rsid w:val="00A815B7"/>
    <w:rsid w:val="00A81742"/>
    <w:rsid w:val="00A82087"/>
    <w:rsid w:val="00A82477"/>
    <w:rsid w:val="00A825B5"/>
    <w:rsid w:val="00A8310A"/>
    <w:rsid w:val="00A83227"/>
    <w:rsid w:val="00A832EE"/>
    <w:rsid w:val="00A835C6"/>
    <w:rsid w:val="00A8360F"/>
    <w:rsid w:val="00A8376D"/>
    <w:rsid w:val="00A83994"/>
    <w:rsid w:val="00A84516"/>
    <w:rsid w:val="00A847E7"/>
    <w:rsid w:val="00A84AFF"/>
    <w:rsid w:val="00A84BC4"/>
    <w:rsid w:val="00A85403"/>
    <w:rsid w:val="00A857D5"/>
    <w:rsid w:val="00A85994"/>
    <w:rsid w:val="00A85AFE"/>
    <w:rsid w:val="00A8609C"/>
    <w:rsid w:val="00A86A25"/>
    <w:rsid w:val="00A86AE6"/>
    <w:rsid w:val="00A86B18"/>
    <w:rsid w:val="00A86C80"/>
    <w:rsid w:val="00A87549"/>
    <w:rsid w:val="00A87744"/>
    <w:rsid w:val="00A87EBE"/>
    <w:rsid w:val="00A90284"/>
    <w:rsid w:val="00A9051C"/>
    <w:rsid w:val="00A90565"/>
    <w:rsid w:val="00A90828"/>
    <w:rsid w:val="00A90957"/>
    <w:rsid w:val="00A9102E"/>
    <w:rsid w:val="00A912EF"/>
    <w:rsid w:val="00A91347"/>
    <w:rsid w:val="00A9160F"/>
    <w:rsid w:val="00A91A0D"/>
    <w:rsid w:val="00A91BB7"/>
    <w:rsid w:val="00A91D0B"/>
    <w:rsid w:val="00A91E4C"/>
    <w:rsid w:val="00A9212F"/>
    <w:rsid w:val="00A922F9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29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CA1"/>
    <w:rsid w:val="00A97E54"/>
    <w:rsid w:val="00AA0401"/>
    <w:rsid w:val="00AA0803"/>
    <w:rsid w:val="00AA0A2F"/>
    <w:rsid w:val="00AA131A"/>
    <w:rsid w:val="00AA13B3"/>
    <w:rsid w:val="00AA1714"/>
    <w:rsid w:val="00AA188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5540"/>
    <w:rsid w:val="00AA5BE3"/>
    <w:rsid w:val="00AA5F24"/>
    <w:rsid w:val="00AA602C"/>
    <w:rsid w:val="00AA627D"/>
    <w:rsid w:val="00AA6922"/>
    <w:rsid w:val="00AA6E28"/>
    <w:rsid w:val="00AA6EA2"/>
    <w:rsid w:val="00AA7226"/>
    <w:rsid w:val="00AA754F"/>
    <w:rsid w:val="00AA7955"/>
    <w:rsid w:val="00AA7A96"/>
    <w:rsid w:val="00AA7FA3"/>
    <w:rsid w:val="00AB00BD"/>
    <w:rsid w:val="00AB0483"/>
    <w:rsid w:val="00AB0AED"/>
    <w:rsid w:val="00AB0F89"/>
    <w:rsid w:val="00AB0F90"/>
    <w:rsid w:val="00AB147E"/>
    <w:rsid w:val="00AB14B1"/>
    <w:rsid w:val="00AB1A76"/>
    <w:rsid w:val="00AB1AA6"/>
    <w:rsid w:val="00AB1E2A"/>
    <w:rsid w:val="00AB24C4"/>
    <w:rsid w:val="00AB2BEE"/>
    <w:rsid w:val="00AB2D3E"/>
    <w:rsid w:val="00AB31E7"/>
    <w:rsid w:val="00AB3A18"/>
    <w:rsid w:val="00AB3F28"/>
    <w:rsid w:val="00AB40AE"/>
    <w:rsid w:val="00AB427F"/>
    <w:rsid w:val="00AB4522"/>
    <w:rsid w:val="00AB4DBB"/>
    <w:rsid w:val="00AB4F61"/>
    <w:rsid w:val="00AB4FAA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C48"/>
    <w:rsid w:val="00AC579A"/>
    <w:rsid w:val="00AC579E"/>
    <w:rsid w:val="00AC5B5B"/>
    <w:rsid w:val="00AC5E06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C5E"/>
    <w:rsid w:val="00AD2EE7"/>
    <w:rsid w:val="00AD2FCC"/>
    <w:rsid w:val="00AD337A"/>
    <w:rsid w:val="00AD34A8"/>
    <w:rsid w:val="00AD3681"/>
    <w:rsid w:val="00AD3AEF"/>
    <w:rsid w:val="00AD3DDC"/>
    <w:rsid w:val="00AD41C7"/>
    <w:rsid w:val="00AD42B3"/>
    <w:rsid w:val="00AD469D"/>
    <w:rsid w:val="00AD4880"/>
    <w:rsid w:val="00AD52A9"/>
    <w:rsid w:val="00AD53CB"/>
    <w:rsid w:val="00AD572D"/>
    <w:rsid w:val="00AD5D74"/>
    <w:rsid w:val="00AD5DCA"/>
    <w:rsid w:val="00AD6938"/>
    <w:rsid w:val="00AD6DB6"/>
    <w:rsid w:val="00AD709E"/>
    <w:rsid w:val="00AD72F0"/>
    <w:rsid w:val="00AD755A"/>
    <w:rsid w:val="00AD75AD"/>
    <w:rsid w:val="00AD76BA"/>
    <w:rsid w:val="00AD77D1"/>
    <w:rsid w:val="00AD7E2B"/>
    <w:rsid w:val="00AE03BF"/>
    <w:rsid w:val="00AE04DF"/>
    <w:rsid w:val="00AE0A10"/>
    <w:rsid w:val="00AE11FC"/>
    <w:rsid w:val="00AE122D"/>
    <w:rsid w:val="00AE1735"/>
    <w:rsid w:val="00AE17AA"/>
    <w:rsid w:val="00AE17C7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C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28F"/>
    <w:rsid w:val="00AF5297"/>
    <w:rsid w:val="00AF54F3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2B4E"/>
    <w:rsid w:val="00B03057"/>
    <w:rsid w:val="00B038C4"/>
    <w:rsid w:val="00B039B2"/>
    <w:rsid w:val="00B03B53"/>
    <w:rsid w:val="00B03F04"/>
    <w:rsid w:val="00B047C9"/>
    <w:rsid w:val="00B048F1"/>
    <w:rsid w:val="00B04D54"/>
    <w:rsid w:val="00B052EF"/>
    <w:rsid w:val="00B05438"/>
    <w:rsid w:val="00B05531"/>
    <w:rsid w:val="00B05912"/>
    <w:rsid w:val="00B05B6F"/>
    <w:rsid w:val="00B063FE"/>
    <w:rsid w:val="00B0655B"/>
    <w:rsid w:val="00B06B21"/>
    <w:rsid w:val="00B06CC9"/>
    <w:rsid w:val="00B06DB1"/>
    <w:rsid w:val="00B06DFA"/>
    <w:rsid w:val="00B07558"/>
    <w:rsid w:val="00B07B43"/>
    <w:rsid w:val="00B07D60"/>
    <w:rsid w:val="00B10007"/>
    <w:rsid w:val="00B101C4"/>
    <w:rsid w:val="00B10CB7"/>
    <w:rsid w:val="00B10DC9"/>
    <w:rsid w:val="00B113D6"/>
    <w:rsid w:val="00B12048"/>
    <w:rsid w:val="00B12095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3A4"/>
    <w:rsid w:val="00B233C7"/>
    <w:rsid w:val="00B2342A"/>
    <w:rsid w:val="00B2379C"/>
    <w:rsid w:val="00B2381B"/>
    <w:rsid w:val="00B24678"/>
    <w:rsid w:val="00B249AC"/>
    <w:rsid w:val="00B249BF"/>
    <w:rsid w:val="00B24F28"/>
    <w:rsid w:val="00B25295"/>
    <w:rsid w:val="00B25570"/>
    <w:rsid w:val="00B257B1"/>
    <w:rsid w:val="00B25889"/>
    <w:rsid w:val="00B25A28"/>
    <w:rsid w:val="00B25A55"/>
    <w:rsid w:val="00B25AD0"/>
    <w:rsid w:val="00B25CD3"/>
    <w:rsid w:val="00B25D7F"/>
    <w:rsid w:val="00B25DB8"/>
    <w:rsid w:val="00B25FC2"/>
    <w:rsid w:val="00B2627E"/>
    <w:rsid w:val="00B264E3"/>
    <w:rsid w:val="00B26562"/>
    <w:rsid w:val="00B269ED"/>
    <w:rsid w:val="00B26B57"/>
    <w:rsid w:val="00B26B6C"/>
    <w:rsid w:val="00B26C2A"/>
    <w:rsid w:val="00B26C4A"/>
    <w:rsid w:val="00B26D15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1E"/>
    <w:rsid w:val="00B416FB"/>
    <w:rsid w:val="00B41801"/>
    <w:rsid w:val="00B41A65"/>
    <w:rsid w:val="00B427BD"/>
    <w:rsid w:val="00B42A93"/>
    <w:rsid w:val="00B42E4B"/>
    <w:rsid w:val="00B42F9A"/>
    <w:rsid w:val="00B42FE5"/>
    <w:rsid w:val="00B42FE8"/>
    <w:rsid w:val="00B430B5"/>
    <w:rsid w:val="00B437D7"/>
    <w:rsid w:val="00B4395E"/>
    <w:rsid w:val="00B44094"/>
    <w:rsid w:val="00B44219"/>
    <w:rsid w:val="00B443E6"/>
    <w:rsid w:val="00B444A8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6E4"/>
    <w:rsid w:val="00B51FEB"/>
    <w:rsid w:val="00B520ED"/>
    <w:rsid w:val="00B522A7"/>
    <w:rsid w:val="00B523CD"/>
    <w:rsid w:val="00B5275A"/>
    <w:rsid w:val="00B52C7B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871"/>
    <w:rsid w:val="00B56BB2"/>
    <w:rsid w:val="00B56F77"/>
    <w:rsid w:val="00B572B6"/>
    <w:rsid w:val="00B57D4D"/>
    <w:rsid w:val="00B600C4"/>
    <w:rsid w:val="00B60515"/>
    <w:rsid w:val="00B605E9"/>
    <w:rsid w:val="00B60903"/>
    <w:rsid w:val="00B60B1D"/>
    <w:rsid w:val="00B60C95"/>
    <w:rsid w:val="00B60E77"/>
    <w:rsid w:val="00B619DC"/>
    <w:rsid w:val="00B61B9B"/>
    <w:rsid w:val="00B61E14"/>
    <w:rsid w:val="00B623BC"/>
    <w:rsid w:val="00B624AD"/>
    <w:rsid w:val="00B62632"/>
    <w:rsid w:val="00B62672"/>
    <w:rsid w:val="00B63155"/>
    <w:rsid w:val="00B63385"/>
    <w:rsid w:val="00B633D8"/>
    <w:rsid w:val="00B63695"/>
    <w:rsid w:val="00B6373D"/>
    <w:rsid w:val="00B63928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550"/>
    <w:rsid w:val="00B6566E"/>
    <w:rsid w:val="00B6583C"/>
    <w:rsid w:val="00B65984"/>
    <w:rsid w:val="00B662B3"/>
    <w:rsid w:val="00B666A7"/>
    <w:rsid w:val="00B66769"/>
    <w:rsid w:val="00B66930"/>
    <w:rsid w:val="00B66AAA"/>
    <w:rsid w:val="00B66CD7"/>
    <w:rsid w:val="00B66DFE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F8"/>
    <w:rsid w:val="00B71DAB"/>
    <w:rsid w:val="00B71F8D"/>
    <w:rsid w:val="00B7205F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D3C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3C5"/>
    <w:rsid w:val="00B84892"/>
    <w:rsid w:val="00B84B17"/>
    <w:rsid w:val="00B84D16"/>
    <w:rsid w:val="00B84D37"/>
    <w:rsid w:val="00B85209"/>
    <w:rsid w:val="00B85254"/>
    <w:rsid w:val="00B85413"/>
    <w:rsid w:val="00B854B2"/>
    <w:rsid w:val="00B85562"/>
    <w:rsid w:val="00B8561A"/>
    <w:rsid w:val="00B85785"/>
    <w:rsid w:val="00B857C2"/>
    <w:rsid w:val="00B85A54"/>
    <w:rsid w:val="00B85D93"/>
    <w:rsid w:val="00B86148"/>
    <w:rsid w:val="00B86318"/>
    <w:rsid w:val="00B8658D"/>
    <w:rsid w:val="00B867A7"/>
    <w:rsid w:val="00B8713C"/>
    <w:rsid w:val="00B87A84"/>
    <w:rsid w:val="00B9068F"/>
    <w:rsid w:val="00B9083E"/>
    <w:rsid w:val="00B90A8F"/>
    <w:rsid w:val="00B90C54"/>
    <w:rsid w:val="00B90C5A"/>
    <w:rsid w:val="00B90D6A"/>
    <w:rsid w:val="00B90E8A"/>
    <w:rsid w:val="00B90FD3"/>
    <w:rsid w:val="00B9103A"/>
    <w:rsid w:val="00B91F6E"/>
    <w:rsid w:val="00B9262D"/>
    <w:rsid w:val="00B92D72"/>
    <w:rsid w:val="00B92DC8"/>
    <w:rsid w:val="00B93501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8E6"/>
    <w:rsid w:val="00B96F19"/>
    <w:rsid w:val="00B9701A"/>
    <w:rsid w:val="00B974B7"/>
    <w:rsid w:val="00B97ADE"/>
    <w:rsid w:val="00B97FE7"/>
    <w:rsid w:val="00BA0847"/>
    <w:rsid w:val="00BA08F3"/>
    <w:rsid w:val="00BA0AB4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2918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1A5"/>
    <w:rsid w:val="00BA6ADF"/>
    <w:rsid w:val="00BA7088"/>
    <w:rsid w:val="00BA74B1"/>
    <w:rsid w:val="00BA76D9"/>
    <w:rsid w:val="00BA78DB"/>
    <w:rsid w:val="00BA7C9D"/>
    <w:rsid w:val="00BA7CAB"/>
    <w:rsid w:val="00BA7D5C"/>
    <w:rsid w:val="00BB002A"/>
    <w:rsid w:val="00BB09F4"/>
    <w:rsid w:val="00BB14DF"/>
    <w:rsid w:val="00BB151B"/>
    <w:rsid w:val="00BB2162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952"/>
    <w:rsid w:val="00BB6BC2"/>
    <w:rsid w:val="00BB6FEE"/>
    <w:rsid w:val="00BB7065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C4B"/>
    <w:rsid w:val="00BC1D1A"/>
    <w:rsid w:val="00BC1FB5"/>
    <w:rsid w:val="00BC223C"/>
    <w:rsid w:val="00BC2DCF"/>
    <w:rsid w:val="00BC349B"/>
    <w:rsid w:val="00BC369A"/>
    <w:rsid w:val="00BC406A"/>
    <w:rsid w:val="00BC45C9"/>
    <w:rsid w:val="00BC4D84"/>
    <w:rsid w:val="00BC51D2"/>
    <w:rsid w:val="00BC5451"/>
    <w:rsid w:val="00BC550F"/>
    <w:rsid w:val="00BC64A4"/>
    <w:rsid w:val="00BC656F"/>
    <w:rsid w:val="00BC6A62"/>
    <w:rsid w:val="00BC6AD6"/>
    <w:rsid w:val="00BC6B13"/>
    <w:rsid w:val="00BC6C40"/>
    <w:rsid w:val="00BC6C6A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C21"/>
    <w:rsid w:val="00BD12A2"/>
    <w:rsid w:val="00BD149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5F02"/>
    <w:rsid w:val="00BD6001"/>
    <w:rsid w:val="00BD62AA"/>
    <w:rsid w:val="00BD6409"/>
    <w:rsid w:val="00BD6823"/>
    <w:rsid w:val="00BD686A"/>
    <w:rsid w:val="00BD6A9A"/>
    <w:rsid w:val="00BD6D20"/>
    <w:rsid w:val="00BD79B3"/>
    <w:rsid w:val="00BD7CB1"/>
    <w:rsid w:val="00BD7F76"/>
    <w:rsid w:val="00BD7FB5"/>
    <w:rsid w:val="00BE01C5"/>
    <w:rsid w:val="00BE0649"/>
    <w:rsid w:val="00BE066E"/>
    <w:rsid w:val="00BE0718"/>
    <w:rsid w:val="00BE08B8"/>
    <w:rsid w:val="00BE09E5"/>
    <w:rsid w:val="00BE0ED7"/>
    <w:rsid w:val="00BE0EE7"/>
    <w:rsid w:val="00BE166E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C77"/>
    <w:rsid w:val="00BE7DFE"/>
    <w:rsid w:val="00BF0B34"/>
    <w:rsid w:val="00BF0DA6"/>
    <w:rsid w:val="00BF0F9B"/>
    <w:rsid w:val="00BF1720"/>
    <w:rsid w:val="00BF17ED"/>
    <w:rsid w:val="00BF1E48"/>
    <w:rsid w:val="00BF2EED"/>
    <w:rsid w:val="00BF3122"/>
    <w:rsid w:val="00BF318F"/>
    <w:rsid w:val="00BF3460"/>
    <w:rsid w:val="00BF3A03"/>
    <w:rsid w:val="00BF3CA8"/>
    <w:rsid w:val="00BF3E87"/>
    <w:rsid w:val="00BF40E6"/>
    <w:rsid w:val="00BF4770"/>
    <w:rsid w:val="00BF4A34"/>
    <w:rsid w:val="00BF4E08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7AE"/>
    <w:rsid w:val="00C01803"/>
    <w:rsid w:val="00C01D39"/>
    <w:rsid w:val="00C01F69"/>
    <w:rsid w:val="00C0236E"/>
    <w:rsid w:val="00C024B6"/>
    <w:rsid w:val="00C02561"/>
    <w:rsid w:val="00C02DDC"/>
    <w:rsid w:val="00C02E35"/>
    <w:rsid w:val="00C030D2"/>
    <w:rsid w:val="00C0315D"/>
    <w:rsid w:val="00C03625"/>
    <w:rsid w:val="00C03BA5"/>
    <w:rsid w:val="00C03D39"/>
    <w:rsid w:val="00C03D9C"/>
    <w:rsid w:val="00C03F5B"/>
    <w:rsid w:val="00C03FE8"/>
    <w:rsid w:val="00C0431C"/>
    <w:rsid w:val="00C04975"/>
    <w:rsid w:val="00C04AF3"/>
    <w:rsid w:val="00C0502E"/>
    <w:rsid w:val="00C05753"/>
    <w:rsid w:val="00C05789"/>
    <w:rsid w:val="00C05EF0"/>
    <w:rsid w:val="00C05F63"/>
    <w:rsid w:val="00C06041"/>
    <w:rsid w:val="00C064EC"/>
    <w:rsid w:val="00C06668"/>
    <w:rsid w:val="00C0678A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2F9"/>
    <w:rsid w:val="00C1157F"/>
    <w:rsid w:val="00C1188E"/>
    <w:rsid w:val="00C11D59"/>
    <w:rsid w:val="00C11D96"/>
    <w:rsid w:val="00C11F5E"/>
    <w:rsid w:val="00C12310"/>
    <w:rsid w:val="00C12D61"/>
    <w:rsid w:val="00C12F49"/>
    <w:rsid w:val="00C131B1"/>
    <w:rsid w:val="00C137E7"/>
    <w:rsid w:val="00C13FA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7B9"/>
    <w:rsid w:val="00C16898"/>
    <w:rsid w:val="00C16C43"/>
    <w:rsid w:val="00C16CC6"/>
    <w:rsid w:val="00C173A4"/>
    <w:rsid w:val="00C173C3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567"/>
    <w:rsid w:val="00C2381E"/>
    <w:rsid w:val="00C23BDB"/>
    <w:rsid w:val="00C23FB0"/>
    <w:rsid w:val="00C242D7"/>
    <w:rsid w:val="00C245F8"/>
    <w:rsid w:val="00C246DC"/>
    <w:rsid w:val="00C24DC6"/>
    <w:rsid w:val="00C250F5"/>
    <w:rsid w:val="00C25C20"/>
    <w:rsid w:val="00C25DD3"/>
    <w:rsid w:val="00C25FA6"/>
    <w:rsid w:val="00C26026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105B"/>
    <w:rsid w:val="00C31443"/>
    <w:rsid w:val="00C31966"/>
    <w:rsid w:val="00C31B39"/>
    <w:rsid w:val="00C32611"/>
    <w:rsid w:val="00C32C8F"/>
    <w:rsid w:val="00C33245"/>
    <w:rsid w:val="00C3373D"/>
    <w:rsid w:val="00C33ACB"/>
    <w:rsid w:val="00C33AE7"/>
    <w:rsid w:val="00C33CA0"/>
    <w:rsid w:val="00C33D3B"/>
    <w:rsid w:val="00C33E65"/>
    <w:rsid w:val="00C342DE"/>
    <w:rsid w:val="00C34494"/>
    <w:rsid w:val="00C348DF"/>
    <w:rsid w:val="00C35937"/>
    <w:rsid w:val="00C36428"/>
    <w:rsid w:val="00C3650C"/>
    <w:rsid w:val="00C372D5"/>
    <w:rsid w:val="00C37D6A"/>
    <w:rsid w:val="00C40070"/>
    <w:rsid w:val="00C4076E"/>
    <w:rsid w:val="00C408D2"/>
    <w:rsid w:val="00C4119B"/>
    <w:rsid w:val="00C412B8"/>
    <w:rsid w:val="00C415D4"/>
    <w:rsid w:val="00C41C9E"/>
    <w:rsid w:val="00C41F07"/>
    <w:rsid w:val="00C42314"/>
    <w:rsid w:val="00C4237F"/>
    <w:rsid w:val="00C43138"/>
    <w:rsid w:val="00C43228"/>
    <w:rsid w:val="00C43349"/>
    <w:rsid w:val="00C43906"/>
    <w:rsid w:val="00C43C4E"/>
    <w:rsid w:val="00C4462A"/>
    <w:rsid w:val="00C44A37"/>
    <w:rsid w:val="00C44B07"/>
    <w:rsid w:val="00C44DEE"/>
    <w:rsid w:val="00C45529"/>
    <w:rsid w:val="00C45A40"/>
    <w:rsid w:val="00C45A81"/>
    <w:rsid w:val="00C45B80"/>
    <w:rsid w:val="00C45E22"/>
    <w:rsid w:val="00C4676F"/>
    <w:rsid w:val="00C46EB6"/>
    <w:rsid w:val="00C47354"/>
    <w:rsid w:val="00C47495"/>
    <w:rsid w:val="00C4771B"/>
    <w:rsid w:val="00C47883"/>
    <w:rsid w:val="00C507E0"/>
    <w:rsid w:val="00C50A0E"/>
    <w:rsid w:val="00C50A1C"/>
    <w:rsid w:val="00C50B21"/>
    <w:rsid w:val="00C50F6C"/>
    <w:rsid w:val="00C51253"/>
    <w:rsid w:val="00C51510"/>
    <w:rsid w:val="00C517E8"/>
    <w:rsid w:val="00C51BEB"/>
    <w:rsid w:val="00C51F9E"/>
    <w:rsid w:val="00C52914"/>
    <w:rsid w:val="00C52972"/>
    <w:rsid w:val="00C52ABB"/>
    <w:rsid w:val="00C52F1F"/>
    <w:rsid w:val="00C52F28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1F9"/>
    <w:rsid w:val="00C5659B"/>
    <w:rsid w:val="00C56DD6"/>
    <w:rsid w:val="00C5770B"/>
    <w:rsid w:val="00C57AC4"/>
    <w:rsid w:val="00C57E17"/>
    <w:rsid w:val="00C57E77"/>
    <w:rsid w:val="00C602D7"/>
    <w:rsid w:val="00C6035D"/>
    <w:rsid w:val="00C603F7"/>
    <w:rsid w:val="00C6065B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2C27"/>
    <w:rsid w:val="00C63B58"/>
    <w:rsid w:val="00C6442E"/>
    <w:rsid w:val="00C6469F"/>
    <w:rsid w:val="00C6474F"/>
    <w:rsid w:val="00C6490E"/>
    <w:rsid w:val="00C64EF8"/>
    <w:rsid w:val="00C6515E"/>
    <w:rsid w:val="00C65411"/>
    <w:rsid w:val="00C6556E"/>
    <w:rsid w:val="00C65BCE"/>
    <w:rsid w:val="00C65C6C"/>
    <w:rsid w:val="00C65E63"/>
    <w:rsid w:val="00C66129"/>
    <w:rsid w:val="00C6735C"/>
    <w:rsid w:val="00C6739F"/>
    <w:rsid w:val="00C673E8"/>
    <w:rsid w:val="00C675AD"/>
    <w:rsid w:val="00C67857"/>
    <w:rsid w:val="00C67B57"/>
    <w:rsid w:val="00C70936"/>
    <w:rsid w:val="00C70964"/>
    <w:rsid w:val="00C70B36"/>
    <w:rsid w:val="00C70E21"/>
    <w:rsid w:val="00C71074"/>
    <w:rsid w:val="00C71122"/>
    <w:rsid w:val="00C713CD"/>
    <w:rsid w:val="00C717C6"/>
    <w:rsid w:val="00C71E94"/>
    <w:rsid w:val="00C722C1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3F67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4CF"/>
    <w:rsid w:val="00C766F7"/>
    <w:rsid w:val="00C76737"/>
    <w:rsid w:val="00C76A9C"/>
    <w:rsid w:val="00C771B3"/>
    <w:rsid w:val="00C77324"/>
    <w:rsid w:val="00C77569"/>
    <w:rsid w:val="00C775EA"/>
    <w:rsid w:val="00C778D4"/>
    <w:rsid w:val="00C77976"/>
    <w:rsid w:val="00C77D0E"/>
    <w:rsid w:val="00C77EDD"/>
    <w:rsid w:val="00C80055"/>
    <w:rsid w:val="00C802D6"/>
    <w:rsid w:val="00C8042D"/>
    <w:rsid w:val="00C805C6"/>
    <w:rsid w:val="00C8061C"/>
    <w:rsid w:val="00C80A80"/>
    <w:rsid w:val="00C80B23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496"/>
    <w:rsid w:val="00C845C1"/>
    <w:rsid w:val="00C84A8E"/>
    <w:rsid w:val="00C8512D"/>
    <w:rsid w:val="00C85277"/>
    <w:rsid w:val="00C85345"/>
    <w:rsid w:val="00C85D2E"/>
    <w:rsid w:val="00C85D47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412"/>
    <w:rsid w:val="00C92670"/>
    <w:rsid w:val="00C926CA"/>
    <w:rsid w:val="00C9287E"/>
    <w:rsid w:val="00C929C5"/>
    <w:rsid w:val="00C92C75"/>
    <w:rsid w:val="00C92D52"/>
    <w:rsid w:val="00C931EE"/>
    <w:rsid w:val="00C93360"/>
    <w:rsid w:val="00C93455"/>
    <w:rsid w:val="00C938C1"/>
    <w:rsid w:val="00C93AC2"/>
    <w:rsid w:val="00C93B53"/>
    <w:rsid w:val="00C94013"/>
    <w:rsid w:val="00C94185"/>
    <w:rsid w:val="00C94972"/>
    <w:rsid w:val="00C94AC6"/>
    <w:rsid w:val="00C94B77"/>
    <w:rsid w:val="00C94D42"/>
    <w:rsid w:val="00C95374"/>
    <w:rsid w:val="00C9544B"/>
    <w:rsid w:val="00C95573"/>
    <w:rsid w:val="00C959F9"/>
    <w:rsid w:val="00C96303"/>
    <w:rsid w:val="00C963BF"/>
    <w:rsid w:val="00C969D5"/>
    <w:rsid w:val="00C96C6F"/>
    <w:rsid w:val="00C9726C"/>
    <w:rsid w:val="00C97A4E"/>
    <w:rsid w:val="00C97A74"/>
    <w:rsid w:val="00CA0752"/>
    <w:rsid w:val="00CA1349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BD8"/>
    <w:rsid w:val="00CA4CCA"/>
    <w:rsid w:val="00CA4EB6"/>
    <w:rsid w:val="00CA55A1"/>
    <w:rsid w:val="00CA5AB6"/>
    <w:rsid w:val="00CA5C21"/>
    <w:rsid w:val="00CA5DEE"/>
    <w:rsid w:val="00CA66BD"/>
    <w:rsid w:val="00CA6B4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A39"/>
    <w:rsid w:val="00CB2B9A"/>
    <w:rsid w:val="00CB2D08"/>
    <w:rsid w:val="00CB3369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82E"/>
    <w:rsid w:val="00CC69F3"/>
    <w:rsid w:val="00CC6AE5"/>
    <w:rsid w:val="00CC6CF9"/>
    <w:rsid w:val="00CC6F02"/>
    <w:rsid w:val="00CC7019"/>
    <w:rsid w:val="00CC789F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3EF"/>
    <w:rsid w:val="00CD250E"/>
    <w:rsid w:val="00CD280F"/>
    <w:rsid w:val="00CD2860"/>
    <w:rsid w:val="00CD32FC"/>
    <w:rsid w:val="00CD3423"/>
    <w:rsid w:val="00CD36C0"/>
    <w:rsid w:val="00CD38E0"/>
    <w:rsid w:val="00CD39A8"/>
    <w:rsid w:val="00CD39B1"/>
    <w:rsid w:val="00CD3ECE"/>
    <w:rsid w:val="00CD4304"/>
    <w:rsid w:val="00CD434E"/>
    <w:rsid w:val="00CD45B1"/>
    <w:rsid w:val="00CD45FF"/>
    <w:rsid w:val="00CD47D7"/>
    <w:rsid w:val="00CD48E2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07"/>
    <w:rsid w:val="00CE1A87"/>
    <w:rsid w:val="00CE1E45"/>
    <w:rsid w:val="00CE1F80"/>
    <w:rsid w:val="00CE224C"/>
    <w:rsid w:val="00CE2389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663"/>
    <w:rsid w:val="00CE6D98"/>
    <w:rsid w:val="00CE7280"/>
    <w:rsid w:val="00CE72C2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CFC"/>
    <w:rsid w:val="00CF1DD7"/>
    <w:rsid w:val="00CF24E0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07C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05"/>
    <w:rsid w:val="00D00D50"/>
    <w:rsid w:val="00D00DB4"/>
    <w:rsid w:val="00D00E88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F2"/>
    <w:rsid w:val="00D04971"/>
    <w:rsid w:val="00D04B1A"/>
    <w:rsid w:val="00D04BBA"/>
    <w:rsid w:val="00D057F6"/>
    <w:rsid w:val="00D059CD"/>
    <w:rsid w:val="00D05AB2"/>
    <w:rsid w:val="00D05D64"/>
    <w:rsid w:val="00D06049"/>
    <w:rsid w:val="00D0635A"/>
    <w:rsid w:val="00D06618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BE7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467"/>
    <w:rsid w:val="00D15C03"/>
    <w:rsid w:val="00D15C56"/>
    <w:rsid w:val="00D16125"/>
    <w:rsid w:val="00D16A01"/>
    <w:rsid w:val="00D16C8E"/>
    <w:rsid w:val="00D171FA"/>
    <w:rsid w:val="00D17538"/>
    <w:rsid w:val="00D176A3"/>
    <w:rsid w:val="00D179EA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6A1"/>
    <w:rsid w:val="00D2176B"/>
    <w:rsid w:val="00D218C4"/>
    <w:rsid w:val="00D21C9D"/>
    <w:rsid w:val="00D22444"/>
    <w:rsid w:val="00D22826"/>
    <w:rsid w:val="00D22A28"/>
    <w:rsid w:val="00D22C2D"/>
    <w:rsid w:val="00D22D2E"/>
    <w:rsid w:val="00D22E06"/>
    <w:rsid w:val="00D23319"/>
    <w:rsid w:val="00D2361D"/>
    <w:rsid w:val="00D237A0"/>
    <w:rsid w:val="00D23ACA"/>
    <w:rsid w:val="00D23C40"/>
    <w:rsid w:val="00D242ED"/>
    <w:rsid w:val="00D244AF"/>
    <w:rsid w:val="00D2475A"/>
    <w:rsid w:val="00D24B51"/>
    <w:rsid w:val="00D24CF4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0A"/>
    <w:rsid w:val="00D3282A"/>
    <w:rsid w:val="00D32D7E"/>
    <w:rsid w:val="00D32E29"/>
    <w:rsid w:val="00D33006"/>
    <w:rsid w:val="00D33120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3FEB"/>
    <w:rsid w:val="00D441B3"/>
    <w:rsid w:val="00D44247"/>
    <w:rsid w:val="00D44A66"/>
    <w:rsid w:val="00D44BC3"/>
    <w:rsid w:val="00D45890"/>
    <w:rsid w:val="00D45BDA"/>
    <w:rsid w:val="00D45DC3"/>
    <w:rsid w:val="00D460EC"/>
    <w:rsid w:val="00D46433"/>
    <w:rsid w:val="00D468BB"/>
    <w:rsid w:val="00D46A0C"/>
    <w:rsid w:val="00D46B8D"/>
    <w:rsid w:val="00D46C4B"/>
    <w:rsid w:val="00D46D93"/>
    <w:rsid w:val="00D47314"/>
    <w:rsid w:val="00D4736F"/>
    <w:rsid w:val="00D477D6"/>
    <w:rsid w:val="00D47A33"/>
    <w:rsid w:val="00D47D99"/>
    <w:rsid w:val="00D503C5"/>
    <w:rsid w:val="00D5045A"/>
    <w:rsid w:val="00D50A98"/>
    <w:rsid w:val="00D50AAB"/>
    <w:rsid w:val="00D51109"/>
    <w:rsid w:val="00D51520"/>
    <w:rsid w:val="00D519D1"/>
    <w:rsid w:val="00D51D68"/>
    <w:rsid w:val="00D51EC9"/>
    <w:rsid w:val="00D52012"/>
    <w:rsid w:val="00D5231D"/>
    <w:rsid w:val="00D5235D"/>
    <w:rsid w:val="00D52544"/>
    <w:rsid w:val="00D52574"/>
    <w:rsid w:val="00D52625"/>
    <w:rsid w:val="00D533D9"/>
    <w:rsid w:val="00D53636"/>
    <w:rsid w:val="00D53AC7"/>
    <w:rsid w:val="00D53C91"/>
    <w:rsid w:val="00D53F45"/>
    <w:rsid w:val="00D53FE3"/>
    <w:rsid w:val="00D5413A"/>
    <w:rsid w:val="00D54154"/>
    <w:rsid w:val="00D551F0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2929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4DC"/>
    <w:rsid w:val="00D65BEF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840"/>
    <w:rsid w:val="00D719FD"/>
    <w:rsid w:val="00D71A18"/>
    <w:rsid w:val="00D71C6F"/>
    <w:rsid w:val="00D72168"/>
    <w:rsid w:val="00D72697"/>
    <w:rsid w:val="00D727FB"/>
    <w:rsid w:val="00D7335D"/>
    <w:rsid w:val="00D73411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DB4"/>
    <w:rsid w:val="00D76F6D"/>
    <w:rsid w:val="00D779DD"/>
    <w:rsid w:val="00D779F5"/>
    <w:rsid w:val="00D77B58"/>
    <w:rsid w:val="00D77EAC"/>
    <w:rsid w:val="00D80046"/>
    <w:rsid w:val="00D806D5"/>
    <w:rsid w:val="00D810BD"/>
    <w:rsid w:val="00D81252"/>
    <w:rsid w:val="00D81C02"/>
    <w:rsid w:val="00D8221C"/>
    <w:rsid w:val="00D822BF"/>
    <w:rsid w:val="00D82517"/>
    <w:rsid w:val="00D826CE"/>
    <w:rsid w:val="00D8277D"/>
    <w:rsid w:val="00D82A39"/>
    <w:rsid w:val="00D82F8F"/>
    <w:rsid w:val="00D83678"/>
    <w:rsid w:val="00D8372C"/>
    <w:rsid w:val="00D83888"/>
    <w:rsid w:val="00D83AA7"/>
    <w:rsid w:val="00D83F60"/>
    <w:rsid w:val="00D84138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408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C3E"/>
    <w:rsid w:val="00D96FAF"/>
    <w:rsid w:val="00D972DD"/>
    <w:rsid w:val="00D97525"/>
    <w:rsid w:val="00D97583"/>
    <w:rsid w:val="00D97D3E"/>
    <w:rsid w:val="00D97D96"/>
    <w:rsid w:val="00DA0028"/>
    <w:rsid w:val="00DA166C"/>
    <w:rsid w:val="00DA181E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FB"/>
    <w:rsid w:val="00DB0255"/>
    <w:rsid w:val="00DB0D2C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6950"/>
    <w:rsid w:val="00DB7682"/>
    <w:rsid w:val="00DB78E3"/>
    <w:rsid w:val="00DB7986"/>
    <w:rsid w:val="00DC0632"/>
    <w:rsid w:val="00DC0AA0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6A0"/>
    <w:rsid w:val="00DC26B5"/>
    <w:rsid w:val="00DC2B38"/>
    <w:rsid w:val="00DC2B63"/>
    <w:rsid w:val="00DC2E49"/>
    <w:rsid w:val="00DC366B"/>
    <w:rsid w:val="00DC38D1"/>
    <w:rsid w:val="00DC4BBE"/>
    <w:rsid w:val="00DC5DC5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31EC"/>
    <w:rsid w:val="00DD3361"/>
    <w:rsid w:val="00DD436D"/>
    <w:rsid w:val="00DD46AE"/>
    <w:rsid w:val="00DD480F"/>
    <w:rsid w:val="00DD484E"/>
    <w:rsid w:val="00DD5206"/>
    <w:rsid w:val="00DD5437"/>
    <w:rsid w:val="00DD5526"/>
    <w:rsid w:val="00DD5612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28EA"/>
    <w:rsid w:val="00DE2B9D"/>
    <w:rsid w:val="00DE34F6"/>
    <w:rsid w:val="00DE3766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290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9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999"/>
    <w:rsid w:val="00DF1CBB"/>
    <w:rsid w:val="00DF1E21"/>
    <w:rsid w:val="00DF1ED8"/>
    <w:rsid w:val="00DF246D"/>
    <w:rsid w:val="00DF2504"/>
    <w:rsid w:val="00DF27C1"/>
    <w:rsid w:val="00DF2F78"/>
    <w:rsid w:val="00DF30A5"/>
    <w:rsid w:val="00DF30BA"/>
    <w:rsid w:val="00DF33E0"/>
    <w:rsid w:val="00DF3943"/>
    <w:rsid w:val="00DF3DFC"/>
    <w:rsid w:val="00DF3E66"/>
    <w:rsid w:val="00DF49F8"/>
    <w:rsid w:val="00DF4AF7"/>
    <w:rsid w:val="00DF4BC8"/>
    <w:rsid w:val="00DF4C3D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B99"/>
    <w:rsid w:val="00E04E2D"/>
    <w:rsid w:val="00E052BF"/>
    <w:rsid w:val="00E05740"/>
    <w:rsid w:val="00E057B1"/>
    <w:rsid w:val="00E059F4"/>
    <w:rsid w:val="00E05EB0"/>
    <w:rsid w:val="00E063D3"/>
    <w:rsid w:val="00E066E1"/>
    <w:rsid w:val="00E06E25"/>
    <w:rsid w:val="00E07003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0CDE"/>
    <w:rsid w:val="00E10E86"/>
    <w:rsid w:val="00E11159"/>
    <w:rsid w:val="00E116AB"/>
    <w:rsid w:val="00E1186A"/>
    <w:rsid w:val="00E121D8"/>
    <w:rsid w:val="00E12383"/>
    <w:rsid w:val="00E12CAD"/>
    <w:rsid w:val="00E13168"/>
    <w:rsid w:val="00E132C0"/>
    <w:rsid w:val="00E13475"/>
    <w:rsid w:val="00E13C30"/>
    <w:rsid w:val="00E14154"/>
    <w:rsid w:val="00E1440F"/>
    <w:rsid w:val="00E14B81"/>
    <w:rsid w:val="00E14C79"/>
    <w:rsid w:val="00E14E16"/>
    <w:rsid w:val="00E1519C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A8A"/>
    <w:rsid w:val="00E20ABE"/>
    <w:rsid w:val="00E20EDC"/>
    <w:rsid w:val="00E21AD1"/>
    <w:rsid w:val="00E21AF1"/>
    <w:rsid w:val="00E21D25"/>
    <w:rsid w:val="00E21EBF"/>
    <w:rsid w:val="00E22247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B0E"/>
    <w:rsid w:val="00E24B2B"/>
    <w:rsid w:val="00E24B70"/>
    <w:rsid w:val="00E24C8F"/>
    <w:rsid w:val="00E25147"/>
    <w:rsid w:val="00E259BC"/>
    <w:rsid w:val="00E25CE1"/>
    <w:rsid w:val="00E25F78"/>
    <w:rsid w:val="00E261B4"/>
    <w:rsid w:val="00E26289"/>
    <w:rsid w:val="00E2668D"/>
    <w:rsid w:val="00E2706C"/>
    <w:rsid w:val="00E271DC"/>
    <w:rsid w:val="00E272EC"/>
    <w:rsid w:val="00E273CC"/>
    <w:rsid w:val="00E2748D"/>
    <w:rsid w:val="00E274B6"/>
    <w:rsid w:val="00E2761D"/>
    <w:rsid w:val="00E2767F"/>
    <w:rsid w:val="00E27962"/>
    <w:rsid w:val="00E27AE6"/>
    <w:rsid w:val="00E27D5E"/>
    <w:rsid w:val="00E27EF1"/>
    <w:rsid w:val="00E3011C"/>
    <w:rsid w:val="00E30FEA"/>
    <w:rsid w:val="00E3109D"/>
    <w:rsid w:val="00E312FF"/>
    <w:rsid w:val="00E316D1"/>
    <w:rsid w:val="00E317CE"/>
    <w:rsid w:val="00E3194B"/>
    <w:rsid w:val="00E31B59"/>
    <w:rsid w:val="00E31BBF"/>
    <w:rsid w:val="00E31EE4"/>
    <w:rsid w:val="00E3204E"/>
    <w:rsid w:val="00E320A6"/>
    <w:rsid w:val="00E32188"/>
    <w:rsid w:val="00E3238B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370"/>
    <w:rsid w:val="00E346B4"/>
    <w:rsid w:val="00E349A5"/>
    <w:rsid w:val="00E35559"/>
    <w:rsid w:val="00E355F4"/>
    <w:rsid w:val="00E35734"/>
    <w:rsid w:val="00E35F48"/>
    <w:rsid w:val="00E36108"/>
    <w:rsid w:val="00E363C7"/>
    <w:rsid w:val="00E363CF"/>
    <w:rsid w:val="00E36630"/>
    <w:rsid w:val="00E36ABC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B3E"/>
    <w:rsid w:val="00E40B77"/>
    <w:rsid w:val="00E41415"/>
    <w:rsid w:val="00E419C5"/>
    <w:rsid w:val="00E420AE"/>
    <w:rsid w:val="00E42745"/>
    <w:rsid w:val="00E42E8E"/>
    <w:rsid w:val="00E42F48"/>
    <w:rsid w:val="00E43310"/>
    <w:rsid w:val="00E43417"/>
    <w:rsid w:val="00E43654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8B"/>
    <w:rsid w:val="00E44FCF"/>
    <w:rsid w:val="00E450BF"/>
    <w:rsid w:val="00E451E4"/>
    <w:rsid w:val="00E45656"/>
    <w:rsid w:val="00E456CD"/>
    <w:rsid w:val="00E4587C"/>
    <w:rsid w:val="00E45A69"/>
    <w:rsid w:val="00E45DB5"/>
    <w:rsid w:val="00E45DFA"/>
    <w:rsid w:val="00E461A5"/>
    <w:rsid w:val="00E46368"/>
    <w:rsid w:val="00E46538"/>
    <w:rsid w:val="00E465BB"/>
    <w:rsid w:val="00E46766"/>
    <w:rsid w:val="00E467C6"/>
    <w:rsid w:val="00E46ACB"/>
    <w:rsid w:val="00E46E19"/>
    <w:rsid w:val="00E47319"/>
    <w:rsid w:val="00E47813"/>
    <w:rsid w:val="00E47D35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773"/>
    <w:rsid w:val="00E51985"/>
    <w:rsid w:val="00E51DC7"/>
    <w:rsid w:val="00E52313"/>
    <w:rsid w:val="00E52490"/>
    <w:rsid w:val="00E527D6"/>
    <w:rsid w:val="00E52E20"/>
    <w:rsid w:val="00E52F70"/>
    <w:rsid w:val="00E52FA9"/>
    <w:rsid w:val="00E5360A"/>
    <w:rsid w:val="00E53684"/>
    <w:rsid w:val="00E53839"/>
    <w:rsid w:val="00E53A35"/>
    <w:rsid w:val="00E53D62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65D1"/>
    <w:rsid w:val="00E56A31"/>
    <w:rsid w:val="00E56B51"/>
    <w:rsid w:val="00E56C1C"/>
    <w:rsid w:val="00E56DEF"/>
    <w:rsid w:val="00E56EEA"/>
    <w:rsid w:val="00E57040"/>
    <w:rsid w:val="00E57300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1A8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B1"/>
    <w:rsid w:val="00E708F5"/>
    <w:rsid w:val="00E711B8"/>
    <w:rsid w:val="00E7158A"/>
    <w:rsid w:val="00E71758"/>
    <w:rsid w:val="00E71D00"/>
    <w:rsid w:val="00E72452"/>
    <w:rsid w:val="00E72575"/>
    <w:rsid w:val="00E72590"/>
    <w:rsid w:val="00E72B37"/>
    <w:rsid w:val="00E72CE8"/>
    <w:rsid w:val="00E730AF"/>
    <w:rsid w:val="00E73316"/>
    <w:rsid w:val="00E73326"/>
    <w:rsid w:val="00E73F9C"/>
    <w:rsid w:val="00E741D1"/>
    <w:rsid w:val="00E7431E"/>
    <w:rsid w:val="00E74644"/>
    <w:rsid w:val="00E74683"/>
    <w:rsid w:val="00E75045"/>
    <w:rsid w:val="00E75728"/>
    <w:rsid w:val="00E75BD9"/>
    <w:rsid w:val="00E76149"/>
    <w:rsid w:val="00E76182"/>
    <w:rsid w:val="00E7618A"/>
    <w:rsid w:val="00E76339"/>
    <w:rsid w:val="00E767F4"/>
    <w:rsid w:val="00E768C5"/>
    <w:rsid w:val="00E769E8"/>
    <w:rsid w:val="00E7703A"/>
    <w:rsid w:val="00E7703E"/>
    <w:rsid w:val="00E770F0"/>
    <w:rsid w:val="00E77242"/>
    <w:rsid w:val="00E7797B"/>
    <w:rsid w:val="00E77D56"/>
    <w:rsid w:val="00E8013E"/>
    <w:rsid w:val="00E80773"/>
    <w:rsid w:val="00E80AFA"/>
    <w:rsid w:val="00E80CFB"/>
    <w:rsid w:val="00E81013"/>
    <w:rsid w:val="00E8126F"/>
    <w:rsid w:val="00E81392"/>
    <w:rsid w:val="00E814EE"/>
    <w:rsid w:val="00E81595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69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90465"/>
    <w:rsid w:val="00E90544"/>
    <w:rsid w:val="00E90E1F"/>
    <w:rsid w:val="00E9142C"/>
    <w:rsid w:val="00E91F89"/>
    <w:rsid w:val="00E92385"/>
    <w:rsid w:val="00E923E2"/>
    <w:rsid w:val="00E92594"/>
    <w:rsid w:val="00E92960"/>
    <w:rsid w:val="00E9317F"/>
    <w:rsid w:val="00E9344F"/>
    <w:rsid w:val="00E9349C"/>
    <w:rsid w:val="00E93656"/>
    <w:rsid w:val="00E938F6"/>
    <w:rsid w:val="00E939C6"/>
    <w:rsid w:val="00E939DD"/>
    <w:rsid w:val="00E93F5A"/>
    <w:rsid w:val="00E94B09"/>
    <w:rsid w:val="00E94D36"/>
    <w:rsid w:val="00E94F08"/>
    <w:rsid w:val="00E94FC9"/>
    <w:rsid w:val="00E9504B"/>
    <w:rsid w:val="00E950BF"/>
    <w:rsid w:val="00E953D5"/>
    <w:rsid w:val="00E954D6"/>
    <w:rsid w:val="00E95AF9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A0677"/>
    <w:rsid w:val="00EA0881"/>
    <w:rsid w:val="00EA0A95"/>
    <w:rsid w:val="00EA0AC4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2ED9"/>
    <w:rsid w:val="00EA39CC"/>
    <w:rsid w:val="00EA3A91"/>
    <w:rsid w:val="00EA3BE2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6D"/>
    <w:rsid w:val="00EB17FC"/>
    <w:rsid w:val="00EB1A66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360B"/>
    <w:rsid w:val="00EB395A"/>
    <w:rsid w:val="00EB39AC"/>
    <w:rsid w:val="00EB3A90"/>
    <w:rsid w:val="00EB3FC4"/>
    <w:rsid w:val="00EB42BF"/>
    <w:rsid w:val="00EB4B7D"/>
    <w:rsid w:val="00EB4F5D"/>
    <w:rsid w:val="00EB50CC"/>
    <w:rsid w:val="00EB5129"/>
    <w:rsid w:val="00EB5ECA"/>
    <w:rsid w:val="00EB637A"/>
    <w:rsid w:val="00EB640B"/>
    <w:rsid w:val="00EB6818"/>
    <w:rsid w:val="00EB69B4"/>
    <w:rsid w:val="00EB6BAB"/>
    <w:rsid w:val="00EB6D0A"/>
    <w:rsid w:val="00EB6E9B"/>
    <w:rsid w:val="00EB7092"/>
    <w:rsid w:val="00EB70D0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3F8"/>
    <w:rsid w:val="00EC2786"/>
    <w:rsid w:val="00EC2902"/>
    <w:rsid w:val="00EC2C79"/>
    <w:rsid w:val="00EC2F9B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4E3"/>
    <w:rsid w:val="00EC6F26"/>
    <w:rsid w:val="00EC6F2E"/>
    <w:rsid w:val="00EC72F5"/>
    <w:rsid w:val="00EC762C"/>
    <w:rsid w:val="00EC7874"/>
    <w:rsid w:val="00EC7B0B"/>
    <w:rsid w:val="00EC7C14"/>
    <w:rsid w:val="00EC7C4C"/>
    <w:rsid w:val="00EC7F46"/>
    <w:rsid w:val="00ED0259"/>
    <w:rsid w:val="00ED031A"/>
    <w:rsid w:val="00ED034E"/>
    <w:rsid w:val="00ED0558"/>
    <w:rsid w:val="00ED062A"/>
    <w:rsid w:val="00ED078A"/>
    <w:rsid w:val="00ED1374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41E9"/>
    <w:rsid w:val="00ED4438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0D7D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866"/>
    <w:rsid w:val="00EE49AC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0B"/>
    <w:rsid w:val="00EF109B"/>
    <w:rsid w:val="00EF1691"/>
    <w:rsid w:val="00EF17F8"/>
    <w:rsid w:val="00EF1870"/>
    <w:rsid w:val="00EF1B43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13A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AAD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3B13"/>
    <w:rsid w:val="00F03D23"/>
    <w:rsid w:val="00F04361"/>
    <w:rsid w:val="00F04AE9"/>
    <w:rsid w:val="00F04DCC"/>
    <w:rsid w:val="00F054CA"/>
    <w:rsid w:val="00F059B7"/>
    <w:rsid w:val="00F05F9D"/>
    <w:rsid w:val="00F06875"/>
    <w:rsid w:val="00F070DB"/>
    <w:rsid w:val="00F070E8"/>
    <w:rsid w:val="00F0715C"/>
    <w:rsid w:val="00F071F6"/>
    <w:rsid w:val="00F07BBA"/>
    <w:rsid w:val="00F07C06"/>
    <w:rsid w:val="00F1014F"/>
    <w:rsid w:val="00F1050F"/>
    <w:rsid w:val="00F10537"/>
    <w:rsid w:val="00F108A4"/>
    <w:rsid w:val="00F11D49"/>
    <w:rsid w:val="00F12301"/>
    <w:rsid w:val="00F12A15"/>
    <w:rsid w:val="00F12A71"/>
    <w:rsid w:val="00F1380C"/>
    <w:rsid w:val="00F139D6"/>
    <w:rsid w:val="00F13BD0"/>
    <w:rsid w:val="00F141B7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9A2"/>
    <w:rsid w:val="00F16C39"/>
    <w:rsid w:val="00F17164"/>
    <w:rsid w:val="00F178BA"/>
    <w:rsid w:val="00F178F2"/>
    <w:rsid w:val="00F17DB4"/>
    <w:rsid w:val="00F201F2"/>
    <w:rsid w:val="00F202CC"/>
    <w:rsid w:val="00F20A70"/>
    <w:rsid w:val="00F20F3E"/>
    <w:rsid w:val="00F210D1"/>
    <w:rsid w:val="00F212A1"/>
    <w:rsid w:val="00F21816"/>
    <w:rsid w:val="00F218A5"/>
    <w:rsid w:val="00F21D97"/>
    <w:rsid w:val="00F22137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557C"/>
    <w:rsid w:val="00F25621"/>
    <w:rsid w:val="00F256A8"/>
    <w:rsid w:val="00F259ED"/>
    <w:rsid w:val="00F25F03"/>
    <w:rsid w:val="00F25FA1"/>
    <w:rsid w:val="00F26554"/>
    <w:rsid w:val="00F2676A"/>
    <w:rsid w:val="00F26C7A"/>
    <w:rsid w:val="00F278D4"/>
    <w:rsid w:val="00F309D4"/>
    <w:rsid w:val="00F30B93"/>
    <w:rsid w:val="00F31109"/>
    <w:rsid w:val="00F3127F"/>
    <w:rsid w:val="00F31564"/>
    <w:rsid w:val="00F316B5"/>
    <w:rsid w:val="00F31A07"/>
    <w:rsid w:val="00F31F33"/>
    <w:rsid w:val="00F3205C"/>
    <w:rsid w:val="00F32B3B"/>
    <w:rsid w:val="00F33B38"/>
    <w:rsid w:val="00F34224"/>
    <w:rsid w:val="00F34549"/>
    <w:rsid w:val="00F346CA"/>
    <w:rsid w:val="00F34D5B"/>
    <w:rsid w:val="00F351C4"/>
    <w:rsid w:val="00F35321"/>
    <w:rsid w:val="00F35549"/>
    <w:rsid w:val="00F35AFA"/>
    <w:rsid w:val="00F35FC8"/>
    <w:rsid w:val="00F360F7"/>
    <w:rsid w:val="00F36187"/>
    <w:rsid w:val="00F372DC"/>
    <w:rsid w:val="00F37454"/>
    <w:rsid w:val="00F3793A"/>
    <w:rsid w:val="00F37B8F"/>
    <w:rsid w:val="00F40BD4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2E6F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D47"/>
    <w:rsid w:val="00F46D81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E74"/>
    <w:rsid w:val="00F5201A"/>
    <w:rsid w:val="00F522E8"/>
    <w:rsid w:val="00F525E6"/>
    <w:rsid w:val="00F52FC4"/>
    <w:rsid w:val="00F530AA"/>
    <w:rsid w:val="00F534DB"/>
    <w:rsid w:val="00F53D68"/>
    <w:rsid w:val="00F5426D"/>
    <w:rsid w:val="00F54327"/>
    <w:rsid w:val="00F54871"/>
    <w:rsid w:val="00F54B88"/>
    <w:rsid w:val="00F54C62"/>
    <w:rsid w:val="00F5523C"/>
    <w:rsid w:val="00F5543B"/>
    <w:rsid w:val="00F55F22"/>
    <w:rsid w:val="00F5630B"/>
    <w:rsid w:val="00F5674F"/>
    <w:rsid w:val="00F5698D"/>
    <w:rsid w:val="00F569C5"/>
    <w:rsid w:val="00F56D52"/>
    <w:rsid w:val="00F571D1"/>
    <w:rsid w:val="00F577DF"/>
    <w:rsid w:val="00F5799B"/>
    <w:rsid w:val="00F57A57"/>
    <w:rsid w:val="00F57B3A"/>
    <w:rsid w:val="00F57E68"/>
    <w:rsid w:val="00F60213"/>
    <w:rsid w:val="00F6023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5F6A"/>
    <w:rsid w:val="00F6643E"/>
    <w:rsid w:val="00F665AF"/>
    <w:rsid w:val="00F66A57"/>
    <w:rsid w:val="00F66CA8"/>
    <w:rsid w:val="00F66CC9"/>
    <w:rsid w:val="00F671B0"/>
    <w:rsid w:val="00F67238"/>
    <w:rsid w:val="00F672D1"/>
    <w:rsid w:val="00F67332"/>
    <w:rsid w:val="00F67D9F"/>
    <w:rsid w:val="00F67FDD"/>
    <w:rsid w:val="00F700C9"/>
    <w:rsid w:val="00F7026F"/>
    <w:rsid w:val="00F70542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A38"/>
    <w:rsid w:val="00F74A5F"/>
    <w:rsid w:val="00F74B57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61DB"/>
    <w:rsid w:val="00F765E3"/>
    <w:rsid w:val="00F76720"/>
    <w:rsid w:val="00F76776"/>
    <w:rsid w:val="00F76932"/>
    <w:rsid w:val="00F76D16"/>
    <w:rsid w:val="00F76FDE"/>
    <w:rsid w:val="00F775D6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6D95"/>
    <w:rsid w:val="00F871CD"/>
    <w:rsid w:val="00F87331"/>
    <w:rsid w:val="00F87630"/>
    <w:rsid w:val="00F87E65"/>
    <w:rsid w:val="00F90222"/>
    <w:rsid w:val="00F905F3"/>
    <w:rsid w:val="00F90677"/>
    <w:rsid w:val="00F906A0"/>
    <w:rsid w:val="00F90873"/>
    <w:rsid w:val="00F90CD4"/>
    <w:rsid w:val="00F90D6A"/>
    <w:rsid w:val="00F90FCF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EE9"/>
    <w:rsid w:val="00F95FC6"/>
    <w:rsid w:val="00F95FCE"/>
    <w:rsid w:val="00F96429"/>
    <w:rsid w:val="00F9650F"/>
    <w:rsid w:val="00F9655B"/>
    <w:rsid w:val="00F96822"/>
    <w:rsid w:val="00F96AA1"/>
    <w:rsid w:val="00F96BF1"/>
    <w:rsid w:val="00F96C26"/>
    <w:rsid w:val="00F96FA2"/>
    <w:rsid w:val="00F9700F"/>
    <w:rsid w:val="00F972CC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13BA"/>
    <w:rsid w:val="00FA147A"/>
    <w:rsid w:val="00FA1664"/>
    <w:rsid w:val="00FA1B00"/>
    <w:rsid w:val="00FA1E23"/>
    <w:rsid w:val="00FA1E74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DBF"/>
    <w:rsid w:val="00FA5E4D"/>
    <w:rsid w:val="00FA607B"/>
    <w:rsid w:val="00FA61FB"/>
    <w:rsid w:val="00FA6241"/>
    <w:rsid w:val="00FA6470"/>
    <w:rsid w:val="00FA66DB"/>
    <w:rsid w:val="00FA6B3F"/>
    <w:rsid w:val="00FA7F14"/>
    <w:rsid w:val="00FB0706"/>
    <w:rsid w:val="00FB0860"/>
    <w:rsid w:val="00FB08DE"/>
    <w:rsid w:val="00FB0BA2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0FEF"/>
    <w:rsid w:val="00FC1A03"/>
    <w:rsid w:val="00FC1DB6"/>
    <w:rsid w:val="00FC1F93"/>
    <w:rsid w:val="00FC2412"/>
    <w:rsid w:val="00FC248F"/>
    <w:rsid w:val="00FC24FF"/>
    <w:rsid w:val="00FC2529"/>
    <w:rsid w:val="00FC2B83"/>
    <w:rsid w:val="00FC2E6E"/>
    <w:rsid w:val="00FC320F"/>
    <w:rsid w:val="00FC32D3"/>
    <w:rsid w:val="00FC36DF"/>
    <w:rsid w:val="00FC388A"/>
    <w:rsid w:val="00FC3F41"/>
    <w:rsid w:val="00FC41BF"/>
    <w:rsid w:val="00FC444C"/>
    <w:rsid w:val="00FC4A1B"/>
    <w:rsid w:val="00FC4ACE"/>
    <w:rsid w:val="00FC5013"/>
    <w:rsid w:val="00FC5167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EB5"/>
    <w:rsid w:val="00FC6F28"/>
    <w:rsid w:val="00FC730D"/>
    <w:rsid w:val="00FC7582"/>
    <w:rsid w:val="00FC7713"/>
    <w:rsid w:val="00FC7E94"/>
    <w:rsid w:val="00FC7EFA"/>
    <w:rsid w:val="00FD0A2C"/>
    <w:rsid w:val="00FD0DCE"/>
    <w:rsid w:val="00FD0F5F"/>
    <w:rsid w:val="00FD1501"/>
    <w:rsid w:val="00FD1548"/>
    <w:rsid w:val="00FD1644"/>
    <w:rsid w:val="00FD172C"/>
    <w:rsid w:val="00FD1E04"/>
    <w:rsid w:val="00FD1F35"/>
    <w:rsid w:val="00FD24D7"/>
    <w:rsid w:val="00FD26FB"/>
    <w:rsid w:val="00FD29D3"/>
    <w:rsid w:val="00FD2A22"/>
    <w:rsid w:val="00FD2BF3"/>
    <w:rsid w:val="00FD3368"/>
    <w:rsid w:val="00FD3C75"/>
    <w:rsid w:val="00FD3E3F"/>
    <w:rsid w:val="00FD445F"/>
    <w:rsid w:val="00FD5674"/>
    <w:rsid w:val="00FD5783"/>
    <w:rsid w:val="00FD57B9"/>
    <w:rsid w:val="00FD581D"/>
    <w:rsid w:val="00FD6A88"/>
    <w:rsid w:val="00FD7017"/>
    <w:rsid w:val="00FD7894"/>
    <w:rsid w:val="00FD7AE9"/>
    <w:rsid w:val="00FD7C51"/>
    <w:rsid w:val="00FD7EE3"/>
    <w:rsid w:val="00FE0388"/>
    <w:rsid w:val="00FE03D0"/>
    <w:rsid w:val="00FE07C6"/>
    <w:rsid w:val="00FE0BCF"/>
    <w:rsid w:val="00FE0BEB"/>
    <w:rsid w:val="00FE10D6"/>
    <w:rsid w:val="00FE110C"/>
    <w:rsid w:val="00FE14E3"/>
    <w:rsid w:val="00FE16B1"/>
    <w:rsid w:val="00FE1C69"/>
    <w:rsid w:val="00FE1CA6"/>
    <w:rsid w:val="00FE2485"/>
    <w:rsid w:val="00FE2BFD"/>
    <w:rsid w:val="00FE2C50"/>
    <w:rsid w:val="00FE3D2C"/>
    <w:rsid w:val="00FE3FCE"/>
    <w:rsid w:val="00FE3FD2"/>
    <w:rsid w:val="00FE436C"/>
    <w:rsid w:val="00FE4CA4"/>
    <w:rsid w:val="00FE4CDB"/>
    <w:rsid w:val="00FE4FCE"/>
    <w:rsid w:val="00FE5098"/>
    <w:rsid w:val="00FE520F"/>
    <w:rsid w:val="00FE52B1"/>
    <w:rsid w:val="00FE52B4"/>
    <w:rsid w:val="00FE5833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410"/>
    <w:rsid w:val="00FE7505"/>
    <w:rsid w:val="00FE7708"/>
    <w:rsid w:val="00FE7F26"/>
    <w:rsid w:val="00FF012E"/>
    <w:rsid w:val="00FF0256"/>
    <w:rsid w:val="00FF0354"/>
    <w:rsid w:val="00FF0A33"/>
    <w:rsid w:val="00FF0C1F"/>
    <w:rsid w:val="00FF0FCF"/>
    <w:rsid w:val="00FF25EA"/>
    <w:rsid w:val="00FF2B29"/>
    <w:rsid w:val="00FF2C91"/>
    <w:rsid w:val="00FF2D56"/>
    <w:rsid w:val="00FF2EC4"/>
    <w:rsid w:val="00FF2EDD"/>
    <w:rsid w:val="00FF312A"/>
    <w:rsid w:val="00FF350C"/>
    <w:rsid w:val="00FF3AF0"/>
    <w:rsid w:val="00FF3B21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10B"/>
    <w:rsid w:val="00FF54B2"/>
    <w:rsid w:val="00FF6021"/>
    <w:rsid w:val="00FF612A"/>
    <w:rsid w:val="00FF62F3"/>
    <w:rsid w:val="00FF65FF"/>
    <w:rsid w:val="00FF678C"/>
    <w:rsid w:val="00FF69F3"/>
    <w:rsid w:val="00FF6AEA"/>
    <w:rsid w:val="00FF6AFF"/>
    <w:rsid w:val="00FF6CAB"/>
    <w:rsid w:val="00FF7578"/>
    <w:rsid w:val="00FF77B1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3706</TotalTime>
  <Pages>24</Pages>
  <Words>5195</Words>
  <Characters>29616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Iamwong, Withanon</cp:lastModifiedBy>
  <cp:revision>554</cp:revision>
  <cp:lastPrinted>2025-08-05T04:00:00Z</cp:lastPrinted>
  <dcterms:created xsi:type="dcterms:W3CDTF">2024-10-18T04:53:00Z</dcterms:created>
  <dcterms:modified xsi:type="dcterms:W3CDTF">2025-08-05T04:00:00Z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