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706E7" w14:textId="77777777" w:rsidR="00804175" w:rsidRPr="00424DDB" w:rsidRDefault="00804175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24DD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E509964" w14:textId="77777777" w:rsidR="002B6838" w:rsidRPr="00424DDB" w:rsidRDefault="002B6838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25198A7D" w14:textId="5AED81E5" w:rsidR="00804175" w:rsidRPr="00424DDB" w:rsidRDefault="002C37B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bookmarkStart w:id="0" w:name="_Hlk110447318"/>
      <w:r w:rsidR="00804175" w:rsidRPr="00424DD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FE2AC4F" w14:textId="207CAEAE" w:rsidR="00804175" w:rsidRDefault="002C37B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6B3E6FB" w14:textId="74127314" w:rsidR="00741496" w:rsidRPr="00DE5897" w:rsidRDefault="002C37B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741496">
        <w:rPr>
          <w:rFonts w:asciiTheme="majorBidi" w:hAnsiTheme="majorBidi" w:cstheme="majorBidi"/>
          <w:sz w:val="30"/>
          <w:szCs w:val="30"/>
          <w:lang w:bidi="th-TH"/>
        </w:rPr>
        <w:tab/>
      </w:r>
      <w:r w:rsidR="009761D4">
        <w:rPr>
          <w:rFonts w:asciiTheme="majorBidi" w:hAnsiTheme="majorBidi" w:cstheme="majorBidi" w:hint="cs"/>
          <w:sz w:val="30"/>
          <w:szCs w:val="30"/>
          <w:cs/>
          <w:lang w:bidi="th-TH"/>
        </w:rPr>
        <w:t>นโยบายบัญชีเกี่ยวกับการวัดมูลค่าที่ดิน</w:t>
      </w:r>
    </w:p>
    <w:p w14:paraId="15F936CE" w14:textId="2BA677E7" w:rsidR="00804175" w:rsidRPr="00DE5897" w:rsidRDefault="002C37B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4B84A17" w14:textId="4BFD9B93" w:rsidR="006F65BC" w:rsidRPr="00EE6646" w:rsidRDefault="002C37B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6F65BC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A02BE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ลูกหนี้การค้าและลูกหนี้อื่น</w:t>
      </w:r>
    </w:p>
    <w:p w14:paraId="7CFF123E" w14:textId="054495AB" w:rsidR="00A91D6F" w:rsidRPr="00424DDB" w:rsidRDefault="002C37B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บริษัทร่วมและการร่วมค้า</w:t>
      </w:r>
    </w:p>
    <w:p w14:paraId="606BD613" w14:textId="38783A3D" w:rsidR="00ED29AA" w:rsidRPr="00424DDB" w:rsidRDefault="002C37B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</w:t>
      </w:r>
      <w:r w:rsidR="005500A6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</w:t>
      </w:r>
      <w:r w:rsidR="00906B60">
        <w:rPr>
          <w:rFonts w:asciiTheme="majorBidi" w:hAnsiTheme="majorBidi" w:cstheme="majorBidi" w:hint="cs"/>
          <w:sz w:val="30"/>
          <w:szCs w:val="30"/>
          <w:cs/>
          <w:lang w:bidi="th-TH"/>
        </w:rPr>
        <w:t>การลงทุนและ</w:t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40072FE" w14:textId="7080DFEE" w:rsidR="006F65BC" w:rsidRDefault="002C37BB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6F65BC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2D6BC0C6" w14:textId="6ECED4B1" w:rsidR="00523C4F" w:rsidRPr="00145ED3" w:rsidRDefault="002C37BB" w:rsidP="00906B60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086B28" w:rsidRPr="00145ED3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145ED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0AC66684" w14:textId="76F69053" w:rsidR="00643A98" w:rsidRDefault="002C37BB" w:rsidP="00643A98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B21871" w:rsidRPr="00145ED3">
        <w:rPr>
          <w:rFonts w:asciiTheme="majorBidi" w:hAnsiTheme="majorBidi" w:cstheme="majorBidi"/>
          <w:sz w:val="30"/>
          <w:szCs w:val="30"/>
          <w:lang w:bidi="th-TH"/>
        </w:rPr>
        <w:tab/>
      </w:r>
      <w:r w:rsidR="00B21871" w:rsidRPr="00145ED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E677701" w14:textId="1E7F8FFF" w:rsidR="002B07D8" w:rsidRPr="002B07D8" w:rsidRDefault="002C37BB" w:rsidP="00643A98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="002B07D8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="002B07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หุ้นทุนซื้อคืน</w:t>
      </w:r>
    </w:p>
    <w:p w14:paraId="6E92C8F6" w14:textId="1D7115C8" w:rsidR="00D97AD0" w:rsidRPr="007B5674" w:rsidRDefault="002C37BB" w:rsidP="00643A98">
      <w:pPr>
        <w:pStyle w:val="index"/>
        <w:tabs>
          <w:tab w:val="clear" w:pos="1134"/>
          <w:tab w:val="left" w:pos="1343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="000B0115">
        <w:rPr>
          <w:rFonts w:asciiTheme="majorBidi" w:hAnsiTheme="majorBidi" w:cstheme="majorBidi"/>
          <w:sz w:val="30"/>
          <w:szCs w:val="30"/>
          <w:lang w:bidi="th-TH"/>
        </w:rPr>
        <w:tab/>
      </w:r>
      <w:r w:rsidR="000B0115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  <w:r w:rsidR="008D2ACC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6DB7E773" w14:textId="5C3791D8" w:rsidR="00733200" w:rsidRDefault="002C37BB" w:rsidP="00473353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13</w:t>
      </w:r>
      <w:r w:rsidR="00807D05"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="00807D05" w:rsidRPr="0031302A">
        <w:rPr>
          <w:rFonts w:asciiTheme="majorBidi" w:hAnsiTheme="majorBidi" w:cstheme="majorBidi"/>
          <w:sz w:val="30"/>
          <w:szCs w:val="30"/>
          <w:lang w:bidi="th-TH"/>
        </w:rPr>
        <w:tab/>
      </w:r>
      <w:r w:rsidR="00643A98" w:rsidRPr="00424DD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6FA074A6" w14:textId="778D1D17" w:rsidR="00402D20" w:rsidRDefault="002C37BB" w:rsidP="00473353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2C37BB">
        <w:rPr>
          <w:rFonts w:asciiTheme="majorBidi" w:hAnsiTheme="majorBidi" w:cstheme="majorBidi"/>
          <w:sz w:val="30"/>
          <w:szCs w:val="30"/>
          <w:lang w:val="en-US" w:bidi="th-TH"/>
        </w:rPr>
        <w:t>14</w:t>
      </w:r>
      <w:r w:rsidR="00402D20">
        <w:rPr>
          <w:rFonts w:asciiTheme="majorBidi" w:hAnsiTheme="majorBidi" w:cstheme="majorBidi"/>
          <w:sz w:val="30"/>
          <w:szCs w:val="30"/>
          <w:lang w:bidi="th-TH"/>
        </w:rPr>
        <w:tab/>
      </w:r>
      <w:r w:rsidR="00402D20">
        <w:rPr>
          <w:rFonts w:asciiTheme="majorBidi" w:hAnsiTheme="majorBidi" w:cstheme="majorBidi"/>
          <w:sz w:val="30"/>
          <w:szCs w:val="30"/>
          <w:lang w:bidi="th-TH"/>
        </w:rPr>
        <w:tab/>
      </w:r>
      <w:r w:rsidR="00402D20" w:rsidRPr="00A13B56"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5890F33" w14:textId="77777777" w:rsidR="00804175" w:rsidRPr="0051428D" w:rsidRDefault="00804175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535E">
        <w:rPr>
          <w:rFonts w:asciiTheme="majorBidi" w:hAnsiTheme="majorBidi" w:cstheme="majorBidi"/>
          <w:sz w:val="30"/>
          <w:szCs w:val="30"/>
          <w:cs/>
        </w:rPr>
        <w:br w:type="page"/>
      </w:r>
      <w:r w:rsidRPr="0051428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18D544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A8551" w14:textId="37EC4DFA" w:rsidR="00804175" w:rsidRPr="0051428D" w:rsidRDefault="00804175" w:rsidP="38D78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38D784A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38D784AD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BA0758" w:rsidRPr="38D784AD">
        <w:rPr>
          <w:rFonts w:asciiTheme="majorBidi" w:hAnsiTheme="majorBidi" w:cstheme="majorBidi"/>
          <w:sz w:val="30"/>
          <w:szCs w:val="30"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1</w:t>
      </w:r>
      <w:r w:rsidR="00D915C0">
        <w:rPr>
          <w:rFonts w:asciiTheme="majorBidi" w:hAnsiTheme="majorBidi" w:cstheme="majorBidi"/>
          <w:sz w:val="30"/>
          <w:szCs w:val="30"/>
        </w:rPr>
        <w:t>4</w:t>
      </w:r>
      <w:r w:rsidR="000B458C">
        <w:rPr>
          <w:rFonts w:asciiTheme="majorBidi" w:hAnsiTheme="majorBidi" w:cstheme="majorBidi"/>
          <w:sz w:val="30"/>
          <w:szCs w:val="30"/>
        </w:rPr>
        <w:t xml:space="preserve"> </w:t>
      </w:r>
      <w:r w:rsidR="000B458C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2D5893" w:rsidRPr="38D784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2568</w:t>
      </w:r>
    </w:p>
    <w:p w14:paraId="4B9958AE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EBE666" w14:textId="77777777" w:rsidR="00804175" w:rsidRPr="0051428D" w:rsidRDefault="00804175" w:rsidP="00F77B2E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8F2B310" w14:textId="77777777" w:rsidR="002B6838" w:rsidRPr="0051428D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C6F1E" w14:textId="6893D63C" w:rsidR="00161423" w:rsidRDefault="0090253B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51428D">
        <w:rPr>
          <w:rFonts w:asciiTheme="majorBidi" w:hAnsiTheme="majorBidi" w:cstheme="majorBidi"/>
          <w:cs/>
          <w:lang w:val="en-US"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(</w:t>
      </w:r>
      <w:r w:rsidR="00161423" w:rsidRPr="0051428D">
        <w:rPr>
          <w:rFonts w:asciiTheme="majorBidi" w:hAnsiTheme="majorBidi" w:cstheme="majorBidi"/>
          <w:lang w:val="en-US"/>
        </w:rPr>
        <w:t>“</w:t>
      </w:r>
      <w:r w:rsidR="00161423" w:rsidRPr="0051428D">
        <w:rPr>
          <w:rFonts w:asciiTheme="majorBidi" w:hAnsiTheme="majorBidi" w:cstheme="majorBidi"/>
          <w:cs/>
          <w:lang w:val="en-US"/>
        </w:rPr>
        <w:t>บริษัท</w:t>
      </w:r>
      <w:r w:rsidR="00161423" w:rsidRPr="0051428D">
        <w:rPr>
          <w:rFonts w:asciiTheme="majorBidi" w:hAnsiTheme="majorBidi" w:cstheme="majorBidi"/>
          <w:lang w:val="en-US"/>
        </w:rPr>
        <w:t>”</w:t>
      </w:r>
      <w:r w:rsidR="00A97590" w:rsidRPr="0051428D">
        <w:rPr>
          <w:rFonts w:asciiTheme="majorBidi" w:hAnsiTheme="majorBidi" w:cstheme="majorBidi"/>
          <w:cs/>
          <w:lang w:val="en-US"/>
        </w:rPr>
        <w:t>)</w:t>
      </w:r>
      <w:r w:rsidR="00161423" w:rsidRPr="0051428D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บริษัท มิลเลนเนียม กรุ๊ป คอร์ปอเรชั่น (เอเชีย) จำกัด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และบริษัทย่อย</w:t>
      </w:r>
      <w:r w:rsidR="00A97590" w:rsidRPr="0051428D">
        <w:rPr>
          <w:rFonts w:asciiTheme="majorBidi" w:hAnsiTheme="majorBidi" w:cstheme="majorBidi"/>
          <w:lang w:val="en-US"/>
        </w:rPr>
        <w:t xml:space="preserve"> (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รวมกันเรียกว่า </w:t>
      </w:r>
      <w:r w:rsidR="00A97590" w:rsidRPr="0051428D">
        <w:rPr>
          <w:rFonts w:asciiTheme="majorBidi" w:hAnsiTheme="majorBidi" w:cstheme="majorBidi"/>
          <w:lang w:val="en-US"/>
        </w:rPr>
        <w:t>“</w:t>
      </w:r>
      <w:r w:rsidR="00A97590" w:rsidRPr="0051428D">
        <w:rPr>
          <w:rFonts w:asciiTheme="majorBidi" w:hAnsiTheme="majorBidi" w:cstheme="majorBidi"/>
          <w:cs/>
          <w:lang w:val="en-US"/>
        </w:rPr>
        <w:t>กลุ่มบริษัท</w:t>
      </w:r>
      <w:r w:rsidR="00A97590" w:rsidRPr="0051428D">
        <w:rPr>
          <w:rFonts w:asciiTheme="majorBidi" w:hAnsiTheme="majorBidi" w:cstheme="majorBidi"/>
          <w:lang w:val="en-US"/>
        </w:rPr>
        <w:t xml:space="preserve">”) </w:t>
      </w:r>
      <w:r w:rsidR="00C949AA" w:rsidRPr="0051428D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</w:t>
      </w:r>
      <w:r w:rsidR="006266E9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บริการด้านการพัฒนาและฝึกอบรมทรัพยากรบุคคลและบริการบริหารงานด้านการตลาด นายหน้าประกันภัย</w:t>
      </w:r>
      <w:r w:rsidR="00BC68F8">
        <w:rPr>
          <w:rFonts w:asciiTheme="majorBidi" w:hAnsiTheme="majorBidi" w:cstheme="majorBidi"/>
          <w:lang w:val="en-US"/>
        </w:rPr>
        <w:t xml:space="preserve">        </w:t>
      </w:r>
      <w:r w:rsidR="00EA5D41">
        <w:rPr>
          <w:rFonts w:asciiTheme="majorBidi" w:hAnsiTheme="majorBidi" w:cstheme="majorBidi" w:hint="cs"/>
          <w:cs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การให้สินเชื่อสำหรับยานพาหนะ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33987">
        <w:rPr>
          <w:rFonts w:asciiTheme="majorBidi" w:hAnsiTheme="majorBidi" w:cstheme="majorBidi" w:hint="cs"/>
          <w:cs/>
          <w:lang w:val="en-US"/>
        </w:rPr>
        <w:t>และ</w:t>
      </w:r>
      <w:r w:rsidR="00EA5D41">
        <w:rPr>
          <w:rFonts w:asciiTheme="majorBidi" w:hAnsiTheme="majorBidi" w:cstheme="majorBidi" w:hint="cs"/>
          <w:cs/>
          <w:lang w:val="en-US"/>
        </w:rPr>
        <w:t>ธุรกิจการจัดหาลูกค้าสำหรับบริการให้เช่าเครื่องบินเจ็ตส่วนตัว</w:t>
      </w:r>
    </w:p>
    <w:p w14:paraId="155485CE" w14:textId="669DEBA1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3656E62" w14:textId="07108ACA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บริษัทได้จดทะเบียนกับตลาดหลักทรัพย์แห่งประเทศไทยเมื่อเดือนเมษายน </w:t>
      </w:r>
      <w:r w:rsidR="002C37BB" w:rsidRPr="002C37BB">
        <w:rPr>
          <w:rFonts w:asciiTheme="majorBidi" w:hAnsiTheme="majorBidi" w:cstheme="majorBidi"/>
          <w:lang w:val="en-US"/>
        </w:rPr>
        <w:t>2566</w:t>
      </w:r>
    </w:p>
    <w:p w14:paraId="3941AC66" w14:textId="77777777" w:rsidR="006D68E2" w:rsidRPr="0051428D" w:rsidRDefault="006D68E2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77F893E" w14:textId="54B66DD3" w:rsidR="00424056" w:rsidRPr="0051428D" w:rsidRDefault="00804175" w:rsidP="000B138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62C0CE3D" w14:textId="77777777" w:rsidR="00161423" w:rsidRPr="0051428D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4D547" w14:textId="129FBC93" w:rsidR="00CD0B49" w:rsidRPr="00285133" w:rsidRDefault="00970EFB" w:rsidP="00CD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5500A6">
        <w:rPr>
          <w:rFonts w:asciiTheme="majorBidi" w:hAnsiTheme="majorBidi" w:cstheme="majorBidi"/>
          <w:spacing w:val="-5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2C37BB" w:rsidRPr="002C37BB">
        <w:rPr>
          <w:rFonts w:asciiTheme="majorBidi" w:hAnsiTheme="majorBidi" w:cstheme="majorBidi"/>
          <w:sz w:val="30"/>
          <w:szCs w:val="30"/>
        </w:rPr>
        <w:t>34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5500A6" w:rsidRPr="005500A6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5500A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00A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00A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5500A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A33987" w:rsidRPr="00550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19F0" w:rsidRPr="005500A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42B70" w:rsidRPr="005500A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210A68" w:rsidRPr="005500A6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200A34" w:rsidRPr="005500A6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3D078C">
        <w:rPr>
          <w:rFonts w:asciiTheme="majorBidi" w:hAnsiTheme="majorBidi" w:cstheme="majorBidi"/>
          <w:sz w:val="30"/>
          <w:szCs w:val="30"/>
        </w:rPr>
        <w:t xml:space="preserve">           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31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200A34" w:rsidRPr="005500A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00A34" w:rsidRPr="005500A6">
        <w:rPr>
          <w:rFonts w:asciiTheme="majorBidi" w:hAnsiTheme="majorBidi" w:cstheme="majorBidi"/>
          <w:sz w:val="30"/>
          <w:szCs w:val="30"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2567</w:t>
      </w:r>
    </w:p>
    <w:p w14:paraId="4966B379" w14:textId="77777777" w:rsidR="00970EFB" w:rsidRPr="0051428D" w:rsidRDefault="00970EFB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2B77B" w14:textId="718D212A" w:rsidR="00741496" w:rsidRDefault="00200A34" w:rsidP="0074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31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Pr="005142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2567</w:t>
      </w:r>
    </w:p>
    <w:p w14:paraId="082BC26A" w14:textId="77777777" w:rsidR="00741496" w:rsidRDefault="00741496" w:rsidP="0074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D70F1" w14:textId="77777777" w:rsidR="00741496" w:rsidRDefault="00741496" w:rsidP="0074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7868E" w14:textId="01294336" w:rsidR="00741496" w:rsidRPr="002C3BDE" w:rsidRDefault="00D21AFE" w:rsidP="00741496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2C3BDE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นโยบายบัญชีเกี่ยวกับการวัดมูลค่าที่ดิน</w:t>
      </w:r>
    </w:p>
    <w:p w14:paraId="76C0EAEF" w14:textId="77777777" w:rsidR="002C0779" w:rsidRPr="00165AFC" w:rsidRDefault="002C0779" w:rsidP="00D2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C17206" w14:textId="2FF5D009" w:rsidR="007F673E" w:rsidRPr="002C6B8D" w:rsidRDefault="002C0779" w:rsidP="002C6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C6B8D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Pr="002C6B8D">
        <w:rPr>
          <w:rFonts w:asciiTheme="majorBidi" w:hAnsiTheme="majorBidi" w:cstheme="majorBidi"/>
          <w:sz w:val="30"/>
          <w:szCs w:val="30"/>
          <w:cs/>
        </w:rPr>
        <w:t>ปี</w:t>
      </w:r>
      <w:r w:rsidRPr="002C6B8D">
        <w:rPr>
          <w:rFonts w:asciiTheme="majorBidi" w:hAnsiTheme="majorBidi" w:cstheme="majorBidi"/>
          <w:sz w:val="30"/>
          <w:szCs w:val="30"/>
        </w:rPr>
        <w:t> </w:t>
      </w:r>
      <w:r w:rsidR="002C37BB" w:rsidRPr="002C37BB">
        <w:rPr>
          <w:rFonts w:asciiTheme="majorBidi" w:hAnsiTheme="majorBidi" w:cstheme="majorBidi"/>
          <w:sz w:val="30"/>
          <w:szCs w:val="30"/>
        </w:rPr>
        <w:t>2568</w:t>
      </w:r>
      <w:r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Pr="002C6B8D">
        <w:rPr>
          <w:rFonts w:asciiTheme="majorBidi" w:hAnsiTheme="majorBidi" w:cstheme="majorBidi"/>
          <w:sz w:val="30"/>
          <w:szCs w:val="30"/>
          <w:cs/>
        </w:rPr>
        <w:t>กลุ่มบริษัทได้นำนโยบายบัญชีสำหรับการบันทึกมูลค่าที่ดินด้วยวิธีการตีราคาใหม่</w:t>
      </w:r>
      <w:r w:rsidR="000B7A2B">
        <w:rPr>
          <w:rFonts w:asciiTheme="majorBidi" w:hAnsiTheme="majorBidi" w:cstheme="majorBidi"/>
          <w:sz w:val="30"/>
          <w:szCs w:val="30"/>
          <w:cs/>
        </w:rPr>
        <w:br/>
      </w:r>
      <w:r w:rsidRPr="002C6B8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Pr="009D3596">
        <w:rPr>
          <w:rFonts w:asciiTheme="majorBidi" w:hAnsiTheme="majorBidi" w:cstheme="majorBidi"/>
          <w:sz w:val="30"/>
          <w:szCs w:val="30"/>
          <w:cs/>
        </w:rPr>
        <w:t>การบัญชีฉบับที่</w:t>
      </w:r>
      <w:r w:rsidRPr="009D3596">
        <w:rPr>
          <w:rFonts w:asciiTheme="majorBidi" w:hAnsiTheme="majorBidi" w:cstheme="majorBidi"/>
          <w:sz w:val="30"/>
          <w:szCs w:val="30"/>
        </w:rPr>
        <w:t> </w:t>
      </w:r>
      <w:r w:rsidR="002C37BB" w:rsidRPr="002C37BB">
        <w:rPr>
          <w:rFonts w:asciiTheme="majorBidi" w:hAnsiTheme="majorBidi" w:cstheme="majorBidi"/>
          <w:sz w:val="30"/>
          <w:szCs w:val="30"/>
        </w:rPr>
        <w:t>16</w:t>
      </w:r>
      <w:r w:rsidR="003A4254" w:rsidRPr="009D35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3596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9D3596">
        <w:rPr>
          <w:rFonts w:asciiTheme="majorBidi" w:hAnsiTheme="majorBidi" w:cstheme="majorBidi"/>
          <w:sz w:val="30"/>
          <w:szCs w:val="30"/>
        </w:rPr>
        <w:t xml:space="preserve"> </w:t>
      </w:r>
      <w:r w:rsidRPr="009D3596">
        <w:rPr>
          <w:rFonts w:asciiTheme="majorBidi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  <w:r w:rsidRPr="009D3596">
        <w:rPr>
          <w:rFonts w:asciiTheme="majorBidi" w:hAnsiTheme="majorBidi" w:cstheme="majorBidi"/>
          <w:sz w:val="30"/>
          <w:szCs w:val="30"/>
        </w:rPr>
        <w:t> </w:t>
      </w:r>
      <w:r w:rsidRPr="009D3596">
        <w:rPr>
          <w:rFonts w:asciiTheme="majorBidi" w:hAnsiTheme="majorBidi" w:cstheme="majorBidi"/>
          <w:sz w:val="30"/>
          <w:szCs w:val="30"/>
          <w:cs/>
        </w:rPr>
        <w:t>มาถือปฏิบัติ</w:t>
      </w:r>
      <w:r w:rsidRPr="009D3596">
        <w:rPr>
          <w:rFonts w:asciiTheme="majorBidi" w:hAnsiTheme="majorBidi" w:cstheme="majorBidi"/>
          <w:sz w:val="30"/>
          <w:szCs w:val="30"/>
        </w:rPr>
        <w:t> </w:t>
      </w:r>
      <w:r w:rsidRPr="009D3596">
        <w:rPr>
          <w:rFonts w:asciiTheme="majorBidi" w:hAnsiTheme="majorBidi" w:cstheme="majorBidi"/>
          <w:sz w:val="30"/>
          <w:szCs w:val="30"/>
          <w:cs/>
        </w:rPr>
        <w:t>โดยใช้วิธีเปลี่ยนทันที จากเดิมที่</w:t>
      </w:r>
      <w:r w:rsidR="004A64CF">
        <w:rPr>
          <w:rFonts w:asciiTheme="majorBidi" w:hAnsiTheme="majorBidi" w:cstheme="majorBidi"/>
          <w:sz w:val="30"/>
          <w:szCs w:val="30"/>
          <w:cs/>
        </w:rPr>
        <w:br/>
      </w:r>
      <w:r w:rsidRPr="009D3596">
        <w:rPr>
          <w:rFonts w:asciiTheme="majorBidi" w:hAnsiTheme="majorBidi" w:cstheme="majorBidi"/>
          <w:sz w:val="30"/>
          <w:szCs w:val="30"/>
          <w:cs/>
        </w:rPr>
        <w:t>กลุ่มบริษัทใช้วิธีราคาทุน</w:t>
      </w:r>
      <w:r w:rsidRPr="002C6B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3596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2C6B8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0B458C"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31</w:t>
      </w:r>
      <w:r w:rsidR="009D3596">
        <w:rPr>
          <w:rFonts w:asciiTheme="majorBidi" w:hAnsiTheme="majorBidi" w:cstheme="majorBidi"/>
          <w:sz w:val="30"/>
          <w:szCs w:val="30"/>
        </w:rPr>
        <w:t xml:space="preserve"> </w:t>
      </w:r>
      <w:r w:rsidR="009D359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C37BB" w:rsidRPr="002C37BB">
        <w:rPr>
          <w:rFonts w:asciiTheme="majorBidi" w:hAnsiTheme="majorBidi" w:cstheme="majorBidi"/>
          <w:sz w:val="30"/>
          <w:szCs w:val="30"/>
        </w:rPr>
        <w:t>2568</w:t>
      </w:r>
      <w:r w:rsidR="000B458C"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="00871E06" w:rsidRPr="002C6B8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C6B8D">
        <w:rPr>
          <w:rFonts w:asciiTheme="majorBidi" w:hAnsiTheme="majorBidi" w:cstheme="majorBidi"/>
          <w:sz w:val="30"/>
          <w:szCs w:val="30"/>
          <w:cs/>
        </w:rPr>
        <w:t>บริษัทได้ประเมินมูลค่าที่ดินซึ่งมีมูลค่า</w:t>
      </w:r>
      <w:r w:rsidR="000B458C" w:rsidRPr="002C6B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502</w:t>
      </w:r>
      <w:r w:rsidR="00C37D60" w:rsidRPr="002C6B8D">
        <w:rPr>
          <w:rFonts w:asciiTheme="majorBidi" w:hAnsiTheme="majorBidi" w:cstheme="majorBidi"/>
          <w:sz w:val="30"/>
          <w:szCs w:val="30"/>
        </w:rPr>
        <w:t>.</w:t>
      </w:r>
      <w:r w:rsidR="002C37BB" w:rsidRPr="002C37BB">
        <w:rPr>
          <w:rFonts w:asciiTheme="majorBidi" w:hAnsiTheme="majorBidi" w:cstheme="majorBidi"/>
          <w:sz w:val="30"/>
          <w:szCs w:val="30"/>
        </w:rPr>
        <w:t>8</w:t>
      </w:r>
      <w:r w:rsidR="000B458C" w:rsidRPr="002C6B8D">
        <w:rPr>
          <w:rFonts w:asciiTheme="majorBidi" w:hAnsiTheme="majorBidi" w:cstheme="majorBidi"/>
          <w:sz w:val="30"/>
          <w:szCs w:val="30"/>
        </w:rPr>
        <w:t xml:space="preserve"> </w:t>
      </w:r>
      <w:r w:rsidRPr="002C6B8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C6B8D">
        <w:rPr>
          <w:rFonts w:asciiTheme="majorBidi" w:hAnsiTheme="majorBidi" w:cstheme="majorBidi"/>
          <w:sz w:val="30"/>
          <w:szCs w:val="30"/>
        </w:rPr>
        <w:t xml:space="preserve"> </w:t>
      </w:r>
      <w:r w:rsidRPr="002C6B8D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</w:p>
    <w:p w14:paraId="35CDB90D" w14:textId="77777777" w:rsidR="002C0779" w:rsidRPr="005232E2" w:rsidRDefault="002C0779" w:rsidP="0031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E34F8" w14:textId="5C8A0448" w:rsidR="007F673E" w:rsidRDefault="002C0779" w:rsidP="007F6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C0779">
        <w:rPr>
          <w:rFonts w:asciiTheme="majorBidi" w:hAnsiTheme="majorBidi" w:cstheme="majorBidi"/>
          <w:sz w:val="30"/>
          <w:szCs w:val="30"/>
          <w:cs/>
        </w:rPr>
        <w:t xml:space="preserve">ผลกระทบต่อรายการในงบฐานะการเงิน ณ วันที่ </w:t>
      </w:r>
      <w:r w:rsidR="002C37BB" w:rsidRPr="002C37BB">
        <w:rPr>
          <w:rFonts w:asciiTheme="majorBidi" w:hAnsiTheme="majorBidi" w:cstheme="majorBidi"/>
          <w:spacing w:val="4"/>
          <w:sz w:val="30"/>
          <w:szCs w:val="30"/>
        </w:rPr>
        <w:t>30</w:t>
      </w:r>
      <w:r w:rsidR="000B458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0B458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2C37BB" w:rsidRPr="002C37BB">
        <w:rPr>
          <w:rFonts w:asciiTheme="majorBidi" w:hAnsiTheme="majorBidi" w:cstheme="majorBidi"/>
          <w:sz w:val="30"/>
          <w:szCs w:val="30"/>
        </w:rPr>
        <w:t>2568</w:t>
      </w:r>
      <w:r w:rsidRPr="002C0779">
        <w:rPr>
          <w:rFonts w:asciiTheme="majorBidi" w:hAnsiTheme="majorBidi" w:cstheme="majorBidi"/>
          <w:sz w:val="30"/>
          <w:szCs w:val="30"/>
        </w:rPr>
        <w:t xml:space="preserve"> </w:t>
      </w:r>
      <w:r w:rsidRPr="002C0779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และงบกำไรขาดทุนเบ็ดเสร็จสำหรับงวด</w:t>
      </w:r>
      <w:r w:rsidR="00871E06">
        <w:rPr>
          <w:rFonts w:asciiTheme="majorBidi" w:hAnsiTheme="majorBidi" w:cstheme="majorBidi"/>
          <w:sz w:val="30"/>
          <w:szCs w:val="30"/>
        </w:rPr>
        <w:t xml:space="preserve">         </w:t>
      </w:r>
      <w:r w:rsidR="000B458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C0779">
        <w:rPr>
          <w:rFonts w:asciiTheme="majorBidi" w:hAnsiTheme="majorBidi" w:cstheme="majorBidi"/>
          <w:sz w:val="30"/>
          <w:szCs w:val="30"/>
          <w:cs/>
        </w:rPr>
        <w:t>เดือนสิ้นสุดวันเดียวกัน มีดังนี้</w:t>
      </w:r>
    </w:p>
    <w:p w14:paraId="6C44A4C6" w14:textId="77777777" w:rsidR="002C0779" w:rsidRPr="005232E2" w:rsidRDefault="002C0779" w:rsidP="007F6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88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8"/>
        <w:gridCol w:w="2025"/>
      </w:tblGrid>
      <w:tr w:rsidR="00741496" w:rsidRPr="005232E2" w14:paraId="2DA6B730" w14:textId="77777777">
        <w:trPr>
          <w:cantSplit/>
        </w:trPr>
        <w:tc>
          <w:tcPr>
            <w:tcW w:w="6858" w:type="dxa"/>
            <w:vAlign w:val="bottom"/>
          </w:tcPr>
          <w:p w14:paraId="4EA2D5B0" w14:textId="77777777" w:rsidR="00741496" w:rsidRPr="005232E2" w:rsidRDefault="00741496">
            <w:pPr>
              <w:snapToGrid w:val="0"/>
              <w:spacing w:line="256" w:lineRule="auto"/>
              <w:ind w:left="90" w:right="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  <w:hideMark/>
          </w:tcPr>
          <w:p w14:paraId="57ECAC9C" w14:textId="77777777" w:rsidR="00741496" w:rsidRPr="005232E2" w:rsidRDefault="00741496">
            <w:pPr>
              <w:snapToGrid w:val="0"/>
              <w:spacing w:line="256" w:lineRule="auto"/>
              <w:ind w:left="90" w:right="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2E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741496" w:rsidRPr="005232E2" w14:paraId="28ACF623" w14:textId="77777777">
        <w:trPr>
          <w:cantSplit/>
        </w:trPr>
        <w:tc>
          <w:tcPr>
            <w:tcW w:w="6858" w:type="dxa"/>
          </w:tcPr>
          <w:p w14:paraId="6FCE7018" w14:textId="77777777" w:rsidR="00741496" w:rsidRPr="005232E2" w:rsidRDefault="00741496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025" w:type="dxa"/>
            <w:vAlign w:val="bottom"/>
          </w:tcPr>
          <w:p w14:paraId="5DAF49BE" w14:textId="77777777" w:rsidR="00741496" w:rsidRPr="00F9324D" w:rsidRDefault="00741496">
            <w:pPr>
              <w:snapToGrid w:val="0"/>
              <w:spacing w:line="256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32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32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932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1496" w:rsidRPr="005232E2" w14:paraId="25C7ACD6" w14:textId="77777777">
        <w:trPr>
          <w:cantSplit/>
        </w:trPr>
        <w:tc>
          <w:tcPr>
            <w:tcW w:w="6858" w:type="dxa"/>
            <w:hideMark/>
          </w:tcPr>
          <w:p w14:paraId="0E6B56B6" w14:textId="03120C59" w:rsidR="00741496" w:rsidRPr="00D0795E" w:rsidRDefault="00741496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079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งบฐานะการเงิน</w:t>
            </w:r>
            <w:r w:rsidRPr="00D079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ณ วันที่</w:t>
            </w:r>
            <w:r w:rsidR="00D079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0B458C" w:rsidRPr="000B45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B458C" w:rsidRPr="000B458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0B458C" w:rsidRPr="000B458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25" w:type="dxa"/>
            <w:vAlign w:val="bottom"/>
          </w:tcPr>
          <w:p w14:paraId="46EA4E39" w14:textId="77777777" w:rsidR="00741496" w:rsidRPr="005232E2" w:rsidRDefault="00741496">
            <w:pPr>
              <w:tabs>
                <w:tab w:val="decimal" w:pos="1262"/>
              </w:tabs>
              <w:snapToGrid w:val="0"/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496" w:rsidRPr="005232E2" w14:paraId="12A7EB62" w14:textId="77777777">
        <w:trPr>
          <w:cantSplit/>
        </w:trPr>
        <w:tc>
          <w:tcPr>
            <w:tcW w:w="6858" w:type="dxa"/>
          </w:tcPr>
          <w:p w14:paraId="783E5632" w14:textId="77777777" w:rsidR="00741496" w:rsidRPr="005232E2" w:rsidRDefault="00741496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 อาคารและอุปกรณ์เพิ่มขึ้น</w:t>
            </w:r>
          </w:p>
        </w:tc>
        <w:tc>
          <w:tcPr>
            <w:tcW w:w="2025" w:type="dxa"/>
            <w:vAlign w:val="bottom"/>
          </w:tcPr>
          <w:p w14:paraId="0A7DAECF" w14:textId="33627E8B" w:rsidR="00741496" w:rsidRPr="004F1F75" w:rsidRDefault="002C37BB" w:rsidP="004F1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367</w:t>
            </w:r>
            <w:r w:rsidR="00FE78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790</w:t>
            </w:r>
          </w:p>
        </w:tc>
      </w:tr>
      <w:tr w:rsidR="00741496" w:rsidRPr="005232E2" w14:paraId="2965440F" w14:textId="77777777">
        <w:trPr>
          <w:cantSplit/>
        </w:trPr>
        <w:tc>
          <w:tcPr>
            <w:tcW w:w="6858" w:type="dxa"/>
          </w:tcPr>
          <w:p w14:paraId="4EFDBA36" w14:textId="77777777" w:rsidR="00741496" w:rsidRPr="005232E2" w:rsidRDefault="00741496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232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025" w:type="dxa"/>
            <w:vAlign w:val="bottom"/>
          </w:tcPr>
          <w:p w14:paraId="76DD7883" w14:textId="02EA11C3" w:rsidR="00741496" w:rsidRPr="004F1F75" w:rsidRDefault="002C37BB" w:rsidP="004F1F75">
            <w:pPr>
              <w:pStyle w:val="acctfourfigures"/>
              <w:tabs>
                <w:tab w:val="clear" w:pos="765"/>
                <w:tab w:val="decimal" w:pos="790"/>
                <w:tab w:val="left" w:pos="1380"/>
              </w:tabs>
              <w:spacing w:line="240" w:lineRule="atLeast"/>
              <w:ind w:left="790" w:right="11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73</w:t>
            </w:r>
            <w:r w:rsidR="00FE78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558</w:t>
            </w:r>
          </w:p>
        </w:tc>
      </w:tr>
      <w:tr w:rsidR="007B5674" w:rsidRPr="005232E2" w14:paraId="5B077D7C" w14:textId="77777777">
        <w:trPr>
          <w:cantSplit/>
        </w:trPr>
        <w:tc>
          <w:tcPr>
            <w:tcW w:w="6858" w:type="dxa"/>
          </w:tcPr>
          <w:p w14:paraId="141E80A6" w14:textId="6B6F31D8" w:rsidR="007B5674" w:rsidRPr="00165AFC" w:rsidRDefault="007B5674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5AF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องค์ประกอบอื่นของส่วนของผู้ถือหุ้น</w:t>
            </w:r>
          </w:p>
        </w:tc>
        <w:tc>
          <w:tcPr>
            <w:tcW w:w="2025" w:type="dxa"/>
            <w:vAlign w:val="bottom"/>
          </w:tcPr>
          <w:p w14:paraId="713A0CBC" w14:textId="07D7EC93" w:rsidR="007B5674" w:rsidRPr="005232E2" w:rsidRDefault="007B5674" w:rsidP="007B567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5674" w:rsidRPr="005232E2" w14:paraId="402E39B3" w14:textId="77777777">
        <w:trPr>
          <w:cantSplit/>
        </w:trPr>
        <w:tc>
          <w:tcPr>
            <w:tcW w:w="6858" w:type="dxa"/>
          </w:tcPr>
          <w:p w14:paraId="68C00612" w14:textId="28103A1E" w:rsidR="007B5674" w:rsidRDefault="00165AFC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7B567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สำรองการตีราคาที่ดินใหม่เพิ่มขึ้น</w:t>
            </w:r>
          </w:p>
        </w:tc>
        <w:tc>
          <w:tcPr>
            <w:tcW w:w="2025" w:type="dxa"/>
            <w:vAlign w:val="bottom"/>
          </w:tcPr>
          <w:p w14:paraId="29B5D80D" w14:textId="04AD99A3" w:rsidR="007B5674" w:rsidRPr="005232E2" w:rsidRDefault="002C37BB" w:rsidP="007B567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294</w:t>
            </w:r>
            <w:r w:rsidR="00FE78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232</w:t>
            </w:r>
          </w:p>
        </w:tc>
      </w:tr>
      <w:tr w:rsidR="00741496" w:rsidRPr="005232E2" w14:paraId="2475E059" w14:textId="77777777">
        <w:trPr>
          <w:cantSplit/>
        </w:trPr>
        <w:tc>
          <w:tcPr>
            <w:tcW w:w="6858" w:type="dxa"/>
            <w:vAlign w:val="bottom"/>
          </w:tcPr>
          <w:p w14:paraId="2CF0C0B4" w14:textId="77777777" w:rsidR="00741496" w:rsidRPr="005232E2" w:rsidRDefault="00741496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025" w:type="dxa"/>
            <w:vAlign w:val="bottom"/>
          </w:tcPr>
          <w:p w14:paraId="2B1D7748" w14:textId="77777777" w:rsidR="00741496" w:rsidRPr="004F1F75" w:rsidRDefault="00741496" w:rsidP="004F1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41496" w:rsidRPr="005232E2" w14:paraId="1E3C723C" w14:textId="77777777">
        <w:trPr>
          <w:cantSplit/>
        </w:trPr>
        <w:tc>
          <w:tcPr>
            <w:tcW w:w="6858" w:type="dxa"/>
            <w:vAlign w:val="bottom"/>
            <w:hideMark/>
          </w:tcPr>
          <w:p w14:paraId="592C6BFB" w14:textId="7AF1FB9D" w:rsidR="00741496" w:rsidRPr="005232E2" w:rsidRDefault="00741496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232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</w:t>
            </w:r>
            <w:r w:rsidRPr="00523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กำไรขาดทุนเบ็ดเสร็จ</w:t>
            </w:r>
            <w:r w:rsidRPr="005232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246E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งวด</w:t>
            </w:r>
            <w:r w:rsidR="00A319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A31914"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A31914"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A319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A319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25" w:type="dxa"/>
            <w:vAlign w:val="bottom"/>
          </w:tcPr>
          <w:p w14:paraId="18375820" w14:textId="77777777" w:rsidR="00741496" w:rsidRPr="004F1F75" w:rsidRDefault="00741496" w:rsidP="004F1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41496" w:rsidRPr="005232E2" w14:paraId="367581EE" w14:textId="77777777">
        <w:trPr>
          <w:cantSplit/>
        </w:trPr>
        <w:tc>
          <w:tcPr>
            <w:tcW w:w="6858" w:type="dxa"/>
            <w:vAlign w:val="bottom"/>
            <w:hideMark/>
          </w:tcPr>
          <w:p w14:paraId="0FF71A87" w14:textId="0C4BC8F1" w:rsidR="00741496" w:rsidRPr="005232E2" w:rsidRDefault="007B5674">
            <w:pPr>
              <w:pStyle w:val="a1"/>
              <w:tabs>
                <w:tab w:val="clear" w:pos="360"/>
                <w:tab w:val="clear" w:pos="720"/>
                <w:tab w:val="left" w:pos="900"/>
              </w:tabs>
              <w:snapToGrid w:val="0"/>
              <w:spacing w:line="256" w:lineRule="auto"/>
              <w:ind w:left="270" w:hanging="1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ผลกำไร</w:t>
            </w:r>
            <w:r w:rsidR="00741496" w:rsidRPr="005232E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การตีราคา</w:t>
            </w:r>
            <w:r w:rsidR="007272C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ที่ดินใหม่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สุทธิจากภาษี</w:t>
            </w:r>
            <w:r w:rsidR="00741496" w:rsidRPr="005232E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025" w:type="dxa"/>
            <w:vAlign w:val="bottom"/>
          </w:tcPr>
          <w:p w14:paraId="15C15F66" w14:textId="789A6DFA" w:rsidR="00741496" w:rsidRPr="004F1F75" w:rsidRDefault="002C37BB" w:rsidP="004F1F7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790"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  <w:r w:rsidR="00FE78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</w:tr>
    </w:tbl>
    <w:p w14:paraId="0E83EC56" w14:textId="4630DFD8" w:rsidR="00E041EC" w:rsidRDefault="00741496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1496">
        <w:rPr>
          <w:rFonts w:asciiTheme="majorBidi" w:hAnsiTheme="majorBidi" w:cstheme="majorBidi"/>
          <w:sz w:val="30"/>
          <w:szCs w:val="30"/>
        </w:rPr>
        <w:t xml:space="preserve"> </w:t>
      </w:r>
    </w:p>
    <w:p w14:paraId="41B004B1" w14:textId="77777777" w:rsidR="00874F84" w:rsidRDefault="00874F8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4D742" w14:textId="77777777" w:rsidR="00874F84" w:rsidRDefault="00874F8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15F5C7" w14:textId="77777777" w:rsidR="00874F84" w:rsidRDefault="00874F8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BD8CF" w14:textId="77777777" w:rsidR="00874F84" w:rsidRDefault="00874F8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B8585" w14:textId="77777777" w:rsidR="007D2F8A" w:rsidRDefault="007D2F8A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FED49" w14:textId="7A90689E" w:rsidR="00DE38B4" w:rsidRDefault="00DE38B4" w:rsidP="007B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A30949" w14:textId="77777777" w:rsidR="00B81C39" w:rsidRPr="001C4ECB" w:rsidRDefault="00B81C39" w:rsidP="00B81C3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C4EC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4DA7E0C1" w14:textId="77777777" w:rsidR="00B81C39" w:rsidRPr="000D3DEF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C661E89" w14:textId="30060300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3CFC">
        <w:rPr>
          <w:rFonts w:asciiTheme="majorBidi" w:hAnsiTheme="majorBidi" w:cstheme="majorBidi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943CFC">
        <w:rPr>
          <w:rFonts w:asciiTheme="majorBidi" w:hAnsiTheme="majorBidi" w:cstheme="majorBidi"/>
          <w:sz w:val="30"/>
          <w:szCs w:val="30"/>
        </w:rPr>
        <w:t xml:space="preserve">        </w:t>
      </w:r>
      <w:r w:rsidRPr="00943CFC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2C37BB" w:rsidRPr="002C37BB">
        <w:rPr>
          <w:rFonts w:asciiTheme="majorBidi" w:hAnsiTheme="majorBidi" w:cstheme="majorBidi"/>
          <w:sz w:val="30"/>
          <w:szCs w:val="30"/>
        </w:rPr>
        <w:t>6</w:t>
      </w:r>
    </w:p>
    <w:p w14:paraId="1511E4D6" w14:textId="77777777" w:rsidR="004E704D" w:rsidRPr="000D3DEF" w:rsidRDefault="004E704D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13"/>
        <w:gridCol w:w="236"/>
        <w:gridCol w:w="1075"/>
        <w:gridCol w:w="270"/>
        <w:gridCol w:w="1080"/>
        <w:gridCol w:w="236"/>
        <w:gridCol w:w="1118"/>
      </w:tblGrid>
      <w:tr w:rsidR="004E704D" w:rsidRPr="003F7D32" w14:paraId="19E054EF" w14:textId="77777777" w:rsidTr="0094115D">
        <w:trPr>
          <w:tblHeader/>
        </w:trPr>
        <w:tc>
          <w:tcPr>
            <w:tcW w:w="2261" w:type="pct"/>
          </w:tcPr>
          <w:p w14:paraId="3FD81ABD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5" w:type="pct"/>
            <w:gridSpan w:val="3"/>
          </w:tcPr>
          <w:p w14:paraId="6086A4B7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869FB71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04DFD44E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B458C" w:rsidRPr="003F7D32" w14:paraId="63E73D6F" w14:textId="77777777" w:rsidTr="0094115D">
        <w:trPr>
          <w:tblHeader/>
        </w:trPr>
        <w:tc>
          <w:tcPr>
            <w:tcW w:w="2261" w:type="pct"/>
          </w:tcPr>
          <w:p w14:paraId="4E2708D3" w14:textId="533341F6" w:rsidR="000B458C" w:rsidRPr="003F7D32" w:rsidRDefault="000B458C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95" w:type="pct"/>
          </w:tcPr>
          <w:p w14:paraId="4A8A62BD" w14:textId="54259130" w:rsidR="000B458C" w:rsidRPr="003F7D32" w:rsidRDefault="002C37BB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" w:type="pct"/>
          </w:tcPr>
          <w:p w14:paraId="39FACF91" w14:textId="77777777" w:rsidR="000B458C" w:rsidRPr="003F7D32" w:rsidRDefault="000B458C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5F9BE85" w14:textId="3DC4046E" w:rsidR="000B458C" w:rsidRPr="003F7D32" w:rsidRDefault="002C37BB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90EF425" w14:textId="77777777" w:rsidR="000B458C" w:rsidRPr="003F7D32" w:rsidRDefault="000B458C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B904A3" w14:textId="69B254C3" w:rsidR="000B458C" w:rsidRPr="003F7D32" w:rsidRDefault="002C37BB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" w:type="pct"/>
          </w:tcPr>
          <w:p w14:paraId="0DF3A8DA" w14:textId="77777777" w:rsidR="000B458C" w:rsidRPr="003F7D32" w:rsidRDefault="000B458C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7A1592F" w14:textId="7F2A67B6" w:rsidR="000B458C" w:rsidRPr="003F7D32" w:rsidRDefault="002C37BB" w:rsidP="000B4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E704D" w:rsidRPr="003F7D32" w14:paraId="3DD0E6B3" w14:textId="77777777" w:rsidTr="0094115D">
        <w:trPr>
          <w:tblHeader/>
        </w:trPr>
        <w:tc>
          <w:tcPr>
            <w:tcW w:w="2261" w:type="pct"/>
          </w:tcPr>
          <w:p w14:paraId="392CB19A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7"/>
          </w:tcPr>
          <w:p w14:paraId="02A63877" w14:textId="77777777" w:rsidR="004E704D" w:rsidRPr="003F7D32" w:rsidRDefault="004E704D" w:rsidP="00817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704D" w:rsidRPr="003F7D32" w14:paraId="24CC7938" w14:textId="77777777" w:rsidTr="0094115D">
        <w:tc>
          <w:tcPr>
            <w:tcW w:w="2261" w:type="pct"/>
          </w:tcPr>
          <w:p w14:paraId="122F4716" w14:textId="77777777" w:rsidR="004E704D" w:rsidRPr="003F7D32" w:rsidRDefault="004E704D" w:rsidP="00817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AC6CA3E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7498FA7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18DF6B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3FFF7C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391C4D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CFF9129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370ADE8" w14:textId="77777777" w:rsidR="004E704D" w:rsidRPr="003F7D32" w:rsidRDefault="004E704D" w:rsidP="008176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D10" w:rsidRPr="003F7D32" w14:paraId="658BA503" w14:textId="77777777" w:rsidTr="0094115D">
        <w:tc>
          <w:tcPr>
            <w:tcW w:w="2261" w:type="pct"/>
          </w:tcPr>
          <w:p w14:paraId="739343A9" w14:textId="1BE827CD" w:rsidR="00504D10" w:rsidRPr="00DF0F7B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779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</w:tcPr>
          <w:p w14:paraId="7397A04B" w14:textId="2BBD232C" w:rsidR="00504D10" w:rsidRP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AED4314" w14:textId="77777777" w:rsidR="00504D10" w:rsidRPr="00DF0F7B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4" w:type="pct"/>
          </w:tcPr>
          <w:p w14:paraId="1B33040D" w14:textId="06597E77" w:rsidR="00504D10" w:rsidRPr="00DF0F7B" w:rsidRDefault="00504D10" w:rsidP="00504D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F2F1987" w14:textId="77777777" w:rsidR="00504D10" w:rsidRPr="00DF0F7B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7" w:type="pct"/>
          </w:tcPr>
          <w:p w14:paraId="1CF3095E" w14:textId="0BD823B8" w:rsidR="00504D10" w:rsidRPr="00980681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  <w:tc>
          <w:tcPr>
            <w:tcW w:w="126" w:type="pct"/>
          </w:tcPr>
          <w:p w14:paraId="32BB0CE7" w14:textId="77777777" w:rsidR="00504D10" w:rsidRPr="00DF0F7B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7" w:type="pct"/>
          </w:tcPr>
          <w:p w14:paraId="4CEAC4C5" w14:textId="6D029F32" w:rsidR="00504D10" w:rsidRPr="00DF0F7B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="00504D1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</w:tr>
      <w:tr w:rsidR="00504D10" w:rsidRPr="003F7D32" w14:paraId="554E4420" w14:textId="77777777" w:rsidTr="0094115D">
        <w:tc>
          <w:tcPr>
            <w:tcW w:w="2261" w:type="pct"/>
          </w:tcPr>
          <w:p w14:paraId="53532E50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</w:tcPr>
          <w:p w14:paraId="39248C27" w14:textId="11FB2BF9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4A218CE2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4269658" w14:textId="32555A52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57625215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1F3DE98" w14:textId="18D2E9C8" w:rsidR="00504D10" w:rsidRPr="00DF0F7B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26" w:type="pct"/>
          </w:tcPr>
          <w:p w14:paraId="33AF6DCC" w14:textId="77777777" w:rsidR="00504D10" w:rsidRPr="00DF0F7B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C13F942" w14:textId="5C3C3A0E" w:rsidR="00504D10" w:rsidRPr="00DF0F7B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11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4D1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</w:tr>
      <w:tr w:rsidR="00504D10" w:rsidRPr="003F7D32" w14:paraId="13C5AE82" w14:textId="77777777" w:rsidTr="0094115D">
        <w:tc>
          <w:tcPr>
            <w:tcW w:w="2261" w:type="pct"/>
          </w:tcPr>
          <w:p w14:paraId="1A0A03F0" w14:textId="4277598C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5" w:type="pct"/>
          </w:tcPr>
          <w:p w14:paraId="0D45CE54" w14:textId="6BD2B2E4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4A09329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DE604DF" w14:textId="2ECA6F14" w:rsidR="00504D10" w:rsidRPr="00BB32B8" w:rsidRDefault="00504D10" w:rsidP="00504D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C55C63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A0FDD8" w14:textId="4F3E4E6D" w:rsidR="00504D10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</w:p>
        </w:tc>
        <w:tc>
          <w:tcPr>
            <w:tcW w:w="126" w:type="pct"/>
          </w:tcPr>
          <w:p w14:paraId="78374293" w14:textId="77777777" w:rsidR="00504D10" w:rsidRPr="00DF0F7B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B01EBF2" w14:textId="27140FDC" w:rsidR="00504D10" w:rsidRDefault="00504D10" w:rsidP="00504D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04D10" w:rsidRPr="003F7D32" w14:paraId="3DAC7CD1" w14:textId="77777777" w:rsidTr="0094115D">
        <w:tc>
          <w:tcPr>
            <w:tcW w:w="2261" w:type="pct"/>
          </w:tcPr>
          <w:p w14:paraId="4E176EEE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740770DB" w14:textId="0D25C0F4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5C817DF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EC94E1B" w14:textId="0F76D362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3BC64D8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9A2238" w14:textId="74BECE27" w:rsidR="00504D10" w:rsidRPr="00DF0F7B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126" w:type="pct"/>
          </w:tcPr>
          <w:p w14:paraId="511F8BD2" w14:textId="77777777" w:rsidR="00504D10" w:rsidRPr="00DF0F7B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43CA16" w14:textId="134F27C9" w:rsidR="00504D10" w:rsidRPr="00DF0F7B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</w:tr>
      <w:tr w:rsidR="00504D10" w:rsidRPr="003F7D32" w14:paraId="39467B64" w14:textId="77777777" w:rsidTr="0094115D">
        <w:tc>
          <w:tcPr>
            <w:tcW w:w="2261" w:type="pct"/>
          </w:tcPr>
          <w:p w14:paraId="1D3D3B10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510FA62F" w14:textId="7C68084F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60673CF4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39A3B59" w14:textId="5C98170A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7EE3B5F2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0C8056C" w14:textId="7FF3B170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126" w:type="pct"/>
          </w:tcPr>
          <w:p w14:paraId="1484A122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263EDD" w14:textId="430CD1A0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504D1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015</w:t>
            </w:r>
          </w:p>
        </w:tc>
      </w:tr>
      <w:tr w:rsidR="00504D10" w:rsidRPr="003F7D32" w14:paraId="59C58D37" w14:textId="77777777" w:rsidTr="0094115D">
        <w:tc>
          <w:tcPr>
            <w:tcW w:w="2261" w:type="pct"/>
          </w:tcPr>
          <w:p w14:paraId="5FF8780E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</w:tcPr>
          <w:p w14:paraId="5A228AEC" w14:textId="3E13BD54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7A3877C4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35799F4" w14:textId="51B8BC90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32BA1A4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8FF50F" w14:textId="72A2159B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126" w:type="pct"/>
          </w:tcPr>
          <w:p w14:paraId="35B9084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6807999" w14:textId="6F3E7DBC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04D1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</w:tr>
      <w:tr w:rsidR="00504D10" w:rsidRPr="003F7D32" w14:paraId="23FF7E0D" w14:textId="77777777" w:rsidTr="0094115D">
        <w:tc>
          <w:tcPr>
            <w:tcW w:w="2261" w:type="pct"/>
          </w:tcPr>
          <w:p w14:paraId="0AC75E63" w14:textId="1FD9F2EA" w:rsidR="00504D10" w:rsidRPr="003F7D32" w:rsidRDefault="00AB037F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1D7CA28E" w14:textId="16531875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5174E9F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409468" w14:textId="3726C9AA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18A0DEF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454D7C" w14:textId="4F8C4890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126" w:type="pct"/>
          </w:tcPr>
          <w:p w14:paraId="05BA68B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B4FEB37" w14:textId="0A97D1A5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</w:tr>
      <w:tr w:rsidR="00504D10" w:rsidRPr="003F7D32" w14:paraId="231A2A45" w14:textId="77777777" w:rsidTr="0094115D">
        <w:tc>
          <w:tcPr>
            <w:tcW w:w="2261" w:type="pct"/>
          </w:tcPr>
          <w:p w14:paraId="1B938B72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06595C46" w14:textId="0CDE0B49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2D35A45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DEDD525" w14:textId="66134111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2816FA35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899035" w14:textId="50355359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</w:p>
        </w:tc>
        <w:tc>
          <w:tcPr>
            <w:tcW w:w="126" w:type="pct"/>
          </w:tcPr>
          <w:p w14:paraId="7C6E09A2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4747787" w14:textId="50D030D9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479</w:t>
            </w:r>
          </w:p>
        </w:tc>
      </w:tr>
      <w:tr w:rsidR="00504D10" w:rsidRPr="003F7D32" w14:paraId="4A988F5F" w14:textId="77777777" w:rsidTr="0094115D">
        <w:tc>
          <w:tcPr>
            <w:tcW w:w="2261" w:type="pct"/>
          </w:tcPr>
          <w:p w14:paraId="3DD463B2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18017A36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</w:tcPr>
          <w:p w14:paraId="0BBA153B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7CCD20F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6476AE32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</w:tcPr>
          <w:p w14:paraId="3805A7C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</w:tcPr>
          <w:p w14:paraId="4C02618C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</w:tcPr>
          <w:p w14:paraId="1265130D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4D10" w:rsidRPr="003F7D32" w14:paraId="10C8B85E" w14:textId="77777777" w:rsidTr="0094115D">
        <w:tc>
          <w:tcPr>
            <w:tcW w:w="2261" w:type="pct"/>
          </w:tcPr>
          <w:p w14:paraId="59C10B73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5" w:type="pct"/>
          </w:tcPr>
          <w:p w14:paraId="5DE10FBF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E25EB7B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FC78009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87B582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4B06B4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14D165C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55FA1A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D10" w:rsidRPr="003F7D32" w14:paraId="275C3928" w14:textId="77777777" w:rsidTr="0094115D">
        <w:trPr>
          <w:trHeight w:val="173"/>
        </w:trPr>
        <w:tc>
          <w:tcPr>
            <w:tcW w:w="2261" w:type="pct"/>
          </w:tcPr>
          <w:p w14:paraId="7F55B2EE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</w:tcPr>
          <w:p w14:paraId="15BE4AED" w14:textId="5DDECFF6" w:rsidR="00504D10" w:rsidRPr="00BB32B8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26" w:type="pct"/>
          </w:tcPr>
          <w:p w14:paraId="404D2051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9DDA26F" w14:textId="1F03C051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44" w:type="pct"/>
          </w:tcPr>
          <w:p w14:paraId="76AD627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A6C5B8" w14:textId="2FA2E4C4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3CFC0C12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2C67DB7E" w14:textId="33B332C1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04D10" w:rsidRPr="003F7D32" w14:paraId="2EEDE091" w14:textId="77777777" w:rsidTr="0094115D">
        <w:tc>
          <w:tcPr>
            <w:tcW w:w="2261" w:type="pct"/>
          </w:tcPr>
          <w:p w14:paraId="180978D8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</w:tcPr>
          <w:p w14:paraId="3E6DAA9F" w14:textId="7444105F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  <w:tc>
          <w:tcPr>
            <w:tcW w:w="126" w:type="pct"/>
          </w:tcPr>
          <w:p w14:paraId="1037596D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66E5EE6" w14:textId="69AFDBD5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144" w:type="pct"/>
          </w:tcPr>
          <w:p w14:paraId="433B6F2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23FD96" w14:textId="172EF478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31C45C34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55120244" w14:textId="7CAEEF20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04D10" w:rsidRPr="003F7D32" w14:paraId="4166B8CE" w14:textId="77777777" w:rsidTr="0094115D">
        <w:tc>
          <w:tcPr>
            <w:tcW w:w="2261" w:type="pct"/>
          </w:tcPr>
          <w:p w14:paraId="76CCE9CC" w14:textId="53D91941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595" w:type="pct"/>
          </w:tcPr>
          <w:p w14:paraId="566CD639" w14:textId="59BF5BCF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26" w:type="pct"/>
          </w:tcPr>
          <w:p w14:paraId="2863350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49033CB" w14:textId="06485871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</w:p>
        </w:tc>
        <w:tc>
          <w:tcPr>
            <w:tcW w:w="144" w:type="pct"/>
          </w:tcPr>
          <w:p w14:paraId="4B1FAA6B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D8A9D" w14:textId="7F655B15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0C8B9C5A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9A53172" w14:textId="705B8ABA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04D10" w:rsidRPr="003F7D32" w14:paraId="038877BB" w14:textId="77777777" w:rsidTr="0094115D">
        <w:tc>
          <w:tcPr>
            <w:tcW w:w="2261" w:type="pct"/>
          </w:tcPr>
          <w:p w14:paraId="1CCCA13D" w14:textId="68F009CA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</w:tcPr>
          <w:p w14:paraId="715251F0" w14:textId="59CA4951" w:rsidR="00504D10" w:rsidRPr="008D64B6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26" w:type="pct"/>
          </w:tcPr>
          <w:p w14:paraId="7E1E478A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AAB73F0" w14:textId="49F16B0F" w:rsidR="00504D10" w:rsidRPr="00285133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144" w:type="pct"/>
          </w:tcPr>
          <w:p w14:paraId="4E8BB34D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6A6723" w14:textId="7C06079B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26" w:type="pct"/>
          </w:tcPr>
          <w:p w14:paraId="6D03A592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F3B58B" w14:textId="4F5FB1B6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504D10" w:rsidRPr="003F7D32" w14:paraId="0FCBD753" w14:textId="77777777" w:rsidTr="0094115D">
        <w:tc>
          <w:tcPr>
            <w:tcW w:w="2261" w:type="pct"/>
          </w:tcPr>
          <w:p w14:paraId="2565F96E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541EC927" w14:textId="54A0C14A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</w:p>
        </w:tc>
        <w:tc>
          <w:tcPr>
            <w:tcW w:w="126" w:type="pct"/>
          </w:tcPr>
          <w:p w14:paraId="3C17AEFD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3A1073C" w14:textId="215A523A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144" w:type="pct"/>
          </w:tcPr>
          <w:p w14:paraId="039F7526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75DD919" w14:textId="60A4DDF7" w:rsidR="00504D10" w:rsidRPr="00954DF9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065E4098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E0B6A5" w14:textId="4B8E89E2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04D10" w:rsidRPr="003F7D32" w14:paraId="4D48506B" w14:textId="77777777" w:rsidTr="00FF3C4D">
        <w:tc>
          <w:tcPr>
            <w:tcW w:w="2261" w:type="pct"/>
          </w:tcPr>
          <w:p w14:paraId="1A10368A" w14:textId="63C98695" w:rsidR="00504D10" w:rsidRPr="003F7D32" w:rsidRDefault="00AB037F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7B090620" w14:textId="2BDAA0E9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</w:p>
        </w:tc>
        <w:tc>
          <w:tcPr>
            <w:tcW w:w="126" w:type="pct"/>
          </w:tcPr>
          <w:p w14:paraId="243CEA18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FED66EC" w14:textId="7D9148FA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788</w:t>
            </w:r>
          </w:p>
        </w:tc>
        <w:tc>
          <w:tcPr>
            <w:tcW w:w="144" w:type="pct"/>
          </w:tcPr>
          <w:p w14:paraId="61923B28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F45C0D" w14:textId="2FE44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567C357D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61CE349" w14:textId="364C79DF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04D10" w:rsidRPr="003F7D32" w14:paraId="6DAC6B3C" w14:textId="77777777" w:rsidTr="00FF3C4D">
        <w:tc>
          <w:tcPr>
            <w:tcW w:w="2261" w:type="pct"/>
          </w:tcPr>
          <w:p w14:paraId="163A0D65" w14:textId="4440F428" w:rsidR="00504D10" w:rsidRPr="00496489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4C20A499" w14:textId="17906BA7" w:rsidR="00504D10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26" w:type="pct"/>
          </w:tcPr>
          <w:p w14:paraId="1B57514F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FD7015D" w14:textId="77E31DBC" w:rsidR="00504D10" w:rsidRPr="00364AF4" w:rsidRDefault="00504D10" w:rsidP="00504D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4A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765C396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14197C" w14:textId="639667EF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5D2292DF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2695346" w14:textId="5C0376CD" w:rsid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04D10" w:rsidRPr="003F7D32" w14:paraId="072005AE" w14:textId="77777777" w:rsidTr="0094115D">
        <w:tc>
          <w:tcPr>
            <w:tcW w:w="2261" w:type="pct"/>
          </w:tcPr>
          <w:p w14:paraId="6A41FE19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0BDEE2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1655B28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66C7F9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1A129AE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6CC4589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75948184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39A29B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4D10" w:rsidRPr="003F7D32" w14:paraId="62EBBAA9" w14:textId="77777777" w:rsidTr="0094115D">
        <w:tc>
          <w:tcPr>
            <w:tcW w:w="2261" w:type="pct"/>
          </w:tcPr>
          <w:p w14:paraId="728690DE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2F707861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8C6F21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3420F75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2857D0B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EE2AA9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0AE761C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9DB9BF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4D10" w:rsidRPr="003F7D32" w14:paraId="3D296DEA" w14:textId="77777777" w:rsidTr="0094115D">
        <w:tc>
          <w:tcPr>
            <w:tcW w:w="2261" w:type="pct"/>
          </w:tcPr>
          <w:p w14:paraId="0864E347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</w:tcPr>
          <w:p w14:paraId="216FD444" w14:textId="0943F201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126" w:type="pct"/>
          </w:tcPr>
          <w:p w14:paraId="5A2EF464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5662894D" w14:textId="4043A2BD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</w:p>
        </w:tc>
        <w:tc>
          <w:tcPr>
            <w:tcW w:w="144" w:type="pct"/>
          </w:tcPr>
          <w:p w14:paraId="1D3A3B2C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vAlign w:val="bottom"/>
          </w:tcPr>
          <w:p w14:paraId="5DFCC58C" w14:textId="7D389812" w:rsidR="00504D10" w:rsidRPr="002A199B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5337F66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63AB4957" w14:textId="4C26693E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7A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04D10" w:rsidRPr="003F7D32" w14:paraId="0596D35C" w14:textId="77777777" w:rsidTr="0094115D">
        <w:tc>
          <w:tcPr>
            <w:tcW w:w="2261" w:type="pct"/>
          </w:tcPr>
          <w:p w14:paraId="796A85A4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  <w:vAlign w:val="bottom"/>
          </w:tcPr>
          <w:p w14:paraId="0695EA67" w14:textId="46D8378F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  <w:tc>
          <w:tcPr>
            <w:tcW w:w="126" w:type="pct"/>
          </w:tcPr>
          <w:p w14:paraId="404E34C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34B9B73" w14:textId="563694AD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</w:p>
        </w:tc>
        <w:tc>
          <w:tcPr>
            <w:tcW w:w="144" w:type="pct"/>
          </w:tcPr>
          <w:p w14:paraId="5697467F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</w:tcPr>
          <w:p w14:paraId="04784710" w14:textId="1CBFCD4F" w:rsidR="00504D10" w:rsidRPr="00BA588A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  <w:tc>
          <w:tcPr>
            <w:tcW w:w="126" w:type="pct"/>
          </w:tcPr>
          <w:p w14:paraId="154AEAE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7621B12C" w14:textId="39F729AA" w:rsidR="00504D10" w:rsidRPr="000B458C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04D10" w:rsidRPr="000B4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</w:tr>
      <w:tr w:rsidR="00504D10" w:rsidRPr="003F7D32" w14:paraId="24452C0C" w14:textId="77777777" w:rsidTr="0094115D">
        <w:tc>
          <w:tcPr>
            <w:tcW w:w="2261" w:type="pct"/>
          </w:tcPr>
          <w:p w14:paraId="063712F8" w14:textId="29549E9B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95" w:type="pct"/>
            <w:vAlign w:val="bottom"/>
          </w:tcPr>
          <w:p w14:paraId="09DF5D75" w14:textId="21BF539D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059</w:t>
            </w:r>
          </w:p>
        </w:tc>
        <w:tc>
          <w:tcPr>
            <w:tcW w:w="126" w:type="pct"/>
          </w:tcPr>
          <w:p w14:paraId="59110F2B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88C0615" w14:textId="396E9182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144" w:type="pct"/>
          </w:tcPr>
          <w:p w14:paraId="7ED20826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F9DA8B" w14:textId="7B339B7C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341D9F8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27F605B1" w14:textId="19392F5C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4D10" w:rsidRPr="003F7D32" w14:paraId="33EABC1C" w14:textId="77777777" w:rsidTr="0094115D">
        <w:tc>
          <w:tcPr>
            <w:tcW w:w="2261" w:type="pct"/>
          </w:tcPr>
          <w:p w14:paraId="0CB79AEF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  <w:vAlign w:val="bottom"/>
          </w:tcPr>
          <w:p w14:paraId="7ABF7CBE" w14:textId="6FFBE990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  <w:tc>
          <w:tcPr>
            <w:tcW w:w="126" w:type="pct"/>
          </w:tcPr>
          <w:p w14:paraId="1F216E86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099DAED" w14:textId="0453710B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144" w:type="pct"/>
          </w:tcPr>
          <w:p w14:paraId="0970A48C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4165384C" w14:textId="34A7B87F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  <w:tc>
          <w:tcPr>
            <w:tcW w:w="126" w:type="pct"/>
          </w:tcPr>
          <w:p w14:paraId="632D803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639DB30C" w14:textId="5D5F99F1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</w:tr>
      <w:tr w:rsidR="00504D10" w:rsidRPr="003F7D32" w14:paraId="1499CE0B" w14:textId="77777777">
        <w:tc>
          <w:tcPr>
            <w:tcW w:w="2261" w:type="pct"/>
          </w:tcPr>
          <w:p w14:paraId="2E7DEDFA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5" w:type="pct"/>
          </w:tcPr>
          <w:p w14:paraId="301F6ADC" w14:textId="45F7188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405347FF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5FDE5D1" w14:textId="1572E21C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08665726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592A0693" w14:textId="4CA1DDD8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126" w:type="pct"/>
          </w:tcPr>
          <w:p w14:paraId="3C4B10F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26D6AC39" w14:textId="3E748C9D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</w:tr>
      <w:tr w:rsidR="00504D10" w:rsidRPr="003F7D32" w14:paraId="2B2F717C" w14:textId="77777777" w:rsidTr="0094115D">
        <w:tc>
          <w:tcPr>
            <w:tcW w:w="2261" w:type="pct"/>
          </w:tcPr>
          <w:p w14:paraId="6275DA4B" w14:textId="56216029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F7D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595" w:type="pct"/>
          </w:tcPr>
          <w:p w14:paraId="5E445CDD" w14:textId="77777777" w:rsidR="00504D10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7FAB8085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6E6048" w14:textId="77777777" w:rsidR="00504D10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2708EA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31CCD05" w14:textId="7C2745DB" w:rsid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2F20F7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B46EE44" w14:textId="77777777" w:rsid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4D10" w:rsidRPr="003F7D32" w14:paraId="6ADC6C78" w14:textId="77777777" w:rsidTr="0094115D">
        <w:tc>
          <w:tcPr>
            <w:tcW w:w="2261" w:type="pct"/>
          </w:tcPr>
          <w:p w14:paraId="068BD8AF" w14:textId="63EA117B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3E046FEA" w14:textId="57496B25" w:rsidR="00504D10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504D10" w:rsidRPr="00BB5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</w:p>
        </w:tc>
        <w:tc>
          <w:tcPr>
            <w:tcW w:w="126" w:type="pct"/>
          </w:tcPr>
          <w:p w14:paraId="4B4642A4" w14:textId="77777777" w:rsidR="00504D10" w:rsidRPr="00BB507D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6177773A" w14:textId="668EAE87" w:rsidR="00504D10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04D10" w:rsidRPr="00BB5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144" w:type="pct"/>
          </w:tcPr>
          <w:p w14:paraId="3F25CA41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7CD05D1" w14:textId="0C0DEBDE" w:rsidR="00504D10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04D10" w:rsidRPr="00BB5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</w:p>
        </w:tc>
        <w:tc>
          <w:tcPr>
            <w:tcW w:w="126" w:type="pct"/>
          </w:tcPr>
          <w:p w14:paraId="7F64F378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EDD4CE9" w14:textId="7C2DA57B" w:rsidR="00504D10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</w:tr>
      <w:tr w:rsidR="00504D10" w:rsidRPr="003F7D32" w14:paraId="50E4AD70" w14:textId="77777777" w:rsidTr="0094115D">
        <w:tc>
          <w:tcPr>
            <w:tcW w:w="2261" w:type="pct"/>
          </w:tcPr>
          <w:p w14:paraId="13066A4D" w14:textId="0E128279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</w:tcPr>
          <w:p w14:paraId="7828C2AB" w14:textId="1628DC02" w:rsidR="00504D10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</w:p>
        </w:tc>
        <w:tc>
          <w:tcPr>
            <w:tcW w:w="126" w:type="pct"/>
          </w:tcPr>
          <w:p w14:paraId="4EC10AE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CB8E8A" w14:textId="137BFF7A" w:rsidR="00504D10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144" w:type="pct"/>
          </w:tcPr>
          <w:p w14:paraId="4228297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19CA7758" w14:textId="1EF9DA4C" w:rsid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75133A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137487C" w14:textId="6E672BFE" w:rsid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D10" w:rsidRPr="003F7D32" w14:paraId="7DD28336" w14:textId="77777777" w:rsidTr="0094115D">
        <w:tc>
          <w:tcPr>
            <w:tcW w:w="2261" w:type="pct"/>
          </w:tcPr>
          <w:p w14:paraId="36D6ACCE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</w:tcPr>
          <w:p w14:paraId="64B03CD7" w14:textId="6270FC3B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075</w:t>
            </w:r>
          </w:p>
        </w:tc>
        <w:tc>
          <w:tcPr>
            <w:tcW w:w="126" w:type="pct"/>
          </w:tcPr>
          <w:p w14:paraId="581AF46C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D1FB7CA" w14:textId="28273FF4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  <w:tc>
          <w:tcPr>
            <w:tcW w:w="144" w:type="pct"/>
          </w:tcPr>
          <w:p w14:paraId="64DA9114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FFC9E28" w14:textId="72385E5D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094C41F8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D8B8DFA" w14:textId="2F5A6491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4D10" w:rsidRPr="003F7D32" w14:paraId="6820076A" w14:textId="77777777" w:rsidTr="0094115D">
        <w:tc>
          <w:tcPr>
            <w:tcW w:w="2261" w:type="pct"/>
          </w:tcPr>
          <w:p w14:paraId="1000B531" w14:textId="77777777" w:rsidR="00504D10" w:rsidRPr="003F7D32" w:rsidRDefault="00504D10" w:rsidP="00504D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ต้นทุนทางตรงจากการให้เช่าและบริการ</w:t>
            </w:r>
          </w:p>
          <w:p w14:paraId="0633D4F9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จากสัญญาเช่าดำเนินงาน</w:t>
            </w:r>
          </w:p>
        </w:tc>
        <w:tc>
          <w:tcPr>
            <w:tcW w:w="595" w:type="pct"/>
            <w:vAlign w:val="bottom"/>
          </w:tcPr>
          <w:p w14:paraId="0D7E0277" w14:textId="1A99C759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126" w:type="pct"/>
          </w:tcPr>
          <w:p w14:paraId="363156F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D103C77" w14:textId="06350FEA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  <w:tc>
          <w:tcPr>
            <w:tcW w:w="144" w:type="pct"/>
          </w:tcPr>
          <w:p w14:paraId="52EC87E2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7788FDEF" w14:textId="77777777" w:rsid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D4334F" w14:textId="5D82A63E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0C145A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9D0C8AC" w14:textId="77777777" w:rsid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35CDAB" w14:textId="19AF389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D10" w:rsidRPr="003F7D32" w14:paraId="2DCB3D1C" w14:textId="77777777" w:rsidTr="0094115D">
        <w:tc>
          <w:tcPr>
            <w:tcW w:w="2261" w:type="pct"/>
          </w:tcPr>
          <w:p w14:paraId="76BB1BCF" w14:textId="3DE7A815" w:rsidR="00504D10" w:rsidRPr="003F7D32" w:rsidRDefault="00504D10" w:rsidP="00504D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  <w:vAlign w:val="bottom"/>
          </w:tcPr>
          <w:p w14:paraId="0326D647" w14:textId="2F54D862" w:rsidR="00504D10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126" w:type="pct"/>
          </w:tcPr>
          <w:p w14:paraId="03F721DC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ADAB404" w14:textId="5A6D12F6" w:rsid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338C5AC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64044C4C" w14:textId="7830926E" w:rsid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3EFE058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47E568C" w14:textId="68492DC0" w:rsid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D10" w:rsidRPr="003F7D32" w14:paraId="283CD58A" w14:textId="77777777" w:rsidTr="0094115D">
        <w:tc>
          <w:tcPr>
            <w:tcW w:w="2261" w:type="pct"/>
          </w:tcPr>
          <w:p w14:paraId="2FC96133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  <w:vAlign w:val="bottom"/>
          </w:tcPr>
          <w:p w14:paraId="5BA2A663" w14:textId="4F3662C1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26" w:type="pct"/>
          </w:tcPr>
          <w:p w14:paraId="09D5FB09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10C3E4A" w14:textId="549CEA27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144" w:type="pct"/>
          </w:tcPr>
          <w:p w14:paraId="7DBE9BA8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14668920" w14:textId="7A6E741A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CA7454D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81A690B" w14:textId="721AC4FB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4D10" w:rsidRPr="003F7D32" w14:paraId="55BDF3FB" w14:textId="77777777" w:rsidTr="0094115D">
        <w:trPr>
          <w:trHeight w:val="61"/>
        </w:trPr>
        <w:tc>
          <w:tcPr>
            <w:tcW w:w="2261" w:type="pct"/>
          </w:tcPr>
          <w:p w14:paraId="40D8E36D" w14:textId="77777777" w:rsidR="00504D10" w:rsidRPr="00EE2A95" w:rsidRDefault="00504D10" w:rsidP="00504D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5B99B3B3" w14:textId="5514BE33" w:rsidR="00504D10" w:rsidRPr="00EE2A95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28FB178" w14:textId="77777777" w:rsidR="00504D10" w:rsidRPr="00EE2A95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D982175" w14:textId="77777777" w:rsidR="00504D10" w:rsidRPr="00EE2A95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0486FAD" w14:textId="77777777" w:rsidR="00504D10" w:rsidRPr="00EE2A95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55F12872" w14:textId="77777777" w:rsidR="00504D10" w:rsidRPr="00EE2A95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FA98D22" w14:textId="77777777" w:rsidR="00504D10" w:rsidRPr="00EE2A95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6982486" w14:textId="77777777" w:rsidR="00504D10" w:rsidRPr="00EE2A95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4D10" w:rsidRPr="003F7D32" w14:paraId="0160D7AB" w14:textId="77777777" w:rsidTr="0094115D">
        <w:tc>
          <w:tcPr>
            <w:tcW w:w="2261" w:type="pct"/>
          </w:tcPr>
          <w:p w14:paraId="081B6F84" w14:textId="2744547C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1F91D7F2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9163336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23B75F5B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CD1FD8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EF6F05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27009F5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2F3AE49B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4D10" w:rsidRPr="003F7D32" w14:paraId="2514DE95" w14:textId="77777777" w:rsidTr="0094115D">
        <w:tc>
          <w:tcPr>
            <w:tcW w:w="2261" w:type="pct"/>
          </w:tcPr>
          <w:p w14:paraId="7B3E67ED" w14:textId="0369D631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</w:tcPr>
          <w:p w14:paraId="2425E0C4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C2C9359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351D967F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B2365D2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8060168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970BDA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4527DB4C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4D10" w:rsidRPr="003F7D32" w14:paraId="42A2BBE1" w14:textId="77777777">
        <w:tc>
          <w:tcPr>
            <w:tcW w:w="2261" w:type="pct"/>
          </w:tcPr>
          <w:p w14:paraId="2CABCA27" w14:textId="0E4AD1AC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ผลประโยชน์พนักงานระยะสั้น</w:t>
            </w:r>
          </w:p>
        </w:tc>
        <w:tc>
          <w:tcPr>
            <w:tcW w:w="595" w:type="pct"/>
            <w:vAlign w:val="bottom"/>
          </w:tcPr>
          <w:p w14:paraId="557713B5" w14:textId="7DBD25A0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</w:p>
        </w:tc>
        <w:tc>
          <w:tcPr>
            <w:tcW w:w="126" w:type="pct"/>
          </w:tcPr>
          <w:p w14:paraId="543BE2EA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87D14E2" w14:textId="7F9F2598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</w:p>
        </w:tc>
        <w:tc>
          <w:tcPr>
            <w:tcW w:w="144" w:type="pct"/>
          </w:tcPr>
          <w:p w14:paraId="1196EED5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vAlign w:val="bottom"/>
          </w:tcPr>
          <w:p w14:paraId="665514DA" w14:textId="7D1C9061" w:rsidR="00504D10" w:rsidRPr="00EA5466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126" w:type="pct"/>
          </w:tcPr>
          <w:p w14:paraId="690DE73A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556C9BD2" w14:textId="77069731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</w:p>
        </w:tc>
      </w:tr>
      <w:tr w:rsidR="00504D10" w:rsidRPr="003F7D32" w14:paraId="7C480DD7" w14:textId="77777777" w:rsidTr="00EA5466">
        <w:tc>
          <w:tcPr>
            <w:tcW w:w="2261" w:type="pct"/>
          </w:tcPr>
          <w:p w14:paraId="780E727D" w14:textId="0667B543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D4B17C0" w14:textId="521F84FE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126" w:type="pct"/>
          </w:tcPr>
          <w:p w14:paraId="24DB01C9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0E0381E" w14:textId="7D4E92A9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  <w:tc>
          <w:tcPr>
            <w:tcW w:w="144" w:type="pct"/>
          </w:tcPr>
          <w:p w14:paraId="34D57DF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7D4D2C03" w14:textId="2543E4F1" w:rsidR="00504D10" w:rsidRPr="00EA5466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  <w:tc>
          <w:tcPr>
            <w:tcW w:w="126" w:type="pct"/>
          </w:tcPr>
          <w:p w14:paraId="149E73E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1DD12A14" w14:textId="3B30C602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</w:p>
        </w:tc>
      </w:tr>
      <w:tr w:rsidR="00504D10" w:rsidRPr="003F7D32" w14:paraId="2D52B5BC" w14:textId="77777777" w:rsidTr="00EA5466">
        <w:tc>
          <w:tcPr>
            <w:tcW w:w="2261" w:type="pct"/>
          </w:tcPr>
          <w:p w14:paraId="7347E35E" w14:textId="20000E85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7EA8D81" w14:textId="6D90A87E" w:rsidR="00504D10" w:rsidRPr="00197A1B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504D10" w:rsidRPr="00197A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</w:p>
        </w:tc>
        <w:tc>
          <w:tcPr>
            <w:tcW w:w="126" w:type="pct"/>
          </w:tcPr>
          <w:p w14:paraId="6C43472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C0EAE30" w14:textId="5E89464F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  <w:r w:rsidR="00504D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144" w:type="pct"/>
          </w:tcPr>
          <w:p w14:paraId="0A3D58A8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E7EEA30" w14:textId="40534283" w:rsidR="00504D10" w:rsidRPr="00EA5466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504D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126" w:type="pct"/>
          </w:tcPr>
          <w:p w14:paraId="15EB2661" w14:textId="77777777" w:rsidR="00504D10" w:rsidRPr="00EA5466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92C234A" w14:textId="4A44A4C1" w:rsidR="00504D10" w:rsidRPr="00EA5466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504D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</w:tr>
      <w:tr w:rsidR="00504D10" w:rsidRPr="003F7D32" w14:paraId="1D9DD676" w14:textId="77777777" w:rsidTr="0094115D">
        <w:tc>
          <w:tcPr>
            <w:tcW w:w="2261" w:type="pct"/>
          </w:tcPr>
          <w:p w14:paraId="31BD7563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C4D2EB5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805A421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B765FA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74159F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11247A8C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F7E1A56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63C52809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4D10" w:rsidRPr="003F7D32" w14:paraId="26137753" w14:textId="77777777" w:rsidTr="0094115D">
        <w:tc>
          <w:tcPr>
            <w:tcW w:w="2261" w:type="pct"/>
          </w:tcPr>
          <w:p w14:paraId="37DFD834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</w:tcPr>
          <w:p w14:paraId="21760CBB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8D3384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A21D2AD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E9C387A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3A2F5CF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60D3B01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049D6AB6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4D10" w:rsidRPr="003F7D32" w14:paraId="349B66CC" w14:textId="77777777" w:rsidTr="0094115D">
        <w:tc>
          <w:tcPr>
            <w:tcW w:w="2261" w:type="pct"/>
          </w:tcPr>
          <w:p w14:paraId="53D56F43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95" w:type="pct"/>
          </w:tcPr>
          <w:p w14:paraId="3E1A3B73" w14:textId="7D480585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</w:p>
        </w:tc>
        <w:tc>
          <w:tcPr>
            <w:tcW w:w="126" w:type="pct"/>
          </w:tcPr>
          <w:p w14:paraId="0F678A04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22669C3" w14:textId="1DAB02DD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</w:p>
        </w:tc>
        <w:tc>
          <w:tcPr>
            <w:tcW w:w="144" w:type="pct"/>
          </w:tcPr>
          <w:p w14:paraId="66B41B0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267ED14A" w14:textId="728DCE2B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A2FB841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43BC948B" w14:textId="39E842C2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4D10" w:rsidRPr="003F7D32" w14:paraId="67E1452A" w14:textId="77777777" w:rsidTr="0094115D">
        <w:tc>
          <w:tcPr>
            <w:tcW w:w="2261" w:type="pct"/>
          </w:tcPr>
          <w:p w14:paraId="48C372D4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95" w:type="pct"/>
          </w:tcPr>
          <w:p w14:paraId="0D191D3D" w14:textId="04F97E4D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  <w:tc>
          <w:tcPr>
            <w:tcW w:w="126" w:type="pct"/>
          </w:tcPr>
          <w:p w14:paraId="1783680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3BB216" w14:textId="218EF2FD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144" w:type="pct"/>
          </w:tcPr>
          <w:p w14:paraId="382BB708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0197ADD" w14:textId="452B4174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C8B124D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49FFA6" w14:textId="73E8A223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</w:tr>
      <w:tr w:rsidR="00504D10" w:rsidRPr="003F7D32" w14:paraId="3B820BEA" w14:textId="77777777" w:rsidTr="0094115D">
        <w:tc>
          <w:tcPr>
            <w:tcW w:w="2261" w:type="pct"/>
          </w:tcPr>
          <w:p w14:paraId="48274F7F" w14:textId="41FDBFBD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95" w:type="pct"/>
            <w:vAlign w:val="bottom"/>
          </w:tcPr>
          <w:p w14:paraId="2721A2EA" w14:textId="26ADB26B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126" w:type="pct"/>
            <w:vAlign w:val="bottom"/>
          </w:tcPr>
          <w:p w14:paraId="5073B47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1DE06D5" w14:textId="24A70EB1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4D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904</w:t>
            </w:r>
          </w:p>
        </w:tc>
        <w:tc>
          <w:tcPr>
            <w:tcW w:w="144" w:type="pct"/>
            <w:vAlign w:val="bottom"/>
          </w:tcPr>
          <w:p w14:paraId="3DB8BA3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2CBFF6F" w14:textId="277AE678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7132C0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558DC9C2" w14:textId="196F3A43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4D10" w:rsidRPr="003F7D32" w14:paraId="01E0CE00" w14:textId="77777777" w:rsidTr="0094115D">
        <w:tc>
          <w:tcPr>
            <w:tcW w:w="2261" w:type="pct"/>
          </w:tcPr>
          <w:p w14:paraId="070FF431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5" w:type="pct"/>
          </w:tcPr>
          <w:p w14:paraId="0A17A9A9" w14:textId="5B4EC0B8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126" w:type="pct"/>
          </w:tcPr>
          <w:p w14:paraId="48D4722A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92C90D3" w14:textId="63519B3D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144" w:type="pct"/>
          </w:tcPr>
          <w:p w14:paraId="5DBCA0C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70DFFD" w14:textId="1064255E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126" w:type="pct"/>
          </w:tcPr>
          <w:p w14:paraId="0D4DC3C1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B5B8A97" w14:textId="0EA0F219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4D10" w:rsidRPr="003F7D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</w:tr>
      <w:tr w:rsidR="00504D10" w:rsidRPr="003F7D32" w14:paraId="49E81302" w14:textId="77777777" w:rsidTr="0094115D">
        <w:tc>
          <w:tcPr>
            <w:tcW w:w="2261" w:type="pct"/>
          </w:tcPr>
          <w:p w14:paraId="5F903854" w14:textId="39A4D45D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3ACDCD4D" w14:textId="047EE068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0449D43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F5E581C" w14:textId="7624F8ED" w:rsidR="00504D10" w:rsidRPr="005232E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  <w:tc>
          <w:tcPr>
            <w:tcW w:w="144" w:type="pct"/>
          </w:tcPr>
          <w:p w14:paraId="0166EAC4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490458" w14:textId="1DC65076" w:rsidR="00504D10" w:rsidRPr="00D66288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662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038851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3561ECA" w14:textId="4601A133" w:rsidR="00504D10" w:rsidRPr="005232E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</w:tr>
      <w:tr w:rsidR="00504D10" w:rsidRPr="003F7D32" w14:paraId="7DC23DEA" w14:textId="77777777" w:rsidTr="0094115D">
        <w:tc>
          <w:tcPr>
            <w:tcW w:w="2261" w:type="pct"/>
          </w:tcPr>
          <w:p w14:paraId="7DFCF836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6CCB185D" w14:textId="528310EF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483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126" w:type="pct"/>
          </w:tcPr>
          <w:p w14:paraId="4672A59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476ACC" w14:textId="55C1E824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144" w:type="pct"/>
          </w:tcPr>
          <w:p w14:paraId="49D8DEE3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FEB8EF2" w14:textId="0D3523B2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126" w:type="pct"/>
          </w:tcPr>
          <w:p w14:paraId="2AD7A3A5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DADC097" w14:textId="72F6D00A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</w:tr>
      <w:tr w:rsidR="00504D10" w:rsidRPr="003F7D32" w14:paraId="66EFB2F4" w14:textId="77777777" w:rsidTr="0094115D">
        <w:tc>
          <w:tcPr>
            <w:tcW w:w="2261" w:type="pct"/>
          </w:tcPr>
          <w:p w14:paraId="1FCE2AC7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5" w:type="pct"/>
          </w:tcPr>
          <w:p w14:paraId="434BD601" w14:textId="52CE5B06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</w:p>
        </w:tc>
        <w:tc>
          <w:tcPr>
            <w:tcW w:w="126" w:type="pct"/>
          </w:tcPr>
          <w:p w14:paraId="4F5DC9AA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0E6EC6" w14:textId="3EEA103F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144" w:type="pct"/>
          </w:tcPr>
          <w:p w14:paraId="30BC90FA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1281A3" w14:textId="220AD48D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A043A9B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F4937D4" w14:textId="41C258CA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4D10" w:rsidRPr="003F7D32" w14:paraId="5DE01E73" w14:textId="77777777" w:rsidTr="0094115D">
        <w:tc>
          <w:tcPr>
            <w:tcW w:w="2261" w:type="pct"/>
          </w:tcPr>
          <w:p w14:paraId="14B12D0F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5" w:type="pct"/>
          </w:tcPr>
          <w:p w14:paraId="6C1A59EF" w14:textId="63757305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126" w:type="pct"/>
          </w:tcPr>
          <w:p w14:paraId="49F91C96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4CA7C95" w14:textId="3D85B1D4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</w:p>
        </w:tc>
        <w:tc>
          <w:tcPr>
            <w:tcW w:w="144" w:type="pct"/>
          </w:tcPr>
          <w:p w14:paraId="171A5505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3C6214" w14:textId="089FB52F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6F8B7B1F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FF36A4" w14:textId="24BDA7B5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4D10" w:rsidRPr="003F7D32" w14:paraId="3A4BC73C" w14:textId="77777777" w:rsidTr="0094115D">
        <w:tc>
          <w:tcPr>
            <w:tcW w:w="2261" w:type="pct"/>
          </w:tcPr>
          <w:p w14:paraId="79FCF8B1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ทางตรงจากการให้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</w:p>
          <w:p w14:paraId="78DD931C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จากสัญญาเช่าดำเนินงาน</w:t>
            </w:r>
          </w:p>
        </w:tc>
        <w:tc>
          <w:tcPr>
            <w:tcW w:w="595" w:type="pct"/>
          </w:tcPr>
          <w:p w14:paraId="34F3A9DD" w14:textId="77777777" w:rsidR="00504D10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74E3DBA" w14:textId="2E83A176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8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</w:p>
        </w:tc>
        <w:tc>
          <w:tcPr>
            <w:tcW w:w="126" w:type="pct"/>
          </w:tcPr>
          <w:p w14:paraId="7FA2C70F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51617C" w14:textId="77777777" w:rsidR="00504D10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CD1DC4D" w14:textId="0E74D880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</w:p>
        </w:tc>
        <w:tc>
          <w:tcPr>
            <w:tcW w:w="144" w:type="pct"/>
          </w:tcPr>
          <w:p w14:paraId="69FD3582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1002F0" w14:textId="77777777" w:rsid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49978F" w14:textId="6934FBBC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148537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ACCEFAE" w14:textId="77777777" w:rsid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EA8BC47" w14:textId="0313BBA2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4D10" w:rsidRPr="003F7D32" w14:paraId="1ED46991" w14:textId="77777777" w:rsidTr="0094115D">
        <w:tc>
          <w:tcPr>
            <w:tcW w:w="2261" w:type="pct"/>
          </w:tcPr>
          <w:p w14:paraId="082721AA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95" w:type="pct"/>
          </w:tcPr>
          <w:p w14:paraId="60433A91" w14:textId="740F5C1E" w:rsidR="00504D10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</w:p>
        </w:tc>
        <w:tc>
          <w:tcPr>
            <w:tcW w:w="126" w:type="pct"/>
          </w:tcPr>
          <w:p w14:paraId="0E2AB54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7792E27" w14:textId="2294C98A" w:rsidR="00504D10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44" w:type="pct"/>
          </w:tcPr>
          <w:p w14:paraId="1EEC3AFA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9F541F" w14:textId="7CAC1554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666B1827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58A89C7" w14:textId="75988888" w:rsidR="00504D10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4D10" w:rsidRPr="003F7D32" w14:paraId="504B3089" w14:textId="77777777" w:rsidTr="0094115D">
        <w:tc>
          <w:tcPr>
            <w:tcW w:w="2261" w:type="pct"/>
          </w:tcPr>
          <w:p w14:paraId="55E2A416" w14:textId="4F9253EE" w:rsidR="00504D10" w:rsidRPr="003F7D32" w:rsidRDefault="00AB037F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72BDB39C" w14:textId="2B50B8A9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</w:p>
        </w:tc>
        <w:tc>
          <w:tcPr>
            <w:tcW w:w="126" w:type="pct"/>
          </w:tcPr>
          <w:p w14:paraId="72A05CC8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146144" w14:textId="46BFE568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144" w:type="pct"/>
          </w:tcPr>
          <w:p w14:paraId="61E423E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8412EBB" w14:textId="55DD27A0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47AA740E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3318CC" w14:textId="523A29D6" w:rsidR="00504D10" w:rsidRPr="003F7D32" w:rsidRDefault="00504D10" w:rsidP="00504D1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4D10" w:rsidRPr="00424DDB" w14:paraId="339FA02D" w14:textId="77777777" w:rsidTr="0094115D">
        <w:tc>
          <w:tcPr>
            <w:tcW w:w="2261" w:type="pct"/>
          </w:tcPr>
          <w:p w14:paraId="6F91DD4B" w14:textId="77777777" w:rsidR="00504D10" w:rsidRPr="003F7D32" w:rsidRDefault="00504D10" w:rsidP="0050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49E38B2B" w14:textId="498E71C1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</w:p>
        </w:tc>
        <w:tc>
          <w:tcPr>
            <w:tcW w:w="126" w:type="pct"/>
          </w:tcPr>
          <w:p w14:paraId="395ED374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05E2D306" w14:textId="58466BA2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04D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</w:p>
        </w:tc>
        <w:tc>
          <w:tcPr>
            <w:tcW w:w="144" w:type="pct"/>
          </w:tcPr>
          <w:p w14:paraId="69C64466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3AF83C" w14:textId="64EB574E" w:rsidR="00504D10" w:rsidRPr="003F7D32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6" w:type="pct"/>
          </w:tcPr>
          <w:p w14:paraId="4F520750" w14:textId="77777777" w:rsidR="00504D10" w:rsidRPr="003F7D32" w:rsidRDefault="00504D10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8EF6919" w14:textId="4218F524" w:rsidR="00504D10" w:rsidRPr="00C23EC5" w:rsidRDefault="002C37BB" w:rsidP="00504D1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</w:tr>
    </w:tbl>
    <w:p w14:paraId="2D3C7E23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04BFCFB9" w14:textId="6087021D" w:rsidR="00B81C39" w:rsidRPr="000C0F12" w:rsidRDefault="00901AEB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 w:hint="cs"/>
          <w:sz w:val="2"/>
          <w:szCs w:val="2"/>
          <w:cs/>
        </w:rPr>
        <w:t>.</w:t>
      </w: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81"/>
        <w:gridCol w:w="238"/>
        <w:gridCol w:w="1028"/>
        <w:gridCol w:w="274"/>
        <w:gridCol w:w="1075"/>
        <w:gridCol w:w="270"/>
        <w:gridCol w:w="1118"/>
      </w:tblGrid>
      <w:tr w:rsidR="00B81C39" w:rsidRPr="0083414C" w14:paraId="7DD986FD" w14:textId="77777777" w:rsidTr="0039263E">
        <w:trPr>
          <w:tblHeader/>
        </w:trPr>
        <w:tc>
          <w:tcPr>
            <w:tcW w:w="2271" w:type="pct"/>
          </w:tcPr>
          <w:p w14:paraId="4D9098DD" w14:textId="77777777" w:rsidR="00B81C39" w:rsidRPr="0083414C" w:rsidRDefault="00B81C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260" w:type="pct"/>
            <w:gridSpan w:val="3"/>
          </w:tcPr>
          <w:p w14:paraId="3F453A04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DCF7C39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BDD8F90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9263E" w:rsidRPr="0083414C" w14:paraId="738AB58A" w14:textId="77777777" w:rsidTr="0065444E">
        <w:trPr>
          <w:trHeight w:val="308"/>
          <w:tblHeader/>
        </w:trPr>
        <w:tc>
          <w:tcPr>
            <w:tcW w:w="2271" w:type="pct"/>
          </w:tcPr>
          <w:p w14:paraId="1D1C8588" w14:textId="77777777" w:rsidR="0039263E" w:rsidRPr="0083414C" w:rsidRDefault="0039263E" w:rsidP="0039263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</w:p>
        </w:tc>
        <w:tc>
          <w:tcPr>
            <w:tcW w:w="580" w:type="pct"/>
          </w:tcPr>
          <w:p w14:paraId="6A3B825A" w14:textId="59BFF7F6" w:rsidR="0039263E" w:rsidRPr="004F76C0" w:rsidRDefault="002C37BB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926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26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28" w:type="pct"/>
          </w:tcPr>
          <w:p w14:paraId="0804AFA2" w14:textId="77777777" w:rsidR="0039263E" w:rsidRPr="0083414C" w:rsidRDefault="0039263E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6D293C6" w14:textId="5A0B6E46" w:rsidR="0039263E" w:rsidRPr="0083414C" w:rsidRDefault="002C37BB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926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263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477BD611" w14:textId="77777777" w:rsidR="0039263E" w:rsidRPr="0083414C" w:rsidRDefault="0039263E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D01A6C" w14:textId="21B61EB1" w:rsidR="0039263E" w:rsidRPr="004F76C0" w:rsidRDefault="002C37BB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926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26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45" w:type="pct"/>
          </w:tcPr>
          <w:p w14:paraId="6E928FAD" w14:textId="77777777" w:rsidR="0039263E" w:rsidRPr="0083414C" w:rsidRDefault="0039263E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79ED62A" w14:textId="1E0E8CE6" w:rsidR="0039263E" w:rsidRPr="0083414C" w:rsidRDefault="002C37BB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926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263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9263E" w:rsidRPr="0083414C" w14:paraId="21B8886C" w14:textId="77777777" w:rsidTr="0065444E">
        <w:trPr>
          <w:trHeight w:val="308"/>
          <w:tblHeader/>
        </w:trPr>
        <w:tc>
          <w:tcPr>
            <w:tcW w:w="2271" w:type="pct"/>
          </w:tcPr>
          <w:p w14:paraId="2B635663" w14:textId="77777777" w:rsidR="0039263E" w:rsidRPr="0083414C" w:rsidRDefault="0039263E" w:rsidP="0039263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1CF5D322" w14:textId="05141DE3" w:rsidR="0039263E" w:rsidRPr="004F76C0" w:rsidRDefault="002C37BB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1DB1778D" w14:textId="77777777" w:rsidR="0039263E" w:rsidRPr="0083414C" w:rsidRDefault="0039263E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C44188A" w14:textId="1EC65748" w:rsidR="0039263E" w:rsidRPr="0083414C" w:rsidRDefault="002C37BB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B6E4871" w14:textId="77777777" w:rsidR="0039263E" w:rsidRPr="0083414C" w:rsidRDefault="0039263E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0DDD683" w14:textId="629B79D3" w:rsidR="0039263E" w:rsidRPr="004F76C0" w:rsidRDefault="002C37BB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097B5A07" w14:textId="77777777" w:rsidR="0039263E" w:rsidRPr="0083414C" w:rsidRDefault="0039263E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C396A86" w14:textId="7224FA05" w:rsidR="0039263E" w:rsidRPr="0083414C" w:rsidRDefault="002C37BB" w:rsidP="003926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E6D3F" w:rsidRPr="0083414C" w14:paraId="2C6646E2" w14:textId="77777777" w:rsidTr="0039263E">
        <w:trPr>
          <w:trHeight w:val="344"/>
          <w:tblHeader/>
        </w:trPr>
        <w:tc>
          <w:tcPr>
            <w:tcW w:w="2271" w:type="pct"/>
          </w:tcPr>
          <w:p w14:paraId="3F5666BC" w14:textId="77777777" w:rsidR="00AE6D3F" w:rsidRPr="0083414C" w:rsidRDefault="00AE6D3F" w:rsidP="00AE6D3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9" w:type="pct"/>
            <w:gridSpan w:val="7"/>
          </w:tcPr>
          <w:p w14:paraId="70B0096B" w14:textId="77777777" w:rsidR="00AE6D3F" w:rsidRPr="0083414C" w:rsidRDefault="00AE6D3F" w:rsidP="00AE6D3F">
            <w:pPr>
              <w:pStyle w:val="BodyText"/>
              <w:tabs>
                <w:tab w:val="clear" w:pos="907"/>
                <w:tab w:val="left" w:pos="88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D3F" w:rsidRPr="0083414C" w14:paraId="2CD53718" w14:textId="77777777" w:rsidTr="0065444E">
        <w:tc>
          <w:tcPr>
            <w:tcW w:w="2271" w:type="pct"/>
          </w:tcPr>
          <w:p w14:paraId="6ABA0D10" w14:textId="7147F7F7" w:rsidR="00AE6D3F" w:rsidRPr="0083414C" w:rsidRDefault="00AE6D3F" w:rsidP="00AE6D3F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580" w:type="pct"/>
          </w:tcPr>
          <w:p w14:paraId="7E940B28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7CF066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41F3E11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5D9CD0D0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03B612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6CA9B3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CB73E13" w14:textId="77777777" w:rsidR="00AE6D3F" w:rsidRPr="0083414C" w:rsidRDefault="00AE6D3F" w:rsidP="00AE6D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B6915" w:rsidRPr="0083414C" w14:paraId="63B246FD" w14:textId="77777777" w:rsidTr="0065444E">
        <w:tc>
          <w:tcPr>
            <w:tcW w:w="2271" w:type="pct"/>
          </w:tcPr>
          <w:p w14:paraId="0AAF658B" w14:textId="77777777" w:rsidR="00FB6915" w:rsidRPr="0083414C" w:rsidRDefault="00FB6915" w:rsidP="00FB691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05D74676" w14:textId="6D738E46" w:rsidR="00FB6915" w:rsidRPr="0083414C" w:rsidRDefault="00B5125C" w:rsidP="0065444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EB6E2DA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92991B3" w14:textId="5DA3F7CF" w:rsidR="00FB6915" w:rsidRPr="0083414C" w:rsidRDefault="00FB6915" w:rsidP="00FB691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0AC744F7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9AD6F68" w14:textId="671BCA1E" w:rsidR="00FB6915" w:rsidRPr="0053002F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985A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145" w:type="pct"/>
          </w:tcPr>
          <w:p w14:paraId="2D979AAF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C16045E" w14:textId="37509E98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FB69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</w:p>
        </w:tc>
      </w:tr>
      <w:tr w:rsidR="00FB6915" w:rsidRPr="0083414C" w14:paraId="2282FD53" w14:textId="77777777" w:rsidTr="0065444E">
        <w:tc>
          <w:tcPr>
            <w:tcW w:w="2271" w:type="pct"/>
          </w:tcPr>
          <w:p w14:paraId="495A44A2" w14:textId="77777777" w:rsidR="00FB6915" w:rsidRPr="0083414C" w:rsidRDefault="00FB6915" w:rsidP="00FB691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580" w:type="pct"/>
          </w:tcPr>
          <w:p w14:paraId="2707C3D5" w14:textId="39F61147" w:rsidR="00FB6915" w:rsidRPr="0083414C" w:rsidRDefault="002C37BB" w:rsidP="00654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128" w:type="pct"/>
          </w:tcPr>
          <w:p w14:paraId="6FF09911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C2D2772" w14:textId="7D2E38FF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47" w:type="pct"/>
          </w:tcPr>
          <w:p w14:paraId="6B4F2D6F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8EE040" w14:textId="4EA13200" w:rsidR="00FB6915" w:rsidRPr="00674962" w:rsidRDefault="002C37BB" w:rsidP="0067496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45" w:type="pct"/>
          </w:tcPr>
          <w:p w14:paraId="1F3DEADE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568048B" w14:textId="5F490B13" w:rsidR="00FB6915" w:rsidRPr="0083414C" w:rsidRDefault="00FB6915" w:rsidP="00FB691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6915" w:rsidRPr="0083414C" w14:paraId="193A4D0F" w14:textId="77777777" w:rsidTr="0065444E">
        <w:tc>
          <w:tcPr>
            <w:tcW w:w="2271" w:type="pct"/>
          </w:tcPr>
          <w:p w14:paraId="163D0ECE" w14:textId="77777777" w:rsidR="00FB6915" w:rsidRPr="0083414C" w:rsidRDefault="00FB6915" w:rsidP="00FB691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</w:tcPr>
          <w:p w14:paraId="3F6DAA69" w14:textId="49508A20" w:rsidR="00FB6915" w:rsidRPr="0083414C" w:rsidRDefault="002C37BB" w:rsidP="00654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B512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128" w:type="pct"/>
          </w:tcPr>
          <w:p w14:paraId="6D2F531C" w14:textId="77777777" w:rsidR="00FB6915" w:rsidRPr="00675DD0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</w:tcPr>
          <w:p w14:paraId="4B9458A0" w14:textId="570B266E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FB6915" w:rsidRPr="006130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147" w:type="pct"/>
          </w:tcPr>
          <w:p w14:paraId="1518CAEB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2D5636" w14:textId="713A25E6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985A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  <w:tc>
          <w:tcPr>
            <w:tcW w:w="145" w:type="pct"/>
          </w:tcPr>
          <w:p w14:paraId="2D514257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16ACCAA" w14:textId="4444AD4B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FB6915" w:rsidRPr="00613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</w:tr>
      <w:tr w:rsidR="00FB6915" w:rsidRPr="0083414C" w14:paraId="651A2004" w14:textId="77777777" w:rsidTr="0065444E">
        <w:tc>
          <w:tcPr>
            <w:tcW w:w="2271" w:type="pct"/>
          </w:tcPr>
          <w:p w14:paraId="6CAAEDDF" w14:textId="77777777" w:rsidR="00FB6915" w:rsidRPr="0083414C" w:rsidRDefault="00FB6915" w:rsidP="00FB691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</w:tcPr>
          <w:p w14:paraId="74747167" w14:textId="566A9E68" w:rsidR="00FB6915" w:rsidRPr="0083414C" w:rsidRDefault="002C37BB" w:rsidP="00654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B512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128" w:type="pct"/>
          </w:tcPr>
          <w:p w14:paraId="322F841D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2" w:type="pct"/>
          </w:tcPr>
          <w:p w14:paraId="63EC2493" w14:textId="1669E155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FB69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47" w:type="pct"/>
          </w:tcPr>
          <w:p w14:paraId="754405A6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99A0DF" w14:textId="730D46A7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85A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145" w:type="pct"/>
          </w:tcPr>
          <w:p w14:paraId="19BD76B0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47EF217" w14:textId="74A5BC42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B6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</w:tr>
      <w:tr w:rsidR="00FB6915" w:rsidRPr="0083414C" w14:paraId="483AE5BD" w14:textId="77777777" w:rsidTr="0065444E">
        <w:tc>
          <w:tcPr>
            <w:tcW w:w="2271" w:type="pct"/>
          </w:tcPr>
          <w:p w14:paraId="364B141E" w14:textId="77777777" w:rsidR="00FB6915" w:rsidRPr="0083414C" w:rsidRDefault="00FB6915" w:rsidP="00FB691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94F947E" w14:textId="0B3AE84A" w:rsidR="00FB6915" w:rsidRPr="00297554" w:rsidRDefault="002C37BB" w:rsidP="00654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B512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128" w:type="pct"/>
          </w:tcPr>
          <w:p w14:paraId="7D009E8E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BCFA64C" w14:textId="106BDC07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FB6915"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147" w:type="pct"/>
          </w:tcPr>
          <w:p w14:paraId="082B7D11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769A549" w14:textId="20F5936D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="00985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145" w:type="pct"/>
          </w:tcPr>
          <w:p w14:paraId="7AF68628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E85A5EA" w14:textId="637F2B5B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FB6915"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834</w:t>
            </w:r>
          </w:p>
        </w:tc>
      </w:tr>
      <w:tr w:rsidR="00FB6915" w:rsidRPr="0083414C" w14:paraId="0F6594CC" w14:textId="77777777" w:rsidTr="0065444E">
        <w:tc>
          <w:tcPr>
            <w:tcW w:w="2271" w:type="pct"/>
          </w:tcPr>
          <w:p w14:paraId="168C5470" w14:textId="77777777" w:rsidR="00FB6915" w:rsidRPr="0083414C" w:rsidRDefault="00FB6915" w:rsidP="00FB69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08FF8D3" w14:textId="120B2689" w:rsidR="00FB6915" w:rsidRPr="0083414C" w:rsidRDefault="00131100" w:rsidP="00654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28" w:type="pct"/>
          </w:tcPr>
          <w:p w14:paraId="4E49699A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1652690" w14:textId="0152E846" w:rsidR="00FB6915" w:rsidRPr="00FB10CB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5085588C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26A2E4FA" w14:textId="28F14DC4" w:rsidR="00FB6915" w:rsidRPr="00E31446" w:rsidRDefault="00985AC2" w:rsidP="00FB691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08" w:firstLine="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523716CC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67270FE" w14:textId="4F3BE873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96" w:right="-74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B6915" w:rsidRPr="0083414C" w14:paraId="3E451715" w14:textId="77777777" w:rsidTr="0065444E">
        <w:tc>
          <w:tcPr>
            <w:tcW w:w="2271" w:type="pct"/>
          </w:tcPr>
          <w:p w14:paraId="470A0564" w14:textId="77777777" w:rsidR="00FB6915" w:rsidRPr="0083414C" w:rsidRDefault="00FB6915" w:rsidP="00FB6915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67D9867" w14:textId="748CF3C4" w:rsidR="00FB6915" w:rsidRPr="00472FE4" w:rsidRDefault="002C37BB" w:rsidP="00654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1311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128" w:type="pct"/>
          </w:tcPr>
          <w:p w14:paraId="7B4CA7C4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46CD102D" w14:textId="46868CC8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="00FB6915"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147" w:type="pct"/>
          </w:tcPr>
          <w:p w14:paraId="43F25F7F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4465A1C" w14:textId="76951024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="00985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145" w:type="pct"/>
          </w:tcPr>
          <w:p w14:paraId="59FBCF3E" w14:textId="77777777" w:rsidR="00FB6915" w:rsidRPr="0083414C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2C4A6D05" w14:textId="7C54AF9D" w:rsidR="00FB6915" w:rsidRPr="0083414C" w:rsidRDefault="002C37BB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FB6915" w:rsidRPr="006130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350</w:t>
            </w:r>
          </w:p>
        </w:tc>
      </w:tr>
      <w:tr w:rsidR="00FB6915" w:rsidRPr="0083414C" w14:paraId="2E52A1E9" w14:textId="77777777" w:rsidTr="0065444E">
        <w:tc>
          <w:tcPr>
            <w:tcW w:w="2271" w:type="pct"/>
          </w:tcPr>
          <w:p w14:paraId="7B93584B" w14:textId="77777777" w:rsidR="00FB6915" w:rsidRPr="00D04D9D" w:rsidRDefault="00FB6915" w:rsidP="00FB6915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141889555"/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EAF2304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</w:tcPr>
          <w:p w14:paraId="7FDF2E56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</w:tcPr>
          <w:p w14:paraId="300189F0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" w:type="pct"/>
          </w:tcPr>
          <w:p w14:paraId="461576DB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407D9204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pct"/>
          </w:tcPr>
          <w:p w14:paraId="2C5770DB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31914D63" w14:textId="77777777" w:rsidR="00FB6915" w:rsidRPr="00D04D9D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bookmarkEnd w:id="2"/>
      <w:tr w:rsidR="00FB6915" w:rsidRPr="0083414C" w14:paraId="597643A0" w14:textId="77777777" w:rsidTr="0065444E">
        <w:tc>
          <w:tcPr>
            <w:tcW w:w="2271" w:type="pct"/>
          </w:tcPr>
          <w:p w14:paraId="20EA6D6C" w14:textId="77777777" w:rsidR="00FB6915" w:rsidRPr="00E93D69" w:rsidRDefault="00FB6915" w:rsidP="00FB6915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0" w:type="pct"/>
          </w:tcPr>
          <w:p w14:paraId="5C7480CE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C7E3DFE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</w:tcPr>
          <w:p w14:paraId="121D2D57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4612406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1DAF9D40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5305406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</w:tcPr>
          <w:p w14:paraId="5A1457B9" w14:textId="77777777" w:rsidR="00FB6915" w:rsidRPr="00E93D69" w:rsidRDefault="00FB6915" w:rsidP="00FB691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A5BF3" w:rsidRPr="0083414C" w14:paraId="0EF3F975" w14:textId="77777777" w:rsidTr="0065444E">
        <w:tc>
          <w:tcPr>
            <w:tcW w:w="2271" w:type="pct"/>
          </w:tcPr>
          <w:p w14:paraId="290D2EC9" w14:textId="77777777" w:rsidR="00BA5BF3" w:rsidRPr="00E93D69" w:rsidRDefault="00BA5BF3" w:rsidP="00BA5BF3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D6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9C8B0CE" w14:textId="51C06F57" w:rsidR="00BA5BF3" w:rsidRPr="0065444E" w:rsidRDefault="00BA5BF3" w:rsidP="00BA5BF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2333BC3C" w14:textId="77777777" w:rsidR="00BA5BF3" w:rsidRPr="0065444E" w:rsidRDefault="00BA5BF3" w:rsidP="00BA5B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2C904C5" w14:textId="132DDEE6" w:rsidR="00BA5BF3" w:rsidRPr="0065444E" w:rsidRDefault="00BA5BF3" w:rsidP="00BA5BF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44C8AB2B" w14:textId="77777777" w:rsidR="00BA5BF3" w:rsidRPr="00E93D69" w:rsidRDefault="00BA5BF3" w:rsidP="00BA5B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15B73E6" w14:textId="1990D6D7" w:rsidR="00BA5BF3" w:rsidRPr="00E93D69" w:rsidRDefault="002C37BB" w:rsidP="00BA5B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  <w:r w:rsidR="00BA5B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145" w:type="pct"/>
          </w:tcPr>
          <w:p w14:paraId="0C7A323F" w14:textId="77777777" w:rsidR="00BA5BF3" w:rsidRPr="00E93D69" w:rsidRDefault="00BA5BF3" w:rsidP="00BA5B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6E65FBF" w14:textId="79895B5F" w:rsidR="00BA5BF3" w:rsidRPr="00E93D69" w:rsidRDefault="002C37BB" w:rsidP="00BA5B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BA5B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BA5BF3" w:rsidRPr="000B1B0F" w14:paraId="163C5F8F" w14:textId="77777777" w:rsidTr="0065444E">
        <w:tc>
          <w:tcPr>
            <w:tcW w:w="2271" w:type="pct"/>
          </w:tcPr>
          <w:p w14:paraId="40B5B387" w14:textId="77777777" w:rsidR="00BA5BF3" w:rsidRPr="00E93D69" w:rsidRDefault="00BA5BF3" w:rsidP="00BA5BF3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D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5B51A76" w14:textId="5E7C3146" w:rsidR="00BA5BF3" w:rsidRPr="0065444E" w:rsidRDefault="00BA5BF3" w:rsidP="00BA5BF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5FC4E13B" w14:textId="77777777" w:rsidR="00BA5BF3" w:rsidRPr="0065444E" w:rsidRDefault="00BA5BF3" w:rsidP="00BA5B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1F016F66" w14:textId="2B5F53A2" w:rsidR="00BA5BF3" w:rsidRPr="0065444E" w:rsidRDefault="00BA5BF3" w:rsidP="00BA5BF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151B632A" w14:textId="77777777" w:rsidR="00BA5BF3" w:rsidRPr="00E93D69" w:rsidRDefault="00BA5BF3" w:rsidP="00BA5B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6B80432" w14:textId="4FFE2B72" w:rsidR="00BA5BF3" w:rsidRPr="00E93D69" w:rsidRDefault="002C37BB" w:rsidP="00BA5B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="00BA5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145" w:type="pct"/>
          </w:tcPr>
          <w:p w14:paraId="6C85C602" w14:textId="77777777" w:rsidR="00BA5BF3" w:rsidRPr="00E93D69" w:rsidRDefault="00BA5BF3" w:rsidP="00BA5B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30A1E61" w14:textId="369DF871" w:rsidR="00BA5BF3" w:rsidRPr="00E93D69" w:rsidRDefault="002C37BB" w:rsidP="00BA5B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BA5B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225D37FB" w14:textId="77777777" w:rsidR="009B224C" w:rsidRPr="009B224C" w:rsidRDefault="009B224C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0BDA14F" w14:textId="2CBA64AB" w:rsidR="000D34A8" w:rsidRPr="00A73BC8" w:rsidRDefault="000D34A8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1B48CA">
        <w:rPr>
          <w:rFonts w:ascii="Angsana New" w:hAnsi="Angsana New" w:cs="Angsana New"/>
          <w:spacing w:val="-2"/>
          <w:sz w:val="30"/>
          <w:szCs w:val="30"/>
          <w:cs/>
        </w:rPr>
        <w:t>บริษัทได้ทําสัญญา</w:t>
      </w:r>
      <w:r w:rsidR="003D078C" w:rsidRPr="001B48CA">
        <w:rPr>
          <w:rFonts w:ascii="Angsana New" w:hAnsi="Angsana New" w:cs="Angsana New"/>
          <w:spacing w:val="-2"/>
          <w:sz w:val="30"/>
          <w:szCs w:val="30"/>
          <w:cs/>
        </w:rPr>
        <w:t>เงิน</w:t>
      </w:r>
      <w:r w:rsidRPr="001B48CA">
        <w:rPr>
          <w:rFonts w:ascii="Angsana New" w:hAnsi="Angsana New" w:cs="Angsana New"/>
          <w:spacing w:val="-2"/>
          <w:sz w:val="30"/>
          <w:szCs w:val="30"/>
          <w:cs/>
        </w:rPr>
        <w:t>ให้กู้ยืมระยะสั้นกับบริษัทย่อยหลายแห่ง</w:t>
      </w:r>
      <w:r w:rsidR="00B662B4" w:rsidRPr="001B48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662B4" w:rsidRPr="001B48CA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2C37BB" w:rsidRPr="002C37BB">
        <w:rPr>
          <w:rFonts w:ascii="Angsana New" w:hAnsi="Angsana New" w:cs="Angsana New"/>
          <w:spacing w:val="-2"/>
          <w:sz w:val="30"/>
          <w:szCs w:val="30"/>
        </w:rPr>
        <w:t>30</w:t>
      </w:r>
      <w:r w:rsidR="0039263E" w:rsidRPr="001B48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9263E" w:rsidRPr="001B48CA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="002C37BB" w:rsidRPr="002C37BB">
        <w:rPr>
          <w:rFonts w:ascii="Angsana New" w:hAnsi="Angsana New" w:cs="Angsana New"/>
          <w:spacing w:val="-2"/>
          <w:sz w:val="30"/>
          <w:szCs w:val="30"/>
        </w:rPr>
        <w:t>2568</w:t>
      </w:r>
      <w:r w:rsidR="00B662B4" w:rsidRPr="001B48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662B4" w:rsidRPr="001B48CA">
        <w:rPr>
          <w:rFonts w:ascii="Angsana New" w:hAnsi="Angsana New" w:cs="Angsana New"/>
          <w:spacing w:val="-2"/>
          <w:sz w:val="30"/>
          <w:szCs w:val="30"/>
          <w:cs/>
        </w:rPr>
        <w:t>เงินให้กู้ยืมระยะสั้นดังกล่าว</w:t>
      </w:r>
      <w:r w:rsidR="00B662B4" w:rsidRPr="00A73BC8">
        <w:rPr>
          <w:rFonts w:ascii="Angsana New" w:hAnsi="Angsana New" w:cs="Angsana New"/>
          <w:sz w:val="30"/>
          <w:szCs w:val="30"/>
        </w:rPr>
        <w:t xml:space="preserve"> 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>มีอัตราดอกเบี้ยร้อย</w:t>
      </w:r>
      <w:r w:rsidRPr="007661A9">
        <w:rPr>
          <w:rFonts w:ascii="Angsana New" w:hAnsi="Angsana New" w:cs="Angsana New"/>
          <w:spacing w:val="-2"/>
          <w:sz w:val="30"/>
          <w:szCs w:val="30"/>
          <w:cs/>
        </w:rPr>
        <w:t xml:space="preserve">ละ </w:t>
      </w:r>
      <w:r w:rsidR="002C37BB" w:rsidRPr="002C37BB">
        <w:rPr>
          <w:rFonts w:ascii="Angsana New" w:hAnsi="Angsana New" w:cs="Angsana New"/>
          <w:spacing w:val="-2"/>
          <w:sz w:val="30"/>
          <w:szCs w:val="30"/>
        </w:rPr>
        <w:t>3</w:t>
      </w:r>
      <w:r w:rsidR="00DB7109" w:rsidRPr="007661A9">
        <w:rPr>
          <w:rFonts w:ascii="Angsana New" w:hAnsi="Angsana New" w:cs="Angsana New"/>
          <w:spacing w:val="-2"/>
          <w:sz w:val="30"/>
          <w:szCs w:val="30"/>
        </w:rPr>
        <w:t>.</w:t>
      </w:r>
      <w:r w:rsidR="002C37BB" w:rsidRPr="002C37BB">
        <w:rPr>
          <w:rFonts w:ascii="Angsana New" w:hAnsi="Angsana New" w:cs="Angsana New"/>
          <w:spacing w:val="-2"/>
          <w:sz w:val="30"/>
          <w:szCs w:val="30"/>
        </w:rPr>
        <w:t>94</w:t>
      </w:r>
      <w:r w:rsidR="0039263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C6191"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  <w:r w:rsidR="002A5E0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E66A0" w:rsidRPr="007661A9">
        <w:rPr>
          <w:rFonts w:ascii="Angsana New" w:hAnsi="Angsana New" w:cs="Angsana New"/>
          <w:spacing w:val="-2"/>
          <w:sz w:val="30"/>
          <w:szCs w:val="30"/>
          <w:cs/>
        </w:rPr>
        <w:t xml:space="preserve">และร้อยละ </w:t>
      </w:r>
      <w:r w:rsidR="002C37BB" w:rsidRPr="002C37BB">
        <w:rPr>
          <w:rFonts w:ascii="Angsana New" w:hAnsi="Angsana New" w:cs="Angsana New"/>
          <w:spacing w:val="-2"/>
          <w:sz w:val="30"/>
          <w:szCs w:val="30"/>
        </w:rPr>
        <w:t>4</w:t>
      </w:r>
      <w:r w:rsidR="00317EFB" w:rsidRPr="007661A9">
        <w:rPr>
          <w:rFonts w:ascii="Angsana New" w:hAnsi="Angsana New" w:cs="Angsana New"/>
          <w:spacing w:val="-2"/>
          <w:sz w:val="30"/>
          <w:szCs w:val="30"/>
        </w:rPr>
        <w:t>.</w:t>
      </w:r>
      <w:r w:rsidR="002C37BB" w:rsidRPr="002C37BB">
        <w:rPr>
          <w:rFonts w:ascii="Angsana New" w:hAnsi="Angsana New" w:cs="Angsana New"/>
          <w:spacing w:val="-2"/>
          <w:sz w:val="30"/>
          <w:szCs w:val="30"/>
        </w:rPr>
        <w:t>93</w:t>
      </w:r>
      <w:r w:rsidRPr="007661A9">
        <w:rPr>
          <w:rFonts w:ascii="Angsana New" w:hAnsi="Angsana New" w:cs="Angsana New"/>
          <w:spacing w:val="-2"/>
          <w:sz w:val="30"/>
          <w:szCs w:val="30"/>
          <w:cs/>
        </w:rPr>
        <w:t xml:space="preserve"> ต่อ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 xml:space="preserve">ปี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2C37BB" w:rsidRPr="002C37BB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2C37BB" w:rsidRPr="002C37BB">
        <w:rPr>
          <w:rFonts w:ascii="Angsana New" w:hAnsi="Angsana New" w:cs="Angsana New"/>
          <w:i/>
          <w:iCs/>
          <w:spacing w:val="-2"/>
          <w:sz w:val="30"/>
          <w:szCs w:val="30"/>
        </w:rPr>
        <w:t>2567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: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ร้อยละ </w:t>
      </w:r>
      <w:r w:rsidR="002C37BB" w:rsidRPr="002C37BB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="00F675BC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2C37BB" w:rsidRPr="002C37BB">
        <w:rPr>
          <w:rFonts w:ascii="Angsana New" w:hAnsi="Angsana New" w:cs="Angsana New"/>
          <w:i/>
          <w:iCs/>
          <w:spacing w:val="-2"/>
          <w:sz w:val="30"/>
          <w:szCs w:val="30"/>
        </w:rPr>
        <w:t>94</w:t>
      </w:r>
      <w:r w:rsidR="008F365E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ต่อปี</w:t>
      </w:r>
      <w:r w:rsidR="00751A57" w:rsidRPr="00A73BC8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  <w:r w:rsidR="00751A57" w:rsidRPr="00A73BC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3D078C" w:rsidRPr="00A73BC8">
        <w:rPr>
          <w:rFonts w:ascii="Angsana New" w:hAnsi="Angsana New" w:cs="Angsana New"/>
          <w:spacing w:val="-2"/>
          <w:sz w:val="30"/>
          <w:szCs w:val="30"/>
          <w:cs/>
        </w:rPr>
        <w:t>มี</w:t>
      </w:r>
      <w:r w:rsidRPr="00A73BC8">
        <w:rPr>
          <w:rFonts w:ascii="Angsana New" w:hAnsi="Angsana New" w:cs="Angsana New"/>
          <w:spacing w:val="-2"/>
          <w:sz w:val="30"/>
          <w:szCs w:val="30"/>
          <w:cs/>
        </w:rPr>
        <w:t>กำหนดชําระคืนเมื่อทวงถาม</w:t>
      </w:r>
    </w:p>
    <w:p w14:paraId="3689E93F" w14:textId="77777777" w:rsidR="009B224C" w:rsidRPr="00C762DF" w:rsidRDefault="009B224C" w:rsidP="00C7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66"/>
        <w:gridCol w:w="264"/>
        <w:gridCol w:w="996"/>
        <w:gridCol w:w="270"/>
        <w:gridCol w:w="1080"/>
        <w:gridCol w:w="270"/>
        <w:gridCol w:w="1082"/>
      </w:tblGrid>
      <w:tr w:rsidR="0039263E" w:rsidRPr="0083414C" w14:paraId="7FEB9F33" w14:textId="77777777" w:rsidTr="00643A98">
        <w:trPr>
          <w:trHeight w:val="80"/>
          <w:tblHeader/>
        </w:trPr>
        <w:tc>
          <w:tcPr>
            <w:tcW w:w="2261" w:type="pct"/>
          </w:tcPr>
          <w:p w14:paraId="2B6FF329" w14:textId="5155A95D" w:rsidR="0039263E" w:rsidRPr="0083414C" w:rsidRDefault="0039263E" w:rsidP="0039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</w:t>
            </w:r>
            <w:r w:rsidR="00D4558A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D4558A"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296" w:type="pct"/>
            <w:gridSpan w:val="3"/>
          </w:tcPr>
          <w:p w14:paraId="00D02C69" w14:textId="5E4F240F" w:rsidR="0039263E" w:rsidRPr="0083414C" w:rsidRDefault="0039263E" w:rsidP="0039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D447AAE" w14:textId="77777777" w:rsidR="0039263E" w:rsidRPr="0083414C" w:rsidRDefault="0039263E" w:rsidP="0039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57234A70" w14:textId="1D273409" w:rsidR="0039263E" w:rsidRPr="0083414C" w:rsidRDefault="0039263E" w:rsidP="0039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63E" w:rsidRPr="0083414C" w14:paraId="1B43BD0F" w14:textId="77777777" w:rsidTr="00643A98">
        <w:trPr>
          <w:tblHeader/>
        </w:trPr>
        <w:tc>
          <w:tcPr>
            <w:tcW w:w="2261" w:type="pct"/>
          </w:tcPr>
          <w:p w14:paraId="0D4752AE" w14:textId="4A93D75A" w:rsidR="0039263E" w:rsidRPr="00810B36" w:rsidRDefault="0039263E" w:rsidP="0039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810B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01E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0B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4558A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455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D4558A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10B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0B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23" w:type="pct"/>
          </w:tcPr>
          <w:p w14:paraId="043B871A" w14:textId="7F46D5BF" w:rsidR="0039263E" w:rsidRPr="0083414C" w:rsidRDefault="002C37BB" w:rsidP="0039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7ABA9229" w14:textId="77777777" w:rsidR="0039263E" w:rsidRPr="0083414C" w:rsidRDefault="0039263E" w:rsidP="0039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4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286250E" w14:textId="172872D0" w:rsidR="0039263E" w:rsidRPr="0083414C" w:rsidRDefault="002C37BB" w:rsidP="0039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2"/>
                <w:tab w:val="left" w:pos="80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4F487528" w14:textId="77777777" w:rsidR="0039263E" w:rsidRPr="0083414C" w:rsidRDefault="0039263E" w:rsidP="0039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C36F07" w14:textId="4D1642E1" w:rsidR="0039263E" w:rsidRPr="008716E5" w:rsidRDefault="002C37BB" w:rsidP="0039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49871DCF" w14:textId="77777777" w:rsidR="0039263E" w:rsidRPr="0083414C" w:rsidRDefault="0039263E" w:rsidP="0039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8F65DD" w14:textId="1981CE16" w:rsidR="0039263E" w:rsidRPr="0083414C" w:rsidRDefault="002C37BB" w:rsidP="0039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81C39" w:rsidRPr="0083414C" w14:paraId="0D4BDF2A" w14:textId="77777777" w:rsidTr="00641562">
        <w:trPr>
          <w:trHeight w:val="209"/>
          <w:tblHeader/>
        </w:trPr>
        <w:tc>
          <w:tcPr>
            <w:tcW w:w="2261" w:type="pct"/>
          </w:tcPr>
          <w:p w14:paraId="10B89FE6" w14:textId="77777777" w:rsidR="00B81C39" w:rsidRPr="00477014" w:rsidRDefault="00B8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39" w:type="pct"/>
            <w:gridSpan w:val="7"/>
          </w:tcPr>
          <w:p w14:paraId="15DAFDEB" w14:textId="77777777" w:rsidR="00B81C39" w:rsidRPr="0083414C" w:rsidRDefault="00B81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6C1" w:rsidRPr="0083414C" w14:paraId="26A6396C" w14:textId="77777777" w:rsidTr="00643A98">
        <w:tc>
          <w:tcPr>
            <w:tcW w:w="2261" w:type="pct"/>
          </w:tcPr>
          <w:p w14:paraId="32BD09FA" w14:textId="6761D8EE" w:rsidR="00A756C1" w:rsidRPr="0083414C" w:rsidRDefault="00A756C1" w:rsidP="00A756C1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23" w:type="pct"/>
            <w:vAlign w:val="bottom"/>
          </w:tcPr>
          <w:p w14:paraId="19348CBF" w14:textId="17B91F16" w:rsidR="00A756C1" w:rsidRPr="0083414C" w:rsidRDefault="002C37BB" w:rsidP="000004F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42F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141" w:type="pct"/>
            <w:vAlign w:val="bottom"/>
          </w:tcPr>
          <w:p w14:paraId="10083576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4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25F79A94" w14:textId="611EE7DB" w:rsidR="00A756C1" w:rsidRPr="003A2DEB" w:rsidRDefault="002C37BB" w:rsidP="000004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39263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144" w:type="pct"/>
            <w:vAlign w:val="bottom"/>
          </w:tcPr>
          <w:p w14:paraId="26F1E7C6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9555FC3" w14:textId="400A047A" w:rsidR="00A756C1" w:rsidRPr="0083414C" w:rsidRDefault="002C37BB" w:rsidP="000004F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42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  <w:tc>
          <w:tcPr>
            <w:tcW w:w="144" w:type="pct"/>
            <w:vAlign w:val="bottom"/>
          </w:tcPr>
          <w:p w14:paraId="4B478498" w14:textId="77777777" w:rsidR="00A756C1" w:rsidRPr="0083414C" w:rsidRDefault="00A756C1" w:rsidP="00A75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1B6A35F" w14:textId="3DC68E7D" w:rsidR="00A756C1" w:rsidRPr="0083414C" w:rsidRDefault="002C37BB" w:rsidP="000004F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92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</w:tbl>
    <w:p w14:paraId="53E920C4" w14:textId="77777777" w:rsidR="009B224C" w:rsidRDefault="009B224C" w:rsidP="00D04D9D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14D32AFC" w14:textId="77777777" w:rsidR="00825603" w:rsidRDefault="00825603" w:rsidP="00D04D9D">
      <w:pPr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56BA81EA" w14:textId="0D5BF8C1" w:rsidR="009D1614" w:rsidRDefault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72"/>
        <w:gridCol w:w="266"/>
        <w:gridCol w:w="1081"/>
        <w:gridCol w:w="263"/>
        <w:gridCol w:w="1091"/>
        <w:gridCol w:w="240"/>
        <w:gridCol w:w="1102"/>
        <w:gridCol w:w="6"/>
      </w:tblGrid>
      <w:tr w:rsidR="005D1128" w:rsidRPr="0083414C" w14:paraId="430A3DA8" w14:textId="77777777" w:rsidTr="00FC4DAF">
        <w:tc>
          <w:tcPr>
            <w:tcW w:w="2238" w:type="pct"/>
          </w:tcPr>
          <w:p w14:paraId="11369C54" w14:textId="77777777" w:rsidR="00B81C39" w:rsidRPr="0083414C" w:rsidRDefault="00B81C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cs/>
              </w:rPr>
              <w:lastRenderedPageBreak/>
              <w:br w:type="column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33" w:type="pct"/>
            <w:gridSpan w:val="3"/>
          </w:tcPr>
          <w:p w14:paraId="7717EBA6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BB834CA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4"/>
          </w:tcPr>
          <w:p w14:paraId="14CE2265" w14:textId="77777777" w:rsidR="00B81C39" w:rsidRPr="0083414C" w:rsidRDefault="00B81C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6CB1" w:rsidRPr="0083414C" w14:paraId="6D6AE766" w14:textId="77777777" w:rsidTr="00FC4DAF">
        <w:trPr>
          <w:trHeight w:val="308"/>
        </w:trPr>
        <w:tc>
          <w:tcPr>
            <w:tcW w:w="2238" w:type="pct"/>
          </w:tcPr>
          <w:p w14:paraId="7AEC1C03" w14:textId="77777777" w:rsidR="00BF6CB1" w:rsidRPr="0083414C" w:rsidRDefault="00BF6CB1" w:rsidP="00BF6CB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</w:p>
        </w:tc>
        <w:tc>
          <w:tcPr>
            <w:tcW w:w="620" w:type="pct"/>
          </w:tcPr>
          <w:p w14:paraId="4EFB91F4" w14:textId="5A3EFEA3" w:rsidR="00BF6CB1" w:rsidRPr="0083414C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241B2904" w14:textId="77777777" w:rsidR="00BF6CB1" w:rsidRPr="0083414C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013D18" w14:textId="6271FD7A" w:rsidR="00BF6CB1" w:rsidRPr="0083414C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679195DC" w14:textId="77777777" w:rsidR="00BF6CB1" w:rsidRPr="0083414C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2F1873" w14:textId="4BD0A8E4" w:rsidR="00BF6CB1" w:rsidRPr="0083414C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44C9D376" w14:textId="77777777" w:rsidR="00BF6CB1" w:rsidRPr="0083414C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DC22DFC" w14:textId="63552F45" w:rsidR="00BF6CB1" w:rsidRPr="0083414C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B6915" w:rsidRPr="0083414C" w14:paraId="1B8C05C8" w14:textId="77777777" w:rsidTr="00FC4DAF">
        <w:trPr>
          <w:trHeight w:val="308"/>
        </w:trPr>
        <w:tc>
          <w:tcPr>
            <w:tcW w:w="2238" w:type="pct"/>
          </w:tcPr>
          <w:p w14:paraId="393C1F81" w14:textId="77777777" w:rsidR="00FB6915" w:rsidRPr="0083414C" w:rsidRDefault="00FB6915" w:rsidP="00FB691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2915D9F" w14:textId="2F0FEBEF" w:rsidR="00FB6915" w:rsidRPr="0083414C" w:rsidRDefault="002C37BB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2DC17AB9" w14:textId="77777777" w:rsidR="00FB6915" w:rsidRPr="0083414C" w:rsidRDefault="00FB6915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28DDC80" w14:textId="400B342F" w:rsidR="00FB6915" w:rsidRPr="0083414C" w:rsidRDefault="002C37BB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" w:type="pct"/>
          </w:tcPr>
          <w:p w14:paraId="47511DC6" w14:textId="77777777" w:rsidR="00FB6915" w:rsidRPr="0083414C" w:rsidRDefault="00FB6915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F017C3" w14:textId="3A235D91" w:rsidR="00FB6915" w:rsidRPr="0083414C" w:rsidRDefault="002C37BB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4ECC5DB8" w14:textId="77777777" w:rsidR="00FB6915" w:rsidRPr="0083414C" w:rsidRDefault="00FB6915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1134396F" w14:textId="3D04A69D" w:rsidR="00FB6915" w:rsidRPr="0083414C" w:rsidRDefault="002C37BB" w:rsidP="00FB6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85FF5" w:rsidRPr="0083414C" w14:paraId="6E579C04" w14:textId="77777777" w:rsidTr="00FC4DAF">
        <w:trPr>
          <w:gridAfter w:val="1"/>
          <w:wAfter w:w="3" w:type="pct"/>
          <w:trHeight w:val="344"/>
        </w:trPr>
        <w:tc>
          <w:tcPr>
            <w:tcW w:w="2238" w:type="pct"/>
          </w:tcPr>
          <w:p w14:paraId="65C694CF" w14:textId="77777777" w:rsidR="00A85FF5" w:rsidRPr="006174E8" w:rsidRDefault="00A85FF5" w:rsidP="00A85FF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9" w:type="pct"/>
            <w:gridSpan w:val="7"/>
          </w:tcPr>
          <w:p w14:paraId="0E47AA29" w14:textId="77777777" w:rsidR="00A85FF5" w:rsidRPr="0083414C" w:rsidRDefault="00A85FF5" w:rsidP="00A85F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5FF5" w:rsidRPr="0083414C" w14:paraId="37C5AF86" w14:textId="77777777" w:rsidTr="00FC4DAF">
        <w:tc>
          <w:tcPr>
            <w:tcW w:w="2238" w:type="pct"/>
          </w:tcPr>
          <w:p w14:paraId="32093D57" w14:textId="10C6B269" w:rsidR="00A85FF5" w:rsidRPr="0083414C" w:rsidRDefault="00A85FF5" w:rsidP="00A85FF5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02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620" w:type="pct"/>
          </w:tcPr>
          <w:p w14:paraId="2782FE0F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7595BE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A28115F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</w:tcPr>
          <w:p w14:paraId="1E2F62E6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F1CEEC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99C0482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165C1BA" w14:textId="77777777" w:rsidR="00A85FF5" w:rsidRPr="0083414C" w:rsidRDefault="00A85FF5" w:rsidP="00A85FF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45BB" w:rsidRPr="0083414C" w14:paraId="77AD03CF" w14:textId="77777777" w:rsidTr="00FC4DAF">
        <w:tc>
          <w:tcPr>
            <w:tcW w:w="2238" w:type="pct"/>
          </w:tcPr>
          <w:p w14:paraId="35EB6EF0" w14:textId="77777777" w:rsidR="006C45BB" w:rsidRPr="0083414C" w:rsidRDefault="006C45BB" w:rsidP="006C45B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240BC887" w14:textId="6B518600" w:rsidR="006C45BB" w:rsidRPr="0083414C" w:rsidRDefault="00642F8E" w:rsidP="006C45B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</w:tcPr>
          <w:p w14:paraId="7318A6A0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13BD4230" w14:textId="45718960" w:rsidR="006C45BB" w:rsidRPr="0083414C" w:rsidRDefault="006C45B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</w:tcPr>
          <w:p w14:paraId="5EA0DADE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F94FA9" w14:textId="54FE59D8" w:rsidR="006C45BB" w:rsidRPr="003F6EE7" w:rsidRDefault="002C37B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42F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127" w:type="pct"/>
          </w:tcPr>
          <w:p w14:paraId="0671FE82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E3D7B38" w14:textId="5873E5CC" w:rsidR="006C45BB" w:rsidRPr="0083414C" w:rsidRDefault="002C37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19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</w:p>
        </w:tc>
      </w:tr>
      <w:tr w:rsidR="006C45BB" w:rsidRPr="0083414C" w14:paraId="1DF62C33" w14:textId="77777777" w:rsidTr="00FC4DAF">
        <w:tc>
          <w:tcPr>
            <w:tcW w:w="2238" w:type="pct"/>
          </w:tcPr>
          <w:p w14:paraId="2020F5B0" w14:textId="1167A377" w:rsidR="006C45BB" w:rsidRPr="0083414C" w:rsidRDefault="006C45BB" w:rsidP="006C45B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20" w:type="pct"/>
          </w:tcPr>
          <w:p w14:paraId="2B7E1D42" w14:textId="3A15E528" w:rsidR="006C45BB" w:rsidRPr="00551445" w:rsidRDefault="002C37BB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42F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141" w:type="pct"/>
          </w:tcPr>
          <w:p w14:paraId="203528EC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2" w:type="pct"/>
          </w:tcPr>
          <w:p w14:paraId="326FA533" w14:textId="7FE19AFD" w:rsidR="006C45BB" w:rsidRPr="006C45BB" w:rsidRDefault="002C37BB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C4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39" w:type="pct"/>
          </w:tcPr>
          <w:p w14:paraId="0021699A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CDCE4C8" w14:textId="3D7915E9" w:rsidR="006C45BB" w:rsidRPr="001D2770" w:rsidRDefault="00642F8E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61418A19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A5BC736" w14:textId="7C980264" w:rsidR="006C45BB" w:rsidRPr="001D2770" w:rsidRDefault="006C45BB" w:rsidP="006C45B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C45BB" w:rsidRPr="0083414C" w14:paraId="33BECA03" w14:textId="77777777" w:rsidTr="00FC4DAF">
        <w:tc>
          <w:tcPr>
            <w:tcW w:w="2238" w:type="pct"/>
          </w:tcPr>
          <w:p w14:paraId="43780EB1" w14:textId="77777777" w:rsidR="006C45BB" w:rsidRPr="0083414C" w:rsidRDefault="006C45BB" w:rsidP="006C45B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6FD864C1" w14:textId="11D6C023" w:rsidR="006C45BB" w:rsidRPr="0083414C" w:rsidRDefault="002C37BB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642F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141" w:type="pct"/>
          </w:tcPr>
          <w:p w14:paraId="5B9E32C1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F0DECA7" w14:textId="1CB0F13C" w:rsidR="006C45BB" w:rsidRPr="0083414C" w:rsidRDefault="002C37BB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CC1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</w:p>
        </w:tc>
        <w:tc>
          <w:tcPr>
            <w:tcW w:w="139" w:type="pct"/>
          </w:tcPr>
          <w:p w14:paraId="343CBB01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8DEE444" w14:textId="69EC0196" w:rsidR="006C45BB" w:rsidRPr="00551445" w:rsidRDefault="002C37B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7" w:type="pct"/>
          </w:tcPr>
          <w:p w14:paraId="39E7C272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gridSpan w:val="2"/>
          </w:tcPr>
          <w:p w14:paraId="0B1B5CAB" w14:textId="6116BA80" w:rsidR="006C45BB" w:rsidRPr="0083414C" w:rsidRDefault="002C37BB" w:rsidP="006C45B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C1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</w:tr>
      <w:tr w:rsidR="006C45BB" w:rsidRPr="0083414C" w14:paraId="2BB2A056" w14:textId="77777777" w:rsidTr="00FC4DAF">
        <w:tc>
          <w:tcPr>
            <w:tcW w:w="2238" w:type="pct"/>
          </w:tcPr>
          <w:p w14:paraId="3958B047" w14:textId="77777777" w:rsidR="006C45BB" w:rsidRPr="0083414C" w:rsidRDefault="006C45BB" w:rsidP="006C45B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A6F6FCF" w14:textId="7B5722EA" w:rsidR="006C45BB" w:rsidRPr="0083414C" w:rsidRDefault="002C37BB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642F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141" w:type="pct"/>
          </w:tcPr>
          <w:p w14:paraId="40210DC6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F1A39E6" w14:textId="348F02C9" w:rsidR="006C45BB" w:rsidRPr="0083414C" w:rsidRDefault="002C37BB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CC1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39" w:type="pct"/>
          </w:tcPr>
          <w:p w14:paraId="3C2C05A5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FE163A7" w14:textId="74B636D2" w:rsidR="006C45BB" w:rsidRPr="0083414C" w:rsidRDefault="002C37B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42F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27" w:type="pct"/>
          </w:tcPr>
          <w:p w14:paraId="04B90046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84C219F" w14:textId="31FA8C7B" w:rsidR="006C45BB" w:rsidRPr="0083414C" w:rsidRDefault="002C37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C19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</w:p>
        </w:tc>
      </w:tr>
      <w:tr w:rsidR="006C45BB" w:rsidRPr="0083414C" w14:paraId="7B24A4BD" w14:textId="77777777" w:rsidTr="00641562">
        <w:trPr>
          <w:trHeight w:val="136"/>
        </w:trPr>
        <w:tc>
          <w:tcPr>
            <w:tcW w:w="2238" w:type="pct"/>
            <w:shd w:val="clear" w:color="auto" w:fill="FFFFFF"/>
          </w:tcPr>
          <w:p w14:paraId="7EBDD955" w14:textId="77777777" w:rsidR="006C45BB" w:rsidRPr="0083414C" w:rsidRDefault="006C45BB" w:rsidP="006C45BB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44786C4" w14:textId="36414DEE" w:rsidR="006C45BB" w:rsidRPr="0083414C" w:rsidRDefault="002C37BB" w:rsidP="006C45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642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875</w:t>
            </w:r>
          </w:p>
        </w:tc>
        <w:tc>
          <w:tcPr>
            <w:tcW w:w="141" w:type="pct"/>
          </w:tcPr>
          <w:p w14:paraId="5709F4D4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4024ADF" w14:textId="59958408" w:rsidR="006C45BB" w:rsidRPr="0083414C" w:rsidRDefault="002C37BB" w:rsidP="006C45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CC19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405</w:t>
            </w:r>
          </w:p>
        </w:tc>
        <w:tc>
          <w:tcPr>
            <w:tcW w:w="139" w:type="pct"/>
          </w:tcPr>
          <w:p w14:paraId="56FF2F64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6C9FC20" w14:textId="725A7A09" w:rsidR="006C45BB" w:rsidRPr="00EA6CA3" w:rsidRDefault="002C37B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642F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086</w:t>
            </w:r>
          </w:p>
        </w:tc>
        <w:tc>
          <w:tcPr>
            <w:tcW w:w="127" w:type="pct"/>
          </w:tcPr>
          <w:p w14:paraId="5DDA2792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2D04FA" w14:textId="6EE7EC0D" w:rsidR="006C45BB" w:rsidRPr="00CC77DB" w:rsidRDefault="002C37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</w:p>
        </w:tc>
      </w:tr>
      <w:tr w:rsidR="006C45BB" w:rsidRPr="0083414C" w14:paraId="11B8480B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47D0D029" w14:textId="77777777" w:rsidR="006C45BB" w:rsidRPr="00641562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0CE8525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1" w:type="pct"/>
          </w:tcPr>
          <w:p w14:paraId="7DD6A485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E72787B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9" w:type="pct"/>
          </w:tcPr>
          <w:p w14:paraId="7884CB64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197BAAD3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7" w:type="pct"/>
          </w:tcPr>
          <w:p w14:paraId="38551EEB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</w:tcPr>
          <w:p w14:paraId="348FF50A" w14:textId="77777777" w:rsidR="006C45BB" w:rsidRPr="00641562" w:rsidRDefault="006C45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6C45BB" w:rsidRPr="0083414C" w14:paraId="0496DCD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65B08571" w14:textId="77777777" w:rsidR="006C45BB" w:rsidRPr="0083414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0" w:type="pct"/>
            <w:vAlign w:val="bottom"/>
          </w:tcPr>
          <w:p w14:paraId="3FFC29C6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7DB7615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494DE5B6" w14:textId="2A8AEB86" w:rsidR="006C45BB" w:rsidRPr="0083414C" w:rsidRDefault="006C45BB" w:rsidP="006C45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14:paraId="4C72480A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7428810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2E6AC540" w14:textId="77777777" w:rsidR="006C45BB" w:rsidRPr="0083414C" w:rsidRDefault="006C45BB" w:rsidP="006C45B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511DF041" w14:textId="3B7C4C61" w:rsidR="006C45BB" w:rsidRPr="00685401" w:rsidRDefault="006C45BB" w:rsidP="006C45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000" w:rsidRPr="0083414C" w14:paraId="48791BA9" w14:textId="77777777" w:rsidTr="00FF3C4D">
        <w:trPr>
          <w:trHeight w:val="127"/>
        </w:trPr>
        <w:tc>
          <w:tcPr>
            <w:tcW w:w="2238" w:type="pct"/>
            <w:shd w:val="clear" w:color="auto" w:fill="FFFFFF"/>
          </w:tcPr>
          <w:p w14:paraId="3B368A4E" w14:textId="1E66E28E" w:rsidR="00D35000" w:rsidRPr="0083414C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3664AF66" w14:textId="1BDC9B94" w:rsidR="00D35000" w:rsidRPr="00E15AA8" w:rsidRDefault="002C37BB" w:rsidP="00D3500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</w:t>
            </w:r>
            <w:r w:rsidR="00D350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141" w:type="pct"/>
            <w:vAlign w:val="bottom"/>
          </w:tcPr>
          <w:p w14:paraId="4FA9A675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3A63BE81" w14:textId="3921FD75" w:rsidR="00D35000" w:rsidRPr="00E15AA8" w:rsidRDefault="002C37BB" w:rsidP="00D3500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  <w:r w:rsidR="00D350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39" w:type="pct"/>
            <w:vAlign w:val="bottom"/>
          </w:tcPr>
          <w:p w14:paraId="1F903933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AEF274D" w14:textId="02724EFF" w:rsidR="00D35000" w:rsidRPr="00BF79E8" w:rsidRDefault="00D35000" w:rsidP="00D350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3C3A3A4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369AF5B" w14:textId="298D1907" w:rsidR="00D35000" w:rsidRPr="00685401" w:rsidRDefault="00D35000" w:rsidP="00D350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5000" w:rsidRPr="0083414C" w14:paraId="1D9E27C7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64C573CF" w14:textId="77777777" w:rsidR="00D35000" w:rsidRPr="0083414C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5F8C4B0" w14:textId="7BF7224D" w:rsidR="00D35000" w:rsidRPr="00E15AA8" w:rsidRDefault="002C37BB" w:rsidP="00D3500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635</w:t>
            </w:r>
            <w:r w:rsidR="00D350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</w:p>
        </w:tc>
        <w:tc>
          <w:tcPr>
            <w:tcW w:w="141" w:type="pct"/>
            <w:vAlign w:val="bottom"/>
          </w:tcPr>
          <w:p w14:paraId="339E4A69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A997A01" w14:textId="473D7D39" w:rsidR="00D35000" w:rsidRPr="00CC19ED" w:rsidRDefault="002C37BB" w:rsidP="00D3500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588</w:t>
            </w:r>
            <w:r w:rsidR="00D35000" w:rsidRPr="00CC19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39" w:type="pct"/>
            <w:vAlign w:val="bottom"/>
          </w:tcPr>
          <w:p w14:paraId="4CEA6CBA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59F8C8" w14:textId="764D4E1F" w:rsidR="00D35000" w:rsidRPr="00DA5DCF" w:rsidRDefault="00D35000" w:rsidP="00D350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D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0EA9E900" w14:textId="77777777" w:rsidR="00D35000" w:rsidRPr="00DA5DCF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5C5E66" w14:textId="2505EF65" w:rsidR="00D35000" w:rsidRPr="00DA5DCF" w:rsidRDefault="00D35000" w:rsidP="00D350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A5D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D35000" w:rsidRPr="0083414C" w14:paraId="00C7DA5D" w14:textId="77777777" w:rsidTr="006174E8">
        <w:trPr>
          <w:trHeight w:val="188"/>
        </w:trPr>
        <w:tc>
          <w:tcPr>
            <w:tcW w:w="2238" w:type="pct"/>
            <w:shd w:val="clear" w:color="auto" w:fill="FFFFFF"/>
          </w:tcPr>
          <w:p w14:paraId="5768C406" w14:textId="77777777" w:rsidR="00D35000" w:rsidRPr="00641562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69350600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32341674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34E1B90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  <w:vAlign w:val="bottom"/>
          </w:tcPr>
          <w:p w14:paraId="3684185D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04A77258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vAlign w:val="bottom"/>
          </w:tcPr>
          <w:p w14:paraId="26DA432E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1E5011CE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5000" w:rsidRPr="0083414C" w14:paraId="2FC5EF86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E10E30D" w14:textId="77777777" w:rsidR="00D35000" w:rsidRPr="0083414C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0" w:type="pct"/>
          </w:tcPr>
          <w:p w14:paraId="38E32538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D179CDC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0DE99F68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6951971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0FDFAE3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A8EB374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F872C93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5000" w:rsidRPr="0083414C" w14:paraId="011DF5C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5782C5B7" w14:textId="77777777" w:rsidR="00D35000" w:rsidRPr="0083414C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20" w:type="pct"/>
          </w:tcPr>
          <w:p w14:paraId="4EE7D5BF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EFFD92E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283B768E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C3FEBF2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0B4B6BE6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77706E2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5C4FEC02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5000" w:rsidRPr="0083414C" w14:paraId="13FA2208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569853D" w14:textId="77777777" w:rsidR="00D35000" w:rsidRPr="0083414C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6C2961BB" w14:textId="5B890C5C" w:rsidR="00D35000" w:rsidRPr="00671CC2" w:rsidRDefault="000946FB" w:rsidP="00D3500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A972FF5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65178891" w14:textId="77875228" w:rsidR="00D35000" w:rsidRPr="00741496" w:rsidRDefault="00D35000" w:rsidP="00D350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14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2DF1637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53641944" w14:textId="356C2FC0" w:rsidR="00D35000" w:rsidRPr="007F5734" w:rsidRDefault="002C37BB" w:rsidP="00D3500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86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</w:p>
        </w:tc>
        <w:tc>
          <w:tcPr>
            <w:tcW w:w="127" w:type="pct"/>
          </w:tcPr>
          <w:p w14:paraId="422A2503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5DABFBA" w14:textId="45BAB4EB" w:rsidR="00D35000" w:rsidRPr="0083414C" w:rsidRDefault="002C37BB" w:rsidP="00D3500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D350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905</w:t>
            </w:r>
          </w:p>
        </w:tc>
      </w:tr>
      <w:tr w:rsidR="00D35000" w:rsidRPr="0083414C" w14:paraId="67062256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DF8501D" w14:textId="77777777" w:rsidR="00D35000" w:rsidRPr="0083414C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A26661E" w14:textId="0349CABD" w:rsidR="00D35000" w:rsidRPr="007F5734" w:rsidRDefault="002C37BB" w:rsidP="00D3500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86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141" w:type="pct"/>
          </w:tcPr>
          <w:p w14:paraId="6E2850DB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BB2D819" w14:textId="55AE9018" w:rsidR="00D35000" w:rsidRPr="00741496" w:rsidRDefault="002C37BB" w:rsidP="00D3500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35000" w:rsidRPr="007414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</w:p>
        </w:tc>
        <w:tc>
          <w:tcPr>
            <w:tcW w:w="139" w:type="pct"/>
          </w:tcPr>
          <w:p w14:paraId="3718F858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3FC29D3" w14:textId="02F0BD46" w:rsidR="00D35000" w:rsidRPr="00170470" w:rsidRDefault="00C86BC2" w:rsidP="00D350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DD6609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7A02DB4" w14:textId="509CD78D" w:rsidR="00D35000" w:rsidRPr="0083414C" w:rsidRDefault="00D35000" w:rsidP="00D350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5000" w:rsidRPr="0083414C" w14:paraId="4B8000FA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160362C" w14:textId="77777777" w:rsidR="00D35000" w:rsidRPr="0083414C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30B3CA2" w14:textId="53A72722" w:rsidR="00D35000" w:rsidRPr="0083414C" w:rsidRDefault="002C37BB" w:rsidP="00D3500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C86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</w:t>
            </w:r>
          </w:p>
        </w:tc>
        <w:tc>
          <w:tcPr>
            <w:tcW w:w="141" w:type="pct"/>
          </w:tcPr>
          <w:p w14:paraId="3121D610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7A1DFB07" w14:textId="6E6E1E7A" w:rsidR="00D35000" w:rsidRPr="00741496" w:rsidRDefault="002C37BB" w:rsidP="00D3500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D35000" w:rsidRPr="007414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012</w:t>
            </w:r>
          </w:p>
        </w:tc>
        <w:tc>
          <w:tcPr>
            <w:tcW w:w="139" w:type="pct"/>
          </w:tcPr>
          <w:p w14:paraId="6B3425DD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4A9D85E5" w14:textId="057ADF52" w:rsidR="00D35000" w:rsidRPr="0083414C" w:rsidRDefault="002C37BB" w:rsidP="00D3500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C86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821</w:t>
            </w:r>
          </w:p>
        </w:tc>
        <w:tc>
          <w:tcPr>
            <w:tcW w:w="127" w:type="pct"/>
          </w:tcPr>
          <w:p w14:paraId="182690B7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A6CE3" w14:textId="48995D77" w:rsidR="00D35000" w:rsidRPr="0083414C" w:rsidRDefault="002C37BB" w:rsidP="00D3500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D350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905</w:t>
            </w:r>
          </w:p>
        </w:tc>
      </w:tr>
      <w:tr w:rsidR="00D35000" w:rsidRPr="0083414C" w14:paraId="6B38CDD5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8B25FB9" w14:textId="77777777" w:rsidR="00D35000" w:rsidRPr="00641562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E0EFB13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5FC2CA96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EE2CFA8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  <w:vAlign w:val="bottom"/>
          </w:tcPr>
          <w:p w14:paraId="6E4540D6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1D545A7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vAlign w:val="bottom"/>
          </w:tcPr>
          <w:p w14:paraId="1DDE17DF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6C4697C2" w14:textId="77777777" w:rsidR="00D35000" w:rsidRPr="00641562" w:rsidRDefault="00D35000" w:rsidP="00D3500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5000" w:rsidRPr="0083414C" w14:paraId="7BFB7542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D3D54FE" w14:textId="77777777" w:rsidR="00D35000" w:rsidRPr="0083414C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0" w:type="pct"/>
          </w:tcPr>
          <w:p w14:paraId="34F294C7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9425D8C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620BBA18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6EF1CAF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4E2C49FA" w14:textId="77777777" w:rsidR="00D35000" w:rsidRPr="00164CD1" w:rsidRDefault="00D35000" w:rsidP="00D3500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141EE4F3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0041EBB0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5000" w:rsidRPr="0083414C" w14:paraId="7E9A9CA0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78CE5943" w14:textId="77777777" w:rsidR="00D35000" w:rsidRPr="0083414C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1F436A56" w14:textId="41F1D644" w:rsidR="00D35000" w:rsidRPr="007F5734" w:rsidRDefault="00EF7355" w:rsidP="00D3500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853169E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</w:tcPr>
          <w:p w14:paraId="2697A023" w14:textId="4739A38F" w:rsidR="00D35000" w:rsidRPr="0083414C" w:rsidRDefault="00D35000" w:rsidP="00D350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1E7388E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E717142" w14:textId="0D2B6A02" w:rsidR="00D35000" w:rsidRPr="007F5734" w:rsidRDefault="002C37BB" w:rsidP="00D3500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814E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127" w:type="pct"/>
          </w:tcPr>
          <w:p w14:paraId="2112CA5E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</w:tcPr>
          <w:p w14:paraId="68EA465F" w14:textId="20F17453" w:rsidR="00D35000" w:rsidRPr="00593106" w:rsidRDefault="002C37BB" w:rsidP="00D3500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D35000" w:rsidRPr="005931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</w:tr>
      <w:tr w:rsidR="00D35000" w:rsidRPr="0083414C" w14:paraId="7185A7FC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0C779878" w14:textId="77777777" w:rsidR="00D35000" w:rsidRPr="0083414C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320EE43" w14:textId="5D31C052" w:rsidR="00D35000" w:rsidRPr="007F5734" w:rsidRDefault="002C37BB" w:rsidP="00D3500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="00EF73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  <w:tc>
          <w:tcPr>
            <w:tcW w:w="141" w:type="pct"/>
          </w:tcPr>
          <w:p w14:paraId="016162CD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017F983" w14:textId="3D22C931" w:rsidR="00D35000" w:rsidRPr="00BC131F" w:rsidRDefault="002C37BB" w:rsidP="00D3500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  <w:r w:rsidR="00D35000" w:rsidRPr="00BC13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139" w:type="pct"/>
          </w:tcPr>
          <w:p w14:paraId="02CBE26C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2BA0151" w14:textId="5AFC75E5" w:rsidR="00D35000" w:rsidRPr="007F5734" w:rsidRDefault="00814EE2" w:rsidP="00D350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4D16BD7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122DD04" w14:textId="3C8F458C" w:rsidR="00D35000" w:rsidRPr="00641562" w:rsidRDefault="00D35000" w:rsidP="00D350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5000" w:rsidRPr="0083414C" w14:paraId="5C130562" w14:textId="77777777" w:rsidTr="00FC4DAF">
        <w:trPr>
          <w:trHeight w:val="127"/>
        </w:trPr>
        <w:tc>
          <w:tcPr>
            <w:tcW w:w="2238" w:type="pct"/>
            <w:shd w:val="clear" w:color="auto" w:fill="FFFFFF"/>
          </w:tcPr>
          <w:p w14:paraId="2F8A5DF7" w14:textId="77777777" w:rsidR="00D35000" w:rsidRPr="0083414C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6A43AA77" w14:textId="16E05E78" w:rsidR="00D35000" w:rsidRPr="0083414C" w:rsidRDefault="002C37BB" w:rsidP="00D3500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  <w:r w:rsidR="00814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</w:p>
        </w:tc>
        <w:tc>
          <w:tcPr>
            <w:tcW w:w="141" w:type="pct"/>
          </w:tcPr>
          <w:p w14:paraId="40EF79FC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3E27A1D2" w14:textId="47C3F693" w:rsidR="00D35000" w:rsidRPr="0083414C" w:rsidRDefault="002C37BB" w:rsidP="00D3500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  <w:r w:rsidR="00D350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139" w:type="pct"/>
          </w:tcPr>
          <w:p w14:paraId="1177D700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3D7FC915" w14:textId="5905E0F7" w:rsidR="00D35000" w:rsidRPr="007F5734" w:rsidRDefault="002C37BB" w:rsidP="00D3500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814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</w:t>
            </w:r>
          </w:p>
        </w:tc>
        <w:tc>
          <w:tcPr>
            <w:tcW w:w="127" w:type="pct"/>
          </w:tcPr>
          <w:p w14:paraId="6A51F94D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5F488" w14:textId="330C85EC" w:rsidR="00D35000" w:rsidRPr="0083414C" w:rsidRDefault="002C37BB" w:rsidP="00D3500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D350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</w:p>
        </w:tc>
      </w:tr>
      <w:tr w:rsidR="00D35000" w:rsidRPr="006666FA" w14:paraId="6B1ED2B2" w14:textId="77777777" w:rsidTr="00C762DF">
        <w:trPr>
          <w:trHeight w:val="127"/>
        </w:trPr>
        <w:tc>
          <w:tcPr>
            <w:tcW w:w="2238" w:type="pct"/>
            <w:shd w:val="clear" w:color="auto" w:fill="FFFFFF"/>
          </w:tcPr>
          <w:p w14:paraId="032EECF4" w14:textId="77777777" w:rsidR="00D35000" w:rsidRPr="0083414C" w:rsidRDefault="00D35000" w:rsidP="00D350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A44EE0F" w14:textId="52903226" w:rsidR="00D35000" w:rsidRPr="0083414C" w:rsidRDefault="002C37BB" w:rsidP="00D3500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  <w:r w:rsidR="00814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622</w:t>
            </w:r>
          </w:p>
        </w:tc>
        <w:tc>
          <w:tcPr>
            <w:tcW w:w="141" w:type="pct"/>
          </w:tcPr>
          <w:p w14:paraId="016D8FBF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633031C8" w14:textId="156E7B9E" w:rsidR="00D35000" w:rsidRPr="0083414C" w:rsidRDefault="002C37BB" w:rsidP="00D3500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220</w:t>
            </w:r>
            <w:r w:rsidR="00D350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139" w:type="pct"/>
          </w:tcPr>
          <w:p w14:paraId="4AF2A39E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97BC129" w14:textId="1CD4AD63" w:rsidR="00D35000" w:rsidRPr="0083414C" w:rsidRDefault="002C37BB" w:rsidP="00D3500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00814E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127" w:type="pct"/>
          </w:tcPr>
          <w:p w14:paraId="7BAE16C9" w14:textId="77777777" w:rsidR="00D35000" w:rsidRPr="0083414C" w:rsidRDefault="00D35000" w:rsidP="00D3500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</w:tcPr>
          <w:p w14:paraId="60AD1581" w14:textId="43718945" w:rsidR="00D35000" w:rsidRPr="008B7A98" w:rsidRDefault="002C37BB" w:rsidP="00D3500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D350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910</w:t>
            </w:r>
          </w:p>
        </w:tc>
      </w:tr>
    </w:tbl>
    <w:p w14:paraId="3472D886" w14:textId="77777777" w:rsidR="00B36D62" w:rsidRDefault="00B36D62" w:rsidP="000D3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7F167326" w14:textId="27F65486" w:rsidR="00CA2E17" w:rsidRPr="007B0462" w:rsidRDefault="00936704" w:rsidP="00EE3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15CAE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บริษัทได้ทำสัญญา</w:t>
      </w:r>
      <w:r w:rsidR="003D078C" w:rsidRPr="00715CAE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กู้ยืมระยะสั้นกับ</w:t>
      </w:r>
      <w:r w:rsidRPr="00715CAE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676EE9" w:rsidRPr="00715CAE">
        <w:rPr>
          <w:rFonts w:asciiTheme="majorBidi" w:hAnsiTheme="majorBidi" w:cs="Angsana New" w:hint="cs"/>
          <w:sz w:val="30"/>
          <w:szCs w:val="30"/>
          <w:cs/>
        </w:rPr>
        <w:t>ร่วมค้า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 ณ วันที่ </w:t>
      </w:r>
      <w:r w:rsidR="002C37BB" w:rsidRPr="002C37BB">
        <w:rPr>
          <w:rFonts w:asciiTheme="majorBidi" w:hAnsiTheme="majorBidi" w:cs="Angsana New"/>
          <w:sz w:val="30"/>
          <w:szCs w:val="30"/>
        </w:rPr>
        <w:t>30</w:t>
      </w:r>
      <w:r w:rsidR="00BF6CB1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BF6CB1" w:rsidRPr="00715CAE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="002C37BB" w:rsidRPr="002C37BB">
        <w:rPr>
          <w:rFonts w:asciiTheme="majorBidi" w:hAnsiTheme="majorBidi" w:cs="Angsana New"/>
          <w:sz w:val="30"/>
          <w:szCs w:val="30"/>
        </w:rPr>
        <w:t>2568</w:t>
      </w:r>
      <w:r w:rsidR="008F365E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เงินกู้ยืมระยะสั้นดังกล่าว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 xml:space="preserve">                      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มีอัตราดอกเบี้ย 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MLR 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>ลบ</w:t>
      </w:r>
      <w:r w:rsidR="00EF2C6C" w:rsidRPr="00715CAE">
        <w:rPr>
          <w:rFonts w:asciiTheme="majorBidi" w:hAnsiTheme="majorBidi" w:cs="Angsana New" w:hint="cs"/>
          <w:sz w:val="30"/>
          <w:szCs w:val="30"/>
          <w:cs/>
        </w:rPr>
        <w:t>ร้อย</w:t>
      </w:r>
      <w:r w:rsidR="00EF2C6C" w:rsidRPr="0046041C">
        <w:rPr>
          <w:rFonts w:asciiTheme="majorBidi" w:hAnsiTheme="majorBidi" w:cs="Angsana New" w:hint="cs"/>
          <w:sz w:val="30"/>
          <w:szCs w:val="30"/>
          <w:cs/>
        </w:rPr>
        <w:t>ละ</w:t>
      </w:r>
      <w:r w:rsidR="00BB614D" w:rsidRPr="0046041C">
        <w:rPr>
          <w:rFonts w:asciiTheme="majorBidi" w:hAnsiTheme="majorBidi" w:cs="Angsana New"/>
          <w:sz w:val="30"/>
          <w:szCs w:val="30"/>
        </w:rPr>
        <w:t xml:space="preserve"> </w:t>
      </w:r>
      <w:r w:rsidR="002C37BB" w:rsidRPr="002C37BB">
        <w:rPr>
          <w:rFonts w:asciiTheme="majorBidi" w:hAnsiTheme="majorBidi" w:cs="Angsana New"/>
          <w:sz w:val="30"/>
          <w:szCs w:val="30"/>
        </w:rPr>
        <w:t>1</w:t>
      </w:r>
      <w:r w:rsidR="00E60232" w:rsidRPr="0046041C">
        <w:rPr>
          <w:rFonts w:asciiTheme="majorBidi" w:hAnsiTheme="majorBidi" w:cs="Angsana New"/>
          <w:sz w:val="30"/>
          <w:szCs w:val="30"/>
        </w:rPr>
        <w:t>.</w:t>
      </w:r>
      <w:r w:rsidR="002C37BB" w:rsidRPr="002C37BB">
        <w:rPr>
          <w:rFonts w:asciiTheme="majorBidi" w:hAnsiTheme="majorBidi" w:cs="Angsana New"/>
          <w:sz w:val="30"/>
          <w:szCs w:val="30"/>
        </w:rPr>
        <w:t>85</w:t>
      </w:r>
      <w:r w:rsidR="00BB614D" w:rsidRPr="0046041C">
        <w:rPr>
          <w:rFonts w:asciiTheme="majorBidi" w:hAnsiTheme="majorBidi" w:cs="Angsana New"/>
          <w:sz w:val="30"/>
          <w:szCs w:val="30"/>
        </w:rPr>
        <w:t xml:space="preserve"> </w:t>
      </w:r>
      <w:r w:rsidR="008F365E" w:rsidRPr="0046041C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770B1" w:rsidRPr="00715CAE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2D6F83" w:rsidRPr="00715CAE">
        <w:rPr>
          <w:rFonts w:asciiTheme="majorBidi" w:hAnsiTheme="majorBidi" w:cs="Angsana New"/>
          <w:sz w:val="30"/>
          <w:szCs w:val="30"/>
        </w:rPr>
        <w:t xml:space="preserve"> MLR </w:t>
      </w:r>
      <w:r w:rsidR="002D6F83" w:rsidRPr="00715CAE">
        <w:rPr>
          <w:rFonts w:asciiTheme="majorBidi" w:hAnsiTheme="majorBidi" w:cs="Angsana New" w:hint="cs"/>
          <w:sz w:val="30"/>
          <w:szCs w:val="30"/>
          <w:cs/>
        </w:rPr>
        <w:t>ลบ</w:t>
      </w:r>
      <w:r w:rsidR="00EF2C6C" w:rsidRPr="00715CAE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2D6F83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2C37BB" w:rsidRPr="002C37BB">
        <w:rPr>
          <w:rFonts w:asciiTheme="majorBidi" w:hAnsiTheme="majorBidi" w:cs="Angsana New"/>
          <w:sz w:val="30"/>
          <w:szCs w:val="30"/>
        </w:rPr>
        <w:t>1</w:t>
      </w:r>
      <w:r w:rsidR="0046041C">
        <w:rPr>
          <w:rFonts w:asciiTheme="majorBidi" w:hAnsiTheme="majorBidi" w:cs="Angsana New"/>
          <w:sz w:val="30"/>
          <w:szCs w:val="30"/>
        </w:rPr>
        <w:t>.</w:t>
      </w:r>
      <w:r w:rsidR="002C37BB" w:rsidRPr="002C37BB">
        <w:rPr>
          <w:rFonts w:asciiTheme="majorBidi" w:hAnsiTheme="majorBidi" w:cs="Angsana New"/>
          <w:sz w:val="30"/>
          <w:szCs w:val="30"/>
        </w:rPr>
        <w:t>75</w:t>
      </w:r>
      <w:r w:rsidR="006C45BB">
        <w:rPr>
          <w:rFonts w:asciiTheme="majorBidi" w:hAnsiTheme="majorBidi" w:cs="Angsana New"/>
          <w:sz w:val="30"/>
          <w:szCs w:val="30"/>
        </w:rPr>
        <w:t xml:space="preserve"> </w:t>
      </w:r>
      <w:r w:rsidR="002D6F83" w:rsidRPr="00715CAE">
        <w:rPr>
          <w:rFonts w:asciiTheme="majorBidi" w:hAnsiTheme="majorBidi" w:cs="Angsana New" w:hint="cs"/>
          <w:sz w:val="30"/>
          <w:szCs w:val="30"/>
          <w:cs/>
        </w:rPr>
        <w:t xml:space="preserve">ต่อปี 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4E676B" w:rsidRPr="00715CAE">
        <w:rPr>
          <w:rFonts w:asciiTheme="majorBidi" w:hAnsiTheme="majorBidi" w:cs="Angsana New" w:hint="cs"/>
          <w:sz w:val="30"/>
          <w:szCs w:val="30"/>
          <w:cs/>
        </w:rPr>
        <w:t>มี</w:t>
      </w:r>
      <w:r w:rsidR="008F365E" w:rsidRPr="00715CAE">
        <w:rPr>
          <w:rFonts w:asciiTheme="majorBidi" w:hAnsiTheme="majorBidi" w:cs="Angsana New" w:hint="cs"/>
          <w:sz w:val="30"/>
          <w:szCs w:val="30"/>
          <w:cs/>
        </w:rPr>
        <w:t>กำหนดชำระ</w:t>
      </w:r>
      <w:r w:rsidR="00676EE9" w:rsidRPr="00715CAE">
        <w:rPr>
          <w:rFonts w:asciiTheme="majorBidi" w:hAnsiTheme="majorBidi" w:cs="Angsana New" w:hint="cs"/>
          <w:sz w:val="30"/>
          <w:szCs w:val="30"/>
          <w:cs/>
        </w:rPr>
        <w:t>ภายใน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2C37BB" w:rsidRPr="002C37BB">
        <w:rPr>
          <w:rFonts w:asciiTheme="majorBidi" w:hAnsiTheme="majorBidi" w:cs="Angsana New"/>
          <w:sz w:val="30"/>
          <w:szCs w:val="30"/>
        </w:rPr>
        <w:t>360</w:t>
      </w:r>
      <w:r w:rsidR="00BB614D" w:rsidRPr="00715CAE">
        <w:rPr>
          <w:rFonts w:asciiTheme="majorBidi" w:hAnsiTheme="majorBidi" w:cs="Angsana New"/>
          <w:sz w:val="30"/>
          <w:szCs w:val="30"/>
        </w:rPr>
        <w:t xml:space="preserve"> </w:t>
      </w:r>
      <w:r w:rsidR="00BB614D" w:rsidRPr="00715CAE">
        <w:rPr>
          <w:rFonts w:asciiTheme="majorBidi" w:hAnsiTheme="majorBidi" w:cs="Angsana New" w:hint="cs"/>
          <w:sz w:val="30"/>
          <w:szCs w:val="30"/>
          <w:cs/>
        </w:rPr>
        <w:t xml:space="preserve">วัน </w:t>
      </w:r>
      <w:r w:rsidR="00C0242C" w:rsidRPr="00715CAE">
        <w:rPr>
          <w:rFonts w:asciiTheme="majorBidi" w:hAnsiTheme="majorBidi" w:cs="Angsana New" w:hint="cs"/>
          <w:sz w:val="30"/>
          <w:szCs w:val="30"/>
          <w:cs/>
        </w:rPr>
        <w:t xml:space="preserve">               </w:t>
      </w:r>
      <w:r w:rsidR="00BB614D" w:rsidRPr="00715CAE">
        <w:rPr>
          <w:rFonts w:asciiTheme="majorBidi" w:hAnsiTheme="majorBidi" w:cs="Angsana New" w:hint="cs"/>
          <w:sz w:val="30"/>
          <w:szCs w:val="30"/>
          <w:cs/>
        </w:rPr>
        <w:t>นับแต่วันเบิกรับเงินกู้ครั้งแรก</w:t>
      </w:r>
    </w:p>
    <w:p w14:paraId="52F051B8" w14:textId="77777777" w:rsidR="00CA2E17" w:rsidRDefault="00CA2E17" w:rsidP="00CA2E17"/>
    <w:p w14:paraId="39EF1E90" w14:textId="1454B492" w:rsidR="009D1614" w:rsidRDefault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759C04F" w14:textId="18F505D7" w:rsidR="00DB7E68" w:rsidRPr="00F07399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0739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ลูกหนี้การค้าและลูกหนี้อื่น</w:t>
      </w:r>
    </w:p>
    <w:p w14:paraId="0FFAA3FF" w14:textId="43A6BD3C" w:rsidR="00EE6646" w:rsidRPr="00DA077B" w:rsidRDefault="00EE6646" w:rsidP="006B2785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08"/>
        <w:gridCol w:w="1170"/>
        <w:gridCol w:w="239"/>
        <w:gridCol w:w="1126"/>
        <w:gridCol w:w="241"/>
        <w:gridCol w:w="1197"/>
        <w:gridCol w:w="241"/>
        <w:gridCol w:w="1107"/>
      </w:tblGrid>
      <w:tr w:rsidR="00E80EAC" w:rsidRPr="00CA0A18" w14:paraId="7C8826E4" w14:textId="77777777" w:rsidTr="00BF6CB1">
        <w:trPr>
          <w:tblHeader/>
        </w:trPr>
        <w:tc>
          <w:tcPr>
            <w:tcW w:w="1821" w:type="pct"/>
          </w:tcPr>
          <w:p w14:paraId="6CC7A3FC" w14:textId="5107D2F5" w:rsidR="00E80EAC" w:rsidRPr="00F36B37" w:rsidRDefault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19" w:type="pct"/>
          </w:tcPr>
          <w:p w14:paraId="66AE8579" w14:textId="77777777" w:rsidR="00E80EAC" w:rsidRPr="006666FA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</w:tcPr>
          <w:p w14:paraId="41EAED43" w14:textId="73CEFC35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vAlign w:val="bottom"/>
          </w:tcPr>
          <w:p w14:paraId="6C9D00C6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5E33992C" w14:textId="77777777" w:rsidR="00E80EAC" w:rsidRPr="00CA0A18" w:rsidRDefault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6CB1" w:rsidRPr="00CA0A18" w14:paraId="2E812707" w14:textId="77777777" w:rsidTr="00BF6CB1">
        <w:trPr>
          <w:tblHeader/>
        </w:trPr>
        <w:tc>
          <w:tcPr>
            <w:tcW w:w="1821" w:type="pct"/>
          </w:tcPr>
          <w:p w14:paraId="0E48E6FA" w14:textId="3434EBC7" w:rsidR="00BF6CB1" w:rsidRPr="00CA0A18" w:rsidRDefault="00BF6CB1" w:rsidP="00BF6CB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9" w:type="pct"/>
          </w:tcPr>
          <w:p w14:paraId="423370C8" w14:textId="77777777" w:rsidR="00BF6CB1" w:rsidRPr="00CA0A18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DD1B8E6" w14:textId="4F355D96" w:rsidR="00BF6CB1" w:rsidRPr="004F76C0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11AF0C40" w14:textId="77777777" w:rsidR="00BF6CB1" w:rsidRPr="004F76C0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75ABAD" w14:textId="319C7908" w:rsidR="00BF6CB1" w:rsidRPr="004F76C0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5447B6B5" w14:textId="77777777" w:rsidR="00BF6CB1" w:rsidRPr="004F76C0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E3913B2" w14:textId="4325261D" w:rsidR="00BF6CB1" w:rsidRPr="004F76C0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</w:tcPr>
          <w:p w14:paraId="4EB57A9D" w14:textId="77777777" w:rsidR="00BF6CB1" w:rsidRPr="00BD4FDF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4" w:type="pct"/>
          </w:tcPr>
          <w:p w14:paraId="232DC8E8" w14:textId="7CD1369D" w:rsidR="00BF6CB1" w:rsidRPr="00CA0A18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C45BB" w:rsidRPr="00CA0A18" w14:paraId="4D8AC36C" w14:textId="77777777" w:rsidTr="00BF6CB1">
        <w:trPr>
          <w:tblHeader/>
        </w:trPr>
        <w:tc>
          <w:tcPr>
            <w:tcW w:w="1821" w:type="pct"/>
          </w:tcPr>
          <w:p w14:paraId="2BC2FA9B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9" w:type="pct"/>
          </w:tcPr>
          <w:p w14:paraId="5635731B" w14:textId="507DA32D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7214D596" w14:textId="3E08B5D5" w:rsidR="006C45BB" w:rsidRPr="004F76C0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4" w:type="pct"/>
          </w:tcPr>
          <w:p w14:paraId="2452CE0F" w14:textId="77777777" w:rsidR="006C45BB" w:rsidRPr="004F76C0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7B7E4F3" w14:textId="04BEE416" w:rsidR="006C45BB" w:rsidRPr="004F76C0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5" w:type="pct"/>
          </w:tcPr>
          <w:p w14:paraId="04D70D68" w14:textId="77777777" w:rsidR="006C45BB" w:rsidRPr="004F76C0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929FB10" w14:textId="49A12B76" w:rsidR="006C45BB" w:rsidRPr="004F76C0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5" w:type="pct"/>
          </w:tcPr>
          <w:p w14:paraId="6A917C10" w14:textId="77777777" w:rsidR="006C45BB" w:rsidRPr="00BD4FDF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4" w:type="pct"/>
          </w:tcPr>
          <w:p w14:paraId="6A515730" w14:textId="12934490" w:rsidR="006C45BB" w:rsidRPr="00CA0A18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56778" w:rsidRPr="00CA0A18" w14:paraId="0F44D1DE" w14:textId="77777777" w:rsidTr="00BF6CB1">
        <w:trPr>
          <w:tblHeader/>
        </w:trPr>
        <w:tc>
          <w:tcPr>
            <w:tcW w:w="1821" w:type="pct"/>
          </w:tcPr>
          <w:p w14:paraId="5F77F128" w14:textId="77777777" w:rsidR="00056778" w:rsidRPr="00CA0A18" w:rsidRDefault="00056778" w:rsidP="000567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9" w:type="pct"/>
          </w:tcPr>
          <w:p w14:paraId="650E2F02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0" w:type="pct"/>
            <w:gridSpan w:val="7"/>
          </w:tcPr>
          <w:p w14:paraId="176B6D17" w14:textId="5B8DAC0C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6778" w:rsidRPr="00CA0A18" w14:paraId="47F9DB6F" w14:textId="77777777" w:rsidTr="00BF6CB1">
        <w:tc>
          <w:tcPr>
            <w:tcW w:w="1821" w:type="pct"/>
          </w:tcPr>
          <w:p w14:paraId="5E33E233" w14:textId="3ABEBBCC" w:rsidR="00056778" w:rsidRPr="005A685C" w:rsidRDefault="00056778" w:rsidP="00056778">
            <w:pPr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6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419" w:type="pct"/>
          </w:tcPr>
          <w:p w14:paraId="4942C938" w14:textId="77777777" w:rsidR="00056778" w:rsidRPr="00CA0A18" w:rsidRDefault="00056778" w:rsidP="0005677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0779B358" w14:textId="6C2E5A15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62E1F143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0F17D52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1B616E6F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3D66248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52852259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8838107" w14:textId="77777777" w:rsidR="00056778" w:rsidRPr="00CA0A18" w:rsidRDefault="00056778" w:rsidP="00056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5BB" w:rsidRPr="00CA0A18" w14:paraId="3CFE7806" w14:textId="77777777" w:rsidTr="00BF6CB1">
        <w:tc>
          <w:tcPr>
            <w:tcW w:w="1821" w:type="pct"/>
          </w:tcPr>
          <w:p w14:paraId="1628CC1E" w14:textId="6024B3E6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19" w:type="pct"/>
          </w:tcPr>
          <w:p w14:paraId="65F09B6E" w14:textId="3F5CE64A" w:rsidR="006C45BB" w:rsidRPr="00CA0A18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  <w:vAlign w:val="bottom"/>
          </w:tcPr>
          <w:p w14:paraId="362B5AAA" w14:textId="635E5BEC" w:rsidR="006C45BB" w:rsidRPr="00CA0A18" w:rsidRDefault="002C37BB" w:rsidP="0001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A5C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124" w:type="pct"/>
            <w:vAlign w:val="bottom"/>
          </w:tcPr>
          <w:p w14:paraId="3841F557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56DCC51" w14:textId="3A2EA362" w:rsidR="006C45BB" w:rsidRPr="00646CDF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125" w:type="pct"/>
            <w:vAlign w:val="bottom"/>
          </w:tcPr>
          <w:p w14:paraId="704424BA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141E398" w14:textId="409DEC6F" w:rsidR="006C45BB" w:rsidRPr="00CA0A18" w:rsidRDefault="002C37BB" w:rsidP="0001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FB7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25" w:type="pct"/>
            <w:vAlign w:val="bottom"/>
          </w:tcPr>
          <w:p w14:paraId="57C4E09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6E9A8D3" w14:textId="1AFFA366" w:rsidR="006C45BB" w:rsidRPr="00CA0A18" w:rsidRDefault="002C37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C4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</w:tr>
      <w:tr w:rsidR="006C45BB" w:rsidRPr="00CA0A18" w14:paraId="59B2A056" w14:textId="77777777" w:rsidTr="00BF6CB1">
        <w:tc>
          <w:tcPr>
            <w:tcW w:w="1821" w:type="pct"/>
          </w:tcPr>
          <w:p w14:paraId="57640EC2" w14:textId="387B08A8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19" w:type="pct"/>
          </w:tcPr>
          <w:p w14:paraId="255929A4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49715B9" w14:textId="27E6ECE3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="005A5C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24" w:type="pct"/>
            <w:vAlign w:val="bottom"/>
          </w:tcPr>
          <w:p w14:paraId="23292D9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DC74D26" w14:textId="5D4EECB8" w:rsidR="006C45BB" w:rsidRPr="00646CDF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748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125" w:type="pct"/>
            <w:vAlign w:val="bottom"/>
          </w:tcPr>
          <w:p w14:paraId="61E7B3B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10E5AE7A" w14:textId="39AA4EEC" w:rsidR="006C45BB" w:rsidRPr="00CA0A18" w:rsidRDefault="00FB716F" w:rsidP="006C45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566326A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4CDE40D" w14:textId="5188C407" w:rsidR="006C45BB" w:rsidRPr="00CA0A18" w:rsidRDefault="006C45BB" w:rsidP="006C45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CA0A18" w14:paraId="36F5825C" w14:textId="77777777" w:rsidTr="00BF6CB1">
        <w:tc>
          <w:tcPr>
            <w:tcW w:w="1821" w:type="pct"/>
          </w:tcPr>
          <w:p w14:paraId="34BDE660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9" w:type="pct"/>
          </w:tcPr>
          <w:p w14:paraId="3F91CDED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right w:val="nil"/>
            </w:tcBorders>
          </w:tcPr>
          <w:p w14:paraId="743BB043" w14:textId="0F4E325F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</w:t>
            </w:r>
            <w:r w:rsidR="005A5C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124" w:type="pct"/>
            <w:vAlign w:val="bottom"/>
          </w:tcPr>
          <w:p w14:paraId="30E5EDC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7FE0CE3A" w14:textId="01B645B9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25" w:type="pct"/>
            <w:vAlign w:val="bottom"/>
          </w:tcPr>
          <w:p w14:paraId="6E547177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</w:tcPr>
          <w:p w14:paraId="3891DFBC" w14:textId="3E206146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FB7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125" w:type="pct"/>
            <w:vAlign w:val="bottom"/>
          </w:tcPr>
          <w:p w14:paraId="4F4112BA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E7844D6" w14:textId="5CB7B693" w:rsidR="006C45BB" w:rsidRPr="00CA0A18" w:rsidRDefault="002C37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C45BB" w:rsidRPr="00E74F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</w:tr>
      <w:tr w:rsidR="006C45BB" w:rsidRPr="00CA0A18" w14:paraId="721B3718" w14:textId="77777777" w:rsidTr="00BF6CB1">
        <w:trPr>
          <w:trHeight w:val="197"/>
        </w:trPr>
        <w:tc>
          <w:tcPr>
            <w:tcW w:w="1821" w:type="pct"/>
          </w:tcPr>
          <w:p w14:paraId="1B16265A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396DB3E" w14:textId="098CE0B8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19" w:type="pct"/>
          </w:tcPr>
          <w:p w14:paraId="2C7A2ECE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D658881" w14:textId="5795E4DF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" w:type="pct"/>
            <w:vAlign w:val="bottom"/>
          </w:tcPr>
          <w:p w14:paraId="4B32926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vAlign w:val="bottom"/>
          </w:tcPr>
          <w:p w14:paraId="6E28706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206E3070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</w:tcPr>
          <w:p w14:paraId="3E44F18F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75F3CF9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vAlign w:val="bottom"/>
          </w:tcPr>
          <w:p w14:paraId="2570C3F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CA0A18" w14:paraId="3FDF8200" w14:textId="77777777" w:rsidTr="00BF6CB1">
        <w:trPr>
          <w:trHeight w:val="197"/>
        </w:trPr>
        <w:tc>
          <w:tcPr>
            <w:tcW w:w="1821" w:type="pct"/>
          </w:tcPr>
          <w:p w14:paraId="1383233B" w14:textId="2357A8E6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19" w:type="pct"/>
          </w:tcPr>
          <w:p w14:paraId="28EB552B" w14:textId="0489A5BC" w:rsidR="006C45BB" w:rsidRPr="00CA0A18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672F1814" w14:textId="54180C91" w:rsidR="006C45BB" w:rsidRPr="00CA0A18" w:rsidRDefault="00F1469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  <w:vAlign w:val="bottom"/>
          </w:tcPr>
          <w:p w14:paraId="14BB9FB8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CEB1142" w14:textId="7590C33D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bottom"/>
          </w:tcPr>
          <w:p w14:paraId="610212C0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79640AB" w14:textId="07BC7954" w:rsidR="006C45BB" w:rsidRPr="00CA0A18" w:rsidRDefault="00D21AE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bottom"/>
          </w:tcPr>
          <w:p w14:paraId="4A3BAFB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ED015C1" w14:textId="33578A25" w:rsidR="006C45BB" w:rsidRPr="00CA0A18" w:rsidRDefault="006C45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C45BB" w:rsidRPr="00CA0A18" w14:paraId="59A5C0C6" w14:textId="77777777" w:rsidTr="00BF6CB1">
        <w:trPr>
          <w:trHeight w:val="197"/>
        </w:trPr>
        <w:tc>
          <w:tcPr>
            <w:tcW w:w="1821" w:type="pct"/>
          </w:tcPr>
          <w:p w14:paraId="5C0CA19D" w14:textId="74F73E5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19" w:type="pct"/>
          </w:tcPr>
          <w:p w14:paraId="6BA0E5F7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16A31E15" w14:textId="654685BD" w:rsidR="006C45BB" w:rsidRPr="00CA0A18" w:rsidRDefault="00F1469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  <w:vAlign w:val="bottom"/>
          </w:tcPr>
          <w:p w14:paraId="0AC5CE18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6180269D" w14:textId="1713F09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021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bottom"/>
          </w:tcPr>
          <w:p w14:paraId="0C56423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436B7AE" w14:textId="21E64F70" w:rsidR="006C45BB" w:rsidRPr="00CA0A18" w:rsidRDefault="00D21AEB" w:rsidP="006C45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2231728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5E03FA4A" w14:textId="19230D91" w:rsidR="006C45BB" w:rsidRPr="00CA0A18" w:rsidRDefault="006C45BB" w:rsidP="006C45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CA0A18" w14:paraId="73CE9421" w14:textId="77777777" w:rsidTr="00BF6CB1">
        <w:tc>
          <w:tcPr>
            <w:tcW w:w="1821" w:type="pct"/>
          </w:tcPr>
          <w:p w14:paraId="191D756E" w14:textId="76459684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19" w:type="pct"/>
          </w:tcPr>
          <w:p w14:paraId="69483400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1A2EAB0B" w14:textId="69B2D50D" w:rsidR="006C45BB" w:rsidRPr="00CA0A18" w:rsidRDefault="002C37BB" w:rsidP="00926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  <w:r w:rsidR="00FC4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24" w:type="pct"/>
            <w:vAlign w:val="bottom"/>
          </w:tcPr>
          <w:p w14:paraId="0B6493A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1FCAF" w14:textId="5EC33CAA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125" w:type="pct"/>
            <w:vAlign w:val="bottom"/>
          </w:tcPr>
          <w:p w14:paraId="11C79F3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3232D792" w14:textId="0E4302E1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D21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125" w:type="pct"/>
            <w:vAlign w:val="bottom"/>
          </w:tcPr>
          <w:p w14:paraId="6384BB6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7380F" w14:textId="06BF8E1B" w:rsidR="006C45BB" w:rsidRPr="00CA0A18" w:rsidRDefault="002C37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C45BB" w:rsidRPr="00E74F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</w:tr>
      <w:tr w:rsidR="006C45BB" w:rsidRPr="00CA0A18" w14:paraId="2C0E4333" w14:textId="77777777" w:rsidTr="00BF6CB1">
        <w:tc>
          <w:tcPr>
            <w:tcW w:w="1821" w:type="pct"/>
          </w:tcPr>
          <w:p w14:paraId="13210ECF" w14:textId="77777777" w:rsidR="006C45BB" w:rsidRPr="00CA0A18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19" w:type="pct"/>
          </w:tcPr>
          <w:p w14:paraId="48C11EB3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641CFF2" w14:textId="48964AD1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4" w:type="pct"/>
            <w:vAlign w:val="bottom"/>
          </w:tcPr>
          <w:p w14:paraId="55D3725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BD593E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3B98A04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694A5C19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64BC18C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F0F612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CA0A18" w14:paraId="26007127" w14:textId="77777777" w:rsidTr="00BF6CB1">
        <w:tc>
          <w:tcPr>
            <w:tcW w:w="1821" w:type="pct"/>
          </w:tcPr>
          <w:p w14:paraId="5C707AB3" w14:textId="73F97BAE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02B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19" w:type="pct"/>
          </w:tcPr>
          <w:p w14:paraId="62201C76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04F0C93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4" w:type="pct"/>
            <w:vAlign w:val="bottom"/>
          </w:tcPr>
          <w:p w14:paraId="2464F1F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</w:tcPr>
          <w:p w14:paraId="4FA46607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70EB02B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</w:tcPr>
          <w:p w14:paraId="02D32C94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vAlign w:val="bottom"/>
          </w:tcPr>
          <w:p w14:paraId="7A61C90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</w:tcPr>
          <w:p w14:paraId="1469481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CA0A18" w14:paraId="1BE7640A" w14:textId="77777777" w:rsidTr="00BF6CB1">
        <w:tc>
          <w:tcPr>
            <w:tcW w:w="1821" w:type="pct"/>
          </w:tcPr>
          <w:p w14:paraId="422C6777" w14:textId="783C6DE2" w:rsidR="006C45BB" w:rsidRPr="00A02BE4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19" w:type="pct"/>
          </w:tcPr>
          <w:p w14:paraId="06F88943" w14:textId="3D0D4666" w:rsidR="006C45BB" w:rsidRPr="00CA0A18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3C8A1859" w14:textId="29224BC5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CC08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124" w:type="pct"/>
          </w:tcPr>
          <w:p w14:paraId="18D4D930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89CCB86" w14:textId="1576F0D1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125" w:type="pct"/>
          </w:tcPr>
          <w:p w14:paraId="72389949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05D7BE9" w14:textId="6B139EA7" w:rsidR="006C45BB" w:rsidRPr="001E341E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AC4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25" w:type="pct"/>
          </w:tcPr>
          <w:p w14:paraId="1D674CD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EFAF074" w14:textId="486B80FB" w:rsidR="006C45BB" w:rsidRPr="00CA0A18" w:rsidRDefault="002C37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6C4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</w:tr>
      <w:tr w:rsidR="006C45BB" w:rsidRPr="00CA0A18" w14:paraId="60416BD7" w14:textId="77777777" w:rsidTr="00BF6CB1">
        <w:tc>
          <w:tcPr>
            <w:tcW w:w="1821" w:type="pct"/>
          </w:tcPr>
          <w:p w14:paraId="16F59B91" w14:textId="7966F96D" w:rsidR="006C45BB" w:rsidRPr="00A02BE4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19" w:type="pct"/>
          </w:tcPr>
          <w:p w14:paraId="7D8F1712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DCB89" w14:textId="401677CD" w:rsidR="006C45BB" w:rsidRPr="00FF3C4D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294</w:t>
            </w:r>
            <w:r w:rsidR="00CC089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854</w:t>
            </w:r>
          </w:p>
        </w:tc>
        <w:tc>
          <w:tcPr>
            <w:tcW w:w="124" w:type="pct"/>
          </w:tcPr>
          <w:p w14:paraId="14563A0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AFC4680" w14:textId="214B30EB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125" w:type="pct"/>
          </w:tcPr>
          <w:p w14:paraId="4B298C4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7F363" w14:textId="12537FC5" w:rsidR="006C45BB" w:rsidRPr="001E341E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C46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25" w:type="pct"/>
          </w:tcPr>
          <w:p w14:paraId="2A40E42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67D4EB6" w14:textId="081B5E10" w:rsidR="006C45BB" w:rsidRPr="00CA0A18" w:rsidRDefault="002C37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C4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</w:tr>
      <w:tr w:rsidR="006C45BB" w:rsidRPr="00CA0A18" w14:paraId="397C9120" w14:textId="77777777" w:rsidTr="00BF6CB1">
        <w:tc>
          <w:tcPr>
            <w:tcW w:w="1821" w:type="pct"/>
          </w:tcPr>
          <w:p w14:paraId="48D2FB22" w14:textId="76D65073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9" w:type="pct"/>
          </w:tcPr>
          <w:p w14:paraId="277A59BD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right w:val="nil"/>
            </w:tcBorders>
          </w:tcPr>
          <w:p w14:paraId="60F933FF" w14:textId="080A39B7" w:rsidR="006C45BB" w:rsidRPr="00FF3C4D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330</w:t>
            </w:r>
            <w:r w:rsidR="00CC089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309</w:t>
            </w:r>
          </w:p>
        </w:tc>
        <w:tc>
          <w:tcPr>
            <w:tcW w:w="124" w:type="pct"/>
          </w:tcPr>
          <w:p w14:paraId="534CA60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3E899BE7" w14:textId="4ED9BF6D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125" w:type="pct"/>
          </w:tcPr>
          <w:p w14:paraId="402ECC74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</w:tcPr>
          <w:p w14:paraId="5E664851" w14:textId="78EA5EFB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AC46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125" w:type="pct"/>
          </w:tcPr>
          <w:p w14:paraId="14F144E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6EC7CCE" w14:textId="18E3228A" w:rsidR="006C45BB" w:rsidRPr="00CA0A18" w:rsidRDefault="002C37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009</w:t>
            </w:r>
          </w:p>
        </w:tc>
      </w:tr>
      <w:tr w:rsidR="006C45BB" w:rsidRPr="00CA0A18" w14:paraId="6B622E17" w14:textId="77777777" w:rsidTr="00BF6CB1">
        <w:tc>
          <w:tcPr>
            <w:tcW w:w="1821" w:type="pct"/>
          </w:tcPr>
          <w:p w14:paraId="4313D696" w14:textId="77777777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2B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AD84B7E" w14:textId="440D4A4D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02BE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02BE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19" w:type="pct"/>
          </w:tcPr>
          <w:p w14:paraId="4DC3EFCB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left w:val="nil"/>
              <w:right w:val="nil"/>
            </w:tcBorders>
          </w:tcPr>
          <w:p w14:paraId="56D51CEE" w14:textId="1BD176B6" w:rsidR="006C45BB" w:rsidRPr="00FF3C4D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4" w:type="pct"/>
          </w:tcPr>
          <w:p w14:paraId="48C3AF8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84" w:type="pct"/>
            <w:vAlign w:val="bottom"/>
          </w:tcPr>
          <w:p w14:paraId="16328CF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2C55AF6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</w:tcPr>
          <w:p w14:paraId="6E37B313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69DDCEDE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vAlign w:val="bottom"/>
          </w:tcPr>
          <w:p w14:paraId="7D561B4C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CA0A18" w14:paraId="5CAF7471" w14:textId="77777777" w:rsidTr="00BF6CB1">
        <w:tc>
          <w:tcPr>
            <w:tcW w:w="1821" w:type="pct"/>
          </w:tcPr>
          <w:p w14:paraId="7B12F543" w14:textId="33A368EE" w:rsidR="006C45BB" w:rsidRPr="00A02BE4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19" w:type="pct"/>
          </w:tcPr>
          <w:p w14:paraId="2157F6F0" w14:textId="26B393DE" w:rsidR="006C45BB" w:rsidRPr="00CA0A18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  <w:tcBorders>
              <w:left w:val="nil"/>
              <w:right w:val="nil"/>
            </w:tcBorders>
          </w:tcPr>
          <w:p w14:paraId="46A928BC" w14:textId="52768C27" w:rsidR="006C45BB" w:rsidRPr="00FF3C4D" w:rsidRDefault="00BC6B47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628C7C14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280E58E" w14:textId="58F82DD9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65F34DB4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</w:tcPr>
          <w:p w14:paraId="41F8D96B" w14:textId="66EA26AF" w:rsidR="006C45BB" w:rsidRPr="00D822F6" w:rsidRDefault="00434468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02B9AE59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86242F5" w14:textId="05C92270" w:rsidR="006C45BB" w:rsidRPr="00CA0A18" w:rsidRDefault="006C45BB" w:rsidP="006C45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C45BB" w:rsidRPr="00CA0A18" w14:paraId="4E665BB4" w14:textId="77777777" w:rsidTr="00BF6CB1">
        <w:tc>
          <w:tcPr>
            <w:tcW w:w="1821" w:type="pct"/>
          </w:tcPr>
          <w:p w14:paraId="009D7734" w14:textId="5E5FDCB5" w:rsidR="006C45BB" w:rsidRPr="00A02BE4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2BE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19" w:type="pct"/>
          </w:tcPr>
          <w:p w14:paraId="33F2A49D" w14:textId="77777777" w:rsidR="006C45BB" w:rsidRPr="00CA0A18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left w:val="nil"/>
              <w:bottom w:val="single" w:sz="4" w:space="0" w:color="auto"/>
              <w:right w:val="nil"/>
            </w:tcBorders>
          </w:tcPr>
          <w:p w14:paraId="7EA1E0A4" w14:textId="3E05A61C" w:rsidR="006C45BB" w:rsidRPr="00FF3C4D" w:rsidRDefault="00BC6B47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958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2333F578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1B5CBE75" w14:textId="2E40AB11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523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50035B61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left w:val="nil"/>
              <w:bottom w:val="single" w:sz="4" w:space="0" w:color="auto"/>
              <w:right w:val="nil"/>
            </w:tcBorders>
          </w:tcPr>
          <w:p w14:paraId="2BD58004" w14:textId="2546DAB9" w:rsidR="006C45BB" w:rsidRPr="00D822F6" w:rsidRDefault="00434468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389CE2E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75B8D23D" w14:textId="304E28D9" w:rsidR="006C45BB" w:rsidRPr="00CA0A18" w:rsidRDefault="006C45BB" w:rsidP="006C45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CA0A18" w14:paraId="721F3052" w14:textId="77777777" w:rsidTr="00BF6CB1">
        <w:tc>
          <w:tcPr>
            <w:tcW w:w="1821" w:type="pct"/>
          </w:tcPr>
          <w:p w14:paraId="308F0F62" w14:textId="5D28B582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9" w:type="pct"/>
          </w:tcPr>
          <w:p w14:paraId="7003A5E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DF325" w14:textId="6268E2BF" w:rsidR="006C45BB" w:rsidRPr="00FF3C4D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318</w:t>
            </w:r>
            <w:r w:rsidR="00BC6B4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551</w:t>
            </w:r>
          </w:p>
        </w:tc>
        <w:tc>
          <w:tcPr>
            <w:tcW w:w="124" w:type="pct"/>
          </w:tcPr>
          <w:p w14:paraId="7875DCC2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2E44D" w14:textId="7627AD8B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25" w:type="pct"/>
          </w:tcPr>
          <w:p w14:paraId="701D587A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83FD9" w14:textId="365553A3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434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125" w:type="pct"/>
          </w:tcPr>
          <w:p w14:paraId="731647AA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82AD0" w14:textId="5BFA05B2" w:rsidR="006C45BB" w:rsidRPr="00CA0A18" w:rsidRDefault="002C37BB" w:rsidP="006C45B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540</w:t>
            </w:r>
          </w:p>
        </w:tc>
      </w:tr>
      <w:tr w:rsidR="006C45BB" w:rsidRPr="00F36B37" w14:paraId="73A483C7" w14:textId="77777777" w:rsidTr="00BF6CB1">
        <w:tc>
          <w:tcPr>
            <w:tcW w:w="1821" w:type="pct"/>
          </w:tcPr>
          <w:p w14:paraId="7FEE0E52" w14:textId="347CD9D2" w:rsidR="006C45BB" w:rsidRPr="00A02BE4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B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A02B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19" w:type="pct"/>
          </w:tcPr>
          <w:p w14:paraId="6AA84C6F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left w:val="nil"/>
              <w:bottom w:val="double" w:sz="4" w:space="0" w:color="auto"/>
              <w:right w:val="nil"/>
            </w:tcBorders>
          </w:tcPr>
          <w:p w14:paraId="558926D9" w14:textId="5E02DCAD" w:rsidR="006C45BB" w:rsidRPr="00FF3C4D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BC6B4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009</w:t>
            </w:r>
            <w:r w:rsidR="00BC6B4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181</w:t>
            </w:r>
          </w:p>
        </w:tc>
        <w:tc>
          <w:tcPr>
            <w:tcW w:w="124" w:type="pct"/>
          </w:tcPr>
          <w:p w14:paraId="09A43B96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7C8E9A6B" w14:textId="4B62AF10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C45BB" w:rsidRPr="009C72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  <w:r w:rsidR="006C45BB" w:rsidRPr="009C72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125" w:type="pct"/>
          </w:tcPr>
          <w:p w14:paraId="05C6EC2B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left w:val="nil"/>
              <w:bottom w:val="double" w:sz="4" w:space="0" w:color="auto"/>
              <w:right w:val="nil"/>
            </w:tcBorders>
          </w:tcPr>
          <w:p w14:paraId="3B5ED350" w14:textId="1A90AE67" w:rsidR="006C45BB" w:rsidRPr="00CA0A1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434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125" w:type="pct"/>
          </w:tcPr>
          <w:p w14:paraId="3FDD658D" w14:textId="77777777" w:rsidR="006C45BB" w:rsidRPr="00CA0A1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2B8DA29F" w14:textId="52FC9CB5" w:rsidR="006C45BB" w:rsidRPr="00B30E1D" w:rsidRDefault="002C37BB" w:rsidP="006C45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696</w:t>
            </w:r>
          </w:p>
        </w:tc>
      </w:tr>
    </w:tbl>
    <w:p w14:paraId="001E1942" w14:textId="77777777" w:rsidR="00674C8B" w:rsidRDefault="00674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88E24E" w14:textId="33A3EE03" w:rsidR="00E26BAF" w:rsidRPr="006666FA" w:rsidRDefault="00E26BAF" w:rsidP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0F950FB9" w14:textId="6236A941" w:rsidR="00E26BAF" w:rsidRDefault="00E26BAF" w:rsidP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3"/>
        <w:gridCol w:w="1181"/>
        <w:gridCol w:w="238"/>
        <w:gridCol w:w="1127"/>
        <w:gridCol w:w="240"/>
        <w:gridCol w:w="1189"/>
        <w:gridCol w:w="240"/>
        <w:gridCol w:w="1112"/>
      </w:tblGrid>
      <w:tr w:rsidR="00567DE4" w:rsidRPr="00F36B37" w14:paraId="119A94F5" w14:textId="77777777" w:rsidTr="00FF28CF">
        <w:trPr>
          <w:tblHeader/>
        </w:trPr>
        <w:tc>
          <w:tcPr>
            <w:tcW w:w="1726" w:type="pct"/>
          </w:tcPr>
          <w:p w14:paraId="5E246084" w14:textId="77777777" w:rsidR="00E26BAF" w:rsidRPr="00F36B37" w:rsidRDefault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29" w:type="pct"/>
          </w:tcPr>
          <w:p w14:paraId="3497817E" w14:textId="77777777" w:rsidR="00E26BAF" w:rsidRPr="006666FA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334F9AF0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0FF7ACB3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2BA91BC1" w14:textId="77777777" w:rsidR="00E26BAF" w:rsidRPr="00F36B37" w:rsidRDefault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6CB1" w:rsidRPr="00F36B37" w14:paraId="785DABD6" w14:textId="77777777" w:rsidTr="00FF28CF">
        <w:trPr>
          <w:tblHeader/>
        </w:trPr>
        <w:tc>
          <w:tcPr>
            <w:tcW w:w="1726" w:type="pct"/>
          </w:tcPr>
          <w:p w14:paraId="7251264F" w14:textId="77777777" w:rsidR="00BF6CB1" w:rsidRPr="00F36B37" w:rsidRDefault="00BF6CB1" w:rsidP="00BF6CB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E37A474" w14:textId="77777777" w:rsidR="00BF6CB1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ACC471" w14:textId="383A8FDE" w:rsidR="00BF6CB1" w:rsidRPr="00F36B37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</w:tcPr>
          <w:p w14:paraId="29F8F5C6" w14:textId="77777777" w:rsidR="00BF6CB1" w:rsidRPr="00F36B37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F974C9" w14:textId="63B9D2E9" w:rsidR="00BF6CB1" w:rsidRPr="00F36B37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53022447" w14:textId="77777777" w:rsidR="00BF6CB1" w:rsidRPr="00F36B37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43688CB" w14:textId="4108141C" w:rsidR="00BF6CB1" w:rsidRPr="00F36B37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0B2A94CA" w14:textId="77777777" w:rsidR="00BF6CB1" w:rsidRPr="00F36B37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B9AAFF8" w14:textId="6B9DC3B0" w:rsidR="00BF6CB1" w:rsidRPr="00F36B37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C45BB" w:rsidRPr="00F36B37" w14:paraId="213D8F54" w14:textId="77777777" w:rsidTr="00FF28CF">
        <w:trPr>
          <w:tblHeader/>
        </w:trPr>
        <w:tc>
          <w:tcPr>
            <w:tcW w:w="1726" w:type="pct"/>
          </w:tcPr>
          <w:p w14:paraId="3C961C91" w14:textId="77777777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65D2A8D6" w14:textId="77777777" w:rsidR="006C45BB" w:rsidRPr="00B30E1D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5DA4027E" w14:textId="60DDE66C" w:rsidR="006C45BB" w:rsidRPr="00F36B37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78007310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44B1E1B" w14:textId="4C230460" w:rsidR="006C45BB" w:rsidRPr="00F36B37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10CEBDDD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65688C5" w14:textId="43D06DD6" w:rsidR="006C45BB" w:rsidRPr="00F36B37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20C9E454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494088" w14:textId="1E6F76BF" w:rsidR="006C45BB" w:rsidRPr="00F36B37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91AF3" w:rsidRPr="00F36B37" w14:paraId="632A0D4C" w14:textId="77777777" w:rsidTr="00FF28CF">
        <w:trPr>
          <w:tblHeader/>
        </w:trPr>
        <w:tc>
          <w:tcPr>
            <w:tcW w:w="1726" w:type="pct"/>
          </w:tcPr>
          <w:p w14:paraId="51B04EF9" w14:textId="77777777" w:rsidR="00391AF3" w:rsidRPr="00F36B37" w:rsidRDefault="00391AF3" w:rsidP="00391AF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73D28EE7" w14:textId="77777777" w:rsidR="00391AF3" w:rsidRPr="00933281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14:paraId="6FC13C0F" w14:textId="77777777" w:rsidR="00391AF3" w:rsidRPr="00C61339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AF3" w:rsidRPr="00F36B37" w14:paraId="43D46230" w14:textId="77777777" w:rsidTr="003737A7">
        <w:tc>
          <w:tcPr>
            <w:tcW w:w="1726" w:type="pct"/>
          </w:tcPr>
          <w:p w14:paraId="5F4D1491" w14:textId="041308FB" w:rsidR="00391AF3" w:rsidRPr="00E80EAC" w:rsidRDefault="00391AF3" w:rsidP="00391AF3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29" w:type="pct"/>
          </w:tcPr>
          <w:p w14:paraId="2B1AF776" w14:textId="77777777" w:rsidR="00391AF3" w:rsidRPr="00F36B37" w:rsidRDefault="00391AF3" w:rsidP="00391A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4943C37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5D6D55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DC3F9EC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257A1D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6E94791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E6B6CED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A3EBC8E" w14:textId="77777777" w:rsidR="00391AF3" w:rsidRPr="00F36B37" w:rsidRDefault="00391AF3" w:rsidP="00391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5BB" w:rsidRPr="00E26BAF" w14:paraId="5ED236FE" w14:textId="77777777" w:rsidTr="003737A7">
        <w:tc>
          <w:tcPr>
            <w:tcW w:w="1726" w:type="pct"/>
          </w:tcPr>
          <w:p w14:paraId="7F7AFBD3" w14:textId="1CC8D27E" w:rsidR="006C45BB" w:rsidRPr="00E26BAF" w:rsidRDefault="006C45BB" w:rsidP="006C45BB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9" w:type="pct"/>
          </w:tcPr>
          <w:p w14:paraId="2C1BC9CF" w14:textId="77777777" w:rsidR="006C45BB" w:rsidRPr="00E26BAF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19E34A" w14:textId="7191FBDD" w:rsidR="006C45BB" w:rsidRPr="00E26BAF" w:rsidRDefault="002C37BB" w:rsidP="0001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524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127" w:type="pct"/>
            <w:vAlign w:val="bottom"/>
          </w:tcPr>
          <w:p w14:paraId="1931669A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739D7D2" w14:textId="6A876A45" w:rsidR="006C45BB" w:rsidRPr="00E26BAF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28" w:type="pct"/>
            <w:vAlign w:val="bottom"/>
          </w:tcPr>
          <w:p w14:paraId="21195DC5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52F172C" w14:textId="6E0333B5" w:rsidR="006C45BB" w:rsidRPr="003737A7" w:rsidRDefault="002C37BB" w:rsidP="0001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0728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28" w:type="pct"/>
            <w:vAlign w:val="bottom"/>
          </w:tcPr>
          <w:p w14:paraId="5A98CD32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04EBAE" w14:textId="09CBAB8A" w:rsidR="006C45BB" w:rsidRPr="00E26BAF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6C45BB" w:rsidRPr="00E26BAF" w14:paraId="68448EA1" w14:textId="77777777" w:rsidTr="003737A7">
        <w:tc>
          <w:tcPr>
            <w:tcW w:w="1726" w:type="pct"/>
          </w:tcPr>
          <w:p w14:paraId="0EE881D1" w14:textId="3E5CD476" w:rsidR="006C45BB" w:rsidRPr="00E26BAF" w:rsidRDefault="006C45BB" w:rsidP="006C45BB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29" w:type="pct"/>
          </w:tcPr>
          <w:p w14:paraId="08C8EF38" w14:textId="77777777" w:rsidR="006C45BB" w:rsidRPr="00E26BAF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F8DE4FA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196160D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D8B24A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353C71E3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AE9E35C" w14:textId="64A61FE3" w:rsidR="006C45BB" w:rsidRPr="003737A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9C42EB8" w14:textId="77777777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6410AB4" w14:textId="011EFADF" w:rsidR="006C45BB" w:rsidRPr="00E26BAF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5BB" w:rsidRPr="00F36B37" w14:paraId="74F1296B" w14:textId="77777777" w:rsidTr="003737A7">
        <w:tc>
          <w:tcPr>
            <w:tcW w:w="1726" w:type="pct"/>
          </w:tcPr>
          <w:p w14:paraId="45C793AB" w14:textId="480231AF" w:rsidR="006C45BB" w:rsidRPr="00E80EAC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1478E4DC" w14:textId="5C92CF51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CF08850" w14:textId="36EABDCA" w:rsidR="006C45BB" w:rsidRPr="00F56AF0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524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27" w:type="pct"/>
            <w:vAlign w:val="bottom"/>
          </w:tcPr>
          <w:p w14:paraId="32AA4E57" w14:textId="77777777" w:rsidR="006C45BB" w:rsidRPr="00F56AF0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8C1B06" w14:textId="79B20330" w:rsidR="006C45BB" w:rsidRPr="00F56AF0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28" w:type="pct"/>
            <w:vAlign w:val="bottom"/>
          </w:tcPr>
          <w:p w14:paraId="7BF59097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6B8E1C6" w14:textId="773A44BE" w:rsidR="006C45BB" w:rsidRPr="003737A7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33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28" w:type="pct"/>
            <w:vAlign w:val="bottom"/>
          </w:tcPr>
          <w:p w14:paraId="4DBA3894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1962D3" w14:textId="1E630B5A" w:rsidR="006C45BB" w:rsidRPr="00F36B37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</w:tr>
      <w:tr w:rsidR="006C45BB" w:rsidRPr="00F36B37" w14:paraId="3E945BCE" w14:textId="77777777" w:rsidTr="003737A7">
        <w:tc>
          <w:tcPr>
            <w:tcW w:w="1726" w:type="pct"/>
          </w:tcPr>
          <w:p w14:paraId="5B78C49A" w14:textId="445A176B" w:rsidR="006C45BB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6C45BB">
              <w:rPr>
                <w:rFonts w:asciiTheme="majorBidi" w:hAnsiTheme="majorBidi" w:cs="Angsana New"/>
                <w:sz w:val="30"/>
                <w:szCs w:val="30"/>
              </w:rPr>
              <w:t xml:space="preserve"> - </w:t>
            </w:r>
            <w:r w:rsidRPr="002C37BB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6C45BB"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6C45BB"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431B2C20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4789BD9" w14:textId="18A090D3" w:rsidR="006C45BB" w:rsidRPr="00F56AF0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27" w:type="pct"/>
            <w:vAlign w:val="bottom"/>
          </w:tcPr>
          <w:p w14:paraId="21FF8D9B" w14:textId="77777777" w:rsidR="006C45BB" w:rsidRPr="00F56AF0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3E82881" w14:textId="06D01A34" w:rsidR="006C45BB" w:rsidRPr="00F56AF0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28" w:type="pct"/>
            <w:vAlign w:val="bottom"/>
          </w:tcPr>
          <w:p w14:paraId="5C66DBB7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07E92C" w14:textId="1314B5DF" w:rsidR="006C45BB" w:rsidRPr="008E4BB0" w:rsidRDefault="002C37BB" w:rsidP="0003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33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28" w:type="pct"/>
            <w:vAlign w:val="bottom"/>
          </w:tcPr>
          <w:p w14:paraId="57893A30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8A315B" w14:textId="13F94158" w:rsidR="006C45BB" w:rsidRPr="00F36B37" w:rsidRDefault="006C45BB" w:rsidP="008E4BB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F36B37" w14:paraId="38F0310A" w14:textId="77777777" w:rsidTr="003737A7">
        <w:tc>
          <w:tcPr>
            <w:tcW w:w="1726" w:type="pct"/>
          </w:tcPr>
          <w:p w14:paraId="48F146D5" w14:textId="26148F1B" w:rsidR="006C45BB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C4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C45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6B374127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CB64F6" w14:textId="7C77AE2E" w:rsidR="006C45BB" w:rsidRPr="00F36B37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27" w:type="pct"/>
            <w:vAlign w:val="bottom"/>
          </w:tcPr>
          <w:p w14:paraId="32ED0B82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DF4168" w14:textId="495F5AD5" w:rsidR="006C45BB" w:rsidRPr="00F36B37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8" w:type="pct"/>
            <w:vAlign w:val="bottom"/>
          </w:tcPr>
          <w:p w14:paraId="71DD220C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4B701C72" w14:textId="05F4235F" w:rsidR="006C45BB" w:rsidRPr="008E4BB0" w:rsidRDefault="00033156" w:rsidP="008E4BB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27002572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BA94CB2" w14:textId="5C4C93C6" w:rsidR="006C45BB" w:rsidRPr="00F36B37" w:rsidRDefault="006C45BB" w:rsidP="006C45B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F36B37" w14:paraId="14E0D3A7" w14:textId="77777777" w:rsidTr="003737A7">
        <w:tc>
          <w:tcPr>
            <w:tcW w:w="1726" w:type="pct"/>
          </w:tcPr>
          <w:p w14:paraId="62CED5F2" w14:textId="05252FD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33F28A4B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AB02FDE" w14:textId="017D61AD" w:rsidR="006C45BB" w:rsidRPr="00F36B37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7" w:type="pct"/>
            <w:vAlign w:val="bottom"/>
          </w:tcPr>
          <w:p w14:paraId="54294292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DEBBCAC" w14:textId="0C6B6283" w:rsidR="006C45BB" w:rsidRPr="00F36B37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  <w:vAlign w:val="bottom"/>
          </w:tcPr>
          <w:p w14:paraId="67B1DFF5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DE9B32A" w14:textId="01FD9A2E" w:rsidR="006C45BB" w:rsidRPr="008E4BB0" w:rsidRDefault="00033156" w:rsidP="008E4BB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798B2114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80FFC3" w14:textId="00CE05B9" w:rsidR="006C45BB" w:rsidRPr="00F36B37" w:rsidRDefault="006C45BB" w:rsidP="006C45B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45BB" w:rsidRPr="00F36B37" w14:paraId="5A06F9F6" w14:textId="77777777" w:rsidTr="003737A7">
        <w:tc>
          <w:tcPr>
            <w:tcW w:w="1726" w:type="pct"/>
          </w:tcPr>
          <w:p w14:paraId="10247228" w14:textId="77777777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9" w:type="pct"/>
          </w:tcPr>
          <w:p w14:paraId="613C1CC1" w14:textId="5E897B4F" w:rsidR="006C45BB" w:rsidRPr="00E80EAC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5A28091B" w14:textId="6A7A754D" w:rsidR="006C45BB" w:rsidRPr="003916D7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524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127" w:type="pct"/>
            <w:vAlign w:val="bottom"/>
          </w:tcPr>
          <w:p w14:paraId="4CF2275A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0DC79AC" w14:textId="5FDEEA1F" w:rsidR="006C45BB" w:rsidRPr="003916D7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128" w:type="pct"/>
            <w:vAlign w:val="bottom"/>
          </w:tcPr>
          <w:p w14:paraId="25346406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65EDF7EB" w14:textId="78864EAF" w:rsidR="006C45BB" w:rsidRPr="00F36B37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033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128" w:type="pct"/>
            <w:vAlign w:val="bottom"/>
          </w:tcPr>
          <w:p w14:paraId="754CF17C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3D914FD" w14:textId="450C265B" w:rsidR="006C45BB" w:rsidRPr="00F36B37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6C45BB" w:rsidRPr="00F36B37" w14:paraId="3BD5BFCC" w14:textId="77777777" w:rsidTr="003737A7">
        <w:trPr>
          <w:trHeight w:val="197"/>
        </w:trPr>
        <w:tc>
          <w:tcPr>
            <w:tcW w:w="1726" w:type="pct"/>
          </w:tcPr>
          <w:p w14:paraId="58B03A37" w14:textId="77777777" w:rsidR="006C45BB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BB646BD" w14:textId="40B7E3EE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29" w:type="pct"/>
          </w:tcPr>
          <w:p w14:paraId="1B1AC8F9" w14:textId="6D9CB97E" w:rsidR="006C45BB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AC4BD0B" w14:textId="7B9B9EA8" w:rsidR="006C45BB" w:rsidRPr="00E80EAC" w:rsidRDefault="002C37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90F6E65" w14:textId="77777777" w:rsidR="00D746EE" w:rsidRDefault="00D746EE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5168E" w14:textId="771523EB" w:rsidR="00723A2C" w:rsidRPr="003916D7" w:rsidRDefault="00723A2C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5A8F0AF8" w14:textId="77777777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5FAA45F" w14:textId="77777777" w:rsidR="006C45BB" w:rsidRDefault="006C45BB" w:rsidP="006C45BB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A4AD93" w14:textId="42E739B3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14A3C64F" w14:textId="77777777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10F706B" w14:textId="77777777" w:rsidR="00165BD3" w:rsidRDefault="00165BD3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B795F" w14:textId="23197B2F" w:rsidR="00033156" w:rsidRPr="003916D7" w:rsidRDefault="00033156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6F6C25F3" w14:textId="77777777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0E3A224" w14:textId="77777777" w:rsidR="006C45BB" w:rsidRDefault="006C45BB" w:rsidP="006C45B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2F8BF75" w14:textId="065AA8FB" w:rsidR="006C45BB" w:rsidRPr="003916D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45BB" w:rsidRPr="00F36B37" w14:paraId="48844C28" w14:textId="77777777" w:rsidTr="003737A7">
        <w:tc>
          <w:tcPr>
            <w:tcW w:w="1726" w:type="pct"/>
          </w:tcPr>
          <w:p w14:paraId="06C36809" w14:textId="77777777" w:rsidR="006C45BB" w:rsidRPr="00E80EAC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117AE23C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245DDC8" w14:textId="1F83F60A" w:rsidR="006C45BB" w:rsidRPr="00A23F5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723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127" w:type="pct"/>
            <w:vAlign w:val="bottom"/>
          </w:tcPr>
          <w:p w14:paraId="3D5A0E29" w14:textId="77777777" w:rsidR="006C45BB" w:rsidRPr="00A23F5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42DDFFD4" w14:textId="6122A1DA" w:rsidR="006C45BB" w:rsidRPr="00A23F5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128" w:type="pct"/>
            <w:vAlign w:val="bottom"/>
          </w:tcPr>
          <w:p w14:paraId="59AC460D" w14:textId="77777777" w:rsidR="006C45BB" w:rsidRPr="00A23F5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10838FD" w14:textId="4148A541" w:rsidR="006C45BB" w:rsidRPr="00A23F5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723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128" w:type="pct"/>
            <w:vAlign w:val="bottom"/>
          </w:tcPr>
          <w:p w14:paraId="737F1AB3" w14:textId="77777777" w:rsidR="006C45BB" w:rsidRPr="00A23F58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6E30283B" w14:textId="4B809CD9" w:rsidR="006C45BB" w:rsidRPr="00A23F58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C4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  <w:tr w:rsidR="006C45BB" w:rsidRPr="00F36B37" w14:paraId="62DB6BB0" w14:textId="77777777" w:rsidTr="003737A7">
        <w:tc>
          <w:tcPr>
            <w:tcW w:w="1726" w:type="pct"/>
          </w:tcPr>
          <w:p w14:paraId="5691ADC4" w14:textId="77777777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9" w:type="pct"/>
          </w:tcPr>
          <w:p w14:paraId="2DC41ACF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7455289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vAlign w:val="bottom"/>
          </w:tcPr>
          <w:p w14:paraId="197C3BB9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E0BD58A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370BE4DA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E57513E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56D48D64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33411550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45BB" w:rsidRPr="00F36B37" w14:paraId="2986FE6B" w14:textId="77777777" w:rsidTr="003737A7">
        <w:tc>
          <w:tcPr>
            <w:tcW w:w="1726" w:type="pct"/>
          </w:tcPr>
          <w:p w14:paraId="6BCC1144" w14:textId="6F13B4E3" w:rsidR="006C45BB" w:rsidRPr="00F36B37" w:rsidRDefault="006C45BB" w:rsidP="006C45BB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29" w:type="pct"/>
          </w:tcPr>
          <w:p w14:paraId="0EBF4927" w14:textId="77777777" w:rsidR="006C45BB" w:rsidRPr="00E80EAC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B6622ED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vAlign w:val="bottom"/>
          </w:tcPr>
          <w:p w14:paraId="7856BC0E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32795CBF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74E7E85F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</w:tcPr>
          <w:p w14:paraId="7FCA6E4F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13F6B8D3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</w:tcPr>
          <w:p w14:paraId="7B1D2E52" w14:textId="77777777" w:rsidR="006C45BB" w:rsidRPr="00F36B37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0F44" w:rsidRPr="00F36B37" w14:paraId="4F9EDE6A" w14:textId="77777777" w:rsidTr="003737A7">
        <w:tc>
          <w:tcPr>
            <w:tcW w:w="1726" w:type="pct"/>
          </w:tcPr>
          <w:p w14:paraId="0DDF0B60" w14:textId="01BEFA27" w:rsidR="00970F44" w:rsidRPr="00F36B37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9" w:type="pct"/>
          </w:tcPr>
          <w:p w14:paraId="40C42CE1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0FA86C2" w14:textId="69279E3C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573</w:t>
            </w:r>
            <w:r w:rsidR="00970F4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301</w:t>
            </w:r>
          </w:p>
        </w:tc>
        <w:tc>
          <w:tcPr>
            <w:tcW w:w="127" w:type="pct"/>
            <w:vAlign w:val="bottom"/>
          </w:tcPr>
          <w:p w14:paraId="6610A434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7785607" w14:textId="358489D7" w:rsidR="00970F44" w:rsidRPr="00A23F58" w:rsidRDefault="002C37BB" w:rsidP="00BE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28" w:type="pct"/>
            <w:vAlign w:val="bottom"/>
          </w:tcPr>
          <w:p w14:paraId="4E891D0A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D2BE1F2" w14:textId="4C3B1F4A" w:rsidR="00970F44" w:rsidRPr="00A23F58" w:rsidRDefault="00970F44" w:rsidP="00970F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1787EE89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4D6CDB8" w14:textId="2747661A" w:rsidR="00970F44" w:rsidRPr="00A23F58" w:rsidRDefault="00970F44" w:rsidP="00970F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0F44" w:rsidRPr="00F36B37" w14:paraId="2D21C8C8" w14:textId="77777777" w:rsidTr="003737A7">
        <w:tc>
          <w:tcPr>
            <w:tcW w:w="1726" w:type="pct"/>
          </w:tcPr>
          <w:p w14:paraId="121A6C80" w14:textId="168F61C5" w:rsidR="00970F44" w:rsidRPr="00F36B37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29" w:type="pct"/>
          </w:tcPr>
          <w:p w14:paraId="1AC11FED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DF28E20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  <w:vAlign w:val="bottom"/>
          </w:tcPr>
          <w:p w14:paraId="5D436952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E2C46D4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3A61D45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16BD8310" w14:textId="5562B68E" w:rsidR="00970F44" w:rsidRPr="00A23F58" w:rsidRDefault="00970F44" w:rsidP="00970F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F59A99E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DCD0411" w14:textId="72919088" w:rsidR="00970F44" w:rsidRPr="00A23F58" w:rsidRDefault="00970F44" w:rsidP="00970F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F44" w:rsidRPr="00F36B37" w14:paraId="57F30359" w14:textId="77777777" w:rsidTr="003737A7">
        <w:tc>
          <w:tcPr>
            <w:tcW w:w="1726" w:type="pct"/>
          </w:tcPr>
          <w:p w14:paraId="17A39456" w14:textId="04FB03C0" w:rsidR="00970F44" w:rsidRPr="00F36B37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797E66A1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13421F5" w14:textId="3FB27A71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</w:t>
            </w:r>
            <w:r w:rsidR="00970F4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780</w:t>
            </w:r>
          </w:p>
        </w:tc>
        <w:tc>
          <w:tcPr>
            <w:tcW w:w="127" w:type="pct"/>
            <w:vAlign w:val="bottom"/>
          </w:tcPr>
          <w:p w14:paraId="48076408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E95714E" w14:textId="416D00AE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28" w:type="pct"/>
            <w:vAlign w:val="bottom"/>
          </w:tcPr>
          <w:p w14:paraId="26289FF2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F8CBBE3" w14:textId="132C3513" w:rsidR="00970F44" w:rsidRPr="00A23F58" w:rsidRDefault="00970F44" w:rsidP="00970F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5510DD6A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30AFF5B" w14:textId="7924B993" w:rsidR="00970F44" w:rsidRPr="00A23F58" w:rsidRDefault="00970F44" w:rsidP="00970F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0F44" w:rsidRPr="00F36B37" w14:paraId="4DBE826B" w14:textId="77777777" w:rsidTr="003737A7">
        <w:tc>
          <w:tcPr>
            <w:tcW w:w="1726" w:type="pct"/>
          </w:tcPr>
          <w:p w14:paraId="20D45D81" w14:textId="73B81B76" w:rsidR="00970F44" w:rsidRPr="00E26BAF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C37BB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970F44">
              <w:rPr>
                <w:rFonts w:asciiTheme="majorBidi" w:hAnsiTheme="majorBidi" w:cs="Angsana New"/>
                <w:sz w:val="30"/>
                <w:szCs w:val="30"/>
              </w:rPr>
              <w:t xml:space="preserve"> - </w:t>
            </w:r>
            <w:r w:rsidRPr="002C37BB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970F44"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970F44"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0E13E520" w14:textId="66245309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C49A623" w14:textId="6EDAE3B2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026</w:t>
            </w:r>
          </w:p>
        </w:tc>
        <w:tc>
          <w:tcPr>
            <w:tcW w:w="127" w:type="pct"/>
          </w:tcPr>
          <w:p w14:paraId="20775852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D83FFD5" w14:textId="40C0F9DF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28" w:type="pct"/>
          </w:tcPr>
          <w:p w14:paraId="6BFA5123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D07A5D8" w14:textId="21FCCF8E" w:rsidR="00970F44" w:rsidRPr="00A23F58" w:rsidRDefault="00970F44" w:rsidP="00970F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97252AB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1DA460F" w14:textId="10F03D35" w:rsidR="00970F44" w:rsidRPr="00A23F58" w:rsidRDefault="00970F44" w:rsidP="00970F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0F44" w:rsidRPr="00F36B37" w14:paraId="5CECB8F9" w14:textId="77777777" w:rsidTr="003737A7">
        <w:tc>
          <w:tcPr>
            <w:tcW w:w="1726" w:type="pct"/>
          </w:tcPr>
          <w:p w14:paraId="209E1BF7" w14:textId="5CDD8A08" w:rsidR="00970F44" w:rsidRPr="00E26BAF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0F4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0F4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6CA38514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583552DD" w14:textId="2C0FE395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127" w:type="pct"/>
          </w:tcPr>
          <w:p w14:paraId="10B8D935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E716F78" w14:textId="5CD4D100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128" w:type="pct"/>
          </w:tcPr>
          <w:p w14:paraId="00CDFE54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79A284AD" w14:textId="7AB33028" w:rsidR="00970F44" w:rsidRPr="00A23F58" w:rsidRDefault="00970F44" w:rsidP="00970F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AC8C879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BFB76E" w14:textId="6B68D705" w:rsidR="00970F44" w:rsidRPr="00A23F58" w:rsidRDefault="00970F44" w:rsidP="00970F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0F44" w:rsidRPr="00F36B37" w14:paraId="21628DC1" w14:textId="77777777" w:rsidTr="003737A7">
        <w:tc>
          <w:tcPr>
            <w:tcW w:w="1726" w:type="pct"/>
          </w:tcPr>
          <w:p w14:paraId="00810346" w14:textId="330D13EE" w:rsidR="00970F44" w:rsidRPr="00F36B37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14:paraId="70674D99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</w:tcPr>
          <w:p w14:paraId="4618D720" w14:textId="435C8ACD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27" w:type="pct"/>
          </w:tcPr>
          <w:p w14:paraId="4201C542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F95EA0" w14:textId="146F1A7F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70F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128" w:type="pct"/>
          </w:tcPr>
          <w:p w14:paraId="71AFFE4F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07BC02E8" w14:textId="474B69DD" w:rsidR="00970F44" w:rsidRPr="00A23F58" w:rsidRDefault="00970F44" w:rsidP="00970F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2C82877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3C5412F" w14:textId="300DC092" w:rsidR="00970F44" w:rsidRPr="00A23F58" w:rsidRDefault="00970F44" w:rsidP="00970F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0F44" w:rsidRPr="00F36B37" w14:paraId="18504287" w14:textId="77777777" w:rsidTr="003737A7">
        <w:tc>
          <w:tcPr>
            <w:tcW w:w="1726" w:type="pct"/>
          </w:tcPr>
          <w:p w14:paraId="21BF2AD1" w14:textId="6E5FD10A" w:rsidR="00970F44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9" w:type="pct"/>
          </w:tcPr>
          <w:p w14:paraId="3DDA5CD5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7D28357C" w14:textId="1A4073F9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  <w:r w:rsidR="00970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127" w:type="pct"/>
          </w:tcPr>
          <w:p w14:paraId="0A98DBA6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52F1DB0" w14:textId="4AE29034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  <w:r w:rsidR="00970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128" w:type="pct"/>
          </w:tcPr>
          <w:p w14:paraId="1B92AD20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65086357" w14:textId="33291C87" w:rsidR="00970F44" w:rsidRPr="00995A84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D7DBB9" w14:textId="77777777" w:rsidR="00970F44" w:rsidRPr="00995A84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D14F6E4" w14:textId="1AA16E4B" w:rsidR="00970F44" w:rsidRPr="00F54B9F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70F44" w:rsidRPr="00F36B37" w14:paraId="5035368C" w14:textId="77777777" w:rsidTr="003737A7">
        <w:tc>
          <w:tcPr>
            <w:tcW w:w="1726" w:type="pct"/>
          </w:tcPr>
          <w:p w14:paraId="5CE4EB3F" w14:textId="77777777" w:rsidR="00970F44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521AA53" w14:textId="13F2FA08" w:rsidR="00970F44" w:rsidRPr="00F36B37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29" w:type="pct"/>
          </w:tcPr>
          <w:p w14:paraId="07901536" w14:textId="77777777" w:rsidR="00970F44" w:rsidRPr="00E80EAC" w:rsidRDefault="00970F44" w:rsidP="00970F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</w:tcPr>
          <w:p w14:paraId="42F4A4A1" w14:textId="77777777" w:rsidR="00970F44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8A710A" w14:textId="23C3873C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031F5DDC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05E27ED" w14:textId="77777777" w:rsidR="00970F44" w:rsidRDefault="00970F44" w:rsidP="00970F44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07080" w14:textId="02DFF3DA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021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FC8C574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4B382755" w14:textId="77777777" w:rsidR="00970F44" w:rsidRPr="00483F9D" w:rsidRDefault="00970F44" w:rsidP="00970F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44BD3A7" w14:textId="4449BBE0" w:rsidR="00970F44" w:rsidRPr="00A23F58" w:rsidRDefault="00970F44" w:rsidP="00970F4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C035F59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E10F123" w14:textId="77777777" w:rsidR="00970F44" w:rsidRPr="00483F9D" w:rsidRDefault="00970F44" w:rsidP="00970F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6D9D37" w14:textId="2AFFA6E7" w:rsidR="00970F44" w:rsidRPr="00A23F58" w:rsidRDefault="00970F44" w:rsidP="00970F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0F44" w:rsidRPr="00F36B37" w14:paraId="726CBE28" w14:textId="77777777" w:rsidTr="003737A7">
        <w:tc>
          <w:tcPr>
            <w:tcW w:w="1726" w:type="pct"/>
          </w:tcPr>
          <w:p w14:paraId="6BA11D16" w14:textId="6C48E340" w:rsidR="00970F44" w:rsidRPr="00F36B37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1EE5CAB5" w14:textId="77777777" w:rsidR="00970F44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E4304" w14:textId="18F6A480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661</w:t>
            </w:r>
            <w:r w:rsidR="00970F4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110</w:t>
            </w:r>
          </w:p>
        </w:tc>
        <w:tc>
          <w:tcPr>
            <w:tcW w:w="127" w:type="pct"/>
          </w:tcPr>
          <w:p w14:paraId="027DD250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2FFA033B" w14:textId="1937A72A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  <w:r w:rsidR="00970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128" w:type="pct"/>
          </w:tcPr>
          <w:p w14:paraId="255AC2CF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0378C" w14:textId="5BB94B9A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B8FC01E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24C9F29A" w14:textId="2CB2C7EE" w:rsidR="00970F44" w:rsidRPr="00F54B9F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70F44" w:rsidRPr="00F36B37" w14:paraId="1DFB5DDD" w14:textId="77777777" w:rsidTr="003737A7">
        <w:tc>
          <w:tcPr>
            <w:tcW w:w="1726" w:type="pct"/>
          </w:tcPr>
          <w:p w14:paraId="3C464140" w14:textId="51B27BCA" w:rsidR="00970F44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429" w:type="pct"/>
          </w:tcPr>
          <w:p w14:paraId="6E420BD7" w14:textId="77777777" w:rsidR="00970F44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D1DE7" w14:textId="0F900EBC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701</w:t>
            </w:r>
            <w:r w:rsidR="00D0489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252</w:t>
            </w:r>
          </w:p>
        </w:tc>
        <w:tc>
          <w:tcPr>
            <w:tcW w:w="127" w:type="pct"/>
          </w:tcPr>
          <w:p w14:paraId="36012F37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67D140A" w14:textId="0EFEB090" w:rsidR="00970F44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  <w:r w:rsidR="00970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28" w:type="pct"/>
          </w:tcPr>
          <w:p w14:paraId="6776B346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876FF" w14:textId="54152817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084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128" w:type="pct"/>
          </w:tcPr>
          <w:p w14:paraId="5889E40F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3CFF01F8" w14:textId="2E4CECCF" w:rsidR="00970F44" w:rsidRPr="00483F9D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70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970F44" w:rsidRPr="00F36B37" w14:paraId="5440F215" w14:textId="77777777" w:rsidTr="003737A7">
        <w:tc>
          <w:tcPr>
            <w:tcW w:w="1726" w:type="pct"/>
          </w:tcPr>
          <w:p w14:paraId="50C7F7EC" w14:textId="4C829BB2" w:rsidR="00970F44" w:rsidRPr="00F36B37" w:rsidRDefault="00970F44" w:rsidP="00970F4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14:paraId="227EE816" w14:textId="77777777" w:rsidR="00970F44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  <w:right w:val="nil"/>
            </w:tcBorders>
          </w:tcPr>
          <w:p w14:paraId="799A552D" w14:textId="578EA6C6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690</w:t>
            </w:r>
            <w:r w:rsidR="00D0489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630</w:t>
            </w:r>
          </w:p>
        </w:tc>
        <w:tc>
          <w:tcPr>
            <w:tcW w:w="127" w:type="pct"/>
          </w:tcPr>
          <w:p w14:paraId="30C2A09A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3597F429" w14:textId="36045CF1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  <w:r w:rsidR="00970F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128" w:type="pct"/>
          </w:tcPr>
          <w:p w14:paraId="217E95EC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</w:tcPr>
          <w:p w14:paraId="104A4E16" w14:textId="476CCD28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CA6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128" w:type="pct"/>
          </w:tcPr>
          <w:p w14:paraId="0DA2632F" w14:textId="77777777" w:rsidR="00970F44" w:rsidRPr="00A23F58" w:rsidRDefault="00970F44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9C3B69A" w14:textId="181717B2" w:rsidR="00970F44" w:rsidRPr="00A23F58" w:rsidRDefault="002C37BB" w:rsidP="0097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70F44" w:rsidRPr="008536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</w:tbl>
    <w:p w14:paraId="29F2C9A9" w14:textId="25AD3716" w:rsidR="009D1614" w:rsidRDefault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803"/>
        <w:gridCol w:w="1170"/>
        <w:gridCol w:w="238"/>
        <w:gridCol w:w="1127"/>
        <w:gridCol w:w="240"/>
        <w:gridCol w:w="1200"/>
        <w:gridCol w:w="241"/>
        <w:gridCol w:w="1110"/>
      </w:tblGrid>
      <w:tr w:rsidR="004B1893" w:rsidRPr="00F36B37" w14:paraId="6BE2E0AF" w14:textId="77777777" w:rsidTr="003737A7">
        <w:tc>
          <w:tcPr>
            <w:tcW w:w="2155" w:type="pct"/>
            <w:gridSpan w:val="2"/>
          </w:tcPr>
          <w:p w14:paraId="667B1C47" w14:textId="79811F0D" w:rsidR="004B1893" w:rsidRPr="00A23F58" w:rsidRDefault="00FA5972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</w:t>
            </w:r>
            <w:r w:rsidR="004B1893"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4" w:type="pct"/>
            <w:gridSpan w:val="3"/>
          </w:tcPr>
          <w:p w14:paraId="1BF8BD31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307EBBC5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08F64C89" w14:textId="77777777" w:rsidR="004B1893" w:rsidRPr="00F36B37" w:rsidRDefault="004B1893" w:rsidP="004B1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6CB1" w:rsidRPr="00F36B37" w14:paraId="3B922571" w14:textId="77777777" w:rsidTr="003737A7">
        <w:tc>
          <w:tcPr>
            <w:tcW w:w="2155" w:type="pct"/>
            <w:gridSpan w:val="2"/>
          </w:tcPr>
          <w:p w14:paraId="5868629A" w14:textId="33044862" w:rsidR="00BF6CB1" w:rsidRPr="00B30E1D" w:rsidRDefault="00BF6CB1" w:rsidP="00BF6CB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5" w:type="pct"/>
          </w:tcPr>
          <w:p w14:paraId="379B9F9D" w14:textId="41AEA137" w:rsidR="00BF6CB1" w:rsidRPr="00F36B37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68471290" w14:textId="77777777" w:rsidR="00BF6CB1" w:rsidRPr="00F36B37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9A017ED" w14:textId="07073812" w:rsidR="00BF6CB1" w:rsidRPr="00F36B37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5DC28B01" w14:textId="77777777" w:rsidR="00BF6CB1" w:rsidRPr="00F36B37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B5B9024" w14:textId="30F13132" w:rsidR="00BF6CB1" w:rsidRPr="00F36B37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52B56256" w14:textId="77777777" w:rsidR="00BF6CB1" w:rsidRPr="00F36B37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8A4BFF" w14:textId="5B36A0D4" w:rsidR="00BF6CB1" w:rsidRPr="00F36B37" w:rsidRDefault="002C37BB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B1893" w:rsidRPr="00F36B37" w14:paraId="3689514B" w14:textId="77777777" w:rsidTr="003737A7">
        <w:trPr>
          <w:trHeight w:val="236"/>
        </w:trPr>
        <w:tc>
          <w:tcPr>
            <w:tcW w:w="1726" w:type="pct"/>
          </w:tcPr>
          <w:p w14:paraId="70B3358B" w14:textId="77777777" w:rsidR="004B1893" w:rsidRPr="00F36B37" w:rsidRDefault="004B1893" w:rsidP="004B18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619F901" w14:textId="77777777" w:rsidR="004B1893" w:rsidRPr="00933281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5" w:type="pct"/>
            <w:gridSpan w:val="7"/>
          </w:tcPr>
          <w:p w14:paraId="4D72573B" w14:textId="77777777" w:rsidR="004B1893" w:rsidRPr="00C61339" w:rsidRDefault="004B1893" w:rsidP="004B18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45BB" w:rsidRPr="00F36B37" w14:paraId="245A5109" w14:textId="77777777" w:rsidTr="003737A7">
        <w:tc>
          <w:tcPr>
            <w:tcW w:w="1726" w:type="pct"/>
          </w:tcPr>
          <w:p w14:paraId="4D008270" w14:textId="7286FD2A" w:rsidR="006C45BB" w:rsidRPr="00E80EAC" w:rsidRDefault="006C45BB" w:rsidP="006C45BB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429" w:type="pct"/>
          </w:tcPr>
          <w:p w14:paraId="2798D483" w14:textId="77777777" w:rsidR="006C45BB" w:rsidRPr="00F36B37" w:rsidRDefault="006C45BB" w:rsidP="006C45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D1D668E" w14:textId="33B5150F" w:rsidR="006C45BB" w:rsidRPr="006C45BB" w:rsidRDefault="002C37BB" w:rsidP="0001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="Angsana New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C45BB" w:rsidRPr="006C4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27" w:type="pct"/>
            <w:vAlign w:val="bottom"/>
          </w:tcPr>
          <w:p w14:paraId="5BF41B91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ED27C8B" w14:textId="1E4C84D9" w:rsidR="006C45BB" w:rsidRPr="003A2DEB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6C45BB" w:rsidRPr="004B18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28" w:type="pct"/>
            <w:vAlign w:val="bottom"/>
          </w:tcPr>
          <w:p w14:paraId="2C00A56F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D74AFF" w14:textId="4FFE6AC2" w:rsidR="006C45BB" w:rsidRPr="004B1893" w:rsidRDefault="002C37BB" w:rsidP="00010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129" w:type="pct"/>
            <w:vAlign w:val="bottom"/>
          </w:tcPr>
          <w:p w14:paraId="7164F0E6" w14:textId="77777777" w:rsidR="006C45BB" w:rsidRPr="003A2DEB" w:rsidRDefault="006C45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7AA6B5" w14:textId="5A6BE61C" w:rsidR="006C45BB" w:rsidRPr="003A2DEB" w:rsidRDefault="002C37BB" w:rsidP="006C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BF6CB1" w:rsidRPr="00F36B37" w14:paraId="552698AD" w14:textId="77777777" w:rsidTr="003737A7">
        <w:tc>
          <w:tcPr>
            <w:tcW w:w="1726" w:type="pct"/>
          </w:tcPr>
          <w:p w14:paraId="737029EC" w14:textId="52D6D279" w:rsidR="00BF6CB1" w:rsidRPr="000C3853" w:rsidRDefault="00BF6CB1" w:rsidP="00BF6CB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429" w:type="pct"/>
          </w:tcPr>
          <w:p w14:paraId="3105336E" w14:textId="77777777" w:rsidR="00BF6CB1" w:rsidRPr="00F36B37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F92BDA2" w14:textId="17572D0E" w:rsidR="00BF6CB1" w:rsidRPr="003A2DE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46B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27" w:type="pct"/>
            <w:vAlign w:val="bottom"/>
          </w:tcPr>
          <w:p w14:paraId="2B81ABF2" w14:textId="77777777" w:rsidR="00BF6CB1" w:rsidRPr="003A2DE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8AE3051" w14:textId="7E6D31C0" w:rsidR="00BF6CB1" w:rsidRPr="003A2DE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28" w:type="pct"/>
            <w:vAlign w:val="bottom"/>
          </w:tcPr>
          <w:p w14:paraId="3D805F41" w14:textId="77777777" w:rsidR="00BF6CB1" w:rsidRPr="003A2DE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D31390" w14:textId="662223B6" w:rsidR="00BF6CB1" w:rsidRPr="003A2DE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46B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129" w:type="pct"/>
            <w:vAlign w:val="bottom"/>
          </w:tcPr>
          <w:p w14:paraId="3CA231B6" w14:textId="77777777" w:rsidR="00BF6CB1" w:rsidRPr="003A2DE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59E803" w14:textId="74A9259F" w:rsidR="00BF6CB1" w:rsidRPr="003A2DE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F6C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</w:tr>
      <w:tr w:rsidR="00BF6CB1" w:rsidRPr="00F36B37" w14:paraId="49B292BC" w14:textId="77777777" w:rsidTr="003737A7">
        <w:tc>
          <w:tcPr>
            <w:tcW w:w="1726" w:type="pct"/>
          </w:tcPr>
          <w:p w14:paraId="37E39399" w14:textId="48D7545C" w:rsidR="00BF6CB1" w:rsidRPr="00E80EAC" w:rsidRDefault="00BF6CB1" w:rsidP="00BF6CB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429" w:type="pct"/>
          </w:tcPr>
          <w:p w14:paraId="30A21971" w14:textId="16E039A4" w:rsidR="00BF6CB1" w:rsidRPr="00E80EAC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5B6DB1E" w14:textId="043C21A4" w:rsidR="00BF6CB1" w:rsidRPr="003A2DEB" w:rsidRDefault="00746B73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6300EA49" w14:textId="77777777" w:rsidR="00BF6CB1" w:rsidRPr="003A2DE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528CAF0" w14:textId="537685EF" w:rsidR="00BF6CB1" w:rsidRPr="003A2DE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071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78FE198C" w14:textId="77777777" w:rsidR="00BF6CB1" w:rsidRPr="003A2DE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727112F" w14:textId="0E996EE3" w:rsidR="00BF6CB1" w:rsidRPr="003A2DEB" w:rsidRDefault="00746B73" w:rsidP="00BF6CB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0CB25B2" w14:textId="77777777" w:rsidR="00BF6CB1" w:rsidRPr="003A2DE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71ED8A" w14:textId="31556146" w:rsidR="00BF6CB1" w:rsidRPr="003A2DEB" w:rsidRDefault="00BF6CB1" w:rsidP="00BF6CB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6CB1" w:rsidRPr="00F36B37" w14:paraId="1BDC9D88" w14:textId="77777777" w:rsidTr="003737A7">
        <w:tc>
          <w:tcPr>
            <w:tcW w:w="1726" w:type="pct"/>
          </w:tcPr>
          <w:p w14:paraId="37ADD54E" w14:textId="6928B6FC" w:rsidR="00BF6CB1" w:rsidRPr="000C3853" w:rsidRDefault="00BF6CB1" w:rsidP="00BF6CB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ตัดจำหน่าย</w:t>
            </w:r>
          </w:p>
        </w:tc>
        <w:tc>
          <w:tcPr>
            <w:tcW w:w="429" w:type="pct"/>
          </w:tcPr>
          <w:p w14:paraId="22DCEC73" w14:textId="77777777" w:rsidR="00BF6CB1" w:rsidRPr="00E80EAC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067CCD3" w14:textId="63545E69" w:rsidR="00BF6CB1" w:rsidRDefault="00746B73" w:rsidP="00BF6CB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9297458" w14:textId="77777777" w:rsidR="00BF6CB1" w:rsidRPr="003A2DE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6614EED" w14:textId="591DC315" w:rsidR="00BF6CB1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024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1E1DB6C9" w14:textId="77777777" w:rsidR="00BF6CB1" w:rsidRPr="003A2DE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4FA0AF1" w14:textId="2F3FC133" w:rsidR="00BF6CB1" w:rsidRDefault="00746B73" w:rsidP="00BF6CB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782BC28" w14:textId="77777777" w:rsidR="00BF6CB1" w:rsidRPr="003A2DE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792712" w14:textId="0B811F7E" w:rsidR="00BF6CB1" w:rsidRPr="00995A84" w:rsidRDefault="00BF6CB1" w:rsidP="00BF6CB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6CB1" w:rsidRPr="00F36B37" w14:paraId="369EB58A" w14:textId="77777777" w:rsidTr="003737A7">
        <w:tc>
          <w:tcPr>
            <w:tcW w:w="1726" w:type="pct"/>
          </w:tcPr>
          <w:p w14:paraId="74DF280E" w14:textId="3E109B07" w:rsidR="00BF6CB1" w:rsidRPr="00E27CBD" w:rsidRDefault="00BF6CB1" w:rsidP="00BF6CB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2C37BB"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4B18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429" w:type="pct"/>
          </w:tcPr>
          <w:p w14:paraId="30109B25" w14:textId="77777777" w:rsidR="00BF6CB1" w:rsidRPr="00E80EAC" w:rsidRDefault="00BF6CB1" w:rsidP="00BF6CB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B03D" w14:textId="529BA565" w:rsidR="00BF6CB1" w:rsidRPr="003A2DE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746B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127" w:type="pct"/>
            <w:vAlign w:val="bottom"/>
          </w:tcPr>
          <w:p w14:paraId="4FA1C6D0" w14:textId="77777777" w:rsidR="00BF6CB1" w:rsidRPr="003A2DE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54EB50" w14:textId="7B4EF7E5" w:rsidR="00BF6CB1" w:rsidRPr="006166E7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BF6C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</w:p>
        </w:tc>
        <w:tc>
          <w:tcPr>
            <w:tcW w:w="128" w:type="pct"/>
            <w:vAlign w:val="bottom"/>
          </w:tcPr>
          <w:p w14:paraId="30D4160F" w14:textId="77777777" w:rsidR="00BF6CB1" w:rsidRPr="003A2DE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F078D" w14:textId="44A2EC70" w:rsidR="00BF6CB1" w:rsidRPr="003A2DE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46B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129" w:type="pct"/>
            <w:vAlign w:val="bottom"/>
          </w:tcPr>
          <w:p w14:paraId="7FB19EB6" w14:textId="77777777" w:rsidR="00BF6CB1" w:rsidRPr="003A2DE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C229AEF" w14:textId="69709C0F" w:rsidR="00BF6CB1" w:rsidRPr="00FA5972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F6C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</w:tr>
    </w:tbl>
    <w:p w14:paraId="07ABE128" w14:textId="77777777" w:rsidR="00B44A8E" w:rsidRPr="00A267B9" w:rsidRDefault="00B44A8E" w:rsidP="00C30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97CE05F" w14:textId="34C101A3" w:rsidR="00EE6646" w:rsidRPr="00B81565" w:rsidRDefault="00EE6646" w:rsidP="00A267B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B815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 บริษัทร่วมและการร่วมค้า</w:t>
      </w:r>
    </w:p>
    <w:p w14:paraId="69335483" w14:textId="1BAB3B19" w:rsidR="00DB7E68" w:rsidRPr="00807D05" w:rsidRDefault="00DB7E68" w:rsidP="009323B0">
      <w:pPr>
        <w:ind w:right="18" w:firstLine="518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2"/>
        <w:gridCol w:w="1675"/>
        <w:gridCol w:w="237"/>
        <w:gridCol w:w="1686"/>
      </w:tblGrid>
      <w:tr w:rsidR="00BF6CB1" w:rsidRPr="00984D68" w14:paraId="559475F2" w14:textId="77777777" w:rsidTr="00CE2E0B">
        <w:trPr>
          <w:trHeight w:val="885"/>
          <w:tblHeader/>
        </w:trPr>
        <w:tc>
          <w:tcPr>
            <w:tcW w:w="5672" w:type="dxa"/>
            <w:vAlign w:val="bottom"/>
          </w:tcPr>
          <w:p w14:paraId="08A73DD2" w14:textId="77777777" w:rsidR="00BF6CB1" w:rsidRPr="00984D68" w:rsidRDefault="00BF6CB1" w:rsidP="00BF6CB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92F63D0" w14:textId="7CA7E157" w:rsidR="00BF6CB1" w:rsidRPr="004B1893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75" w:type="dxa"/>
            <w:vAlign w:val="bottom"/>
          </w:tcPr>
          <w:p w14:paraId="4196F36D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center"/>
          </w:tcPr>
          <w:p w14:paraId="5705801A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  <w:vAlign w:val="center"/>
          </w:tcPr>
          <w:p w14:paraId="091047AE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09A96B5" w14:textId="77777777" w:rsidR="00BF6CB1" w:rsidRPr="00984D68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6D9" w:rsidRPr="00984D68" w14:paraId="27D597AD" w14:textId="77777777" w:rsidTr="009323B0">
        <w:trPr>
          <w:trHeight w:val="411"/>
          <w:tblHeader/>
        </w:trPr>
        <w:tc>
          <w:tcPr>
            <w:tcW w:w="5672" w:type="dxa"/>
            <w:vAlign w:val="bottom"/>
          </w:tcPr>
          <w:p w14:paraId="3B7D96BD" w14:textId="77777777" w:rsidR="00FF76D9" w:rsidRPr="00984D68" w:rsidRDefault="00FF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8" w:type="dxa"/>
            <w:gridSpan w:val="3"/>
          </w:tcPr>
          <w:p w14:paraId="693B6D1B" w14:textId="77777777" w:rsidR="00FF76D9" w:rsidRPr="00984D68" w:rsidRDefault="00FF76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4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564D" w:rsidRPr="00CE2E0B" w14:paraId="6A983646" w14:textId="77777777" w:rsidTr="00CE2E0B">
        <w:trPr>
          <w:trHeight w:val="424"/>
        </w:trPr>
        <w:tc>
          <w:tcPr>
            <w:tcW w:w="5672" w:type="dxa"/>
            <w:vAlign w:val="bottom"/>
          </w:tcPr>
          <w:p w14:paraId="2395C7B6" w14:textId="06090B6F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75" w:type="dxa"/>
          </w:tcPr>
          <w:p w14:paraId="441B57B3" w14:textId="08E5D32B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8004BE9" w14:textId="77777777" w:rsidR="00BE564D" w:rsidRPr="00CE2E0B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6E6D1A56" w14:textId="3CA45F39" w:rsidR="00BE564D" w:rsidRDefault="00BE564D" w:rsidP="00BE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CE2E0B" w14:paraId="466235CC" w14:textId="77777777" w:rsidTr="00CE2E0B">
        <w:trPr>
          <w:trHeight w:val="424"/>
        </w:trPr>
        <w:tc>
          <w:tcPr>
            <w:tcW w:w="5672" w:type="dxa"/>
            <w:vAlign w:val="bottom"/>
          </w:tcPr>
          <w:p w14:paraId="33A0ADF2" w14:textId="24084A2A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</w:t>
            </w:r>
          </w:p>
        </w:tc>
        <w:tc>
          <w:tcPr>
            <w:tcW w:w="1675" w:type="dxa"/>
          </w:tcPr>
          <w:p w14:paraId="363DFCD3" w14:textId="6511FC58" w:rsidR="005F07FA" w:rsidRDefault="00E9447C" w:rsidP="00BE7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114,38</w:t>
            </w:r>
            <w:r w:rsidR="000A29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0318F150" w14:textId="77777777" w:rsidR="005F07FA" w:rsidRPr="00CE2E0B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6EEE488D" w14:textId="0670521A" w:rsidR="005F07FA" w:rsidRDefault="00A22E1C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F07FA" w:rsidRPr="00CE2E0B" w14:paraId="287A470F" w14:textId="77777777" w:rsidTr="00CE2E0B">
        <w:trPr>
          <w:trHeight w:val="424"/>
        </w:trPr>
        <w:tc>
          <w:tcPr>
            <w:tcW w:w="5672" w:type="dxa"/>
            <w:vAlign w:val="bottom"/>
          </w:tcPr>
          <w:p w14:paraId="51C44139" w14:textId="6D11E082" w:rsidR="005F07FA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675" w:type="dxa"/>
          </w:tcPr>
          <w:p w14:paraId="71071A92" w14:textId="0C3257C4" w:rsidR="005F07FA" w:rsidRDefault="004324ED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C37BB" w:rsidRPr="002C37B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A22E1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2C37BB" w:rsidRPr="002C37BB">
              <w:rPr>
                <w:rFonts w:asciiTheme="majorBidi" w:hAnsiTheme="majorBidi" w:cstheme="majorBidi" w:hint="cs"/>
                <w:sz w:val="30"/>
                <w:szCs w:val="30"/>
              </w:rPr>
              <w:t>950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38933E56" w14:textId="77777777" w:rsidR="005F07FA" w:rsidRPr="00CE2E0B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03CB4748" w14:textId="1E0A6805" w:rsidR="005F07FA" w:rsidRDefault="00A22E1C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F07FA" w:rsidRPr="00984D68" w14:paraId="02E8C8B4" w14:textId="77777777" w:rsidTr="00CE2E0B">
        <w:trPr>
          <w:trHeight w:val="101"/>
        </w:trPr>
        <w:tc>
          <w:tcPr>
            <w:tcW w:w="5672" w:type="dxa"/>
            <w:vAlign w:val="bottom"/>
          </w:tcPr>
          <w:p w14:paraId="78C47632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5" w:type="dxa"/>
          </w:tcPr>
          <w:p w14:paraId="61A56AA8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1F98BCB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</w:tcPr>
          <w:p w14:paraId="7D74BFA3" w14:textId="77777777" w:rsidR="005F07FA" w:rsidRPr="00314191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60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984D68" w14:paraId="18A8310A" w14:textId="77777777" w:rsidTr="008158AF">
        <w:trPr>
          <w:trHeight w:val="74"/>
        </w:trPr>
        <w:tc>
          <w:tcPr>
            <w:tcW w:w="5672" w:type="dxa"/>
            <w:vAlign w:val="bottom"/>
          </w:tcPr>
          <w:p w14:paraId="376857DD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675" w:type="dxa"/>
          </w:tcPr>
          <w:p w14:paraId="4009B7CF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FDD5458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8F98D21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7FA" w:rsidRPr="00DD4DE0" w14:paraId="7C84DEFB" w14:textId="77777777" w:rsidTr="00CE2E0B">
        <w:trPr>
          <w:trHeight w:val="436"/>
        </w:trPr>
        <w:tc>
          <w:tcPr>
            <w:tcW w:w="5672" w:type="dxa"/>
            <w:vAlign w:val="bottom"/>
          </w:tcPr>
          <w:p w14:paraId="076DFE77" w14:textId="1BA99BF5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675" w:type="dxa"/>
          </w:tcPr>
          <w:p w14:paraId="081E3544" w14:textId="69936D25" w:rsidR="005F07FA" w:rsidRPr="00984D68" w:rsidRDefault="002C37BB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A22E1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486</w:t>
            </w:r>
          </w:p>
        </w:tc>
        <w:tc>
          <w:tcPr>
            <w:tcW w:w="237" w:type="dxa"/>
          </w:tcPr>
          <w:p w14:paraId="09EE37B1" w14:textId="77777777" w:rsidR="005F07FA" w:rsidRPr="00984D68" w:rsidRDefault="005F07FA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12DB2771" w14:textId="1045409E" w:rsidR="005F07FA" w:rsidRPr="00984D68" w:rsidRDefault="00A22E1C" w:rsidP="005F0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6B598886" w14:textId="77777777" w:rsidR="00FF76D9" w:rsidRPr="00613CE5" w:rsidRDefault="00FF76D9" w:rsidP="00E31E34">
      <w:pPr>
        <w:ind w:right="18" w:firstLine="518"/>
        <w:jc w:val="both"/>
        <w:rPr>
          <w:rFonts w:asciiTheme="majorBidi" w:hAnsiTheme="majorBidi" w:cstheme="majorBidi"/>
          <w:sz w:val="28"/>
          <w:szCs w:val="28"/>
          <w:highlight w:val="green"/>
        </w:rPr>
      </w:pPr>
    </w:p>
    <w:p w14:paraId="5E3C2331" w14:textId="36E1476E" w:rsidR="00BE564D" w:rsidRPr="00BE564D" w:rsidRDefault="00BE564D" w:rsidP="00BE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  <w:cs/>
        </w:rPr>
      </w:pPr>
      <w:r w:rsidRPr="00C87FF0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 xml:space="preserve">ในระหว่างเดือนมกราคม </w:t>
      </w:r>
      <w:r w:rsidR="002C37BB" w:rsidRPr="002C37BB">
        <w:rPr>
          <w:rFonts w:asciiTheme="majorBidi" w:eastAsia="Calibri" w:hAnsiTheme="majorBidi" w:cs="Angsana New"/>
          <w:spacing w:val="-2"/>
          <w:sz w:val="30"/>
          <w:szCs w:val="30"/>
        </w:rPr>
        <w:t>2568</w:t>
      </w:r>
      <w:r w:rsidRPr="00C87FF0">
        <w:rPr>
          <w:rFonts w:asciiTheme="majorBidi" w:eastAsia="Calibri" w:hAnsiTheme="majorBidi" w:cs="Angsana New"/>
          <w:spacing w:val="-2"/>
          <w:sz w:val="30"/>
          <w:szCs w:val="30"/>
        </w:rPr>
        <w:t xml:space="preserve"> </w:t>
      </w:r>
      <w:r w:rsidRPr="00C87FF0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 xml:space="preserve">บริษัท มาสเตอร์ ไดร์ฟเวอร์ แอนด์ เซอร์วิสเซส </w:t>
      </w:r>
      <w:r w:rsidRPr="00C87FF0">
        <w:rPr>
          <w:rFonts w:asciiTheme="majorBidi" w:eastAsia="Calibri" w:hAnsiTheme="majorBidi" w:cs="Angsana New"/>
          <w:spacing w:val="-2"/>
          <w:sz w:val="30"/>
          <w:szCs w:val="30"/>
        </w:rPr>
        <w:t>(</w:t>
      </w:r>
      <w:r w:rsidRPr="00C87FF0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>ประเทศไทย</w:t>
      </w:r>
      <w:r w:rsidRPr="00C87FF0">
        <w:rPr>
          <w:rFonts w:asciiTheme="majorBidi" w:eastAsia="Calibri" w:hAnsiTheme="majorBidi" w:cs="Angsana New"/>
          <w:spacing w:val="-2"/>
          <w:sz w:val="30"/>
          <w:szCs w:val="30"/>
        </w:rPr>
        <w:t xml:space="preserve">) </w:t>
      </w:r>
      <w:r w:rsidRPr="00C87FF0">
        <w:rPr>
          <w:rFonts w:asciiTheme="majorBidi" w:eastAsia="Calibri" w:hAnsiTheme="majorBidi" w:cs="Angsana New" w:hint="cs"/>
          <w:spacing w:val="-2"/>
          <w:sz w:val="30"/>
          <w:szCs w:val="30"/>
          <w:cs/>
        </w:rPr>
        <w:t>จำกัด ซึ่งเป็นบริษัทย่อย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ทางอ้อม ได้เพิ่มทุนจดทะเบียนเป็นจำนวนเงิน </w:t>
      </w:r>
      <w:r w:rsidR="002C37BB" w:rsidRPr="002C37BB">
        <w:rPr>
          <w:rFonts w:asciiTheme="majorBidi" w:eastAsia="Calibri" w:hAnsiTheme="majorBidi" w:cs="Angsana New"/>
          <w:sz w:val="30"/>
          <w:szCs w:val="30"/>
        </w:rPr>
        <w:t>20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ล้านบาท โดยออกหุ้นสามัญจำนวน </w:t>
      </w:r>
      <w:r w:rsidR="002C37BB" w:rsidRPr="002C37BB">
        <w:rPr>
          <w:rFonts w:asciiTheme="majorBidi" w:eastAsia="Calibri" w:hAnsiTheme="majorBidi" w:cs="Angsana New"/>
          <w:sz w:val="30"/>
          <w:szCs w:val="30"/>
        </w:rPr>
        <w:t>200</w:t>
      </w:r>
      <w:r w:rsidRPr="00BE564D">
        <w:rPr>
          <w:rFonts w:asciiTheme="majorBidi" w:eastAsia="Calibri" w:hAnsiTheme="majorBidi" w:cs="Angsana New"/>
          <w:sz w:val="30"/>
          <w:szCs w:val="30"/>
        </w:rPr>
        <w:t>,</w:t>
      </w:r>
      <w:r w:rsidR="002C37BB" w:rsidRPr="002C37BB">
        <w:rPr>
          <w:rFonts w:asciiTheme="majorBidi" w:eastAsia="Calibri" w:hAnsiTheme="majorBidi" w:cs="Angsana New"/>
          <w:sz w:val="30"/>
          <w:szCs w:val="30"/>
        </w:rPr>
        <w:t>000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หุ้น มูลค่าหุ้นละ </w:t>
      </w:r>
      <w:r w:rsidR="00C87FF0">
        <w:rPr>
          <w:rFonts w:asciiTheme="majorBidi" w:eastAsia="Calibri" w:hAnsiTheme="majorBidi" w:cs="Angsana New"/>
          <w:sz w:val="30"/>
          <w:szCs w:val="30"/>
        </w:rPr>
        <w:br/>
      </w:r>
      <w:r w:rsidR="002C37BB" w:rsidRPr="002C37BB">
        <w:rPr>
          <w:rFonts w:asciiTheme="majorBidi" w:eastAsia="Calibri" w:hAnsiTheme="majorBidi" w:cs="Angsana New"/>
          <w:sz w:val="30"/>
          <w:szCs w:val="30"/>
        </w:rPr>
        <w:t>100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บาท บริษัทย่อยแห่งหนึ่ง </w:t>
      </w:r>
      <w:r w:rsidRPr="00BE564D">
        <w:rPr>
          <w:rFonts w:asciiTheme="majorBidi" w:eastAsia="Calibri" w:hAnsiTheme="majorBidi" w:cs="Angsana New"/>
          <w:sz w:val="30"/>
          <w:szCs w:val="30"/>
        </w:rPr>
        <w:t>(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>บริษัทมาสเตอร์ คาร์เร้นเทิล จำกัด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)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ได้ซื้อหุ้นดังกล่าวทั้งหมด ทำให้ส่วนได้เสียในบริษัท มาสเตอร์ ไดร์ฟเวอร์ แอนด์ เซอร์วิสเซส </w:t>
      </w:r>
      <w:r w:rsidRPr="00BE564D">
        <w:rPr>
          <w:rFonts w:asciiTheme="majorBidi" w:eastAsia="Calibri" w:hAnsiTheme="majorBidi" w:cs="Angsana New"/>
          <w:sz w:val="30"/>
          <w:szCs w:val="30"/>
        </w:rPr>
        <w:t>(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)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 xml:space="preserve">จำกัด ยังคงเป็นร้อยละ </w:t>
      </w:r>
      <w:r w:rsidR="002C37BB" w:rsidRPr="002C37BB">
        <w:rPr>
          <w:rFonts w:asciiTheme="majorBidi" w:eastAsia="Calibri" w:hAnsiTheme="majorBidi" w:cs="Angsana New"/>
          <w:sz w:val="30"/>
          <w:szCs w:val="30"/>
        </w:rPr>
        <w:t>99</w:t>
      </w:r>
      <w:r w:rsidRPr="00BE564D">
        <w:rPr>
          <w:rFonts w:asciiTheme="majorBidi" w:eastAsia="Calibri" w:hAnsiTheme="majorBidi" w:cs="Angsana New"/>
          <w:sz w:val="30"/>
          <w:szCs w:val="30"/>
        </w:rPr>
        <w:t>.</w:t>
      </w:r>
      <w:r w:rsidR="002C37BB" w:rsidRPr="002C37BB">
        <w:rPr>
          <w:rFonts w:asciiTheme="majorBidi" w:eastAsia="Calibri" w:hAnsiTheme="majorBidi" w:cs="Angsana New"/>
          <w:sz w:val="30"/>
          <w:szCs w:val="30"/>
        </w:rPr>
        <w:t>99</w:t>
      </w:r>
      <w:r w:rsidRPr="00BE564D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BE564D">
        <w:rPr>
          <w:rFonts w:asciiTheme="majorBidi" w:eastAsia="Calibri" w:hAnsiTheme="majorBidi" w:cs="Angsana New" w:hint="cs"/>
          <w:sz w:val="30"/>
          <w:szCs w:val="30"/>
          <w:cs/>
        </w:rPr>
        <w:t>ดังเดิม</w:t>
      </w:r>
    </w:p>
    <w:p w14:paraId="2E5218A7" w14:textId="77777777" w:rsidR="00A62632" w:rsidRPr="00086D54" w:rsidRDefault="00A62632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4"/>
          <w:szCs w:val="24"/>
        </w:rPr>
      </w:pPr>
    </w:p>
    <w:p w14:paraId="75C2A4AA" w14:textId="655B3B28" w:rsidR="004B3706" w:rsidRDefault="004B3706" w:rsidP="000A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7CAAA3" w14:textId="565EA306" w:rsidR="009743C1" w:rsidRPr="00FB38D5" w:rsidRDefault="00C51E09" w:rsidP="00361A9B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B38D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อสังหาริมทรัพย์เพื่อการลงทุนและ</w:t>
      </w:r>
      <w:r w:rsidR="00A85500" w:rsidRPr="00FB38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</w:t>
      </w:r>
      <w:r w:rsidR="00A85500" w:rsidRPr="00FB38D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อาคารและอุปกรณ์</w:t>
      </w:r>
    </w:p>
    <w:p w14:paraId="157A6E1D" w14:textId="77777777" w:rsidR="00E05376" w:rsidRPr="00E05376" w:rsidRDefault="00E05376" w:rsidP="0039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60"/>
        <w:gridCol w:w="238"/>
        <w:gridCol w:w="1682"/>
        <w:gridCol w:w="270"/>
        <w:gridCol w:w="1580"/>
      </w:tblGrid>
      <w:tr w:rsidR="00E05376" w:rsidRPr="00E23EEB" w14:paraId="10F60E4D" w14:textId="77777777" w:rsidTr="00121514">
        <w:trPr>
          <w:trHeight w:val="429"/>
          <w:tblHeader/>
        </w:trPr>
        <w:tc>
          <w:tcPr>
            <w:tcW w:w="2958" w:type="pct"/>
            <w:vAlign w:val="bottom"/>
          </w:tcPr>
          <w:p w14:paraId="0EBC1F64" w14:textId="4B693DB8" w:rsidR="00E05376" w:rsidRPr="00F45819" w:rsidRDefault="00E05376" w:rsidP="00E0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319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F6CB1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BF6CB1"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620CEB02" w14:textId="77777777" w:rsidR="00E05376" w:rsidRPr="00E23EEB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24A0A7F6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5841FD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EE85489" w14:textId="77777777" w:rsidR="00E05376" w:rsidRPr="00E23EEB" w:rsidRDefault="00E05376" w:rsidP="00A62D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41FFEC81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20D773" w14:textId="77777777" w:rsidR="00E05376" w:rsidRPr="00E23EEB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05376" w:rsidRPr="00001930" w14:paraId="5DE042D7" w14:textId="77777777" w:rsidTr="00121514">
        <w:trPr>
          <w:trHeight w:val="65"/>
          <w:tblHeader/>
        </w:trPr>
        <w:tc>
          <w:tcPr>
            <w:tcW w:w="2958" w:type="pct"/>
          </w:tcPr>
          <w:p w14:paraId="4A8F6A4D" w14:textId="77777777" w:rsidR="00E05376" w:rsidRPr="0065444E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AEDED00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14AA21D2" w14:textId="77777777" w:rsidR="00E05376" w:rsidRPr="00001930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5376" w:rsidRPr="00001930" w14:paraId="292BC957" w14:textId="77777777" w:rsidTr="00E05376">
        <w:trPr>
          <w:trHeight w:val="65"/>
        </w:trPr>
        <w:tc>
          <w:tcPr>
            <w:tcW w:w="2958" w:type="pct"/>
          </w:tcPr>
          <w:p w14:paraId="7F710BDE" w14:textId="77777777" w:rsidR="00E05376" w:rsidRPr="00B80454" w:rsidRDefault="00E05376" w:rsidP="00A62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9" w:type="pct"/>
          </w:tcPr>
          <w:p w14:paraId="2EE134B7" w14:textId="77777777" w:rsidR="00E05376" w:rsidRPr="00001930" w:rsidRDefault="00E05376" w:rsidP="00A62D73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10B02E12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1E416FE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6" w:type="pct"/>
          </w:tcPr>
          <w:p w14:paraId="3652FFCA" w14:textId="77777777" w:rsidR="00E05376" w:rsidRPr="001E0CF8" w:rsidRDefault="00E05376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1514" w:rsidRPr="00001930" w14:paraId="6E923AFA" w14:textId="77777777" w:rsidTr="00E05376">
        <w:trPr>
          <w:trHeight w:val="65"/>
        </w:trPr>
        <w:tc>
          <w:tcPr>
            <w:tcW w:w="2958" w:type="pct"/>
          </w:tcPr>
          <w:p w14:paraId="751F57A4" w14:textId="223CB964" w:rsidR="00121514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4E721B73" w14:textId="77777777" w:rsidR="00121514" w:rsidRPr="00001930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0A93E1C6" w14:textId="1927CCA1" w:rsidR="00121514" w:rsidRDefault="00BE5160" w:rsidP="008C712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C37BB"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2C37BB"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0E633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664917FC" w14:textId="77777777" w:rsidR="00121514" w:rsidRPr="00AF163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1D29FB16" w14:textId="2CF75599" w:rsidR="00121514" w:rsidRPr="007D2ACC" w:rsidRDefault="00777AEC" w:rsidP="008C712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21514" w:rsidRPr="00001930" w14:paraId="6C95D059" w14:textId="77777777" w:rsidTr="00E05376">
        <w:trPr>
          <w:trHeight w:val="65"/>
        </w:trPr>
        <w:tc>
          <w:tcPr>
            <w:tcW w:w="2958" w:type="pct"/>
          </w:tcPr>
          <w:p w14:paraId="70F52719" w14:textId="77777777" w:rsidR="00121514" w:rsidRPr="00684C5C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7E9D010" w14:textId="77777777" w:rsidR="00121514" w:rsidRPr="00684C5C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11" w:type="pct"/>
          </w:tcPr>
          <w:p w14:paraId="2FDFB188" w14:textId="77777777" w:rsidR="00121514" w:rsidRPr="00684C5C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3AA7F54" w14:textId="77777777" w:rsidR="00121514" w:rsidRPr="00684C5C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56" w:type="pct"/>
          </w:tcPr>
          <w:p w14:paraId="2EE399F3" w14:textId="77777777" w:rsidR="00121514" w:rsidRPr="00684C5C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21514" w:rsidRPr="00001930" w14:paraId="756336D3" w14:textId="77777777" w:rsidTr="00DE08A6">
        <w:trPr>
          <w:trHeight w:val="68"/>
        </w:trPr>
        <w:tc>
          <w:tcPr>
            <w:tcW w:w="2958" w:type="pct"/>
          </w:tcPr>
          <w:p w14:paraId="3B19E8A6" w14:textId="77777777" w:rsidR="00121514" w:rsidRPr="00B80454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8045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9" w:type="pct"/>
          </w:tcPr>
          <w:p w14:paraId="6BFEFE18" w14:textId="77777777" w:rsidR="00121514" w:rsidRPr="00001930" w:rsidRDefault="00121514" w:rsidP="0012151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3066DE19" w14:textId="77777777" w:rsidR="00121514" w:rsidRPr="001E0CF8" w:rsidRDefault="00121514" w:rsidP="0012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1514" w:rsidRPr="00E23EEB" w14:paraId="2A0CDB8E" w14:textId="77777777" w:rsidTr="00DE08A6">
        <w:trPr>
          <w:trHeight w:val="68"/>
        </w:trPr>
        <w:tc>
          <w:tcPr>
            <w:tcW w:w="2958" w:type="pct"/>
          </w:tcPr>
          <w:p w14:paraId="7A3B435F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4E948421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pct"/>
          </w:tcPr>
          <w:p w14:paraId="329DC021" w14:textId="37FBE832" w:rsidR="00121514" w:rsidRPr="00727C48" w:rsidRDefault="002C37BB" w:rsidP="008C712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91605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146" w:type="pct"/>
          </w:tcPr>
          <w:p w14:paraId="68E0792B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069555E5" w14:textId="1A178338" w:rsidR="00121514" w:rsidRPr="007504E9" w:rsidRDefault="002C37BB" w:rsidP="008C712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</w:tr>
      <w:tr w:rsidR="00E94485" w:rsidRPr="00E23EEB" w14:paraId="61D58519" w14:textId="77777777" w:rsidTr="00DE08A6">
        <w:trPr>
          <w:trHeight w:val="68"/>
        </w:trPr>
        <w:tc>
          <w:tcPr>
            <w:tcW w:w="2958" w:type="pct"/>
          </w:tcPr>
          <w:p w14:paraId="38265995" w14:textId="521E4CA2" w:rsidR="00E94485" w:rsidRDefault="0093559D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</w:t>
            </w:r>
            <w:r w:rsidR="00E76C4A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="0098140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ที่ดินใหม่</w:t>
            </w:r>
          </w:p>
        </w:tc>
        <w:tc>
          <w:tcPr>
            <w:tcW w:w="129" w:type="pct"/>
          </w:tcPr>
          <w:p w14:paraId="3247728F" w14:textId="77777777" w:rsidR="00E94485" w:rsidRPr="00F45819" w:rsidRDefault="00E94485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1" w:type="pct"/>
          </w:tcPr>
          <w:p w14:paraId="7A02B216" w14:textId="29EDAEA2" w:rsidR="00E94485" w:rsidRPr="00727C48" w:rsidRDefault="002C37BB" w:rsidP="00B6194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  <w:r w:rsidR="00BE604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146" w:type="pct"/>
          </w:tcPr>
          <w:p w14:paraId="5476E389" w14:textId="77777777" w:rsidR="00E94485" w:rsidRPr="00E23EEB" w:rsidRDefault="00E94485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7003EE2F" w14:textId="28B2BF36" w:rsidR="00E94485" w:rsidRPr="007504E9" w:rsidRDefault="00B01022" w:rsidP="004E1A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21514" w:rsidRPr="00C12765" w14:paraId="6F961117" w14:textId="77777777" w:rsidTr="00DE08A6">
        <w:trPr>
          <w:trHeight w:val="227"/>
        </w:trPr>
        <w:tc>
          <w:tcPr>
            <w:tcW w:w="2958" w:type="pct"/>
          </w:tcPr>
          <w:p w14:paraId="4A4F9440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 - ราคาตามบัญชีสุทธิ</w:t>
            </w:r>
          </w:p>
        </w:tc>
        <w:tc>
          <w:tcPr>
            <w:tcW w:w="129" w:type="pct"/>
          </w:tcPr>
          <w:p w14:paraId="69F747E5" w14:textId="77777777" w:rsidR="00121514" w:rsidRPr="00F45819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4E8E0491" w14:textId="2F21B0E0" w:rsidR="00121514" w:rsidRPr="00727C48" w:rsidRDefault="00B77641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3952097D" w14:textId="77777777" w:rsidR="00121514" w:rsidRPr="00E23EE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56" w:type="pct"/>
          </w:tcPr>
          <w:p w14:paraId="1B42DFF2" w14:textId="6C5E3EE0" w:rsidR="00121514" w:rsidRPr="007504E9" w:rsidRDefault="00B01022" w:rsidP="004E1A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21514" w:rsidRPr="00424DDB" w14:paraId="39147DCC" w14:textId="77777777" w:rsidTr="00DE08A6">
        <w:trPr>
          <w:trHeight w:val="68"/>
        </w:trPr>
        <w:tc>
          <w:tcPr>
            <w:tcW w:w="2958" w:type="pct"/>
          </w:tcPr>
          <w:p w14:paraId="4E1C576C" w14:textId="77777777" w:rsidR="00121514" w:rsidRPr="00F45819" w:rsidRDefault="00121514" w:rsidP="0012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9" w:type="pct"/>
          </w:tcPr>
          <w:p w14:paraId="3052A161" w14:textId="77777777" w:rsidR="00121514" w:rsidRDefault="00121514" w:rsidP="00121514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11" w:type="pct"/>
          </w:tcPr>
          <w:p w14:paraId="6D05C33A" w14:textId="0B600AE3" w:rsidR="00121514" w:rsidRPr="002D257E" w:rsidRDefault="008C712D" w:rsidP="001869CB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B776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111F82BB" w14:textId="77777777" w:rsidR="00121514" w:rsidRPr="00424DDB" w:rsidRDefault="00121514" w:rsidP="001215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pct"/>
          </w:tcPr>
          <w:p w14:paraId="00E700C0" w14:textId="252628AA" w:rsidR="00121514" w:rsidRPr="007504E9" w:rsidRDefault="00777AEC" w:rsidP="00777AEC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33533D31" w14:textId="77777777" w:rsidR="00741496" w:rsidRDefault="00741496" w:rsidP="0065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</w:p>
    <w:p w14:paraId="7F400DCA" w14:textId="731D0BB6" w:rsidR="00741496" w:rsidRPr="00741496" w:rsidRDefault="00874F84" w:rsidP="00300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  <w:r>
        <w:rPr>
          <w:rFonts w:asciiTheme="majorBidi" w:eastAsia="Calibri" w:hAnsiTheme="majorBidi" w:cs="Angsana New" w:hint="cs"/>
          <w:sz w:val="30"/>
          <w:szCs w:val="30"/>
          <w:cs/>
        </w:rPr>
        <w:t>ในระหว่าง</w:t>
      </w:r>
      <w:r w:rsidR="00417880">
        <w:rPr>
          <w:rFonts w:asciiTheme="majorBidi" w:eastAsia="Calibri" w:hAnsiTheme="majorBidi" w:cs="Angsana New" w:hint="cs"/>
          <w:sz w:val="30"/>
          <w:szCs w:val="30"/>
          <w:cs/>
        </w:rPr>
        <w:t>ปี</w:t>
      </w:r>
      <w:r w:rsidR="00ED717A" w:rsidRPr="003D00D3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2C37BB" w:rsidRPr="002C37BB">
        <w:rPr>
          <w:rFonts w:asciiTheme="majorBidi" w:eastAsia="Calibri" w:hAnsiTheme="majorBidi" w:cs="Angsana New"/>
          <w:sz w:val="30"/>
          <w:szCs w:val="30"/>
        </w:rPr>
        <w:t>2568</w:t>
      </w:r>
      <w:r w:rsidR="00741496" w:rsidRPr="003D00D3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741496" w:rsidRPr="003D00D3">
        <w:rPr>
          <w:rFonts w:asciiTheme="majorBidi" w:eastAsia="Calibri" w:hAnsiTheme="majorBidi" w:cs="Angsana New" w:hint="cs"/>
          <w:sz w:val="30"/>
          <w:szCs w:val="30"/>
          <w:cs/>
        </w:rPr>
        <w:t>ที่ดิน</w:t>
      </w:r>
      <w:r w:rsidR="00741496" w:rsidRPr="003D00D3">
        <w:rPr>
          <w:rFonts w:asciiTheme="majorBidi" w:eastAsia="Calibri" w:hAnsiTheme="majorBidi" w:cs="Angsana New"/>
          <w:sz w:val="30"/>
          <w:szCs w:val="30"/>
          <w:cs/>
        </w:rPr>
        <w:t>ของ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กลุ่มบริษัทวัดมูลค่าใหม่โดยผู้ประเมินราคาอิสระด้วยวิธีมูลค่าตลาดสำหรับ</w:t>
      </w:r>
      <w:r w:rsidR="00FC2D9D">
        <w:rPr>
          <w:rFonts w:asciiTheme="majorBidi" w:eastAsia="Calibri" w:hAnsiTheme="majorBidi" w:cs="Angsana New"/>
          <w:sz w:val="30"/>
          <w:szCs w:val="30"/>
          <w:cs/>
        </w:rPr>
        <w:br/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การใช้ประโยชน์ปัจจุบัน</w:t>
      </w:r>
      <w:r w:rsidR="003A1730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2C37BB" w:rsidRPr="002C37BB">
        <w:rPr>
          <w:rFonts w:asciiTheme="majorBidi" w:eastAsia="Calibri" w:hAnsiTheme="majorBidi" w:cs="Angsana New"/>
          <w:sz w:val="30"/>
          <w:szCs w:val="30"/>
        </w:rPr>
        <w:t>3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 ซึ่ง</w:t>
      </w:r>
      <w:r>
        <w:rPr>
          <w:rFonts w:asciiTheme="majorBidi" w:eastAsia="Calibri" w:hAnsiTheme="majorBidi" w:cs="Angsana New" w:hint="cs"/>
          <w:sz w:val="30"/>
          <w:szCs w:val="30"/>
          <w:cs/>
        </w:rPr>
        <w:t>มี</w:t>
      </w:r>
      <w:r w:rsidRPr="00C37D60">
        <w:rPr>
          <w:rFonts w:asciiTheme="majorBidi" w:eastAsia="Calibri" w:hAnsiTheme="majorBidi" w:cs="Angsana New" w:hint="cs"/>
          <w:sz w:val="30"/>
          <w:szCs w:val="30"/>
          <w:cs/>
        </w:rPr>
        <w:t xml:space="preserve">มูลค่า </w:t>
      </w:r>
      <w:r w:rsidR="002C37BB" w:rsidRPr="002C37BB">
        <w:rPr>
          <w:rFonts w:asciiTheme="majorBidi" w:eastAsia="Calibri" w:hAnsiTheme="majorBidi" w:cs="Angsana New"/>
          <w:sz w:val="30"/>
          <w:szCs w:val="30"/>
        </w:rPr>
        <w:t>502</w:t>
      </w:r>
      <w:r w:rsidR="00762B22" w:rsidRPr="00C37D60">
        <w:rPr>
          <w:rFonts w:asciiTheme="majorBidi" w:eastAsia="Calibri" w:hAnsiTheme="majorBidi" w:cs="Angsana New"/>
          <w:sz w:val="30"/>
          <w:szCs w:val="30"/>
        </w:rPr>
        <w:t>.</w:t>
      </w:r>
      <w:r w:rsidR="002C37BB" w:rsidRPr="002C37BB">
        <w:rPr>
          <w:rFonts w:asciiTheme="majorBidi" w:eastAsia="Calibri" w:hAnsiTheme="majorBidi" w:cs="Angsana New"/>
          <w:sz w:val="30"/>
          <w:szCs w:val="30"/>
        </w:rPr>
        <w:t>8</w:t>
      </w:r>
      <w:r w:rsidRPr="00C37D60">
        <w:rPr>
          <w:rFonts w:asciiTheme="majorBidi" w:eastAsia="Calibri" w:hAnsiTheme="majorBidi" w:cs="Angsana New" w:hint="cs"/>
          <w:sz w:val="30"/>
          <w:szCs w:val="30"/>
          <w:cs/>
        </w:rPr>
        <w:t xml:space="preserve"> ล้</w:t>
      </w:r>
      <w:r>
        <w:rPr>
          <w:rFonts w:asciiTheme="majorBidi" w:eastAsia="Calibri" w:hAnsiTheme="majorBidi" w:cs="Angsana New" w:hint="cs"/>
          <w:sz w:val="30"/>
          <w:szCs w:val="30"/>
          <w:cs/>
        </w:rPr>
        <w:t xml:space="preserve">านบาท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ทั้งนี้ </w:t>
      </w:r>
      <w:r w:rsidR="00741496" w:rsidRPr="00741496">
        <w:rPr>
          <w:rFonts w:asciiTheme="majorBidi" w:eastAsia="Calibri" w:hAnsiTheme="majorBidi" w:cs="Angsana New" w:hint="cs"/>
          <w:sz w:val="30"/>
          <w:szCs w:val="30"/>
          <w:cs/>
        </w:rPr>
        <w:t>ที่ดิน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ของกลุ่มบริษัทมีมูลค่าสุทธิทางบัญชี</w:t>
      </w:r>
      <w:r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 xml:space="preserve">ณ วันที่ </w:t>
      </w:r>
      <w:r w:rsidR="002C37BB" w:rsidRPr="002C37BB">
        <w:rPr>
          <w:rFonts w:asciiTheme="majorBidi" w:eastAsia="Calibri" w:hAnsiTheme="majorBidi" w:cs="Angsana New"/>
          <w:sz w:val="30"/>
          <w:szCs w:val="30"/>
        </w:rPr>
        <w:t>30</w:t>
      </w:r>
      <w:r w:rsidR="00A31914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A31914">
        <w:rPr>
          <w:rFonts w:asciiTheme="majorBidi" w:eastAsia="Calibri" w:hAnsiTheme="majorBidi" w:cs="Angsana New" w:hint="cs"/>
          <w:sz w:val="30"/>
          <w:szCs w:val="30"/>
          <w:cs/>
        </w:rPr>
        <w:t>มิถุนายน</w:t>
      </w:r>
      <w:r w:rsidR="00A31914" w:rsidRPr="003D00D3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2C37BB" w:rsidRPr="002C37BB">
        <w:rPr>
          <w:rFonts w:asciiTheme="majorBidi" w:eastAsia="Calibri" w:hAnsiTheme="majorBidi" w:cs="Angsana New"/>
          <w:sz w:val="30"/>
          <w:szCs w:val="30"/>
        </w:rPr>
        <w:t>2568</w:t>
      </w:r>
      <w:r w:rsidR="00712702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เป็นจำนวน</w:t>
      </w:r>
      <w:r>
        <w:rPr>
          <w:rFonts w:asciiTheme="majorBidi" w:eastAsia="Calibri" w:hAnsiTheme="majorBidi" w:cs="Angsana New" w:hint="cs"/>
          <w:sz w:val="30"/>
          <w:szCs w:val="30"/>
          <w:cs/>
        </w:rPr>
        <w:t>เงิน</w:t>
      </w:r>
      <w:r w:rsidR="00A31914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2C37BB" w:rsidRPr="002C37BB">
        <w:rPr>
          <w:rFonts w:asciiTheme="majorBidi" w:eastAsia="Calibri" w:hAnsiTheme="majorBidi" w:cs="Angsana New" w:hint="cs"/>
          <w:sz w:val="30"/>
          <w:szCs w:val="30"/>
        </w:rPr>
        <w:t>135</w:t>
      </w:r>
      <w:r w:rsidR="00A40F29">
        <w:rPr>
          <w:rFonts w:asciiTheme="majorBidi" w:eastAsia="Calibri" w:hAnsiTheme="majorBidi" w:cs="Angsana New" w:hint="cs"/>
          <w:sz w:val="30"/>
          <w:szCs w:val="30"/>
          <w:cs/>
        </w:rPr>
        <w:t>.</w:t>
      </w:r>
      <w:r w:rsidR="002C37BB" w:rsidRPr="002C37BB">
        <w:rPr>
          <w:rFonts w:asciiTheme="majorBidi" w:eastAsia="Calibri" w:hAnsiTheme="majorBidi" w:cs="Angsana New" w:hint="cs"/>
          <w:sz w:val="30"/>
          <w:szCs w:val="30"/>
        </w:rPr>
        <w:t>0</w:t>
      </w:r>
      <w:r w:rsidR="00741496" w:rsidRPr="00741496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741496" w:rsidRPr="00741496">
        <w:rPr>
          <w:rFonts w:asciiTheme="majorBidi" w:eastAsia="Calibri" w:hAnsiTheme="majorBidi" w:cs="Angsana New"/>
          <w:sz w:val="30"/>
          <w:szCs w:val="30"/>
          <w:cs/>
        </w:rPr>
        <w:t>ล้านบาท หากวัดมูลค่าด้วยวิธีราคาทุน</w:t>
      </w:r>
      <w:r w:rsidR="00741496" w:rsidRPr="00741496">
        <w:rPr>
          <w:rFonts w:asciiTheme="majorBidi" w:eastAsia="Calibri" w:hAnsiTheme="majorBidi" w:cs="Angsana New"/>
          <w:sz w:val="30"/>
          <w:szCs w:val="30"/>
        </w:rPr>
        <w:t xml:space="preserve"> </w:t>
      </w:r>
    </w:p>
    <w:p w14:paraId="56ADB5C6" w14:textId="77777777" w:rsidR="00741496" w:rsidRPr="00874F84" w:rsidRDefault="00741496" w:rsidP="00874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="Angsana New"/>
          <w:sz w:val="30"/>
          <w:szCs w:val="30"/>
        </w:rPr>
      </w:pPr>
    </w:p>
    <w:p w14:paraId="13F2D60F" w14:textId="3E4ACD2B" w:rsidR="00DB7E68" w:rsidRPr="00741496" w:rsidRDefault="00D9262F" w:rsidP="00165AFC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4F84">
        <w:rPr>
          <w:rFonts w:asciiTheme="majorBidi" w:eastAsia="Calibri" w:hAnsiTheme="majorBidi" w:cs="Angsana New"/>
          <w:sz w:val="30"/>
          <w:szCs w:val="30"/>
          <w:u w:val="none"/>
          <w:cs/>
        </w:rPr>
        <w:br w:type="column"/>
      </w:r>
      <w:r w:rsidR="00ED29AA" w:rsidRPr="007414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3BCCFD58" w14:textId="77777777" w:rsidR="005A735D" w:rsidRPr="00BD42A1" w:rsidRDefault="005A735D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465FC12C" w14:textId="623F91E6" w:rsidR="00DB7E68" w:rsidRPr="00F45819" w:rsidRDefault="006A1C3A" w:rsidP="00764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458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ในฐานะผู้เช่า</w:t>
      </w:r>
    </w:p>
    <w:p w14:paraId="62827F03" w14:textId="4BB035D3" w:rsidR="00DB7E68" w:rsidRPr="00BD42A1" w:rsidRDefault="00DB7E68" w:rsidP="00DF6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highlight w:val="yellow"/>
        </w:rPr>
      </w:pPr>
    </w:p>
    <w:tbl>
      <w:tblPr>
        <w:tblW w:w="936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50"/>
        <w:gridCol w:w="106"/>
        <w:gridCol w:w="1334"/>
        <w:gridCol w:w="106"/>
        <w:gridCol w:w="1244"/>
        <w:gridCol w:w="106"/>
        <w:gridCol w:w="1154"/>
        <w:gridCol w:w="111"/>
        <w:gridCol w:w="1149"/>
      </w:tblGrid>
      <w:tr w:rsidR="000C661E" w:rsidRPr="005536C9" w14:paraId="38E6B4C2" w14:textId="77777777" w:rsidTr="005B02F7">
        <w:trPr>
          <w:cantSplit/>
          <w:trHeight w:val="167"/>
          <w:tblHeader/>
        </w:trPr>
        <w:tc>
          <w:tcPr>
            <w:tcW w:w="4050" w:type="dxa"/>
            <w:vAlign w:val="bottom"/>
          </w:tcPr>
          <w:p w14:paraId="0911BFF7" w14:textId="4CCB5C4E" w:rsidR="000C661E" w:rsidRPr="00A80C68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" w:type="dxa"/>
            <w:vAlign w:val="bottom"/>
          </w:tcPr>
          <w:p w14:paraId="15C2DBB9" w14:textId="405F27F3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  <w:vAlign w:val="bottom"/>
          </w:tcPr>
          <w:p w14:paraId="72CD598F" w14:textId="1D8C65FA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661E" w:rsidRPr="005536C9" w14:paraId="6A09DC05" w14:textId="77777777" w:rsidTr="005B02F7">
        <w:trPr>
          <w:cantSplit/>
          <w:trHeight w:val="1060"/>
          <w:tblHeader/>
        </w:trPr>
        <w:tc>
          <w:tcPr>
            <w:tcW w:w="4050" w:type="dxa"/>
            <w:vAlign w:val="bottom"/>
          </w:tcPr>
          <w:p w14:paraId="05B15318" w14:textId="77777777" w:rsidR="000C661E" w:rsidRPr="00A80C68" w:rsidRDefault="000C661E" w:rsidP="000C661E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ECD604F" w14:textId="65F264CD" w:rsidR="000C661E" w:rsidRPr="005536C9" w:rsidRDefault="000C661E" w:rsidP="000C661E">
            <w:pPr>
              <w:pStyle w:val="acctfourfigures"/>
              <w:tabs>
                <w:tab w:val="left" w:pos="720"/>
              </w:tabs>
              <w:spacing w:line="240" w:lineRule="atLeast"/>
              <w:ind w:left="-37"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34" w:type="dxa"/>
            <w:vAlign w:val="bottom"/>
          </w:tcPr>
          <w:p w14:paraId="27F4B76E" w14:textId="173B30E3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และส่วนปรับปรุงอาคาร</w:t>
            </w:r>
          </w:p>
        </w:tc>
        <w:tc>
          <w:tcPr>
            <w:tcW w:w="106" w:type="dxa"/>
          </w:tcPr>
          <w:p w14:paraId="5D4C5838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vAlign w:val="bottom"/>
            <w:hideMark/>
          </w:tcPr>
          <w:p w14:paraId="54E14B76" w14:textId="77777777" w:rsidR="000C661E" w:rsidRPr="005536C9" w:rsidRDefault="000C661E" w:rsidP="00764CFD">
            <w:pPr>
              <w:pStyle w:val="acctfourfigures"/>
              <w:tabs>
                <w:tab w:val="left" w:pos="720"/>
              </w:tabs>
              <w:spacing w:line="240" w:lineRule="atLeast"/>
              <w:ind w:left="-60" w:right="-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06" w:type="dxa"/>
          </w:tcPr>
          <w:p w14:paraId="6218D604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vAlign w:val="bottom"/>
            <w:hideMark/>
          </w:tcPr>
          <w:p w14:paraId="789BE8F5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  <w:p w14:paraId="6DD743B9" w14:textId="2BF88891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11" w:type="dxa"/>
          </w:tcPr>
          <w:p w14:paraId="764DFC1A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  <w:vAlign w:val="bottom"/>
            <w:hideMark/>
          </w:tcPr>
          <w:p w14:paraId="28CD60DE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C661E" w:rsidRPr="005536C9" w14:paraId="6717BEC4" w14:textId="77777777" w:rsidTr="005B02F7">
        <w:trPr>
          <w:cantSplit/>
          <w:trHeight w:val="103"/>
          <w:tblHeader/>
        </w:trPr>
        <w:tc>
          <w:tcPr>
            <w:tcW w:w="4050" w:type="dxa"/>
          </w:tcPr>
          <w:p w14:paraId="174A8E93" w14:textId="77777777" w:rsidR="000C661E" w:rsidRPr="006D4923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" w:type="dxa"/>
            <w:hideMark/>
          </w:tcPr>
          <w:p w14:paraId="0756FFDF" w14:textId="1030BDBE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</w:tcPr>
          <w:p w14:paraId="224C6051" w14:textId="38EBE1A3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661E" w:rsidRPr="005536C9" w14:paraId="459B3EF9" w14:textId="77777777" w:rsidTr="005B02F7">
        <w:trPr>
          <w:cantSplit/>
          <w:trHeight w:val="167"/>
        </w:trPr>
        <w:tc>
          <w:tcPr>
            <w:tcW w:w="4050" w:type="dxa"/>
            <w:hideMark/>
          </w:tcPr>
          <w:p w14:paraId="14FE6003" w14:textId="77777777" w:rsidR="000C661E" w:rsidRPr="005536C9" w:rsidRDefault="000C661E" w:rsidP="00764CFD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06" w:type="dxa"/>
            <w:vAlign w:val="bottom"/>
          </w:tcPr>
          <w:p w14:paraId="7DB621C3" w14:textId="77777777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</w:tcPr>
          <w:p w14:paraId="4F3A2B6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</w:tcPr>
          <w:p w14:paraId="62983DE8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58BCEEB" w14:textId="77777777" w:rsidR="000C661E" w:rsidRPr="005536C9" w:rsidRDefault="000C661E" w:rsidP="000C661E">
            <w:pPr>
              <w:pStyle w:val="acctfourfigures"/>
              <w:tabs>
                <w:tab w:val="decimal" w:pos="708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</w:tcPr>
          <w:p w14:paraId="5F8DB47B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5A51CBD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" w:type="dxa"/>
          </w:tcPr>
          <w:p w14:paraId="0F05EC4C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14:paraId="7146D661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BA3A32" w:rsidRPr="005536C9" w14:paraId="5FB77F5C" w14:textId="77777777" w:rsidTr="005B02F7">
        <w:trPr>
          <w:cantSplit/>
          <w:trHeight w:val="167"/>
        </w:trPr>
        <w:tc>
          <w:tcPr>
            <w:tcW w:w="4050" w:type="dxa"/>
            <w:hideMark/>
          </w:tcPr>
          <w:p w14:paraId="6FCBBA7C" w14:textId="7BBD6484" w:rsidR="00BA3A32" w:rsidRPr="005536C9" w:rsidRDefault="00BA3A32" w:rsidP="00BA3A32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C37BB" w:rsidRPr="002C37B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="002C37BB" w:rsidRPr="002C37B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2C37BB"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06" w:type="dxa"/>
            <w:vAlign w:val="bottom"/>
          </w:tcPr>
          <w:p w14:paraId="75BE13B1" w14:textId="6F7410F6" w:rsidR="00BA3A32" w:rsidRPr="005536C9" w:rsidRDefault="00BA3A32" w:rsidP="00BA3A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180655D4" w14:textId="7889F6A8" w:rsidR="00BA3A32" w:rsidRPr="00A42E96" w:rsidRDefault="002C37BB" w:rsidP="00D01042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331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06" w:type="dxa"/>
          </w:tcPr>
          <w:p w14:paraId="0B0FEE95" w14:textId="77777777" w:rsidR="00BA3A32" w:rsidRPr="00A42E96" w:rsidRDefault="00BA3A32" w:rsidP="00BA3A3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  <w:vAlign w:val="bottom"/>
          </w:tcPr>
          <w:p w14:paraId="7D4090EF" w14:textId="52AC3E9F" w:rsidR="00BA3A32" w:rsidRPr="00A42E96" w:rsidRDefault="002C37BB" w:rsidP="00BA3A3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37B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37BB">
              <w:rPr>
                <w:rFonts w:ascii="Angsana New" w:hAnsi="Angsana New" w:cs="Angsana New"/>
                <w:sz w:val="30"/>
                <w:szCs w:val="30"/>
                <w:lang w:val="en-US"/>
              </w:rPr>
              <w:t>219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37BB">
              <w:rPr>
                <w:rFonts w:ascii="Angsana New" w:hAnsi="Angsana New" w:cs="Angsana New"/>
                <w:sz w:val="30"/>
                <w:szCs w:val="30"/>
                <w:lang w:val="en-US"/>
              </w:rPr>
              <w:t>028</w:t>
            </w:r>
          </w:p>
        </w:tc>
        <w:tc>
          <w:tcPr>
            <w:tcW w:w="106" w:type="dxa"/>
          </w:tcPr>
          <w:p w14:paraId="3105139E" w14:textId="77777777" w:rsidR="00BA3A32" w:rsidRPr="00A42E96" w:rsidRDefault="00BA3A32" w:rsidP="00BA3A3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vAlign w:val="bottom"/>
          </w:tcPr>
          <w:p w14:paraId="2ACE525E" w14:textId="05A8372F" w:rsidR="00BA3A32" w:rsidRPr="00A42E96" w:rsidRDefault="002C37BB" w:rsidP="00BA3A3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111" w:type="dxa"/>
          </w:tcPr>
          <w:p w14:paraId="483A9BF1" w14:textId="77777777" w:rsidR="00BA3A32" w:rsidRPr="00A42E96" w:rsidRDefault="00BA3A32" w:rsidP="00BA3A32">
            <w:pPr>
              <w:pStyle w:val="acctfourfigures"/>
              <w:tabs>
                <w:tab w:val="decimal" w:pos="709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0B7D4472" w14:textId="5030657D" w:rsidR="00BA3A32" w:rsidRPr="00A42E96" w:rsidRDefault="002C37BB" w:rsidP="00BA3A3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</w:t>
            </w:r>
            <w:r w:rsidR="00BA3A32" w:rsidRPr="00A42E9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681</w:t>
            </w:r>
          </w:p>
        </w:tc>
      </w:tr>
      <w:tr w:rsidR="00D01042" w:rsidRPr="005536C9" w14:paraId="228E47C7" w14:textId="77777777" w:rsidTr="005B02F7">
        <w:trPr>
          <w:cantSplit/>
          <w:trHeight w:val="167"/>
        </w:trPr>
        <w:tc>
          <w:tcPr>
            <w:tcW w:w="4050" w:type="dxa"/>
            <w:vAlign w:val="bottom"/>
            <w:hideMark/>
          </w:tcPr>
          <w:p w14:paraId="1D9DE43C" w14:textId="77777777" w:rsidR="00D01042" w:rsidRPr="005536C9" w:rsidRDefault="00D01042" w:rsidP="00D01042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6" w:type="dxa"/>
            <w:vAlign w:val="bottom"/>
          </w:tcPr>
          <w:p w14:paraId="4D499648" w14:textId="52BB9584" w:rsidR="00D01042" w:rsidRPr="005536C9" w:rsidRDefault="00D01042" w:rsidP="00D0104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1B1722BF" w14:textId="2F5DCC85" w:rsidR="00D01042" w:rsidRPr="005536C9" w:rsidRDefault="002C37BB" w:rsidP="001256E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E5D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106" w:type="dxa"/>
          </w:tcPr>
          <w:p w14:paraId="5618A3FF" w14:textId="77777777" w:rsidR="00D01042" w:rsidRPr="005536C9" w:rsidRDefault="00D01042" w:rsidP="00D0104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A583F9D" w14:textId="740DDEA3" w:rsidR="00D01042" w:rsidRPr="005536C9" w:rsidRDefault="002C37BB" w:rsidP="00D01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469</w:t>
            </w:r>
            <w:r w:rsidR="005410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913</w:t>
            </w:r>
          </w:p>
        </w:tc>
        <w:tc>
          <w:tcPr>
            <w:tcW w:w="106" w:type="dxa"/>
          </w:tcPr>
          <w:p w14:paraId="768D1292" w14:textId="77777777" w:rsidR="00D01042" w:rsidRPr="005536C9" w:rsidRDefault="00D01042" w:rsidP="00D0104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vAlign w:val="bottom"/>
          </w:tcPr>
          <w:p w14:paraId="1D0E4F25" w14:textId="2FAECD44" w:rsidR="00D01042" w:rsidRPr="0033108A" w:rsidRDefault="0008120D" w:rsidP="00F8206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48FF0BB1" w14:textId="77777777" w:rsidR="00D01042" w:rsidRPr="005536C9" w:rsidRDefault="00D01042" w:rsidP="00D0104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7B70698D" w14:textId="778528DB" w:rsidR="00D01042" w:rsidRPr="00764CFD" w:rsidRDefault="002C37BB" w:rsidP="00D01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478</w:t>
            </w:r>
            <w:r w:rsidR="000812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524</w:t>
            </w:r>
          </w:p>
        </w:tc>
      </w:tr>
      <w:tr w:rsidR="00D01042" w:rsidRPr="005536C9" w14:paraId="026B8EAE" w14:textId="77777777" w:rsidTr="005B02F7">
        <w:trPr>
          <w:cantSplit/>
          <w:trHeight w:val="167"/>
        </w:trPr>
        <w:tc>
          <w:tcPr>
            <w:tcW w:w="4050" w:type="dxa"/>
            <w:hideMark/>
          </w:tcPr>
          <w:p w14:paraId="47645304" w14:textId="77777777" w:rsidR="00D01042" w:rsidRPr="005536C9" w:rsidRDefault="00D01042" w:rsidP="00D01042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106" w:type="dxa"/>
            <w:vAlign w:val="bottom"/>
          </w:tcPr>
          <w:p w14:paraId="6ED1A35B" w14:textId="6DFD9758" w:rsidR="00D01042" w:rsidRPr="005536C9" w:rsidRDefault="00D01042" w:rsidP="00D0104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7B74D144" w14:textId="3BE8C560" w:rsidR="00D01042" w:rsidRPr="0033108A" w:rsidRDefault="001256ED" w:rsidP="00F8206E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7FB59F8B" w14:textId="77777777" w:rsidR="00D01042" w:rsidRPr="005536C9" w:rsidRDefault="00D01042" w:rsidP="00D01042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5B68856" w14:textId="2B5D01A0" w:rsidR="00D01042" w:rsidRPr="005536C9" w:rsidRDefault="00541076" w:rsidP="00D01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C37BB"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C37BB"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76993A5C" w14:textId="77777777" w:rsidR="00D01042" w:rsidRPr="005536C9" w:rsidRDefault="00D01042" w:rsidP="00D0104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4" w:type="dxa"/>
            <w:vAlign w:val="bottom"/>
          </w:tcPr>
          <w:p w14:paraId="6F60C3A5" w14:textId="6005681E" w:rsidR="00D01042" w:rsidRPr="0033108A" w:rsidRDefault="0008120D" w:rsidP="00D0104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6E3E8441" w14:textId="77777777" w:rsidR="00D01042" w:rsidRPr="005536C9" w:rsidRDefault="00D01042" w:rsidP="00D01042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6F64A06E" w14:textId="31A76E11" w:rsidR="00D01042" w:rsidRPr="00764CFD" w:rsidRDefault="00337656" w:rsidP="00D01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C37BB"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C37BB"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01042" w:rsidRPr="005536C9" w14:paraId="025ADDE6" w14:textId="77777777" w:rsidTr="005B02F7">
        <w:trPr>
          <w:cantSplit/>
          <w:trHeight w:val="167"/>
        </w:trPr>
        <w:tc>
          <w:tcPr>
            <w:tcW w:w="4050" w:type="dxa"/>
          </w:tcPr>
          <w:p w14:paraId="19C55C48" w14:textId="3A08CEE1" w:rsidR="00D01042" w:rsidRPr="005536C9" w:rsidRDefault="00D01042" w:rsidP="00D01042">
            <w:pPr>
              <w:pStyle w:val="acctfourfigures"/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โอนจากสินทรัพย์ให้เช่าตามสัญญาเช่า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เนินงาน</w:t>
            </w:r>
          </w:p>
        </w:tc>
        <w:tc>
          <w:tcPr>
            <w:tcW w:w="106" w:type="dxa"/>
            <w:vAlign w:val="bottom"/>
          </w:tcPr>
          <w:p w14:paraId="4371F15A" w14:textId="34A3F226" w:rsidR="00D01042" w:rsidRPr="005536C9" w:rsidRDefault="00D01042" w:rsidP="00D0104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0544D035" w14:textId="6BE8C2D9" w:rsidR="00D01042" w:rsidRPr="0033108A" w:rsidRDefault="001256ED" w:rsidP="00F8206E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2227A0A7" w14:textId="77777777" w:rsidR="00D01042" w:rsidRPr="005536C9" w:rsidRDefault="00D01042" w:rsidP="00D01042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654AE0F6" w14:textId="55936099" w:rsidR="00D01042" w:rsidRPr="005536C9" w:rsidRDefault="002C37BB" w:rsidP="00D01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6522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06" w:type="dxa"/>
          </w:tcPr>
          <w:p w14:paraId="04A52359" w14:textId="77777777" w:rsidR="00D01042" w:rsidRPr="005536C9" w:rsidRDefault="00D01042" w:rsidP="00D0104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4E49C8F9" w14:textId="4A782C80" w:rsidR="00D01042" w:rsidRPr="0033108A" w:rsidRDefault="0008120D" w:rsidP="00D0104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7FAFE8C5" w14:textId="77777777" w:rsidR="00D01042" w:rsidRPr="005536C9" w:rsidRDefault="00D01042" w:rsidP="00D01042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1A81D87C" w14:textId="6453D661" w:rsidR="00D01042" w:rsidRPr="00764CFD" w:rsidRDefault="002C37BB" w:rsidP="00D01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3376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</w:p>
        </w:tc>
      </w:tr>
      <w:tr w:rsidR="00D01042" w:rsidRPr="005536C9" w14:paraId="11B1962D" w14:textId="77777777" w:rsidTr="005B02F7">
        <w:trPr>
          <w:cantSplit/>
          <w:trHeight w:val="67"/>
        </w:trPr>
        <w:tc>
          <w:tcPr>
            <w:tcW w:w="4050" w:type="dxa"/>
          </w:tcPr>
          <w:p w14:paraId="034B759D" w14:textId="03336510" w:rsidR="00D01042" w:rsidRPr="005536C9" w:rsidRDefault="00D01042" w:rsidP="00D01042">
            <w:pPr>
              <w:pStyle w:val="acctfourfigures"/>
              <w:tabs>
                <w:tab w:val="decimal" w:pos="727"/>
              </w:tabs>
              <w:spacing w:line="240" w:lineRule="atLeast"/>
              <w:ind w:left="50"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106" w:type="dxa"/>
            <w:vAlign w:val="bottom"/>
          </w:tcPr>
          <w:p w14:paraId="00EBB140" w14:textId="108D5F78" w:rsidR="00D01042" w:rsidRPr="005536C9" w:rsidRDefault="00D01042" w:rsidP="00D0104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6CFB93FB" w14:textId="0339C6CC" w:rsidR="00D01042" w:rsidRPr="005536C9" w:rsidRDefault="002C37BB" w:rsidP="00D01042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37B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06" w:type="dxa"/>
          </w:tcPr>
          <w:p w14:paraId="75DA9034" w14:textId="77777777" w:rsidR="00D01042" w:rsidRPr="005536C9" w:rsidRDefault="00D01042" w:rsidP="00D01042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4" w:type="dxa"/>
            <w:vAlign w:val="bottom"/>
          </w:tcPr>
          <w:p w14:paraId="5CDB17B8" w14:textId="3D83BB1A" w:rsidR="00D01042" w:rsidRPr="00764CFD" w:rsidRDefault="0008120D" w:rsidP="00F8206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5C29DF5C" w14:textId="77777777" w:rsidR="00D01042" w:rsidRPr="005536C9" w:rsidRDefault="00D01042" w:rsidP="00D0104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4D6AAD61" w14:textId="7F501006" w:rsidR="00D01042" w:rsidRPr="0033108A" w:rsidRDefault="0008120D" w:rsidP="00D0104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108A3DBB" w14:textId="77777777" w:rsidR="00D01042" w:rsidRPr="005536C9" w:rsidRDefault="00D01042" w:rsidP="00D01042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26EDA18" w14:textId="4C931679" w:rsidR="00D01042" w:rsidRPr="00764CFD" w:rsidRDefault="002C37BB" w:rsidP="00D01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</w:tr>
      <w:tr w:rsidR="00D01042" w:rsidRPr="005536C9" w14:paraId="634E35F9" w14:textId="77777777" w:rsidTr="005B02F7">
        <w:trPr>
          <w:cantSplit/>
          <w:trHeight w:val="250"/>
        </w:trPr>
        <w:tc>
          <w:tcPr>
            <w:tcW w:w="4050" w:type="dxa"/>
            <w:vAlign w:val="bottom"/>
            <w:hideMark/>
          </w:tcPr>
          <w:p w14:paraId="734D6048" w14:textId="37D2FA81" w:rsidR="00D01042" w:rsidRPr="005536C9" w:rsidRDefault="00D01042" w:rsidP="00D01042">
            <w:pPr>
              <w:pStyle w:val="acctfourfigures"/>
              <w:tabs>
                <w:tab w:val="decimal" w:pos="727"/>
              </w:tabs>
              <w:spacing w:line="240" w:lineRule="atLeast"/>
              <w:ind w:left="50" w:right="-13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/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ค่าตัดจำหน่ายสำหรับงวด</w:t>
            </w:r>
          </w:p>
        </w:tc>
        <w:tc>
          <w:tcPr>
            <w:tcW w:w="106" w:type="dxa"/>
            <w:vAlign w:val="bottom"/>
          </w:tcPr>
          <w:p w14:paraId="7A739767" w14:textId="1A9432E5" w:rsidR="00D01042" w:rsidRPr="005536C9" w:rsidRDefault="00D01042" w:rsidP="00D0104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3F8434E4" w14:textId="2EEA5E79" w:rsidR="00D01042" w:rsidRPr="005536C9" w:rsidRDefault="001256ED" w:rsidP="00D01042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2C37BB" w:rsidRPr="002C37B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="002C37BB" w:rsidRPr="002C37B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777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3BAA724B" w14:textId="77777777" w:rsidR="00D01042" w:rsidRPr="005536C9" w:rsidRDefault="00D01042" w:rsidP="00D01042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14EF77CC" w14:textId="463D0A25" w:rsidR="00D01042" w:rsidRPr="005536C9" w:rsidRDefault="0065220C" w:rsidP="00D01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C37BB"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C37BB"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41D38AB3" w14:textId="77777777" w:rsidR="00D01042" w:rsidRPr="005536C9" w:rsidRDefault="00D01042" w:rsidP="00D01042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6B7CDAB4" w14:textId="66222758" w:rsidR="00D01042" w:rsidRPr="005536C9" w:rsidRDefault="0008120D" w:rsidP="00D0104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C37BB"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1" w:type="dxa"/>
          </w:tcPr>
          <w:p w14:paraId="2FDF17E3" w14:textId="77777777" w:rsidR="00D01042" w:rsidRPr="005536C9" w:rsidRDefault="00D01042" w:rsidP="00D01042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1CA439E8" w14:textId="4514A928" w:rsidR="00D01042" w:rsidRPr="00764CFD" w:rsidRDefault="00337656" w:rsidP="00D01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C37BB"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C37BB" w:rsidRPr="002C37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448</w:t>
            </w:r>
            <w:r w:rsidR="008756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01042" w:rsidRPr="005536C9" w14:paraId="7A7C9084" w14:textId="77777777" w:rsidTr="005B02F7">
        <w:trPr>
          <w:cantSplit/>
          <w:trHeight w:val="167"/>
        </w:trPr>
        <w:tc>
          <w:tcPr>
            <w:tcW w:w="4050" w:type="dxa"/>
            <w:hideMark/>
          </w:tcPr>
          <w:p w14:paraId="4A79703E" w14:textId="52B08F4B" w:rsidR="00D01042" w:rsidRPr="005536C9" w:rsidRDefault="00D01042" w:rsidP="00D01042">
            <w:pPr>
              <w:pStyle w:val="acctfourfigures"/>
              <w:tabs>
                <w:tab w:val="decimal" w:pos="727"/>
              </w:tabs>
              <w:spacing w:line="240" w:lineRule="atLeast"/>
              <w:ind w:left="50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C37BB" w:rsidRPr="002C37B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2C37BB" w:rsidRPr="002C37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BF6CB1"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BF6CB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="00BF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2C37BB" w:rsidRPr="002C37B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2C37BB" w:rsidRPr="002C37B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06" w:type="dxa"/>
            <w:tcBorders>
              <w:left w:val="nil"/>
              <w:right w:val="nil"/>
            </w:tcBorders>
            <w:vAlign w:val="bottom"/>
          </w:tcPr>
          <w:p w14:paraId="2FD3CBBF" w14:textId="42714CCA" w:rsidR="00D01042" w:rsidRPr="005536C9" w:rsidRDefault="00D01042" w:rsidP="00D01042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C3454" w14:textId="6FCB6B15" w:rsidR="00D01042" w:rsidRPr="005536C9" w:rsidRDefault="002C37BB" w:rsidP="00D826B8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1256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2427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2C37B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47</w:t>
            </w:r>
            <w:r w:rsidR="001256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06" w:type="dxa"/>
          </w:tcPr>
          <w:p w14:paraId="2C980240" w14:textId="77777777" w:rsidR="00D01042" w:rsidRPr="00764CFD" w:rsidRDefault="00D01042" w:rsidP="00D0104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B1A01" w14:textId="12F3BBF5" w:rsidR="00D01042" w:rsidRPr="00764CFD" w:rsidRDefault="002C37BB" w:rsidP="00D0104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65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227</w:t>
            </w:r>
            <w:r w:rsidR="0065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06" w:type="dxa"/>
          </w:tcPr>
          <w:p w14:paraId="7F418083" w14:textId="77777777" w:rsidR="00D01042" w:rsidRPr="00764CFD" w:rsidRDefault="00D01042" w:rsidP="00D01042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EC0DDD" w14:textId="01ADB748" w:rsidR="00D01042" w:rsidRPr="00764CFD" w:rsidRDefault="0008120D" w:rsidP="002339A0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dxa"/>
          </w:tcPr>
          <w:p w14:paraId="10DC9CE6" w14:textId="77777777" w:rsidR="00D01042" w:rsidRPr="005536C9" w:rsidRDefault="00D01042" w:rsidP="00D01042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BCD36" w14:textId="0C74B3AB" w:rsidR="00D01042" w:rsidRPr="00764CFD" w:rsidRDefault="002C37BB" w:rsidP="00D0104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37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87566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474</w:t>
            </w:r>
            <w:r w:rsidR="0087566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953</w:t>
            </w:r>
          </w:p>
        </w:tc>
      </w:tr>
    </w:tbl>
    <w:p w14:paraId="0FC092AF" w14:textId="77777777" w:rsidR="00E05376" w:rsidRDefault="00E05376" w:rsidP="00B13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0617F" w14:textId="7FEEC2D2" w:rsidR="00E94053" w:rsidRDefault="00606337" w:rsidP="007E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4C88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2C37BB" w:rsidRPr="002C37BB">
        <w:rPr>
          <w:rFonts w:asciiTheme="majorBidi" w:hAnsiTheme="majorBidi" w:cstheme="majorBidi"/>
          <w:sz w:val="30"/>
          <w:szCs w:val="30"/>
        </w:rPr>
        <w:t>2568</w:t>
      </w:r>
      <w:r w:rsidRPr="00A84C88">
        <w:rPr>
          <w:rFonts w:asciiTheme="majorBidi" w:hAnsiTheme="majorBidi" w:cstheme="majorBidi"/>
          <w:sz w:val="30"/>
          <w:szCs w:val="30"/>
        </w:rPr>
        <w:t xml:space="preserve"> </w:t>
      </w:r>
      <w:r w:rsidRPr="00A84C88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Pr="003839AF">
        <w:rPr>
          <w:rFonts w:asciiTheme="majorBidi" w:hAnsiTheme="majorBidi" w:cstheme="majorBidi"/>
          <w:sz w:val="30"/>
          <w:szCs w:val="30"/>
          <w:cs/>
        </w:rPr>
        <w:t>เปลี่ยนแปลงสัญญาเช่าที่ดินกับ</w:t>
      </w:r>
      <w:r w:rsidR="003123DB" w:rsidRPr="003839AF">
        <w:rPr>
          <w:rFonts w:asciiTheme="majorBidi" w:hAnsiTheme="majorBidi" w:cstheme="majorBidi"/>
          <w:sz w:val="30"/>
          <w:szCs w:val="30"/>
          <w:cs/>
        </w:rPr>
        <w:t>ผู้ให้เช่า</w:t>
      </w:r>
      <w:r w:rsidR="00111FFF" w:rsidRPr="003839AF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80555C" w:rsidRPr="003839AF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="00995A84" w:rsidRPr="003839AF">
        <w:rPr>
          <w:rFonts w:asciiTheme="majorBidi" w:hAnsiTheme="majorBidi" w:cstheme="majorBidi"/>
          <w:sz w:val="30"/>
          <w:szCs w:val="30"/>
        </w:rPr>
        <w:t xml:space="preserve"> </w:t>
      </w:r>
      <w:r w:rsidRPr="003839AF">
        <w:rPr>
          <w:rFonts w:asciiTheme="majorBidi" w:hAnsiTheme="majorBidi" w:cstheme="majorBidi"/>
          <w:sz w:val="30"/>
          <w:szCs w:val="30"/>
          <w:cs/>
        </w:rPr>
        <w:t>โดยเปลี่ยนแปลง</w:t>
      </w:r>
      <w:r w:rsidRPr="00A84C88">
        <w:rPr>
          <w:rFonts w:asciiTheme="majorBidi" w:hAnsiTheme="majorBidi" w:cstheme="majorBidi"/>
          <w:sz w:val="30"/>
          <w:szCs w:val="30"/>
          <w:cs/>
        </w:rPr>
        <w:t>สิ่งตอบแทนสำหรับสัญญาเช่า กลุ่มบริษัทได้วัดมูลค่าของสิน</w:t>
      </w:r>
      <w:r w:rsidR="00B3291F" w:rsidRPr="00A84C88">
        <w:rPr>
          <w:rFonts w:asciiTheme="majorBidi" w:hAnsiTheme="majorBidi" w:cstheme="majorBidi"/>
          <w:sz w:val="30"/>
          <w:szCs w:val="30"/>
          <w:cs/>
        </w:rPr>
        <w:t>ทรัพย์</w:t>
      </w:r>
      <w:r w:rsidRPr="00A84C88">
        <w:rPr>
          <w:rFonts w:asciiTheme="majorBidi" w:hAnsiTheme="majorBidi" w:cstheme="majorBidi"/>
          <w:sz w:val="30"/>
          <w:szCs w:val="30"/>
          <w:cs/>
        </w:rPr>
        <w:t>สิทธิการใช้ใหม่ มีผลทำให้สินทรัพย์สิทธิการใช้</w:t>
      </w:r>
      <w:r w:rsidR="003D078C" w:rsidRPr="00A84C88">
        <w:rPr>
          <w:rFonts w:asciiTheme="majorBidi" w:hAnsiTheme="majorBidi" w:cstheme="majorBidi" w:hint="cs"/>
          <w:sz w:val="30"/>
          <w:szCs w:val="30"/>
          <w:cs/>
        </w:rPr>
        <w:t>และหนี้สินตามสัญญาเช่า</w:t>
      </w:r>
      <w:r w:rsidRPr="00A84C88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D343E3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="003D078C" w:rsidRPr="00A84C88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1D21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C37BB" w:rsidRPr="002C37BB">
        <w:rPr>
          <w:rFonts w:asciiTheme="majorBidi" w:hAnsiTheme="majorBidi" w:cstheme="majorBidi" w:hint="cs"/>
          <w:sz w:val="30"/>
          <w:szCs w:val="30"/>
        </w:rPr>
        <w:t>0</w:t>
      </w:r>
      <w:r w:rsidR="001D21AD">
        <w:rPr>
          <w:rFonts w:asciiTheme="majorBidi" w:hAnsiTheme="majorBidi" w:cstheme="majorBidi" w:hint="cs"/>
          <w:sz w:val="30"/>
          <w:szCs w:val="30"/>
          <w:cs/>
        </w:rPr>
        <w:t>.</w:t>
      </w:r>
      <w:r w:rsidR="002C37BB" w:rsidRPr="002C37BB">
        <w:rPr>
          <w:rFonts w:asciiTheme="majorBidi" w:hAnsiTheme="majorBidi" w:cstheme="majorBidi"/>
          <w:sz w:val="30"/>
          <w:szCs w:val="30"/>
        </w:rPr>
        <w:t>1</w:t>
      </w:r>
      <w:r w:rsidR="000352B2" w:rsidRPr="00A84C88">
        <w:rPr>
          <w:rFonts w:asciiTheme="majorBidi" w:hAnsiTheme="majorBidi" w:cstheme="majorBidi"/>
          <w:sz w:val="30"/>
          <w:szCs w:val="30"/>
        </w:rPr>
        <w:t xml:space="preserve"> </w:t>
      </w:r>
      <w:r w:rsidRPr="00A84C8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12CC3E6" w14:textId="77777777" w:rsidR="006B28DB" w:rsidRDefault="006B28DB" w:rsidP="007E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843"/>
        <w:gridCol w:w="284"/>
        <w:gridCol w:w="1572"/>
        <w:gridCol w:w="236"/>
        <w:gridCol w:w="1627"/>
      </w:tblGrid>
      <w:tr w:rsidR="00FF76D9" w:rsidRPr="00E23EEB" w14:paraId="38B7A17B" w14:textId="77777777" w:rsidTr="00603352">
        <w:trPr>
          <w:trHeight w:val="362"/>
          <w:tblHeader/>
        </w:trPr>
        <w:tc>
          <w:tcPr>
            <w:tcW w:w="3519" w:type="dxa"/>
          </w:tcPr>
          <w:p w14:paraId="31233C3A" w14:textId="12CEA62D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23EEB">
              <w:rPr>
                <w:rFonts w:asciiTheme="majorBidi" w:hAnsiTheme="majorBidi" w:cstheme="majorBidi"/>
                <w:highlight w:val="yellow"/>
              </w:rPr>
              <w:br w:type="page"/>
            </w:r>
          </w:p>
        </w:tc>
        <w:tc>
          <w:tcPr>
            <w:tcW w:w="5562" w:type="dxa"/>
            <w:gridSpan w:val="5"/>
            <w:hideMark/>
          </w:tcPr>
          <w:p w14:paraId="7E55B2C1" w14:textId="77777777" w:rsidR="00FF76D9" w:rsidRPr="00603352" w:rsidRDefault="00FF76D9">
            <w:pPr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6D9" w:rsidRPr="00E23EEB" w14:paraId="56FA4B33" w14:textId="77777777" w:rsidTr="00603352">
        <w:trPr>
          <w:trHeight w:val="299"/>
          <w:tblHeader/>
        </w:trPr>
        <w:tc>
          <w:tcPr>
            <w:tcW w:w="3519" w:type="dxa"/>
            <w:vAlign w:val="bottom"/>
          </w:tcPr>
          <w:p w14:paraId="77BABFD3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vAlign w:val="bottom"/>
            <w:hideMark/>
          </w:tcPr>
          <w:p w14:paraId="7B60218A" w14:textId="345602BF" w:rsidR="00FF76D9" w:rsidRPr="00603352" w:rsidRDefault="00FF76D9" w:rsidP="00E076D5">
            <w:pPr>
              <w:spacing w:line="380" w:lineRule="exact"/>
              <w:ind w:left="-12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84" w:type="dxa"/>
            <w:vAlign w:val="bottom"/>
          </w:tcPr>
          <w:p w14:paraId="31F3B78D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6DD55EFB" w14:textId="77777777" w:rsidR="00FF76D9" w:rsidRPr="00603352" w:rsidRDefault="00FF76D9" w:rsidP="00E076D5">
            <w:pPr>
              <w:ind w:left="-84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2DA9BD51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  <w:vAlign w:val="bottom"/>
            <w:hideMark/>
          </w:tcPr>
          <w:p w14:paraId="63D0A943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76D9" w:rsidRPr="00E23EEB" w14:paraId="15D24638" w14:textId="77777777" w:rsidTr="00603352">
        <w:trPr>
          <w:trHeight w:val="335"/>
          <w:tblHeader/>
        </w:trPr>
        <w:tc>
          <w:tcPr>
            <w:tcW w:w="3519" w:type="dxa"/>
          </w:tcPr>
          <w:p w14:paraId="5B23D7E4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62" w:type="dxa"/>
            <w:gridSpan w:val="5"/>
            <w:hideMark/>
          </w:tcPr>
          <w:p w14:paraId="64330EF9" w14:textId="77777777" w:rsidR="00FF76D9" w:rsidRPr="00603352" w:rsidRDefault="00FF76D9">
            <w:pPr>
              <w:tabs>
                <w:tab w:val="left" w:pos="1377"/>
              </w:tabs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1893" w:rsidRPr="00E23EEB" w14:paraId="209C3E40" w14:textId="77777777" w:rsidTr="00603352">
        <w:trPr>
          <w:trHeight w:val="209"/>
        </w:trPr>
        <w:tc>
          <w:tcPr>
            <w:tcW w:w="3519" w:type="dxa"/>
            <w:hideMark/>
          </w:tcPr>
          <w:p w14:paraId="3EDC8B11" w14:textId="77777777" w:rsidR="004B1893" w:rsidRPr="00603352" w:rsidRDefault="004B1893" w:rsidP="004B1893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43" w:type="dxa"/>
          </w:tcPr>
          <w:p w14:paraId="18B49D1B" w14:textId="7517A488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</w:tcPr>
          <w:p w14:paraId="63FBD6E5" w14:textId="77777777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72" w:type="dxa"/>
          </w:tcPr>
          <w:p w14:paraId="4F6FF0F9" w14:textId="7454D260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47C5BDF" w14:textId="77777777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27" w:type="dxa"/>
          </w:tcPr>
          <w:p w14:paraId="01DD4492" w14:textId="12E84968" w:rsidR="004B1893" w:rsidRPr="00361939" w:rsidRDefault="004B1893" w:rsidP="0036193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BA3A32" w:rsidRPr="00E23EEB" w14:paraId="1CD4E34C" w14:textId="77777777" w:rsidTr="00603352">
        <w:tc>
          <w:tcPr>
            <w:tcW w:w="3519" w:type="dxa"/>
            <w:hideMark/>
          </w:tcPr>
          <w:p w14:paraId="250CF359" w14:textId="3694B83D" w:rsidR="00BA3A32" w:rsidRPr="00603352" w:rsidRDefault="00BA3A32" w:rsidP="00BA3A32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464952B2" w14:textId="255566A7" w:rsidR="00BA3A32" w:rsidRPr="00BA3A32" w:rsidRDefault="002C37BB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BA3A32" w:rsidRP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84" w:type="dxa"/>
          </w:tcPr>
          <w:p w14:paraId="05F65980" w14:textId="77777777" w:rsidR="00BA3A32" w:rsidRPr="00603352" w:rsidRDefault="00BA3A32" w:rsidP="00BA3A32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14:paraId="56D42704" w14:textId="08959B6B" w:rsidR="00BA3A32" w:rsidRPr="00BA3A32" w:rsidRDefault="002C37BB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A3A32" w:rsidRP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36" w:type="dxa"/>
          </w:tcPr>
          <w:p w14:paraId="23E9A20A" w14:textId="77777777" w:rsidR="00BA3A32" w:rsidRPr="00BA3A32" w:rsidRDefault="00BA3A32" w:rsidP="00BA3A32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54FA2E73" w14:textId="0428EFE1" w:rsidR="00BA3A32" w:rsidRPr="00BA3A32" w:rsidRDefault="002C37BB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BA3A32" w:rsidRPr="00BA3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BA3A32" w:rsidRPr="00E23EEB" w14:paraId="1D921B1D" w14:textId="77777777" w:rsidTr="00603352">
        <w:tc>
          <w:tcPr>
            <w:tcW w:w="3519" w:type="dxa"/>
            <w:hideMark/>
          </w:tcPr>
          <w:p w14:paraId="2E209534" w14:textId="77777777" w:rsidR="00BA3A32" w:rsidRPr="00603352" w:rsidRDefault="00BA3A32" w:rsidP="00BA3A32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72D5A5C2" w14:textId="2CB403A9" w:rsidR="00BA3A32" w:rsidRPr="006C37EF" w:rsidRDefault="00B546DC" w:rsidP="00F8206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0944F54C" w14:textId="77777777" w:rsidR="00BA3A32" w:rsidRPr="00603352" w:rsidRDefault="00BA3A32" w:rsidP="00BA3A32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358314CA" w14:textId="11A76F70" w:rsidR="00BA3A32" w:rsidRPr="00603352" w:rsidRDefault="002C37BB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54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36" w:type="dxa"/>
          </w:tcPr>
          <w:p w14:paraId="00C15B5C" w14:textId="55C4BA01" w:rsidR="00BA3A32" w:rsidRPr="00603352" w:rsidRDefault="00BA3A32" w:rsidP="00BA3A32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14DA80F6" w14:textId="20F62049" w:rsidR="00BA3A32" w:rsidRPr="00603352" w:rsidRDefault="002C37BB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54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F70960" w:rsidRPr="00E23EEB" w14:paraId="14567C49" w14:textId="77777777" w:rsidTr="00603352">
        <w:tc>
          <w:tcPr>
            <w:tcW w:w="3519" w:type="dxa"/>
          </w:tcPr>
          <w:p w14:paraId="1C8E1FDA" w14:textId="08F1B73B" w:rsidR="00F70960" w:rsidRPr="00603352" w:rsidRDefault="00F70960" w:rsidP="00F70960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หรับงวด</w:t>
            </w:r>
          </w:p>
        </w:tc>
        <w:tc>
          <w:tcPr>
            <w:tcW w:w="1843" w:type="dxa"/>
          </w:tcPr>
          <w:p w14:paraId="1368B275" w14:textId="665F336F" w:rsidR="00F70960" w:rsidRDefault="00F70960" w:rsidP="00F0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 w:rsidRPr="00F0642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064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F0642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292F830" w14:textId="77777777" w:rsidR="00F70960" w:rsidRPr="00F0642F" w:rsidRDefault="00F70960" w:rsidP="00F70960">
            <w:pPr>
              <w:tabs>
                <w:tab w:val="decimal" w:pos="1332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4B48206E" w14:textId="37A2FCE1" w:rsidR="00F70960" w:rsidRPr="00F0642F" w:rsidRDefault="00F70960" w:rsidP="00F7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F0642F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2C37BB" w:rsidRPr="002C37BB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Pr="00F0642F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2C37BB" w:rsidRPr="002C37BB">
              <w:rPr>
                <w:rFonts w:ascii="Angsana New" w:hAnsi="Angsana New" w:cs="Angsana New" w:hint="cs"/>
                <w:sz w:val="30"/>
                <w:szCs w:val="30"/>
              </w:rPr>
              <w:t>083</w:t>
            </w:r>
            <w:r w:rsidRPr="00F0642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910F162" w14:textId="77777777" w:rsidR="00F70960" w:rsidRPr="00F0642F" w:rsidRDefault="00F70960" w:rsidP="00F70960">
            <w:pPr>
              <w:tabs>
                <w:tab w:val="decimal" w:pos="1332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0A08F2C7" w14:textId="0C606AE1" w:rsidR="00F70960" w:rsidRPr="00F0642F" w:rsidRDefault="00660198" w:rsidP="00F7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(</w:t>
            </w:r>
            <w:r w:rsidR="002C37BB" w:rsidRPr="002C37BB">
              <w:rPr>
                <w:rFonts w:ascii="Angsana New" w:hAnsi="Angsana New" w:cs="Angsana New"/>
                <w:sz w:val="30"/>
                <w:szCs w:val="30"/>
                <w:lang w:bidi="ar-SA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,</w:t>
            </w:r>
            <w:r w:rsidR="002C37BB" w:rsidRPr="002C37BB">
              <w:rPr>
                <w:rFonts w:ascii="Angsana New" w:hAnsi="Angsana New" w:cs="Angsana New"/>
                <w:sz w:val="30"/>
                <w:szCs w:val="30"/>
                <w:lang w:bidi="ar-SA"/>
              </w:rPr>
              <w:t>336</w:t>
            </w: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)</w:t>
            </w:r>
          </w:p>
        </w:tc>
      </w:tr>
      <w:tr w:rsidR="00BA3A32" w:rsidRPr="00E23EEB" w14:paraId="5578EE5E" w14:textId="77777777" w:rsidTr="00603352">
        <w:tc>
          <w:tcPr>
            <w:tcW w:w="3519" w:type="dxa"/>
            <w:hideMark/>
          </w:tcPr>
          <w:p w14:paraId="0926D9EE" w14:textId="2AC493B8" w:rsidR="00BA3A32" w:rsidRPr="00603352" w:rsidRDefault="00F70960" w:rsidP="00BA3A32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B9D0" w14:textId="3614E370" w:rsidR="00BA3A32" w:rsidRPr="00060819" w:rsidRDefault="00F0642F" w:rsidP="0006081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6081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6B04FB9" w14:textId="77777777" w:rsidR="00BA3A32" w:rsidRPr="00603352" w:rsidRDefault="00BA3A32" w:rsidP="00BA3A32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F1E57" w14:textId="680B314D" w:rsidR="00BA3A32" w:rsidRPr="00603352" w:rsidRDefault="00F0642F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6B9092" w14:textId="7F2F9087" w:rsidR="00BA3A32" w:rsidRPr="00603352" w:rsidRDefault="00BA3A32" w:rsidP="00BA3A32">
            <w:pPr>
              <w:tabs>
                <w:tab w:val="decimal" w:pos="1332"/>
              </w:tabs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2E3F" w14:textId="1A0E866C" w:rsidR="00BA3A32" w:rsidRPr="00603352" w:rsidRDefault="00F0642F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3A32" w:rsidRPr="008E7E68" w14:paraId="3D833CEF" w14:textId="77777777" w:rsidTr="004F76C0">
        <w:tc>
          <w:tcPr>
            <w:tcW w:w="3519" w:type="dxa"/>
            <w:hideMark/>
          </w:tcPr>
          <w:p w14:paraId="1B5D70EE" w14:textId="68DA6D04" w:rsidR="00BA3A32" w:rsidRPr="00603352" w:rsidRDefault="00BA3A32" w:rsidP="00BA3A32">
            <w:pPr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C37BB" w:rsidRPr="002C37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2C37BB" w:rsidRPr="002C37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BF6CB1"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BF6CB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BF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0CD8E" w14:textId="2D19B98A" w:rsidR="00BA3A32" w:rsidRPr="00801B46" w:rsidRDefault="002C37BB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2714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84" w:type="dxa"/>
          </w:tcPr>
          <w:p w14:paraId="23BA9F26" w14:textId="77777777" w:rsidR="00BA3A32" w:rsidRPr="00801B46" w:rsidRDefault="00BA3A32" w:rsidP="00BA3A32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8311F" w14:textId="6BCBFFF4" w:rsidR="00BA3A32" w:rsidRPr="00801B46" w:rsidRDefault="002C37BB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B0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</w:p>
        </w:tc>
        <w:tc>
          <w:tcPr>
            <w:tcW w:w="236" w:type="dxa"/>
          </w:tcPr>
          <w:p w14:paraId="23015492" w14:textId="77777777" w:rsidR="00BA3A32" w:rsidRPr="00183868" w:rsidRDefault="00BA3A32" w:rsidP="00BA3A32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62482" w14:textId="79A87DA9" w:rsidR="00BA3A32" w:rsidRPr="00801B46" w:rsidRDefault="002C37BB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  <w:r w:rsidR="002714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</w:tr>
    </w:tbl>
    <w:p w14:paraId="0F5129F6" w14:textId="5B581920" w:rsidR="00715EDD" w:rsidRPr="00B3090A" w:rsidRDefault="00715EDD" w:rsidP="00715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36C0">
        <w:rPr>
          <w:rFonts w:asciiTheme="majorBidi" w:hAnsiTheme="majorBidi" w:cstheme="majorBidi" w:hint="cs"/>
          <w:sz w:val="30"/>
          <w:szCs w:val="30"/>
          <w:cs/>
        </w:rPr>
        <w:lastRenderedPageBreak/>
        <w:t>ในระหว่าง</w:t>
      </w:r>
      <w:r w:rsidRPr="00A84C8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2C37BB" w:rsidRPr="002C37BB">
        <w:rPr>
          <w:rFonts w:asciiTheme="majorBidi" w:hAnsiTheme="majorBidi" w:cstheme="majorBidi"/>
          <w:sz w:val="30"/>
          <w:szCs w:val="30"/>
        </w:rPr>
        <w:t>2568</w:t>
      </w:r>
      <w:r w:rsidRPr="00A84C88">
        <w:rPr>
          <w:rFonts w:asciiTheme="majorBidi" w:hAnsiTheme="majorBidi" w:cstheme="majorBidi"/>
          <w:sz w:val="30"/>
          <w:szCs w:val="30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บริษัทได้ยกเลิกสัญญาเช่ายานพาหนะจากบริษัทย่อยแห่งหนึ่งโดยไม่มีค่าปรับ บริษัทบันทึกสินทรัพย์สิทธิการใช้และหนี้สินตามสัญญาเช่าลดลงเป็นจำนวนเงิน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.</w:t>
      </w:r>
      <w:r w:rsidR="002C37BB" w:rsidRPr="002C37BB">
        <w:rPr>
          <w:rFonts w:asciiTheme="majorBidi" w:hAnsiTheme="majorBidi" w:cstheme="majorBidi"/>
          <w:sz w:val="30"/>
          <w:szCs w:val="30"/>
        </w:rPr>
        <w:t>3</w:t>
      </w:r>
      <w:r w:rsidRPr="002F36C0">
        <w:rPr>
          <w:rFonts w:asciiTheme="majorBidi" w:hAnsiTheme="majorBidi" w:cstheme="majorBidi"/>
          <w:sz w:val="30"/>
          <w:szCs w:val="30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C37BB" w:rsidRPr="002C37BB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.</w:t>
      </w:r>
      <w:r w:rsidR="002C37BB" w:rsidRPr="002C37BB">
        <w:rPr>
          <w:rFonts w:asciiTheme="majorBidi" w:hAnsiTheme="majorBidi" w:cstheme="majorBidi"/>
          <w:sz w:val="30"/>
          <w:szCs w:val="30"/>
        </w:rPr>
        <w:t>4</w:t>
      </w:r>
      <w:r w:rsidRPr="002F36C0">
        <w:rPr>
          <w:rFonts w:asciiTheme="majorBidi" w:hAnsiTheme="majorBidi" w:cstheme="majorBidi"/>
          <w:sz w:val="30"/>
          <w:szCs w:val="30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 xml:space="preserve">และบันทึกกำไรจากการยกเลิกสัญญาเช่าเป็นจำนวนเงิน </w:t>
      </w:r>
      <w:r w:rsidR="002C37BB" w:rsidRPr="002C37BB">
        <w:rPr>
          <w:rFonts w:asciiTheme="majorBidi" w:hAnsiTheme="majorBidi" w:cstheme="majorBidi"/>
          <w:sz w:val="30"/>
          <w:szCs w:val="30"/>
        </w:rPr>
        <w:t>0</w:t>
      </w:r>
      <w:r w:rsidRPr="002F36C0">
        <w:rPr>
          <w:rFonts w:asciiTheme="majorBidi" w:hAnsiTheme="majorBidi" w:cstheme="majorBidi"/>
          <w:sz w:val="30"/>
          <w:szCs w:val="30"/>
        </w:rPr>
        <w:t>.</w:t>
      </w:r>
      <w:r w:rsidR="002C37BB" w:rsidRPr="002C37BB">
        <w:rPr>
          <w:rFonts w:asciiTheme="majorBidi" w:hAnsiTheme="majorBidi" w:cstheme="majorBidi"/>
          <w:sz w:val="30"/>
          <w:szCs w:val="30"/>
        </w:rPr>
        <w:t>1</w:t>
      </w:r>
      <w:r w:rsidRPr="002F36C0">
        <w:rPr>
          <w:rFonts w:asciiTheme="majorBidi" w:hAnsiTheme="majorBidi" w:cstheme="majorBidi"/>
          <w:sz w:val="30"/>
          <w:szCs w:val="30"/>
        </w:rPr>
        <w:t xml:space="preserve"> </w:t>
      </w:r>
      <w:r w:rsidRPr="002F36C0">
        <w:rPr>
          <w:rFonts w:asciiTheme="majorBidi" w:hAnsiTheme="majorBidi" w:cstheme="majorBidi" w:hint="cs"/>
          <w:sz w:val="30"/>
          <w:szCs w:val="30"/>
          <w:cs/>
        </w:rPr>
        <w:t>ล้านบาท ในงบกำไรขาดทุนเบ็ดเสร็จ</w:t>
      </w:r>
      <w:r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</w:p>
    <w:p w14:paraId="22B9E30F" w14:textId="77777777" w:rsidR="00715EDD" w:rsidRPr="00840742" w:rsidRDefault="00715EDD" w:rsidP="00D9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FFFE" w14:textId="6D578293" w:rsidR="000E30E9" w:rsidRPr="00105B21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5B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6F1C8505" w14:textId="77777777" w:rsidR="000E30E9" w:rsidRPr="00807D05" w:rsidRDefault="000E30E9" w:rsidP="00150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18"/>
        <w:tblW w:w="95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72"/>
        <w:gridCol w:w="180"/>
        <w:gridCol w:w="903"/>
      </w:tblGrid>
      <w:tr w:rsidR="000E30E9" w:rsidRPr="00150297" w14:paraId="4E3C2674" w14:textId="77777777" w:rsidTr="008B6A7A">
        <w:trPr>
          <w:tblHeader/>
        </w:trPr>
        <w:tc>
          <w:tcPr>
            <w:tcW w:w="2790" w:type="dxa"/>
          </w:tcPr>
          <w:p w14:paraId="3427F12D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5C1599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6555" w:type="dxa"/>
            <w:gridSpan w:val="11"/>
          </w:tcPr>
          <w:p w14:paraId="16B58F03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E30E9" w:rsidRPr="00150297" w14:paraId="2E09C22D" w14:textId="77777777" w:rsidTr="008B6A7A">
        <w:trPr>
          <w:tblHeader/>
        </w:trPr>
        <w:tc>
          <w:tcPr>
            <w:tcW w:w="2790" w:type="dxa"/>
          </w:tcPr>
          <w:p w14:paraId="749C0B1A" w14:textId="77777777" w:rsidR="000E30E9" w:rsidRPr="00150297" w:rsidRDefault="000E30E9" w:rsidP="00A62D73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162D1E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671BE662" w14:textId="7C46AF20" w:rsidR="000E30E9" w:rsidRPr="00150297" w:rsidRDefault="002C37BB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C37BB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BF6CB1" w:rsidRPr="00BF6CB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F6CB1" w:rsidRPr="00BF6CB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BF6CB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2C37B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3462186A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225" w:type="dxa"/>
            <w:gridSpan w:val="5"/>
          </w:tcPr>
          <w:p w14:paraId="324F7A0B" w14:textId="564DFBCF" w:rsidR="000E30E9" w:rsidRPr="00150297" w:rsidRDefault="002C37BB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0E30E9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0E30E9"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2C37BB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</w:tr>
      <w:tr w:rsidR="000E30E9" w:rsidRPr="00150297" w14:paraId="6D49638A" w14:textId="77777777" w:rsidTr="008B6A7A">
        <w:trPr>
          <w:tblHeader/>
        </w:trPr>
        <w:tc>
          <w:tcPr>
            <w:tcW w:w="2790" w:type="dxa"/>
          </w:tcPr>
          <w:p w14:paraId="476B0B71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0A2D8BF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32620A67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35E45C" w14:textId="77777777" w:rsidR="000E30E9" w:rsidRPr="00150297" w:rsidRDefault="000E30E9" w:rsidP="00A62D73">
            <w:pPr>
              <w:ind w:left="-96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0C86A08D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3C9EFE8" w14:textId="77777777" w:rsidR="000E30E9" w:rsidRPr="00150297" w:rsidRDefault="000E30E9" w:rsidP="00A62D73">
            <w:pPr>
              <w:ind w:left="-131" w:right="-14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150550FB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005B6B" w14:textId="77777777" w:rsidR="000E30E9" w:rsidRPr="00150297" w:rsidRDefault="000E30E9" w:rsidP="00A62D73">
            <w:pPr>
              <w:ind w:left="-140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10BFCE1F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534238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A2038B4" w14:textId="77777777" w:rsidR="000E30E9" w:rsidRPr="00150297" w:rsidRDefault="000E30E9" w:rsidP="00A62D73">
            <w:pPr>
              <w:ind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412C53D7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5C994216" w14:textId="77777777" w:rsidR="000E30E9" w:rsidRPr="00150297" w:rsidRDefault="000E30E9" w:rsidP="00A62D73">
            <w:pPr>
              <w:ind w:right="-11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E891DCE" w14:textId="77777777" w:rsidR="000E30E9" w:rsidRPr="00150297" w:rsidRDefault="000E30E9" w:rsidP="00A62D73">
            <w:pPr>
              <w:ind w:left="-138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150297" w14:paraId="3C3E84D1" w14:textId="77777777" w:rsidTr="008B6A7A">
        <w:trPr>
          <w:tblHeader/>
        </w:trPr>
        <w:tc>
          <w:tcPr>
            <w:tcW w:w="2790" w:type="dxa"/>
          </w:tcPr>
          <w:p w14:paraId="337CA124" w14:textId="77777777" w:rsidR="000E30E9" w:rsidRPr="00150297" w:rsidRDefault="000E30E9" w:rsidP="00A62D73">
            <w:pPr>
              <w:ind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F3EAD3B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555" w:type="dxa"/>
            <w:gridSpan w:val="11"/>
            <w:vAlign w:val="bottom"/>
          </w:tcPr>
          <w:p w14:paraId="32889164" w14:textId="77777777" w:rsidR="000E30E9" w:rsidRPr="00150297" w:rsidRDefault="000E30E9" w:rsidP="00A62D73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Pr="0015029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9205C" w:rsidRPr="00150297" w14:paraId="010EFD69" w14:textId="77777777" w:rsidTr="008B6A7A">
        <w:tc>
          <w:tcPr>
            <w:tcW w:w="2790" w:type="dxa"/>
          </w:tcPr>
          <w:p w14:paraId="457A1773" w14:textId="77777777" w:rsidR="0039205C" w:rsidRPr="00150297" w:rsidRDefault="0039205C" w:rsidP="0039205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77E2623A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DF47E7" w14:textId="193C74D0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672</w:t>
            </w:r>
          </w:p>
        </w:tc>
        <w:tc>
          <w:tcPr>
            <w:tcW w:w="180" w:type="dxa"/>
            <w:vAlign w:val="bottom"/>
          </w:tcPr>
          <w:p w14:paraId="0AD63413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98777F" w14:textId="0E5DC2F5" w:rsidR="0039205C" w:rsidRPr="00990146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22D1EA0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FCB1A7" w14:textId="7ECE1ECA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672</w:t>
            </w:r>
          </w:p>
        </w:tc>
        <w:tc>
          <w:tcPr>
            <w:tcW w:w="180" w:type="dxa"/>
            <w:vAlign w:val="bottom"/>
          </w:tcPr>
          <w:p w14:paraId="0437F8C3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4F00F1" w14:textId="6A24096A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80" w:type="dxa"/>
            <w:vAlign w:val="bottom"/>
          </w:tcPr>
          <w:p w14:paraId="5BE40EEA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571D2077" w14:textId="5152032C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735FEE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4C33FA1D" w14:textId="660863F3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</w:tr>
      <w:tr w:rsidR="0039205C" w:rsidRPr="00150297" w14:paraId="1BD571B0" w14:textId="77777777" w:rsidTr="008B6A7A">
        <w:tc>
          <w:tcPr>
            <w:tcW w:w="2790" w:type="dxa"/>
          </w:tcPr>
          <w:p w14:paraId="371C5493" w14:textId="77777777" w:rsidR="0039205C" w:rsidRPr="00150297" w:rsidRDefault="0039205C" w:rsidP="0039205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54E5646B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4A3A14" w14:textId="7C396054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386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660</w:t>
            </w:r>
          </w:p>
        </w:tc>
        <w:tc>
          <w:tcPr>
            <w:tcW w:w="180" w:type="dxa"/>
            <w:vAlign w:val="bottom"/>
          </w:tcPr>
          <w:p w14:paraId="5DA30FF8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A87CED" w14:textId="3E0CF7E3" w:rsidR="0039205C" w:rsidRPr="00990146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1CD7627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3A78C8" w14:textId="418AE649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386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660</w:t>
            </w:r>
          </w:p>
        </w:tc>
        <w:tc>
          <w:tcPr>
            <w:tcW w:w="180" w:type="dxa"/>
            <w:vAlign w:val="bottom"/>
          </w:tcPr>
          <w:p w14:paraId="5838567E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5AF558" w14:textId="07D71214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</w:p>
        </w:tc>
        <w:tc>
          <w:tcPr>
            <w:tcW w:w="180" w:type="dxa"/>
            <w:vAlign w:val="bottom"/>
          </w:tcPr>
          <w:p w14:paraId="3082F514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2B00DE61" w14:textId="1EB8FA96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5FE81C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09584ED8" w14:textId="02CCA7D1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</w:p>
        </w:tc>
      </w:tr>
      <w:tr w:rsidR="0039205C" w:rsidRPr="00150297" w14:paraId="4098FBD3" w14:textId="77777777" w:rsidTr="008B6A7A">
        <w:tc>
          <w:tcPr>
            <w:tcW w:w="2790" w:type="dxa"/>
          </w:tcPr>
          <w:p w14:paraId="66772FC6" w14:textId="77777777" w:rsidR="0039205C" w:rsidRPr="00150297" w:rsidRDefault="0039205C" w:rsidP="0039205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เจ้าหนี้สินเชื่อสำหรับสินค้า</w:t>
            </w:r>
          </w:p>
          <w:p w14:paraId="057099AC" w14:textId="77777777" w:rsidR="0039205C" w:rsidRPr="00150297" w:rsidRDefault="0039205C" w:rsidP="0039205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เพื่อการจัดแสดง</w:t>
            </w:r>
          </w:p>
        </w:tc>
        <w:tc>
          <w:tcPr>
            <w:tcW w:w="180" w:type="dxa"/>
          </w:tcPr>
          <w:p w14:paraId="4BC40DB0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DE73D" w14:textId="54423691" w:rsidR="0039205C" w:rsidRPr="00150297" w:rsidRDefault="002C37BB" w:rsidP="00D1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846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09</w:t>
            </w:r>
            <w:r w:rsidRPr="002C37BB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36ACE1E2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6262F6" w14:textId="128E92DD" w:rsidR="0039205C" w:rsidRPr="00990146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B3243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F440556" w14:textId="6D09DD8B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846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09</w:t>
            </w:r>
            <w:r w:rsidRPr="002C37BB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7F8D9BA4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98D5E4" w14:textId="437811B5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180" w:type="dxa"/>
            <w:vAlign w:val="bottom"/>
          </w:tcPr>
          <w:p w14:paraId="60527AA5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5737FEA8" w14:textId="38772ECB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315065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0E5F29A" w14:textId="3645F1D0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</w:tr>
      <w:tr w:rsidR="0039205C" w:rsidRPr="00150297" w14:paraId="58B2AF6E" w14:textId="77777777" w:rsidTr="008B6A7A">
        <w:tc>
          <w:tcPr>
            <w:tcW w:w="2790" w:type="dxa"/>
          </w:tcPr>
          <w:p w14:paraId="28A84570" w14:textId="7417624B" w:rsidR="0039205C" w:rsidRPr="00150297" w:rsidRDefault="0039205C" w:rsidP="0039205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180" w:type="dxa"/>
          </w:tcPr>
          <w:p w14:paraId="5A7CADE8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287D69" w14:textId="0EB2AD7E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665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393</w:t>
            </w:r>
          </w:p>
        </w:tc>
        <w:tc>
          <w:tcPr>
            <w:tcW w:w="180" w:type="dxa"/>
            <w:vAlign w:val="bottom"/>
          </w:tcPr>
          <w:p w14:paraId="38602712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C7B62E" w14:textId="02A4E222" w:rsidR="0039205C" w:rsidRPr="00990146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A4D7FB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FE86C9" w14:textId="2FEC39AD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665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393</w:t>
            </w:r>
          </w:p>
        </w:tc>
        <w:tc>
          <w:tcPr>
            <w:tcW w:w="180" w:type="dxa"/>
            <w:vAlign w:val="bottom"/>
          </w:tcPr>
          <w:p w14:paraId="24859541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BB95FD" w14:textId="4C89801F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180" w:type="dxa"/>
            <w:vAlign w:val="bottom"/>
          </w:tcPr>
          <w:p w14:paraId="3E75C74E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76BBE3F" w14:textId="27D72F8B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6E5899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34993AA" w14:textId="26C96274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</w:tr>
      <w:tr w:rsidR="0039205C" w:rsidRPr="00150297" w14:paraId="0B58F428" w14:textId="77777777" w:rsidTr="008B6A7A">
        <w:tc>
          <w:tcPr>
            <w:tcW w:w="2790" w:type="dxa"/>
          </w:tcPr>
          <w:p w14:paraId="0C4A3557" w14:textId="77777777" w:rsidR="0039205C" w:rsidRPr="00150297" w:rsidRDefault="0039205C" w:rsidP="0039205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</w:p>
          <w:p w14:paraId="15ECF82A" w14:textId="77777777" w:rsidR="0039205C" w:rsidRPr="00150297" w:rsidRDefault="0039205C" w:rsidP="0039205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80" w:type="dxa"/>
          </w:tcPr>
          <w:p w14:paraId="3EF92785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6DDEFF" w14:textId="5A5914CD" w:rsidR="0039205C" w:rsidRPr="00200A4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635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315</w:t>
            </w:r>
          </w:p>
        </w:tc>
        <w:tc>
          <w:tcPr>
            <w:tcW w:w="180" w:type="dxa"/>
            <w:vAlign w:val="bottom"/>
          </w:tcPr>
          <w:p w14:paraId="4D10D9FE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87BAC5" w14:textId="0A83EE86" w:rsidR="0039205C" w:rsidRPr="00990146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414D4B5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3105FD" w14:textId="11DD4645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635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315</w:t>
            </w:r>
          </w:p>
        </w:tc>
        <w:tc>
          <w:tcPr>
            <w:tcW w:w="180" w:type="dxa"/>
            <w:vAlign w:val="bottom"/>
          </w:tcPr>
          <w:p w14:paraId="09BF7369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BB34FA" w14:textId="36190BF4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</w:p>
        </w:tc>
        <w:tc>
          <w:tcPr>
            <w:tcW w:w="180" w:type="dxa"/>
            <w:vAlign w:val="bottom"/>
          </w:tcPr>
          <w:p w14:paraId="78EC0647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1B9B91F" w14:textId="6804BDCD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CFFA052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5B63D43" w14:textId="67C65F51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</w:p>
        </w:tc>
      </w:tr>
      <w:tr w:rsidR="0039205C" w:rsidRPr="00150297" w14:paraId="311CECE1" w14:textId="77777777" w:rsidTr="008B6A7A">
        <w:tc>
          <w:tcPr>
            <w:tcW w:w="2790" w:type="dxa"/>
          </w:tcPr>
          <w:p w14:paraId="6E9B5A93" w14:textId="77777777" w:rsidR="0039205C" w:rsidRPr="00150297" w:rsidRDefault="0039205C" w:rsidP="0039205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8EEB482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8FC9D9" w14:textId="793D7B21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618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622</w:t>
            </w:r>
          </w:p>
        </w:tc>
        <w:tc>
          <w:tcPr>
            <w:tcW w:w="180" w:type="dxa"/>
            <w:vAlign w:val="bottom"/>
          </w:tcPr>
          <w:p w14:paraId="1F3F75E2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9A0FBA" w14:textId="026238B1" w:rsidR="0039205C" w:rsidRPr="00990146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15A4E5B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7CAF3B" w14:textId="7471685B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618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622</w:t>
            </w:r>
          </w:p>
        </w:tc>
        <w:tc>
          <w:tcPr>
            <w:tcW w:w="180" w:type="dxa"/>
            <w:vAlign w:val="bottom"/>
          </w:tcPr>
          <w:p w14:paraId="5A5B50C9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370D80" w14:textId="24E8B09C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180" w:type="dxa"/>
            <w:vAlign w:val="bottom"/>
          </w:tcPr>
          <w:p w14:paraId="670DE993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1BC692D5" w14:textId="786F59AD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FBB478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7247372F" w14:textId="6C1D5A0B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</w:tr>
      <w:tr w:rsidR="0039205C" w:rsidRPr="00150297" w14:paraId="075C3092" w14:textId="77777777" w:rsidTr="008B6A7A">
        <w:tc>
          <w:tcPr>
            <w:tcW w:w="2790" w:type="dxa"/>
          </w:tcPr>
          <w:p w14:paraId="3DB82F4F" w14:textId="77777777" w:rsidR="0039205C" w:rsidRPr="00150297" w:rsidRDefault="0039205C" w:rsidP="0039205C">
            <w:pPr>
              <w:tabs>
                <w:tab w:val="clear" w:pos="2580"/>
                <w:tab w:val="left" w:pos="2712"/>
              </w:tabs>
              <w:ind w:right="-3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5DFBACAF" w14:textId="77777777" w:rsidR="0039205C" w:rsidRPr="00150297" w:rsidRDefault="0039205C" w:rsidP="0039205C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1C9E40" w14:textId="477F5CFD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178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986</w:t>
            </w:r>
          </w:p>
        </w:tc>
        <w:tc>
          <w:tcPr>
            <w:tcW w:w="180" w:type="dxa"/>
            <w:vAlign w:val="bottom"/>
          </w:tcPr>
          <w:p w14:paraId="33EFCD93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1AE4F74" w14:textId="0D2596A4" w:rsidR="0039205C" w:rsidRPr="00990146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2AE0D1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FF9D4C" w14:textId="535AEBB7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178</w:t>
            </w:r>
            <w:r w:rsidR="0039205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986</w:t>
            </w:r>
          </w:p>
        </w:tc>
        <w:tc>
          <w:tcPr>
            <w:tcW w:w="180" w:type="dxa"/>
            <w:vAlign w:val="bottom"/>
          </w:tcPr>
          <w:p w14:paraId="5342519D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41C82E" w14:textId="0B12A059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  <w:tc>
          <w:tcPr>
            <w:tcW w:w="180" w:type="dxa"/>
            <w:vAlign w:val="bottom"/>
          </w:tcPr>
          <w:p w14:paraId="20A965E1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1DB62210" w14:textId="54390BD4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F457190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vAlign w:val="bottom"/>
          </w:tcPr>
          <w:p w14:paraId="56229287" w14:textId="3516EF93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392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</w:tr>
      <w:tr w:rsidR="0039205C" w:rsidRPr="00150297" w14:paraId="594BBD53" w14:textId="77777777" w:rsidTr="008B6A7A">
        <w:tc>
          <w:tcPr>
            <w:tcW w:w="2790" w:type="dxa"/>
          </w:tcPr>
          <w:p w14:paraId="76BFF740" w14:textId="77777777" w:rsidR="0039205C" w:rsidRPr="00150297" w:rsidRDefault="0039205C" w:rsidP="0039205C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1502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3D7D4484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A55F2" w14:textId="7FF88331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  <w:r w:rsidR="0039205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332</w:t>
            </w:r>
            <w:r w:rsidR="0039205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74</w:t>
            </w:r>
            <w:r w:rsidRPr="002C37B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C7FDE29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A9C0A" w14:textId="7610CC93" w:rsidR="0039205C" w:rsidRPr="005B5E00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AC120F8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AB52B" w14:textId="2320B019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  <w:r w:rsidR="0039205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332</w:t>
            </w:r>
            <w:r w:rsidR="0039205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74</w:t>
            </w:r>
            <w:r w:rsidRPr="002C37B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21A4FBC1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AD961" w14:textId="6CC65E63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3920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732</w:t>
            </w:r>
            <w:r w:rsidR="003920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746</w:t>
            </w:r>
          </w:p>
        </w:tc>
        <w:tc>
          <w:tcPr>
            <w:tcW w:w="180" w:type="dxa"/>
            <w:vAlign w:val="bottom"/>
          </w:tcPr>
          <w:p w14:paraId="255235E8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ACCB0" w14:textId="340CF4F4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BB59C0" w14:textId="77777777" w:rsidR="0039205C" w:rsidRPr="00150297" w:rsidRDefault="0039205C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DE1D" w14:textId="11E35D57" w:rsidR="0039205C" w:rsidRPr="00150297" w:rsidRDefault="002C37BB" w:rsidP="003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3920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732</w:t>
            </w:r>
            <w:r w:rsidR="003920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746</w:t>
            </w:r>
          </w:p>
        </w:tc>
      </w:tr>
    </w:tbl>
    <w:p w14:paraId="49AAFB3C" w14:textId="77777777" w:rsidR="000E30E9" w:rsidRPr="00E833B4" w:rsidRDefault="000E30E9" w:rsidP="000E30E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8"/>
        <w:tblW w:w="95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90"/>
        <w:gridCol w:w="180"/>
        <w:gridCol w:w="906"/>
      </w:tblGrid>
      <w:tr w:rsidR="000E30E9" w:rsidRPr="006666FA" w14:paraId="14856CA8" w14:textId="77777777" w:rsidTr="008B6A7A">
        <w:trPr>
          <w:tblHeader/>
        </w:trPr>
        <w:tc>
          <w:tcPr>
            <w:tcW w:w="2790" w:type="dxa"/>
          </w:tcPr>
          <w:p w14:paraId="3F74FDB8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6365C48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576" w:type="dxa"/>
            <w:gridSpan w:val="11"/>
          </w:tcPr>
          <w:p w14:paraId="6E7EE0D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F6CB1" w:rsidRPr="006666FA" w14:paraId="51AEA79A" w14:textId="77777777" w:rsidTr="008B6A7A">
        <w:trPr>
          <w:tblHeader/>
        </w:trPr>
        <w:tc>
          <w:tcPr>
            <w:tcW w:w="2790" w:type="dxa"/>
          </w:tcPr>
          <w:p w14:paraId="5DA631EF" w14:textId="77777777" w:rsidR="00BF6CB1" w:rsidRPr="006666FA" w:rsidRDefault="00BF6CB1" w:rsidP="00BF6CB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BD693E9" w14:textId="77777777" w:rsidR="00BF6CB1" w:rsidRDefault="00BF6CB1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01F535AE" w14:textId="0E54546F" w:rsidR="00BF6CB1" w:rsidRPr="006666FA" w:rsidRDefault="002C37BB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37BB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BF6CB1" w:rsidRPr="00BF6CB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F6CB1" w:rsidRPr="00BF6CB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BF6CB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2C37BB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3718F422" w14:textId="77777777" w:rsidR="00BF6CB1" w:rsidRPr="006666FA" w:rsidRDefault="00BF6CB1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46" w:type="dxa"/>
            <w:gridSpan w:val="5"/>
          </w:tcPr>
          <w:p w14:paraId="535A7E5D" w14:textId="64C16D7A" w:rsidR="00BF6CB1" w:rsidRPr="006666FA" w:rsidRDefault="002C37BB" w:rsidP="00BF6CB1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BF6CB1" w:rsidRPr="0015029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BF6CB1" w:rsidRPr="00150297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C37B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 w:rsidRPr="002C37BB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</w:tr>
      <w:tr w:rsidR="000E30E9" w:rsidRPr="006666FA" w14:paraId="53CFF7A9" w14:textId="77777777" w:rsidTr="008B6A7A">
        <w:trPr>
          <w:tblHeader/>
        </w:trPr>
        <w:tc>
          <w:tcPr>
            <w:tcW w:w="2790" w:type="dxa"/>
          </w:tcPr>
          <w:p w14:paraId="3460956A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850CE82" w14:textId="77777777" w:rsidR="000E30E9" w:rsidRPr="00E076D5" w:rsidRDefault="000E30E9" w:rsidP="00A62D73">
            <w:pPr>
              <w:tabs>
                <w:tab w:val="clear" w:pos="68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0F4A9C" w14:textId="77777777" w:rsidR="000E30E9" w:rsidRPr="006666FA" w:rsidRDefault="000E30E9" w:rsidP="00A62D7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18AE2667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C040E30" w14:textId="77777777" w:rsidR="000E30E9" w:rsidRPr="006666FA" w:rsidRDefault="000E30E9" w:rsidP="00A62D7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72A1404B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2C7D00" w14:textId="77777777" w:rsidR="000E30E9" w:rsidRPr="006666FA" w:rsidRDefault="000E30E9" w:rsidP="00A62D7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58C4374D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8A57B1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28530F86" w14:textId="77777777" w:rsidR="000E30E9" w:rsidRPr="006666FA" w:rsidRDefault="000E30E9" w:rsidP="00A62D7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8742A7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0114B246" w14:textId="77777777" w:rsidR="000E30E9" w:rsidRPr="006666FA" w:rsidRDefault="000E30E9" w:rsidP="00A62D73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1207E459" w14:textId="77777777" w:rsidR="000E30E9" w:rsidRPr="006666FA" w:rsidRDefault="000E30E9" w:rsidP="00A62D7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E30E9" w:rsidRPr="006666FA" w14:paraId="18D3F7D0" w14:textId="77777777" w:rsidTr="008B6A7A">
        <w:trPr>
          <w:tblHeader/>
        </w:trPr>
        <w:tc>
          <w:tcPr>
            <w:tcW w:w="2790" w:type="dxa"/>
          </w:tcPr>
          <w:p w14:paraId="6C5CDEC1" w14:textId="77777777" w:rsidR="000E30E9" w:rsidRPr="006666FA" w:rsidRDefault="000E30E9" w:rsidP="00A62D7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DA77DE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76" w:type="dxa"/>
            <w:gridSpan w:val="11"/>
            <w:vAlign w:val="bottom"/>
          </w:tcPr>
          <w:p w14:paraId="75354CE6" w14:textId="77777777" w:rsidR="000E30E9" w:rsidRPr="006666FA" w:rsidRDefault="000E30E9" w:rsidP="00A62D7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27427" w:rsidRPr="00C07B1A" w14:paraId="5668A88C" w14:textId="77777777" w:rsidTr="008B6A7A">
        <w:tc>
          <w:tcPr>
            <w:tcW w:w="2790" w:type="dxa"/>
          </w:tcPr>
          <w:p w14:paraId="76622A54" w14:textId="01FAD667" w:rsidR="00A27427" w:rsidRPr="006666FA" w:rsidRDefault="00A27427" w:rsidP="00A27427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2EFECE28" w14:textId="77777777" w:rsidR="00A27427" w:rsidRDefault="00A27427" w:rsidP="00A274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378EE8" w14:textId="0DCD8CB2" w:rsidR="00A27427" w:rsidRDefault="002C37BB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37B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42</w:t>
            </w:r>
            <w:r w:rsidR="00A2742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919</w:t>
            </w:r>
          </w:p>
        </w:tc>
        <w:tc>
          <w:tcPr>
            <w:tcW w:w="180" w:type="dxa"/>
            <w:vAlign w:val="bottom"/>
          </w:tcPr>
          <w:p w14:paraId="6E71FA7F" w14:textId="77777777" w:rsidR="00A27427" w:rsidRPr="006666FA" w:rsidRDefault="00A27427" w:rsidP="00A27427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5A3DE63" w14:textId="68A0B082" w:rsidR="00A27427" w:rsidRPr="003B24E5" w:rsidRDefault="00A27427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9754C2" w14:textId="77777777" w:rsidR="00A27427" w:rsidRPr="006666FA" w:rsidRDefault="00A27427" w:rsidP="00A27427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9B5352" w14:textId="045CA8AD" w:rsidR="00A27427" w:rsidRDefault="002C37BB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37B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42</w:t>
            </w:r>
            <w:r w:rsidR="00A27427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919</w:t>
            </w:r>
          </w:p>
        </w:tc>
        <w:tc>
          <w:tcPr>
            <w:tcW w:w="180" w:type="dxa"/>
            <w:vAlign w:val="bottom"/>
          </w:tcPr>
          <w:p w14:paraId="73D83725" w14:textId="77777777" w:rsidR="00A27427" w:rsidRPr="006666FA" w:rsidRDefault="00A27427" w:rsidP="00A274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C875C9" w14:textId="1BB39819" w:rsidR="00A27427" w:rsidRPr="00C64585" w:rsidRDefault="002C37BB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A274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  <w:tc>
          <w:tcPr>
            <w:tcW w:w="180" w:type="dxa"/>
            <w:vAlign w:val="bottom"/>
          </w:tcPr>
          <w:p w14:paraId="4D5B76DC" w14:textId="77777777" w:rsidR="00A27427" w:rsidRPr="006666FA" w:rsidRDefault="00A27427" w:rsidP="00A274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EBC3C4" w14:textId="326CFFF2" w:rsidR="00A27427" w:rsidRDefault="00A27427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C21AFC" w14:textId="77777777" w:rsidR="00A27427" w:rsidRPr="006666FA" w:rsidRDefault="00A27427" w:rsidP="00A2742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C91F4CA" w14:textId="0DDFE54F" w:rsidR="00A27427" w:rsidRPr="00C64585" w:rsidRDefault="002C37BB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A274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</w:tr>
      <w:tr w:rsidR="00A27427" w:rsidRPr="00C07B1A" w14:paraId="0341C778" w14:textId="77777777" w:rsidTr="008B6A7A">
        <w:tc>
          <w:tcPr>
            <w:tcW w:w="2790" w:type="dxa"/>
          </w:tcPr>
          <w:p w14:paraId="54F29FD0" w14:textId="77777777" w:rsidR="00A27427" w:rsidRPr="006666FA" w:rsidRDefault="00A27427" w:rsidP="00A27427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7A9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8A7A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AE9C673" w14:textId="77777777" w:rsidR="00A27427" w:rsidRPr="004A4F9A" w:rsidRDefault="00A27427" w:rsidP="00A2742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6F2C73" w14:textId="25DC41EC" w:rsidR="00A27427" w:rsidRPr="006666FA" w:rsidRDefault="002C37BB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37B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235</w:t>
            </w:r>
            <w:r w:rsidR="00A2742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429</w:t>
            </w:r>
          </w:p>
        </w:tc>
        <w:tc>
          <w:tcPr>
            <w:tcW w:w="180" w:type="dxa"/>
            <w:vAlign w:val="bottom"/>
          </w:tcPr>
          <w:p w14:paraId="45092F96" w14:textId="77777777" w:rsidR="00A27427" w:rsidRPr="006666FA" w:rsidRDefault="00A27427" w:rsidP="00A27427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73786B" w14:textId="77A0527A" w:rsidR="00A27427" w:rsidRPr="006666FA" w:rsidRDefault="00A27427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DF5C11" w14:textId="77777777" w:rsidR="00A27427" w:rsidRPr="006666FA" w:rsidRDefault="00A27427" w:rsidP="00A27427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DBBEAF" w14:textId="77B18919" w:rsidR="00A27427" w:rsidRPr="006666FA" w:rsidRDefault="002C37BB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37B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235</w:t>
            </w:r>
            <w:r w:rsidR="00A2742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429</w:t>
            </w:r>
          </w:p>
        </w:tc>
        <w:tc>
          <w:tcPr>
            <w:tcW w:w="180" w:type="dxa"/>
            <w:vAlign w:val="bottom"/>
          </w:tcPr>
          <w:p w14:paraId="542F167D" w14:textId="77777777" w:rsidR="00A27427" w:rsidRPr="006666FA" w:rsidRDefault="00A27427" w:rsidP="00A2742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7EAE3A" w14:textId="00DE9A4A" w:rsidR="00A27427" w:rsidRDefault="002C37BB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="00A274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  <w:tc>
          <w:tcPr>
            <w:tcW w:w="180" w:type="dxa"/>
            <w:vAlign w:val="bottom"/>
          </w:tcPr>
          <w:p w14:paraId="6FEEA15D" w14:textId="77777777" w:rsidR="00A27427" w:rsidRPr="006666FA" w:rsidRDefault="00A27427" w:rsidP="00A2742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B152C4" w14:textId="6E3879E2" w:rsidR="00A27427" w:rsidRDefault="00A27427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C0E4EC" w14:textId="77777777" w:rsidR="00A27427" w:rsidRPr="006666FA" w:rsidRDefault="00A27427" w:rsidP="00A2742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0C1B02A9" w14:textId="6958EE64" w:rsidR="00A27427" w:rsidRPr="00C07B1A" w:rsidRDefault="002C37BB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="00A274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</w:tr>
      <w:tr w:rsidR="00A27427" w:rsidRPr="006666FA" w14:paraId="60F19EDD" w14:textId="77777777" w:rsidTr="008B6A7A">
        <w:tc>
          <w:tcPr>
            <w:tcW w:w="2790" w:type="dxa"/>
          </w:tcPr>
          <w:p w14:paraId="0D8DF14E" w14:textId="77777777" w:rsidR="00A27427" w:rsidRPr="006666FA" w:rsidRDefault="00A27427" w:rsidP="00A27427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196F0559" w14:textId="77777777" w:rsidR="00A27427" w:rsidRPr="005E646F" w:rsidRDefault="00A27427" w:rsidP="00A2742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CE0CD" w14:textId="49E360BC" w:rsidR="00A27427" w:rsidRPr="00D82B86" w:rsidRDefault="002C37BB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278</w:t>
            </w:r>
            <w:r w:rsidR="00A274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348</w:t>
            </w:r>
          </w:p>
        </w:tc>
        <w:tc>
          <w:tcPr>
            <w:tcW w:w="180" w:type="dxa"/>
            <w:vAlign w:val="bottom"/>
          </w:tcPr>
          <w:p w14:paraId="7BB8FE86" w14:textId="77777777" w:rsidR="00A27427" w:rsidRPr="00D82B86" w:rsidRDefault="00A27427" w:rsidP="00A27427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943A9" w14:textId="5C88F7B2" w:rsidR="00A27427" w:rsidRPr="00447C8B" w:rsidRDefault="00A27427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7549F1" w14:textId="77777777" w:rsidR="00A27427" w:rsidRPr="00D82B86" w:rsidRDefault="00A27427" w:rsidP="00A27427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26816" w14:textId="46CD2F7B" w:rsidR="00A27427" w:rsidRPr="00D82B86" w:rsidRDefault="002C37BB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278</w:t>
            </w:r>
            <w:r w:rsidR="00A274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348</w:t>
            </w:r>
          </w:p>
        </w:tc>
        <w:tc>
          <w:tcPr>
            <w:tcW w:w="180" w:type="dxa"/>
            <w:vAlign w:val="bottom"/>
          </w:tcPr>
          <w:p w14:paraId="247FF40D" w14:textId="77777777" w:rsidR="00A27427" w:rsidRPr="006666FA" w:rsidRDefault="00A27427" w:rsidP="00A2742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6B51" w14:textId="2FF1179E" w:rsidR="00A27427" w:rsidRPr="006666FA" w:rsidRDefault="002C37BB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265</w:t>
            </w:r>
            <w:r w:rsidR="00A274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594</w:t>
            </w:r>
          </w:p>
        </w:tc>
        <w:tc>
          <w:tcPr>
            <w:tcW w:w="180" w:type="dxa"/>
            <w:vAlign w:val="bottom"/>
          </w:tcPr>
          <w:p w14:paraId="4C9BDF09" w14:textId="77777777" w:rsidR="00A27427" w:rsidRPr="006666FA" w:rsidRDefault="00A27427" w:rsidP="00A2742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84998" w14:textId="0131D85E" w:rsidR="00A27427" w:rsidRPr="00447C8B" w:rsidRDefault="00A27427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BC0039" w14:textId="77777777" w:rsidR="00A27427" w:rsidRPr="006666FA" w:rsidRDefault="00A27427" w:rsidP="00A2742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1406E" w14:textId="29E846AB" w:rsidR="00A27427" w:rsidRPr="00CE289E" w:rsidRDefault="002C37BB" w:rsidP="00A2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265</w:t>
            </w:r>
            <w:r w:rsidR="00A274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594</w:t>
            </w:r>
          </w:p>
        </w:tc>
      </w:tr>
    </w:tbl>
    <w:p w14:paraId="49710C07" w14:textId="77777777" w:rsidR="000E30E9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B65AB" w14:textId="2F74E84D" w:rsidR="009D1614" w:rsidRDefault="009D1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E755CB" w14:textId="405C59EF" w:rsidR="000E30E9" w:rsidRPr="00424DDB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</w:t>
      </w:r>
      <w:r w:rsidRPr="004F76C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C37BB" w:rsidRPr="002C37BB">
        <w:rPr>
          <w:rFonts w:asciiTheme="majorBidi" w:hAnsiTheme="majorBidi" w:cstheme="majorBidi"/>
          <w:sz w:val="30"/>
          <w:szCs w:val="30"/>
        </w:rPr>
        <w:t>30</w:t>
      </w:r>
      <w:r w:rsidR="00BF6CB1" w:rsidRPr="004F76C0">
        <w:rPr>
          <w:rFonts w:asciiTheme="majorBidi" w:hAnsiTheme="majorBidi" w:cstheme="majorBidi"/>
          <w:sz w:val="30"/>
          <w:szCs w:val="30"/>
        </w:rPr>
        <w:t xml:space="preserve"> </w:t>
      </w:r>
      <w:r w:rsidR="00BF6CB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F6CB1"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2568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C37BB" w:rsidRPr="002C37BB">
        <w:rPr>
          <w:rFonts w:asciiTheme="majorBidi" w:hAnsiTheme="majorBidi" w:cstheme="majorBidi"/>
          <w:sz w:val="30"/>
          <w:szCs w:val="30"/>
        </w:rPr>
        <w:t>31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C37BB" w:rsidRPr="002C37BB">
        <w:rPr>
          <w:rFonts w:asciiTheme="majorBidi" w:hAnsiTheme="majorBidi" w:cstheme="majorBidi"/>
          <w:sz w:val="30"/>
          <w:szCs w:val="30"/>
        </w:rPr>
        <w:t>2567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5D2F9C8" w14:textId="77777777" w:rsidR="000E30E9" w:rsidRPr="00150297" w:rsidRDefault="000E30E9" w:rsidP="000E30E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442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65"/>
        <w:gridCol w:w="1156"/>
        <w:gridCol w:w="168"/>
        <w:gridCol w:w="1226"/>
        <w:gridCol w:w="168"/>
        <w:gridCol w:w="1216"/>
        <w:gridCol w:w="174"/>
        <w:gridCol w:w="1169"/>
      </w:tblGrid>
      <w:tr w:rsidR="000E30E9" w:rsidRPr="006666FA" w14:paraId="53464B90" w14:textId="77777777" w:rsidTr="00231AB2">
        <w:trPr>
          <w:trHeight w:val="428"/>
          <w:tblHeader/>
        </w:trPr>
        <w:tc>
          <w:tcPr>
            <w:tcW w:w="2206" w:type="pct"/>
          </w:tcPr>
          <w:p w14:paraId="59C52780" w14:textId="77777777" w:rsidR="000E30E9" w:rsidRPr="006666FA" w:rsidRDefault="000E30E9" w:rsidP="00A62D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pct"/>
            <w:gridSpan w:val="3"/>
          </w:tcPr>
          <w:p w14:paraId="7B893C0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5AD0D346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184612A7" w14:textId="77777777" w:rsidR="000E30E9" w:rsidRPr="006666FA" w:rsidRDefault="000E30E9" w:rsidP="00A62D7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31AB2" w:rsidRPr="00B30E1D" w14:paraId="1C4FEF15" w14:textId="77777777" w:rsidTr="00231AB2">
        <w:trPr>
          <w:trHeight w:val="314"/>
          <w:tblHeader/>
        </w:trPr>
        <w:tc>
          <w:tcPr>
            <w:tcW w:w="2206" w:type="pct"/>
          </w:tcPr>
          <w:p w14:paraId="4ACDA44F" w14:textId="77777777" w:rsidR="00231AB2" w:rsidRPr="006666FA" w:rsidRDefault="00231AB2" w:rsidP="00231A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4E25521A" w14:textId="0C4C0B62" w:rsidR="00BA3A32" w:rsidRPr="00B30E1D" w:rsidRDefault="002C37BB" w:rsidP="00BA3A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6CB1" w:rsidRPr="004F7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9" w:type="pct"/>
          </w:tcPr>
          <w:p w14:paraId="08CB7C66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1701D71" w14:textId="083A4BE7" w:rsidR="00231AB2" w:rsidRPr="00B30E1D" w:rsidRDefault="002C37BB" w:rsidP="002D2DA0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1A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1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" w:type="pct"/>
          </w:tcPr>
          <w:p w14:paraId="452616FF" w14:textId="77777777" w:rsidR="00231AB2" w:rsidRPr="006666FA" w:rsidRDefault="00231AB2" w:rsidP="00231A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4D0F26" w14:textId="76A6F6A7" w:rsidR="00231AB2" w:rsidRPr="00B30E1D" w:rsidRDefault="002C37BB" w:rsidP="002D2DA0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F6CB1" w:rsidRPr="004F7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F6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2" w:type="pct"/>
          </w:tcPr>
          <w:p w14:paraId="644B1A4A" w14:textId="77777777" w:rsidR="00231AB2" w:rsidRPr="006666FA" w:rsidRDefault="00231AB2" w:rsidP="00231A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3C81E5" w14:textId="114D2B25" w:rsidR="00231AB2" w:rsidRPr="00B30E1D" w:rsidRDefault="002C37BB" w:rsidP="002D2DA0">
            <w:pPr>
              <w:spacing w:line="240" w:lineRule="auto"/>
              <w:ind w:left="-6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1A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1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A3A32" w:rsidRPr="006666FA" w14:paraId="07660646" w14:textId="77777777" w:rsidTr="00231AB2">
        <w:trPr>
          <w:trHeight w:val="314"/>
          <w:tblHeader/>
        </w:trPr>
        <w:tc>
          <w:tcPr>
            <w:tcW w:w="2206" w:type="pct"/>
          </w:tcPr>
          <w:p w14:paraId="4193B7A5" w14:textId="77777777" w:rsidR="00BA3A32" w:rsidRPr="006666FA" w:rsidRDefault="00BA3A32" w:rsidP="00BA3A3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center"/>
          </w:tcPr>
          <w:p w14:paraId="5AF90590" w14:textId="53832034" w:rsidR="00BA3A32" w:rsidRPr="00361939" w:rsidRDefault="002C37BB" w:rsidP="00BA3A32">
            <w:pPr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9" w:type="pct"/>
            <w:vAlign w:val="center"/>
          </w:tcPr>
          <w:p w14:paraId="1E57503D" w14:textId="77777777" w:rsidR="00BA3A32" w:rsidRPr="006666FA" w:rsidRDefault="00BA3A32" w:rsidP="00BA3A3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6ADEF5B" w14:textId="1C3E1110" w:rsidR="00BA3A32" w:rsidRPr="006666FA" w:rsidRDefault="002C37BB" w:rsidP="00BA3A32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9" w:type="pct"/>
          </w:tcPr>
          <w:p w14:paraId="29C43C91" w14:textId="77777777" w:rsidR="00BA3A32" w:rsidRPr="006666FA" w:rsidRDefault="00BA3A32" w:rsidP="00BA3A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68545D97" w14:textId="4391803A" w:rsidR="00BA3A32" w:rsidRPr="006666FA" w:rsidRDefault="002C37BB" w:rsidP="00BA3A32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2" w:type="pct"/>
            <w:vAlign w:val="center"/>
          </w:tcPr>
          <w:p w14:paraId="07975EAC" w14:textId="77777777" w:rsidR="00BA3A32" w:rsidRPr="006666FA" w:rsidRDefault="00BA3A32" w:rsidP="00BA3A3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5517A6C7" w14:textId="5DAEBE3D" w:rsidR="00BA3A32" w:rsidRPr="006666FA" w:rsidRDefault="002C37BB" w:rsidP="00BA3A32">
            <w:pPr>
              <w:spacing w:line="240" w:lineRule="auto"/>
              <w:ind w:left="-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31AB2" w:rsidRPr="006666FA" w14:paraId="7EE66F2F" w14:textId="77777777" w:rsidTr="00150297">
        <w:trPr>
          <w:trHeight w:val="351"/>
          <w:tblHeader/>
        </w:trPr>
        <w:tc>
          <w:tcPr>
            <w:tcW w:w="2206" w:type="pct"/>
          </w:tcPr>
          <w:p w14:paraId="700B6712" w14:textId="77777777" w:rsidR="00231AB2" w:rsidRPr="006666FA" w:rsidRDefault="00231AB2" w:rsidP="00231A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007E0DDC" w14:textId="77777777" w:rsidR="00231AB2" w:rsidRPr="006666FA" w:rsidRDefault="00231AB2" w:rsidP="00231A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5A6A" w:rsidRPr="006666FA" w14:paraId="26F97AEA" w14:textId="77777777" w:rsidTr="00231AB2">
        <w:trPr>
          <w:trHeight w:val="416"/>
        </w:trPr>
        <w:tc>
          <w:tcPr>
            <w:tcW w:w="2206" w:type="pct"/>
          </w:tcPr>
          <w:p w14:paraId="69445C1A" w14:textId="5BCB9488" w:rsidR="00535A6A" w:rsidRPr="00AC439C" w:rsidRDefault="00535A6A" w:rsidP="00535A6A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ที่ติดภาระค้ำประกัน</w:t>
            </w:r>
          </w:p>
        </w:tc>
        <w:tc>
          <w:tcPr>
            <w:tcW w:w="612" w:type="pct"/>
          </w:tcPr>
          <w:p w14:paraId="7E8E4AC0" w14:textId="19FCF78A" w:rsidR="00535A6A" w:rsidRPr="00AC439C" w:rsidRDefault="002C37BB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="00535A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554</w:t>
            </w:r>
          </w:p>
        </w:tc>
        <w:tc>
          <w:tcPr>
            <w:tcW w:w="89" w:type="pct"/>
          </w:tcPr>
          <w:p w14:paraId="33D6AAE0" w14:textId="77777777" w:rsidR="00535A6A" w:rsidRPr="00AC439C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D66286B" w14:textId="60B6FAE8" w:rsidR="00535A6A" w:rsidRPr="00BA3A32" w:rsidRDefault="002C37BB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89" w:type="pct"/>
          </w:tcPr>
          <w:p w14:paraId="632970ED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47DE2F0E" w14:textId="6D3D9F19" w:rsidR="00535A6A" w:rsidRPr="009333A9" w:rsidRDefault="00535A6A" w:rsidP="00535A6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 w:rsidRPr="00D47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31C008B3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F1A81FC" w14:textId="6319DE37" w:rsidR="00535A6A" w:rsidRPr="006666FA" w:rsidRDefault="00535A6A" w:rsidP="00535A6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 w:rsidRPr="00D47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A6A" w:rsidRPr="006666FA" w14:paraId="691D7657" w14:textId="77777777" w:rsidTr="00231AB2">
        <w:trPr>
          <w:trHeight w:val="404"/>
        </w:trPr>
        <w:tc>
          <w:tcPr>
            <w:tcW w:w="2206" w:type="pct"/>
          </w:tcPr>
          <w:p w14:paraId="4BED18BB" w14:textId="77777777" w:rsidR="00535A6A" w:rsidRPr="00AC439C" w:rsidRDefault="00535A6A" w:rsidP="00535A6A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12" w:type="pct"/>
          </w:tcPr>
          <w:p w14:paraId="61DAA0D6" w14:textId="488278D2" w:rsidR="00535A6A" w:rsidRPr="00AC439C" w:rsidRDefault="002C37BB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D527A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109</w:t>
            </w:r>
            <w:r w:rsidR="004357C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655</w:t>
            </w:r>
          </w:p>
        </w:tc>
        <w:tc>
          <w:tcPr>
            <w:tcW w:w="89" w:type="pct"/>
          </w:tcPr>
          <w:p w14:paraId="1B5928F5" w14:textId="77777777" w:rsidR="00535A6A" w:rsidRPr="00AC439C" w:rsidRDefault="00535A6A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684F21B" w14:textId="54D06325" w:rsidR="00535A6A" w:rsidRPr="00AC439C" w:rsidRDefault="002C37BB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779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89" w:type="pct"/>
          </w:tcPr>
          <w:p w14:paraId="7548CB00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4A0AD00" w14:textId="700D78B1" w:rsidR="00535A6A" w:rsidRDefault="00535A6A" w:rsidP="00535A6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 w:rsidRPr="00D47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23197EFE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4298D46" w14:textId="20ED2B00" w:rsidR="00535A6A" w:rsidRDefault="00535A6A" w:rsidP="00535A6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 w:rsidRPr="00D473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A6A" w:rsidRPr="006666FA" w14:paraId="5BDB61E0" w14:textId="77777777" w:rsidTr="00231AB2">
        <w:trPr>
          <w:trHeight w:val="416"/>
        </w:trPr>
        <w:tc>
          <w:tcPr>
            <w:tcW w:w="2206" w:type="pct"/>
          </w:tcPr>
          <w:p w14:paraId="2A51E57D" w14:textId="77777777" w:rsidR="00535A6A" w:rsidRPr="00AC439C" w:rsidRDefault="00535A6A" w:rsidP="00535A6A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12" w:type="pct"/>
          </w:tcPr>
          <w:p w14:paraId="22DDA5E2" w14:textId="7C3C2803" w:rsidR="00535A6A" w:rsidRDefault="002C37BB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 w:rsidR="00535A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941</w:t>
            </w:r>
          </w:p>
        </w:tc>
        <w:tc>
          <w:tcPr>
            <w:tcW w:w="89" w:type="pct"/>
          </w:tcPr>
          <w:p w14:paraId="2C318ECB" w14:textId="77777777" w:rsidR="00535A6A" w:rsidRPr="00AC439C" w:rsidRDefault="00535A6A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43FC45C" w14:textId="1BCBF21D" w:rsidR="00535A6A" w:rsidRPr="00C64585" w:rsidRDefault="002C37BB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89" w:type="pct"/>
          </w:tcPr>
          <w:p w14:paraId="1D5CC342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ABB798C" w14:textId="55D19DCA" w:rsidR="00535A6A" w:rsidRDefault="002C37BB" w:rsidP="00535A6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60</w:t>
            </w:r>
            <w:r w:rsidR="00535A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92" w:type="pct"/>
          </w:tcPr>
          <w:p w14:paraId="553296AC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10CB21C6" w14:textId="384C5AF6" w:rsidR="00535A6A" w:rsidRPr="001504D4" w:rsidRDefault="002C37BB" w:rsidP="00535A6A">
            <w:pPr>
              <w:pStyle w:val="acctfourfigures"/>
              <w:tabs>
                <w:tab w:val="clear" w:pos="765"/>
                <w:tab w:val="decimal" w:pos="654"/>
                <w:tab w:val="decimal" w:pos="71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</w:tr>
      <w:tr w:rsidR="00535A6A" w:rsidRPr="006666FA" w14:paraId="6F3D8229" w14:textId="77777777" w:rsidTr="00231AB2">
        <w:trPr>
          <w:trHeight w:val="416"/>
        </w:trPr>
        <w:tc>
          <w:tcPr>
            <w:tcW w:w="2206" w:type="pct"/>
          </w:tcPr>
          <w:p w14:paraId="0A46AA04" w14:textId="77777777" w:rsidR="00535A6A" w:rsidRPr="00012075" w:rsidRDefault="00535A6A" w:rsidP="00535A6A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 w:rsidRPr="0001207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ดำเนินงาน</w:t>
            </w:r>
          </w:p>
        </w:tc>
        <w:tc>
          <w:tcPr>
            <w:tcW w:w="612" w:type="pct"/>
          </w:tcPr>
          <w:p w14:paraId="53F5148C" w14:textId="57D1F6FA" w:rsidR="00535A6A" w:rsidRPr="00012075" w:rsidRDefault="002C37BB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178</w:t>
            </w:r>
            <w:r w:rsidR="00535A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9" w:type="pct"/>
          </w:tcPr>
          <w:p w14:paraId="7C22286E" w14:textId="77777777" w:rsidR="00535A6A" w:rsidRPr="00921967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76018A" w14:textId="160752D5" w:rsidR="00535A6A" w:rsidRPr="00921967" w:rsidRDefault="002C37BB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89" w:type="pct"/>
          </w:tcPr>
          <w:p w14:paraId="5B25F574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5A4659AD" w14:textId="4EE1F0CB" w:rsidR="00535A6A" w:rsidRPr="006666FA" w:rsidRDefault="00535A6A" w:rsidP="00535A6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57EB2953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39D2912" w14:textId="001B80CF" w:rsidR="00535A6A" w:rsidRPr="006666FA" w:rsidRDefault="00535A6A" w:rsidP="00535A6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A6A" w:rsidRPr="006666FA" w14:paraId="3F1AC641" w14:textId="77777777" w:rsidTr="00231AB2">
        <w:trPr>
          <w:trHeight w:val="416"/>
        </w:trPr>
        <w:tc>
          <w:tcPr>
            <w:tcW w:w="2206" w:type="pct"/>
          </w:tcPr>
          <w:p w14:paraId="25B74B05" w14:textId="77777777" w:rsidR="00535A6A" w:rsidRPr="00012075" w:rsidRDefault="00535A6A" w:rsidP="00535A6A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12" w:type="pct"/>
          </w:tcPr>
          <w:p w14:paraId="03C5B67E" w14:textId="36B5E760" w:rsidR="00535A6A" w:rsidRDefault="002C37BB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602</w:t>
            </w:r>
            <w:r w:rsidR="00535A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838</w:t>
            </w:r>
          </w:p>
        </w:tc>
        <w:tc>
          <w:tcPr>
            <w:tcW w:w="89" w:type="pct"/>
          </w:tcPr>
          <w:p w14:paraId="52F6B1AD" w14:textId="77777777" w:rsidR="00535A6A" w:rsidRPr="00921967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D0B12A3" w14:textId="5031C02F" w:rsidR="00535A6A" w:rsidRDefault="002C37BB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623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89" w:type="pct"/>
          </w:tcPr>
          <w:p w14:paraId="0CD6DA6C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862798" w14:textId="4CDF8CF6" w:rsidR="00535A6A" w:rsidRDefault="00535A6A" w:rsidP="00535A6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</w:tcPr>
          <w:p w14:paraId="1AA9BB34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C7F6A37" w14:textId="3A2942B7" w:rsidR="00535A6A" w:rsidRPr="00F54B9F" w:rsidRDefault="00535A6A" w:rsidP="00535A6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5A6A" w:rsidRPr="003363AD" w14:paraId="5A38C2D1" w14:textId="77777777" w:rsidTr="00231AB2">
        <w:trPr>
          <w:trHeight w:val="416"/>
        </w:trPr>
        <w:tc>
          <w:tcPr>
            <w:tcW w:w="2206" w:type="pct"/>
          </w:tcPr>
          <w:p w14:paraId="01347246" w14:textId="3D359A0F" w:rsidR="00535A6A" w:rsidRPr="00012075" w:rsidRDefault="00535A6A" w:rsidP="00535A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612" w:type="pct"/>
          </w:tcPr>
          <w:p w14:paraId="5410A5EB" w14:textId="1708F88A" w:rsidR="00535A6A" w:rsidRPr="00012075" w:rsidRDefault="002C37BB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535A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807</w:t>
            </w:r>
            <w:r w:rsidR="00535A6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978</w:t>
            </w:r>
          </w:p>
        </w:tc>
        <w:tc>
          <w:tcPr>
            <w:tcW w:w="89" w:type="pct"/>
          </w:tcPr>
          <w:p w14:paraId="1DBA14F2" w14:textId="77777777" w:rsidR="00535A6A" w:rsidRPr="00921967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6C24E6D" w14:textId="28FAF9C4" w:rsidR="00535A6A" w:rsidRPr="005B3CC1" w:rsidRDefault="002C37BB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="0053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89" w:type="pct"/>
          </w:tcPr>
          <w:p w14:paraId="67475C26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7A7129E" w14:textId="1794B0DB" w:rsidR="00535A6A" w:rsidRPr="00147CCE" w:rsidRDefault="002C37BB" w:rsidP="00535A6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35</w:t>
            </w:r>
            <w:r w:rsidR="00535A6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07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92" w:type="pct"/>
          </w:tcPr>
          <w:p w14:paraId="1F82180F" w14:textId="77777777" w:rsidR="00535A6A" w:rsidRPr="006666FA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CE1B710" w14:textId="40283446" w:rsidR="00535A6A" w:rsidRPr="003363AD" w:rsidRDefault="002C37BB" w:rsidP="00535A6A">
            <w:pPr>
              <w:pStyle w:val="acctfourfigures"/>
              <w:tabs>
                <w:tab w:val="clear" w:pos="765"/>
                <w:tab w:val="decimal" w:pos="654"/>
                <w:tab w:val="decimal" w:pos="71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535A6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751</w:t>
            </w:r>
          </w:p>
        </w:tc>
      </w:tr>
      <w:tr w:rsidR="00535A6A" w:rsidRPr="006666FA" w14:paraId="60A7B009" w14:textId="77777777" w:rsidTr="00231AB2">
        <w:trPr>
          <w:trHeight w:val="416"/>
        </w:trPr>
        <w:tc>
          <w:tcPr>
            <w:tcW w:w="2206" w:type="pct"/>
            <w:shd w:val="clear" w:color="auto" w:fill="FFFFFF"/>
          </w:tcPr>
          <w:p w14:paraId="4E96BC3E" w14:textId="77777777" w:rsidR="00535A6A" w:rsidRPr="00012075" w:rsidRDefault="00535A6A" w:rsidP="00535A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7C07B15" w14:textId="401ADE26" w:rsidR="00535A6A" w:rsidRPr="00A0526D" w:rsidRDefault="002C37BB" w:rsidP="00535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8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DF61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754</w:t>
            </w:r>
            <w:r w:rsidR="004357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20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89" w:type="pct"/>
          </w:tcPr>
          <w:p w14:paraId="7E3E7EF6" w14:textId="77777777" w:rsidR="00535A6A" w:rsidRPr="009333A9" w:rsidRDefault="00535A6A" w:rsidP="00535A6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3E999542" w14:textId="59A1424C" w:rsidR="00535A6A" w:rsidRPr="009333A9" w:rsidRDefault="002C37BB" w:rsidP="00535A6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35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  <w:r w:rsidR="00535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89" w:type="pct"/>
          </w:tcPr>
          <w:p w14:paraId="24FFE26A" w14:textId="77777777" w:rsidR="00535A6A" w:rsidRPr="009333A9" w:rsidRDefault="00535A6A" w:rsidP="00535A6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79DC365" w14:textId="7A1160EF" w:rsidR="00535A6A" w:rsidRPr="00890D63" w:rsidRDefault="002C37BB" w:rsidP="00535A6A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95</w:t>
            </w:r>
            <w:r w:rsidR="00535A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21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2" w:type="pct"/>
          </w:tcPr>
          <w:p w14:paraId="4A5DA6B9" w14:textId="77777777" w:rsidR="00535A6A" w:rsidRPr="009333A9" w:rsidRDefault="00535A6A" w:rsidP="00535A6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5D1E76B" w14:textId="3A1E3821" w:rsidR="00535A6A" w:rsidRPr="00EA176B" w:rsidRDefault="002C37BB" w:rsidP="00535A6A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97</w:t>
            </w:r>
            <w:r w:rsidR="00535A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693</w:t>
            </w:r>
          </w:p>
        </w:tc>
      </w:tr>
    </w:tbl>
    <w:p w14:paraId="1C194401" w14:textId="77777777" w:rsidR="000E30E9" w:rsidRPr="000B7743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2A213" w14:textId="340A0972" w:rsidR="000E30E9" w:rsidRPr="004F7260" w:rsidRDefault="000E30E9" w:rsidP="000E3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724E">
        <w:rPr>
          <w:rFonts w:asciiTheme="majorBidi" w:hAnsiTheme="majorBidi" w:cstheme="majorBidi"/>
          <w:spacing w:val="-4"/>
          <w:sz w:val="30"/>
          <w:szCs w:val="30"/>
          <w:cs/>
        </w:rPr>
        <w:t>ภายใต้สัญญาเงินกู้ยืม มีข้อกำหนดบางประการที่กลุ่มบริษัทจะต้องปฏิบัติตามเกี่ยวกับการรักษาอัตราส่วนทางการเงิน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 การรักษาระดับการถือหุ้นในเงินลงทุน และการงดจ่ายเงินปันผลในบริษัทย่อยบางแห่ง</w:t>
      </w:r>
    </w:p>
    <w:p w14:paraId="4D205FDC" w14:textId="77777777" w:rsidR="000E30E9" w:rsidRPr="00DB2DE5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20321EF" w14:textId="62FC033A" w:rsidR="009F4469" w:rsidRPr="00B2377F" w:rsidRDefault="000E30E9" w:rsidP="00B23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C37BB" w:rsidRPr="002C37BB">
        <w:rPr>
          <w:rFonts w:asciiTheme="majorBidi" w:hAnsiTheme="majorBidi" w:cstheme="majorBidi"/>
          <w:sz w:val="30"/>
          <w:szCs w:val="30"/>
        </w:rPr>
        <w:t>30</w:t>
      </w:r>
      <w:r w:rsidR="00BF6CB1" w:rsidRPr="004F76C0">
        <w:rPr>
          <w:rFonts w:asciiTheme="majorBidi" w:hAnsiTheme="majorBidi" w:cstheme="majorBidi"/>
          <w:sz w:val="30"/>
          <w:szCs w:val="30"/>
        </w:rPr>
        <w:t xml:space="preserve"> </w:t>
      </w:r>
      <w:r w:rsidR="00BF6CB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F6CB1"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2568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กลุ่มบริษัทมีวงเงินสินเชื่อที่ยังไม่ได้เบิกใช้รวมเป็นเงินทั้งสิ้น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4</w:t>
      </w:r>
      <w:r w:rsidR="00FB18BD">
        <w:rPr>
          <w:rFonts w:asciiTheme="majorBidi" w:hAnsiTheme="majorBidi" w:cstheme="majorBidi" w:hint="cs"/>
          <w:sz w:val="30"/>
          <w:szCs w:val="30"/>
          <w:cs/>
        </w:rPr>
        <w:t>,</w:t>
      </w:r>
      <w:r w:rsidR="002C37BB" w:rsidRPr="002C37BB">
        <w:rPr>
          <w:rFonts w:asciiTheme="majorBidi" w:hAnsiTheme="majorBidi" w:cstheme="majorBidi" w:hint="cs"/>
          <w:sz w:val="30"/>
          <w:szCs w:val="30"/>
        </w:rPr>
        <w:t>122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C37BB" w:rsidRPr="002C37B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2C37BB" w:rsidRPr="002C37BB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C37BB" w:rsidRPr="002C37B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9282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C37BB" w:rsidRPr="002C37BB">
        <w:rPr>
          <w:rFonts w:asciiTheme="majorBidi" w:hAnsiTheme="majorBidi" w:cstheme="majorBidi"/>
          <w:i/>
          <w:iCs/>
          <w:sz w:val="30"/>
          <w:szCs w:val="30"/>
        </w:rPr>
        <w:t>688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127823DC" w14:textId="1A5DAECC" w:rsidR="009F4469" w:rsidRPr="00BA1929" w:rsidRDefault="009F4469" w:rsidP="00BA1929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6"/>
        </w:tabs>
        <w:jc w:val="thaiDistribute"/>
        <w:rPr>
          <w:rFonts w:ascii="Angsana New" w:hAnsi="Angsana New"/>
          <w:sz w:val="30"/>
          <w:szCs w:val="30"/>
          <w:cs/>
        </w:rPr>
        <w:sectPr w:rsidR="009F4469" w:rsidRPr="00BA1929" w:rsidSect="005952CF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7"/>
          <w:cols w:space="720"/>
          <w:docGrid w:linePitch="299"/>
        </w:sectPr>
      </w:pPr>
    </w:p>
    <w:p w14:paraId="26047B80" w14:textId="0E0B30DA" w:rsidR="000E30E9" w:rsidRPr="008C51BE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C51B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1502A968" w14:textId="77777777" w:rsidR="000E30E9" w:rsidRPr="00F91EFF" w:rsidRDefault="000E30E9" w:rsidP="000E30E9">
      <w:pPr>
        <w:spacing w:line="160" w:lineRule="atLeast"/>
        <w:rPr>
          <w:rFonts w:asciiTheme="majorBidi" w:hAnsiTheme="majorBidi" w:cstheme="majorBidi"/>
          <w:sz w:val="6"/>
          <w:szCs w:val="6"/>
        </w:rPr>
      </w:pPr>
    </w:p>
    <w:p w14:paraId="2229AE56" w14:textId="28D90AB4" w:rsidR="000E30E9" w:rsidRDefault="000E30E9" w:rsidP="000E30E9">
      <w:pPr>
        <w:ind w:left="540"/>
        <w:rPr>
          <w:rFonts w:asciiTheme="majorBidi" w:hAnsiTheme="majorBidi" w:cstheme="majorBidi"/>
          <w:sz w:val="30"/>
          <w:szCs w:val="30"/>
        </w:rPr>
      </w:pPr>
      <w:r w:rsidRPr="00EE320D">
        <w:rPr>
          <w:rFonts w:asciiTheme="majorBidi" w:hAnsiTheme="majorBidi" w:cstheme="majorBidi"/>
          <w:sz w:val="30"/>
          <w:szCs w:val="30"/>
          <w:cs/>
        </w:rPr>
        <w:t>รายได้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E320D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ผลการดำเนินงานจำแนกตามส่วนงานที่รายงาน และจังหวะเวลาในการรับรู้รายได้</w:t>
      </w:r>
      <w:r w:rsidRPr="0044213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F6CB1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2C37BB" w:rsidRPr="002C37BB">
        <w:rPr>
          <w:rFonts w:asciiTheme="majorBidi" w:hAnsiTheme="majorBidi" w:cstheme="majorBidi"/>
          <w:sz w:val="30"/>
          <w:szCs w:val="30"/>
        </w:rPr>
        <w:t>30</w:t>
      </w:r>
      <w:r w:rsidR="00BF6CB1" w:rsidRPr="004F76C0">
        <w:rPr>
          <w:rFonts w:asciiTheme="majorBidi" w:hAnsiTheme="majorBidi" w:cstheme="majorBidi"/>
          <w:sz w:val="30"/>
          <w:szCs w:val="30"/>
        </w:rPr>
        <w:t xml:space="preserve"> </w:t>
      </w:r>
      <w:r w:rsidR="00BF6CB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F6CB1"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C37BB" w:rsidRPr="002C37BB">
        <w:rPr>
          <w:rFonts w:asciiTheme="majorBidi" w:hAnsiTheme="majorBidi" w:cstheme="majorBidi"/>
          <w:sz w:val="30"/>
          <w:szCs w:val="30"/>
        </w:rPr>
        <w:t>2568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C37BB" w:rsidRPr="002C37BB">
        <w:rPr>
          <w:rFonts w:asciiTheme="majorBidi" w:hAnsiTheme="majorBidi" w:cstheme="majorBidi"/>
          <w:sz w:val="30"/>
          <w:szCs w:val="30"/>
        </w:rPr>
        <w:t>2567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706BFD23" w14:textId="77777777" w:rsidR="00EF63B2" w:rsidRPr="00EF63B2" w:rsidRDefault="00EF63B2" w:rsidP="000E30E9">
      <w:pPr>
        <w:ind w:left="540"/>
        <w:rPr>
          <w:rFonts w:asciiTheme="majorBidi" w:hAnsiTheme="majorBidi" w:cstheme="majorBidi"/>
          <w:sz w:val="10"/>
          <w:szCs w:val="10"/>
        </w:rPr>
      </w:pPr>
    </w:p>
    <w:tbl>
      <w:tblPr>
        <w:tblW w:w="146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070"/>
        <w:gridCol w:w="12"/>
        <w:gridCol w:w="715"/>
        <w:gridCol w:w="164"/>
        <w:gridCol w:w="719"/>
        <w:gridCol w:w="164"/>
        <w:gridCol w:w="896"/>
        <w:gridCol w:w="176"/>
        <w:gridCol w:w="883"/>
        <w:gridCol w:w="164"/>
        <w:gridCol w:w="783"/>
        <w:gridCol w:w="168"/>
        <w:gridCol w:w="826"/>
        <w:gridCol w:w="165"/>
        <w:gridCol w:w="670"/>
        <w:gridCol w:w="164"/>
        <w:gridCol w:w="673"/>
        <w:gridCol w:w="164"/>
        <w:gridCol w:w="675"/>
        <w:gridCol w:w="164"/>
        <w:gridCol w:w="678"/>
        <w:gridCol w:w="164"/>
        <w:gridCol w:w="708"/>
        <w:gridCol w:w="169"/>
        <w:gridCol w:w="736"/>
        <w:gridCol w:w="169"/>
        <w:gridCol w:w="681"/>
        <w:gridCol w:w="164"/>
        <w:gridCol w:w="758"/>
      </w:tblGrid>
      <w:tr w:rsidR="001C6FE6" w:rsidRPr="00C07E97" w14:paraId="4CD38317" w14:textId="77777777" w:rsidTr="00594A4E">
        <w:trPr>
          <w:trHeight w:val="210"/>
          <w:tblHeader/>
        </w:trPr>
        <w:tc>
          <w:tcPr>
            <w:tcW w:w="2070" w:type="dxa"/>
          </w:tcPr>
          <w:p w14:paraId="79C3883B" w14:textId="28280989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72" w:type="dxa"/>
            <w:gridSpan w:val="28"/>
          </w:tcPr>
          <w:p w14:paraId="29B98296" w14:textId="270BD0C4" w:rsidR="001C6FE6" w:rsidRPr="00C07E97" w:rsidRDefault="001C6FE6" w:rsidP="00E31B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F6CB1" w:rsidRPr="00C07E97" w14:paraId="39E95D4C" w14:textId="77777777" w:rsidTr="00293DBF">
        <w:trPr>
          <w:trHeight w:val="853"/>
          <w:tblHeader/>
        </w:trPr>
        <w:tc>
          <w:tcPr>
            <w:tcW w:w="2082" w:type="dxa"/>
            <w:gridSpan w:val="2"/>
            <w:vAlign w:val="bottom"/>
          </w:tcPr>
          <w:p w14:paraId="6958F7F3" w14:textId="61B0D91C" w:rsidR="00BF6CB1" w:rsidRPr="00C07E97" w:rsidRDefault="00BF6CB1" w:rsidP="00BF6CB1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หก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เดือน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สิ้นสุดวันที่</w:t>
            </w:r>
          </w:p>
        </w:tc>
        <w:tc>
          <w:tcPr>
            <w:tcW w:w="1598" w:type="dxa"/>
            <w:gridSpan w:val="3"/>
            <w:vAlign w:val="bottom"/>
          </w:tcPr>
          <w:p w14:paraId="152D0304" w14:textId="77777777" w:rsidR="00BF6CB1" w:rsidRPr="00C07E97" w:rsidRDefault="00BF6CB1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ธุรกิจจำหน่ายยานยนต์ อุปกรณ์ ตกแต่งและ</w:t>
            </w:r>
          </w:p>
          <w:p w14:paraId="7AD96CD8" w14:textId="77777777" w:rsidR="00BF6CB1" w:rsidRPr="00C07E97" w:rsidRDefault="00BF6CB1" w:rsidP="00BF6CB1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เครื่องแต่งกายที่เกี่ยวข้อง</w:t>
            </w:r>
          </w:p>
        </w:tc>
        <w:tc>
          <w:tcPr>
            <w:tcW w:w="164" w:type="dxa"/>
            <w:vAlign w:val="bottom"/>
          </w:tcPr>
          <w:p w14:paraId="023183BF" w14:textId="77777777" w:rsidR="00BF6CB1" w:rsidRPr="00C07E97" w:rsidRDefault="00BF6CB1" w:rsidP="00BF6CB1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55" w:type="dxa"/>
            <w:gridSpan w:val="3"/>
            <w:vAlign w:val="bottom"/>
          </w:tcPr>
          <w:p w14:paraId="4097F1CE" w14:textId="77777777" w:rsidR="00BF6CB1" w:rsidRPr="00C07E97" w:rsidRDefault="00BF6CB1" w:rsidP="00BF6CB1">
            <w:pPr>
              <w:shd w:val="clear" w:color="auto" w:fill="FFFFFF"/>
              <w:tabs>
                <w:tab w:val="clear" w:pos="1644"/>
                <w:tab w:val="left" w:pos="174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164" w:type="dxa"/>
            <w:vAlign w:val="bottom"/>
          </w:tcPr>
          <w:p w14:paraId="20244741" w14:textId="77777777" w:rsidR="00BF6CB1" w:rsidRPr="00C07E97" w:rsidRDefault="00BF6CB1" w:rsidP="00BF6CB1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2ACE43CF" w14:textId="77777777" w:rsidR="00BF6CB1" w:rsidRPr="00C07E97" w:rsidRDefault="00BF6CB1" w:rsidP="00BF6CB1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รายได้จากการจำหน่ายและบริการหลังการขาย</w:t>
            </w:r>
          </w:p>
        </w:tc>
        <w:tc>
          <w:tcPr>
            <w:tcW w:w="165" w:type="dxa"/>
            <w:vAlign w:val="bottom"/>
          </w:tcPr>
          <w:p w14:paraId="460C22B5" w14:textId="77777777" w:rsidR="00BF6CB1" w:rsidRPr="00C07E97" w:rsidRDefault="00BF6CB1" w:rsidP="00BF6CB1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5A9C50AB" w14:textId="77777777" w:rsidR="00BF6CB1" w:rsidRPr="00C07E97" w:rsidRDefault="00BF6CB1" w:rsidP="00BF6CB1">
            <w:pPr>
              <w:shd w:val="clear" w:color="auto" w:fill="FFFFFF"/>
              <w:ind w:left="-60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ธุรกิจให้บริการเช่ารถยนต์และคนขับ</w:t>
            </w:r>
          </w:p>
        </w:tc>
        <w:tc>
          <w:tcPr>
            <w:tcW w:w="164" w:type="dxa"/>
            <w:vAlign w:val="bottom"/>
          </w:tcPr>
          <w:p w14:paraId="39CFA4EF" w14:textId="77777777" w:rsidR="00BF6CB1" w:rsidRPr="00C07E97" w:rsidRDefault="00BF6CB1" w:rsidP="00BF6CB1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6DF7457B" w14:textId="77777777" w:rsidR="00BF6CB1" w:rsidRPr="00C07E97" w:rsidRDefault="00BF6CB1" w:rsidP="00BF6CB1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23165A9" w14:textId="77777777" w:rsidR="00BF6CB1" w:rsidRPr="00C07E97" w:rsidRDefault="00BF6CB1" w:rsidP="00BF6CB1">
            <w:pPr>
              <w:shd w:val="clear" w:color="auto" w:fill="FFFFFF"/>
              <w:ind w:left="-57" w:right="-76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ธุรกิจอื่นๆ</w:t>
            </w:r>
          </w:p>
        </w:tc>
        <w:tc>
          <w:tcPr>
            <w:tcW w:w="164" w:type="dxa"/>
            <w:vAlign w:val="bottom"/>
          </w:tcPr>
          <w:p w14:paraId="7C15E679" w14:textId="77777777" w:rsidR="00BF6CB1" w:rsidRPr="00C07E97" w:rsidRDefault="00BF6CB1" w:rsidP="00BF6CB1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6F37A73E" w14:textId="77777777" w:rsidR="00BF6CB1" w:rsidRPr="00C07E97" w:rsidRDefault="00BF6CB1" w:rsidP="00BF6CB1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17D5F5" w14:textId="77777777" w:rsidR="00BF6CB1" w:rsidRPr="00C07E97" w:rsidRDefault="00BF6CB1" w:rsidP="00BF6CB1">
            <w:pPr>
              <w:shd w:val="clear" w:color="auto" w:fill="FFFFFF"/>
              <w:ind w:left="-49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69" w:type="dxa"/>
            <w:vAlign w:val="bottom"/>
          </w:tcPr>
          <w:p w14:paraId="3E77E927" w14:textId="77777777" w:rsidR="00BF6CB1" w:rsidRPr="00C07E97" w:rsidRDefault="00BF6CB1" w:rsidP="00BF6CB1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3" w:type="dxa"/>
            <w:gridSpan w:val="3"/>
            <w:vAlign w:val="bottom"/>
          </w:tcPr>
          <w:p w14:paraId="19384C25" w14:textId="77777777" w:rsidR="00BF6CB1" w:rsidRPr="00C07E97" w:rsidRDefault="00BF6CB1" w:rsidP="00BF6CB1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CDEC27" w14:textId="77777777" w:rsidR="00BF6CB1" w:rsidRPr="00C07E97" w:rsidRDefault="00BF6CB1" w:rsidP="00BF6CB1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</w:tr>
      <w:tr w:rsidR="00BF6CB1" w:rsidRPr="00C07E97" w14:paraId="55713F63" w14:textId="77777777" w:rsidTr="00D30C5C">
        <w:trPr>
          <w:trHeight w:val="286"/>
          <w:tblHeader/>
        </w:trPr>
        <w:tc>
          <w:tcPr>
            <w:tcW w:w="2082" w:type="dxa"/>
            <w:gridSpan w:val="2"/>
            <w:vAlign w:val="bottom"/>
          </w:tcPr>
          <w:p w14:paraId="48AD113D" w14:textId="440672C2" w:rsidR="00BF6CB1" w:rsidRPr="00C07E97" w:rsidRDefault="00BF6CB1" w:rsidP="00BF6CB1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30</w:t>
            </w: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C07E9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ิถุนายน</w:t>
            </w:r>
          </w:p>
        </w:tc>
        <w:tc>
          <w:tcPr>
            <w:tcW w:w="715" w:type="dxa"/>
            <w:vAlign w:val="bottom"/>
          </w:tcPr>
          <w:p w14:paraId="327B28D4" w14:textId="25CFB3F0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39DA146C" w14:textId="77777777" w:rsidR="00BF6CB1" w:rsidRPr="00C07E97" w:rsidRDefault="00BF6CB1" w:rsidP="00BF6CB1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7E4E510B" w14:textId="42E96C9B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1D87FCB9" w14:textId="77777777" w:rsidR="00BF6CB1" w:rsidRPr="00C07E97" w:rsidRDefault="00BF6CB1" w:rsidP="00BF6CB1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04F70413" w14:textId="4A2ACE58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76" w:type="dxa"/>
            <w:vAlign w:val="bottom"/>
          </w:tcPr>
          <w:p w14:paraId="13640F97" w14:textId="77777777" w:rsidR="00BF6CB1" w:rsidRPr="00C07E97" w:rsidRDefault="00BF6CB1" w:rsidP="00BF6CB1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0B6E0A9" w14:textId="4563C540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02D56DD8" w14:textId="77777777" w:rsidR="00BF6CB1" w:rsidRPr="00C07E97" w:rsidRDefault="00BF6CB1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50E39EA8" w14:textId="5669F3BC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8" w:type="dxa"/>
            <w:vAlign w:val="bottom"/>
          </w:tcPr>
          <w:p w14:paraId="474A784B" w14:textId="77777777" w:rsidR="00BF6CB1" w:rsidRPr="00C07E97" w:rsidRDefault="00BF6CB1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EF5BE00" w14:textId="66C0F2A5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5" w:type="dxa"/>
            <w:vAlign w:val="bottom"/>
          </w:tcPr>
          <w:p w14:paraId="0486B6EF" w14:textId="77777777" w:rsidR="00BF6CB1" w:rsidRPr="00C07E97" w:rsidRDefault="00BF6CB1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F249364" w14:textId="712BAA16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79372F61" w14:textId="77777777" w:rsidR="00BF6CB1" w:rsidRPr="00C07E97" w:rsidRDefault="00BF6CB1" w:rsidP="00BF6CB1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5218417" w14:textId="3CDECFE5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01D536E8" w14:textId="77777777" w:rsidR="00BF6CB1" w:rsidRPr="00C07E97" w:rsidRDefault="00BF6CB1" w:rsidP="00BF6CB1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vAlign w:val="bottom"/>
          </w:tcPr>
          <w:p w14:paraId="6BA81FDF" w14:textId="4906E66E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2BDB93B1" w14:textId="77777777" w:rsidR="00BF6CB1" w:rsidRPr="00C07E97" w:rsidRDefault="00BF6CB1" w:rsidP="00BF6CB1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1BDCA70" w14:textId="33C6C811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4" w:type="dxa"/>
            <w:vAlign w:val="bottom"/>
          </w:tcPr>
          <w:p w14:paraId="090BFC10" w14:textId="77777777" w:rsidR="00BF6CB1" w:rsidRPr="00C07E97" w:rsidRDefault="00BF6CB1" w:rsidP="00BF6CB1">
            <w:pPr>
              <w:shd w:val="clear" w:color="auto" w:fill="FFFFFF"/>
              <w:tabs>
                <w:tab w:val="left" w:pos="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BD1AF55" w14:textId="555CBBA8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9" w:type="dxa"/>
            <w:vAlign w:val="bottom"/>
          </w:tcPr>
          <w:p w14:paraId="2640083A" w14:textId="77777777" w:rsidR="00BF6CB1" w:rsidRPr="00C07E97" w:rsidRDefault="00BF6CB1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1886354" w14:textId="5687E386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69" w:type="dxa"/>
            <w:vAlign w:val="bottom"/>
          </w:tcPr>
          <w:p w14:paraId="68574137" w14:textId="77777777" w:rsidR="00BF6CB1" w:rsidRPr="00C07E97" w:rsidRDefault="00BF6CB1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766DC18E" w14:textId="1DCE9D0A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64" w:type="dxa"/>
            <w:vAlign w:val="bottom"/>
          </w:tcPr>
          <w:p w14:paraId="6BA76370" w14:textId="77777777" w:rsidR="00BF6CB1" w:rsidRPr="00C07E97" w:rsidRDefault="00BF6CB1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0F9EAD76" w14:textId="7CEF4BBD" w:rsidR="00BF6CB1" w:rsidRPr="00C07E97" w:rsidRDefault="002C37BB" w:rsidP="00BF6CB1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BA3A32" w:rsidRPr="00C07E97" w14:paraId="33610F58" w14:textId="77777777" w:rsidTr="00594A4E">
        <w:trPr>
          <w:trHeight w:val="164"/>
        </w:trPr>
        <w:tc>
          <w:tcPr>
            <w:tcW w:w="2082" w:type="dxa"/>
            <w:gridSpan w:val="2"/>
            <w:vAlign w:val="bottom"/>
          </w:tcPr>
          <w:p w14:paraId="7499A9A7" w14:textId="77777777" w:rsidR="00BA3A32" w:rsidRPr="00C07E97" w:rsidRDefault="00BA3A32" w:rsidP="00BA3A32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560" w:type="dxa"/>
            <w:gridSpan w:val="27"/>
          </w:tcPr>
          <w:p w14:paraId="460E7310" w14:textId="77777777" w:rsidR="00BA3A32" w:rsidRPr="00C07E97" w:rsidRDefault="00BA3A32" w:rsidP="00BA3A32">
            <w:pPr>
              <w:shd w:val="clear" w:color="auto" w:fill="FFFFFF"/>
              <w:tabs>
                <w:tab w:val="clear" w:pos="5613"/>
                <w:tab w:val="decimal" w:pos="821"/>
                <w:tab w:val="left" w:pos="5722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BA3A32" w:rsidRPr="00C07E97" w14:paraId="06CBED32" w14:textId="77777777" w:rsidTr="00D30C5C">
        <w:trPr>
          <w:trHeight w:val="286"/>
        </w:trPr>
        <w:tc>
          <w:tcPr>
            <w:tcW w:w="2797" w:type="dxa"/>
            <w:gridSpan w:val="3"/>
            <w:vAlign w:val="bottom"/>
          </w:tcPr>
          <w:p w14:paraId="2D96775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C07E9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164" w:type="dxa"/>
            <w:vAlign w:val="bottom"/>
          </w:tcPr>
          <w:p w14:paraId="006D0C51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727E2C61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D7984D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9EA1E5E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559BFC8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5C329A1B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C4EF552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C2619C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7CB738E9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1C0F322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0E034D59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FBB00A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414349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33959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3FDEBC4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F4A7CFE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A9FE5B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F8FB9FB" w14:textId="77777777" w:rsidR="00BA3A32" w:rsidRPr="00C07E97" w:rsidRDefault="00BA3A32" w:rsidP="00BA3A32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7DEB29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577287A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75871F7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718D99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F5F3210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2109E55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296C293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</w:tcPr>
          <w:p w14:paraId="7CB354DF" w14:textId="77777777" w:rsidR="00BA3A32" w:rsidRPr="00C07E97" w:rsidRDefault="00BA3A32" w:rsidP="00BA3A3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F6CB1" w:rsidRPr="00C07E97" w14:paraId="6D243450" w14:textId="77777777" w:rsidTr="00D30C5C">
        <w:trPr>
          <w:trHeight w:val="276"/>
        </w:trPr>
        <w:tc>
          <w:tcPr>
            <w:tcW w:w="2082" w:type="dxa"/>
            <w:gridSpan w:val="2"/>
            <w:vAlign w:val="bottom"/>
          </w:tcPr>
          <w:p w14:paraId="58574625" w14:textId="77777777" w:rsidR="00BF6CB1" w:rsidRPr="00C07E97" w:rsidRDefault="00BF6CB1" w:rsidP="00BF6CB1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15" w:type="dxa"/>
            <w:vAlign w:val="bottom"/>
          </w:tcPr>
          <w:p w14:paraId="272ACF03" w14:textId="4D5033C4" w:rsidR="00BF6CB1" w:rsidRPr="002225AB" w:rsidRDefault="002C37BB" w:rsidP="00BF6CB1">
            <w:pPr>
              <w:tabs>
                <w:tab w:val="clear" w:pos="227"/>
                <w:tab w:val="clear" w:pos="454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6</w:t>
            </w:r>
            <w:r w:rsidR="00164E6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005</w:t>
            </w:r>
            <w:r w:rsidR="001D24ED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429</w:t>
            </w:r>
          </w:p>
        </w:tc>
        <w:tc>
          <w:tcPr>
            <w:tcW w:w="164" w:type="dxa"/>
            <w:vAlign w:val="bottom"/>
          </w:tcPr>
          <w:p w14:paraId="30546A33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317B04A3" w14:textId="52E859AB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BF6CB1" w:rsidRPr="005166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014</w:t>
            </w:r>
            <w:r w:rsidR="00BF6CB1" w:rsidRPr="005166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046</w:t>
            </w:r>
          </w:p>
        </w:tc>
        <w:tc>
          <w:tcPr>
            <w:tcW w:w="164" w:type="dxa"/>
            <w:vAlign w:val="bottom"/>
          </w:tcPr>
          <w:p w14:paraId="576DC073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287CD073" w14:textId="34B0D536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164E6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876</w:t>
            </w:r>
            <w:r w:rsidR="00164E67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289</w:t>
            </w:r>
          </w:p>
        </w:tc>
        <w:tc>
          <w:tcPr>
            <w:tcW w:w="176" w:type="dxa"/>
            <w:vAlign w:val="bottom"/>
          </w:tcPr>
          <w:p w14:paraId="575588FE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775617A" w14:textId="644A87AA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="Angsana New"/>
                <w:sz w:val="20"/>
                <w:szCs w:val="20"/>
              </w:rPr>
              <w:t>1</w:t>
            </w:r>
            <w:r w:rsidR="00BF6CB1" w:rsidRPr="00E022F8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sz w:val="20"/>
                <w:szCs w:val="20"/>
              </w:rPr>
              <w:t>905</w:t>
            </w:r>
            <w:r w:rsidR="00BF6CB1" w:rsidRPr="00E022F8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sz w:val="20"/>
                <w:szCs w:val="20"/>
              </w:rPr>
              <w:t>868</w:t>
            </w:r>
          </w:p>
        </w:tc>
        <w:tc>
          <w:tcPr>
            <w:tcW w:w="164" w:type="dxa"/>
            <w:vAlign w:val="bottom"/>
          </w:tcPr>
          <w:p w14:paraId="3D2939B2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71973A3A" w14:textId="786A06A1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="005B61FD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881</w:t>
            </w:r>
            <w:r w:rsidR="0021045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718</w:t>
            </w:r>
          </w:p>
        </w:tc>
        <w:tc>
          <w:tcPr>
            <w:tcW w:w="168" w:type="dxa"/>
            <w:vAlign w:val="bottom"/>
          </w:tcPr>
          <w:p w14:paraId="51A1B7B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44127A18" w14:textId="42581210" w:rsidR="00BF6CB1" w:rsidRPr="002225AB" w:rsidRDefault="002C37BB" w:rsidP="00A0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="Angsana New"/>
                <w:sz w:val="20"/>
                <w:szCs w:val="20"/>
              </w:rPr>
              <w:t>8</w:t>
            </w:r>
            <w:r w:rsidR="00BF6CB1" w:rsidRPr="005166E8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sz w:val="20"/>
                <w:szCs w:val="20"/>
              </w:rPr>
              <w:t>919</w:t>
            </w:r>
            <w:r w:rsidR="00BF6CB1" w:rsidRPr="005166E8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sz w:val="20"/>
                <w:szCs w:val="20"/>
              </w:rPr>
              <w:t>914</w:t>
            </w:r>
          </w:p>
        </w:tc>
        <w:tc>
          <w:tcPr>
            <w:tcW w:w="165" w:type="dxa"/>
            <w:vAlign w:val="bottom"/>
          </w:tcPr>
          <w:p w14:paraId="13E2B98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BF4E6A1" w14:textId="3B5D75A7" w:rsidR="00BF6CB1" w:rsidRPr="007C5D29" w:rsidRDefault="002C37BB" w:rsidP="00BF6CB1">
            <w:pPr>
              <w:tabs>
                <w:tab w:val="clear" w:pos="454"/>
                <w:tab w:val="left" w:pos="280"/>
              </w:tabs>
              <w:ind w:right="-56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841</w:t>
            </w:r>
            <w:r w:rsidR="00F91AC6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769</w:t>
            </w:r>
          </w:p>
        </w:tc>
        <w:tc>
          <w:tcPr>
            <w:tcW w:w="164" w:type="dxa"/>
            <w:vAlign w:val="bottom"/>
          </w:tcPr>
          <w:p w14:paraId="7D40A638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3435BCBD" w14:textId="7EF2BDBD" w:rsidR="00BF6CB1" w:rsidRPr="002225AB" w:rsidRDefault="002C37BB" w:rsidP="00A0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805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098</w:t>
            </w:r>
          </w:p>
        </w:tc>
        <w:tc>
          <w:tcPr>
            <w:tcW w:w="164" w:type="dxa"/>
            <w:vAlign w:val="bottom"/>
          </w:tcPr>
          <w:p w14:paraId="0C966505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0AE39CD" w14:textId="22F3937E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35</w:t>
            </w:r>
            <w:r w:rsidR="000D2A82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581</w:t>
            </w:r>
          </w:p>
        </w:tc>
        <w:tc>
          <w:tcPr>
            <w:tcW w:w="164" w:type="dxa"/>
            <w:vAlign w:val="bottom"/>
          </w:tcPr>
          <w:p w14:paraId="36EC1DCD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B402162" w14:textId="7FDB2645" w:rsidR="00BF6CB1" w:rsidRPr="002225AB" w:rsidRDefault="00BF6CB1" w:rsidP="00A0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916</w:t>
            </w:r>
          </w:p>
        </w:tc>
        <w:tc>
          <w:tcPr>
            <w:tcW w:w="164" w:type="dxa"/>
            <w:vAlign w:val="bottom"/>
          </w:tcPr>
          <w:p w14:paraId="064D7EBA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66035C0B" w14:textId="3CE57ACB" w:rsidR="00BF6CB1" w:rsidRPr="002225AB" w:rsidRDefault="00E93012" w:rsidP="00A04648">
            <w:pPr>
              <w:tabs>
                <w:tab w:val="clear" w:pos="454"/>
                <w:tab w:val="clear" w:pos="680"/>
                <w:tab w:val="decimal" w:pos="293"/>
                <w:tab w:val="left" w:pos="410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69" w:type="dxa"/>
            <w:vAlign w:val="bottom"/>
          </w:tcPr>
          <w:p w14:paraId="29EEEDD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vAlign w:val="bottom"/>
          </w:tcPr>
          <w:p w14:paraId="4E27DEEC" w14:textId="2240068B" w:rsidR="00BF6CB1" w:rsidRPr="002225AB" w:rsidRDefault="00BF6CB1" w:rsidP="00A04648">
            <w:pPr>
              <w:tabs>
                <w:tab w:val="clear" w:pos="454"/>
                <w:tab w:val="clear" w:pos="680"/>
                <w:tab w:val="decimal" w:pos="293"/>
                <w:tab w:val="left" w:pos="440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6A9FE0F1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12857C42" w14:textId="72ABAD99" w:rsidR="00BF6CB1" w:rsidRPr="002225AB" w:rsidRDefault="002C37BB" w:rsidP="00BC40E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8</w:t>
            </w:r>
            <w:r w:rsidR="000D723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759</w:t>
            </w:r>
            <w:r w:rsidR="00A26703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068</w:t>
            </w:r>
          </w:p>
        </w:tc>
        <w:tc>
          <w:tcPr>
            <w:tcW w:w="164" w:type="dxa"/>
            <w:vAlign w:val="bottom"/>
          </w:tcPr>
          <w:p w14:paraId="25FCA960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68FA8098" w14:textId="7CFC7883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="Angsana New"/>
                <w:sz w:val="20"/>
                <w:szCs w:val="20"/>
              </w:rPr>
              <w:t>9</w:t>
            </w:r>
            <w:r w:rsidR="00BF6CB1" w:rsidRPr="00E022F8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sz w:val="20"/>
                <w:szCs w:val="20"/>
              </w:rPr>
              <w:t>746</w:t>
            </w:r>
            <w:r w:rsidR="00BF6CB1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sz w:val="20"/>
                <w:szCs w:val="20"/>
              </w:rPr>
              <w:t>928</w:t>
            </w:r>
          </w:p>
        </w:tc>
      </w:tr>
      <w:tr w:rsidR="00BF6CB1" w:rsidRPr="00C07E97" w14:paraId="78C70C17" w14:textId="77777777" w:rsidTr="00D30C5C">
        <w:trPr>
          <w:trHeight w:val="276"/>
        </w:trPr>
        <w:tc>
          <w:tcPr>
            <w:tcW w:w="2082" w:type="dxa"/>
            <w:gridSpan w:val="2"/>
            <w:vAlign w:val="bottom"/>
          </w:tcPr>
          <w:p w14:paraId="20F7CCE3" w14:textId="77777777" w:rsidR="00BF6CB1" w:rsidRPr="00C07E97" w:rsidRDefault="00BF6CB1" w:rsidP="00BF6CB1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15" w:type="dxa"/>
            <w:vAlign w:val="bottom"/>
          </w:tcPr>
          <w:p w14:paraId="5D7BE2A0" w14:textId="2520C8E8" w:rsidR="00BF6CB1" w:rsidRPr="006D2A87" w:rsidRDefault="002C37BB" w:rsidP="006D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2C37BB">
              <w:rPr>
                <w:rFonts w:asciiTheme="majorBidi" w:hAnsiTheme="majorBidi" w:cs="Angsana New" w:hint="cs"/>
                <w:sz w:val="20"/>
                <w:szCs w:val="20"/>
              </w:rPr>
              <w:t>22</w:t>
            </w:r>
            <w:r w:rsidR="00164E67" w:rsidRPr="006D2A87">
              <w:rPr>
                <w:rFonts w:asciiTheme="majorBidi" w:hAnsiTheme="majorBidi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Theme="majorBidi" w:hAnsiTheme="majorBidi" w:cs="Angsana New" w:hint="cs"/>
                <w:sz w:val="20"/>
                <w:szCs w:val="20"/>
              </w:rPr>
              <w:t>705</w:t>
            </w:r>
          </w:p>
        </w:tc>
        <w:tc>
          <w:tcPr>
            <w:tcW w:w="164" w:type="dxa"/>
            <w:vAlign w:val="bottom"/>
          </w:tcPr>
          <w:p w14:paraId="74B1FCDF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6B3EF4AA" w14:textId="5D424DCB" w:rsidR="00BF6CB1" w:rsidRPr="002225AB" w:rsidRDefault="00A04648" w:rsidP="00A04648">
            <w:pPr>
              <w:tabs>
                <w:tab w:val="clear" w:pos="227"/>
                <w:tab w:val="left" w:pos="340"/>
                <w:tab w:val="left" w:pos="39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BF6CB1" w:rsidRPr="00A0464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693D0F1F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67A11B8" w14:textId="0C6DAFB9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48</w:t>
            </w:r>
            <w:r w:rsidR="00E4748D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515</w:t>
            </w:r>
          </w:p>
        </w:tc>
        <w:tc>
          <w:tcPr>
            <w:tcW w:w="176" w:type="dxa"/>
            <w:vAlign w:val="bottom"/>
          </w:tcPr>
          <w:p w14:paraId="7406AA8A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3EC96326" w14:textId="5B67E1CE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="Angsana New"/>
                <w:sz w:val="20"/>
                <w:szCs w:val="20"/>
              </w:rPr>
              <w:t>93</w:t>
            </w:r>
            <w:r w:rsidR="00BF6CB1" w:rsidRPr="00E022F8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sz w:val="20"/>
                <w:szCs w:val="20"/>
              </w:rPr>
              <w:t>813</w:t>
            </w:r>
          </w:p>
        </w:tc>
        <w:tc>
          <w:tcPr>
            <w:tcW w:w="164" w:type="dxa"/>
            <w:vAlign w:val="bottom"/>
          </w:tcPr>
          <w:p w14:paraId="4EED7BC0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7B15184" w14:textId="19EA21FA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71</w:t>
            </w:r>
            <w:r w:rsidR="005B61FD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220</w:t>
            </w:r>
          </w:p>
        </w:tc>
        <w:tc>
          <w:tcPr>
            <w:tcW w:w="168" w:type="dxa"/>
            <w:vAlign w:val="bottom"/>
          </w:tcPr>
          <w:p w14:paraId="3890E37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2973DE2C" w14:textId="50778C4E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="Angsana New"/>
                <w:sz w:val="20"/>
                <w:szCs w:val="20"/>
              </w:rPr>
              <w:t>93</w:t>
            </w:r>
            <w:r w:rsidR="00BF6CB1" w:rsidRPr="005166E8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sz w:val="20"/>
                <w:szCs w:val="20"/>
              </w:rPr>
              <w:t>813</w:t>
            </w:r>
          </w:p>
        </w:tc>
        <w:tc>
          <w:tcPr>
            <w:tcW w:w="165" w:type="dxa"/>
            <w:vAlign w:val="bottom"/>
          </w:tcPr>
          <w:p w14:paraId="5D1EF475" w14:textId="77777777" w:rsidR="00BF6CB1" w:rsidRPr="002225AB" w:rsidRDefault="00BF6CB1" w:rsidP="00BF6CB1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0795085F" w14:textId="5C1DD04F" w:rsidR="00BF6CB1" w:rsidRPr="007C5D29" w:rsidRDefault="002C37BB" w:rsidP="00BF6CB1">
            <w:pPr>
              <w:tabs>
                <w:tab w:val="clear" w:pos="454"/>
                <w:tab w:val="left" w:pos="280"/>
              </w:tabs>
              <w:ind w:right="-113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60</w:t>
            </w:r>
            <w:r w:rsidR="00F91AC6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248</w:t>
            </w:r>
          </w:p>
        </w:tc>
        <w:tc>
          <w:tcPr>
            <w:tcW w:w="164" w:type="dxa"/>
            <w:vAlign w:val="bottom"/>
          </w:tcPr>
          <w:p w14:paraId="7B6ECC25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649AAB03" w14:textId="44BDB23E" w:rsidR="00BF6CB1" w:rsidRPr="009D1614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351</w:t>
            </w:r>
          </w:p>
        </w:tc>
        <w:tc>
          <w:tcPr>
            <w:tcW w:w="164" w:type="dxa"/>
            <w:vAlign w:val="bottom"/>
          </w:tcPr>
          <w:p w14:paraId="1C9F90C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0829B81" w14:textId="2622DDEC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158</w:t>
            </w:r>
            <w:r w:rsidR="00DC086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062</w:t>
            </w:r>
          </w:p>
        </w:tc>
        <w:tc>
          <w:tcPr>
            <w:tcW w:w="164" w:type="dxa"/>
            <w:vAlign w:val="bottom"/>
          </w:tcPr>
          <w:p w14:paraId="1D9482F3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5706B02" w14:textId="09E2E21D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163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255</w:t>
            </w:r>
          </w:p>
        </w:tc>
        <w:tc>
          <w:tcPr>
            <w:tcW w:w="164" w:type="dxa"/>
            <w:vAlign w:val="bottom"/>
          </w:tcPr>
          <w:p w14:paraId="24C6178D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5E823E4F" w14:textId="7E47C045" w:rsidR="00BF6CB1" w:rsidRPr="002225AB" w:rsidRDefault="0087788E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2C37BB" w:rsidRPr="002C37BB">
              <w:rPr>
                <w:rFonts w:ascii="Angsana New" w:hAnsi="Angsana New" w:cs="Angsana New" w:hint="cs"/>
                <w:sz w:val="20"/>
                <w:szCs w:val="20"/>
              </w:rPr>
              <w:t>289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2C37BB" w:rsidRPr="002C37BB">
              <w:rPr>
                <w:rFonts w:ascii="Angsana New" w:hAnsi="Angsana New" w:cs="Angsana New" w:hint="cs"/>
                <w:sz w:val="20"/>
                <w:szCs w:val="20"/>
              </w:rPr>
              <w:t>530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459D3E7B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vAlign w:val="bottom"/>
          </w:tcPr>
          <w:p w14:paraId="3C72D019" w14:textId="4A2F7131" w:rsidR="00BF6CB1" w:rsidRPr="002225AB" w:rsidRDefault="00BF6CB1" w:rsidP="00A0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sz w:val="20"/>
                <w:szCs w:val="20"/>
              </w:rPr>
              <w:t xml:space="preserve">  (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304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419</w:t>
            </w:r>
            <w:r w:rsidRPr="005166E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1BA619A3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E3251CA" w14:textId="1A15442F" w:rsidR="00BF6CB1" w:rsidRPr="002225AB" w:rsidRDefault="00E93012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B788879" w14:textId="77777777" w:rsidR="00BF6CB1" w:rsidRPr="002225AB" w:rsidRDefault="00BF6CB1" w:rsidP="00BF6CB1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5A187ED8" w14:textId="30E09461" w:rsidR="00BF6CB1" w:rsidRPr="002225AB" w:rsidRDefault="00A04648" w:rsidP="00A04648">
            <w:pPr>
              <w:tabs>
                <w:tab w:val="clear" w:pos="454"/>
                <w:tab w:val="left" w:pos="370"/>
                <w:tab w:val="left" w:pos="460"/>
                <w:tab w:val="left" w:pos="61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="00BF6CB1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</w:tr>
      <w:tr w:rsidR="00BF6CB1" w:rsidRPr="00C07E97" w14:paraId="708F6D88" w14:textId="77777777" w:rsidTr="00D30C5C">
        <w:trPr>
          <w:trHeight w:val="74"/>
        </w:trPr>
        <w:tc>
          <w:tcPr>
            <w:tcW w:w="2082" w:type="dxa"/>
            <w:gridSpan w:val="2"/>
            <w:vAlign w:val="bottom"/>
          </w:tcPr>
          <w:p w14:paraId="0727D694" w14:textId="77777777" w:rsidR="00BF6CB1" w:rsidRPr="00C07E97" w:rsidRDefault="00BF6CB1" w:rsidP="00BF6CB1">
            <w:pPr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FA7EF" w14:textId="7D3A863F" w:rsidR="00BF6CB1" w:rsidRPr="002225AB" w:rsidRDefault="002C37BB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6</w:t>
            </w:r>
            <w:r w:rsidR="00164E6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028</w:t>
            </w:r>
            <w:r w:rsidR="006B39D3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134</w:t>
            </w:r>
          </w:p>
        </w:tc>
        <w:tc>
          <w:tcPr>
            <w:tcW w:w="164" w:type="dxa"/>
            <w:vAlign w:val="bottom"/>
          </w:tcPr>
          <w:p w14:paraId="56BA5031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55DF" w14:textId="0D62E846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="00BF6CB1"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014</w:t>
            </w:r>
            <w:r w:rsidR="00BF6CB1"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046</w:t>
            </w:r>
          </w:p>
        </w:tc>
        <w:tc>
          <w:tcPr>
            <w:tcW w:w="164" w:type="dxa"/>
            <w:vAlign w:val="bottom"/>
          </w:tcPr>
          <w:p w14:paraId="49221F55" w14:textId="77777777" w:rsidR="00BF6CB1" w:rsidRPr="002225AB" w:rsidRDefault="00BF6CB1" w:rsidP="00BF6CB1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D91E" w14:textId="03B61F0A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</w:t>
            </w:r>
            <w:r w:rsidR="00E4748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924</w:t>
            </w:r>
            <w:r w:rsidR="0039266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176" w:type="dxa"/>
            <w:vAlign w:val="bottom"/>
          </w:tcPr>
          <w:p w14:paraId="7D4E3A8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90738" w14:textId="0305E3D5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BF6CB1"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999</w:t>
            </w:r>
            <w:r w:rsidR="00BF6CB1"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681</w:t>
            </w:r>
          </w:p>
        </w:tc>
        <w:tc>
          <w:tcPr>
            <w:tcW w:w="164" w:type="dxa"/>
            <w:vAlign w:val="bottom"/>
          </w:tcPr>
          <w:p w14:paraId="6A06BAA5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33AD6" w14:textId="168C18BC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7</w:t>
            </w:r>
            <w:r w:rsidR="005B61F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952</w:t>
            </w:r>
            <w:r w:rsidR="00DB180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938</w:t>
            </w:r>
          </w:p>
        </w:tc>
        <w:tc>
          <w:tcPr>
            <w:tcW w:w="168" w:type="dxa"/>
            <w:vAlign w:val="bottom"/>
          </w:tcPr>
          <w:p w14:paraId="0B64F6FE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41A2F" w14:textId="15CB61F9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BF6CB1"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013</w:t>
            </w:r>
            <w:r w:rsidR="00BF6CB1"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727</w:t>
            </w:r>
          </w:p>
        </w:tc>
        <w:tc>
          <w:tcPr>
            <w:tcW w:w="165" w:type="dxa"/>
            <w:vAlign w:val="bottom"/>
          </w:tcPr>
          <w:p w14:paraId="0A4D417D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605AB" w14:textId="0C30B5F4" w:rsidR="00BF6CB1" w:rsidRPr="002225AB" w:rsidRDefault="002C37BB" w:rsidP="00BF6CB1">
            <w:pPr>
              <w:tabs>
                <w:tab w:val="clear" w:pos="454"/>
                <w:tab w:val="left" w:pos="280"/>
              </w:tabs>
              <w:ind w:right="-56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902</w:t>
            </w:r>
            <w:r w:rsidR="00F91AC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017</w:t>
            </w:r>
          </w:p>
        </w:tc>
        <w:tc>
          <w:tcPr>
            <w:tcW w:w="164" w:type="dxa"/>
            <w:vAlign w:val="bottom"/>
          </w:tcPr>
          <w:p w14:paraId="3DA43FDF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3242D" w14:textId="62329BEF" w:rsidR="00BF6CB1" w:rsidRPr="009D1614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-80" w:right="-8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852</w:t>
            </w:r>
            <w:r w:rsidR="00BF6CB1"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449</w:t>
            </w:r>
          </w:p>
        </w:tc>
        <w:tc>
          <w:tcPr>
            <w:tcW w:w="164" w:type="dxa"/>
            <w:vAlign w:val="bottom"/>
          </w:tcPr>
          <w:p w14:paraId="01FFCE35" w14:textId="77777777" w:rsidR="00BF6CB1" w:rsidRPr="009D1614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68465" w14:textId="546AF031" w:rsidR="00BF6CB1" w:rsidRPr="002225AB" w:rsidRDefault="002C37BB" w:rsidP="00BF6CB1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193</w:t>
            </w:r>
            <w:r w:rsidR="00DC086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643</w:t>
            </w:r>
          </w:p>
        </w:tc>
        <w:tc>
          <w:tcPr>
            <w:tcW w:w="164" w:type="dxa"/>
            <w:vAlign w:val="bottom"/>
          </w:tcPr>
          <w:p w14:paraId="2261F8ED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76B99" w14:textId="3ABF9546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185</w:t>
            </w:r>
            <w:r w:rsidR="00BF6CB1"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64" w:type="dxa"/>
            <w:vAlign w:val="bottom"/>
          </w:tcPr>
          <w:p w14:paraId="03079BB6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D4166" w14:textId="3B71C78E" w:rsidR="00BF6CB1" w:rsidRPr="002225AB" w:rsidRDefault="0087788E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</w:t>
            </w:r>
            <w:r w:rsidR="002C37BB"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289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="002C37BB"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530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09F2CD50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B25B8" w14:textId="292B6B7E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2C37BB"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304</w:t>
            </w:r>
            <w:r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419</w:t>
            </w:r>
            <w:r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20A2CB67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1F3CE" w14:textId="5E0B12AB" w:rsidR="00BF6CB1" w:rsidRPr="002225AB" w:rsidRDefault="002C37BB" w:rsidP="00BF6CB1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</w:t>
            </w:r>
            <w:r w:rsidR="00A7289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759</w:t>
            </w:r>
            <w:r w:rsidR="00E71E9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068</w:t>
            </w:r>
          </w:p>
        </w:tc>
        <w:tc>
          <w:tcPr>
            <w:tcW w:w="164" w:type="dxa"/>
            <w:vAlign w:val="bottom"/>
          </w:tcPr>
          <w:p w14:paraId="68D2E0F4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CD68A" w14:textId="67699EB2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BF6CB1"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746</w:t>
            </w:r>
            <w:r w:rsidR="00BF6CB1"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928</w:t>
            </w:r>
          </w:p>
        </w:tc>
      </w:tr>
      <w:tr w:rsidR="00BF6CB1" w:rsidRPr="00C07E97" w14:paraId="5702828E" w14:textId="77777777" w:rsidTr="00D30C5C">
        <w:trPr>
          <w:trHeight w:val="125"/>
        </w:trPr>
        <w:tc>
          <w:tcPr>
            <w:tcW w:w="2082" w:type="dxa"/>
            <w:gridSpan w:val="2"/>
            <w:vAlign w:val="bottom"/>
          </w:tcPr>
          <w:p w14:paraId="4969EEEB" w14:textId="77777777" w:rsidR="00BF6CB1" w:rsidRPr="00C07E97" w:rsidRDefault="00BF6CB1" w:rsidP="00BF6CB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7FFF9897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B8DD64A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B628B0E" w14:textId="77777777" w:rsidR="00BF6CB1" w:rsidRPr="002225AB" w:rsidRDefault="00BF6CB1" w:rsidP="00BF6CB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E7D7E6F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5F686D2C" w14:textId="77777777" w:rsidR="00BF6CB1" w:rsidRPr="002225AB" w:rsidRDefault="00BF6CB1" w:rsidP="00BF6CB1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44310CC6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28C3CEF7" w14:textId="77777777" w:rsidR="00BF6CB1" w:rsidRPr="002225AB" w:rsidRDefault="00BF6CB1" w:rsidP="00BF6CB1">
            <w:pPr>
              <w:shd w:val="clear" w:color="auto" w:fill="FFFFFF"/>
              <w:tabs>
                <w:tab w:val="decimal" w:pos="740"/>
              </w:tabs>
              <w:spacing w:line="240" w:lineRule="auto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AE794B2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21406EFF" w14:textId="77777777" w:rsidR="00BF6CB1" w:rsidRPr="002225AB" w:rsidRDefault="00BF6CB1" w:rsidP="00BF6CB1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3FEEE9B4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4B8879A7" w14:textId="77777777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4DAFDEA6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6EFD5E1E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910A09C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DEE2FF3" w14:textId="77777777" w:rsidR="00BF6CB1" w:rsidRPr="009D1614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5B26EB9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94E62D4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3264FD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B590F0E" w14:textId="77777777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2A3816D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55A8F74E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E245AD5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vAlign w:val="bottom"/>
          </w:tcPr>
          <w:p w14:paraId="63BD72A5" w14:textId="77777777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5E418E7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A9C4483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7FD3353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77A6D9E8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F6CB1" w:rsidRPr="00C07E97" w14:paraId="42B15C3D" w14:textId="77777777" w:rsidTr="00D30C5C">
        <w:trPr>
          <w:trHeight w:val="277"/>
        </w:trPr>
        <w:tc>
          <w:tcPr>
            <w:tcW w:w="2082" w:type="dxa"/>
            <w:gridSpan w:val="2"/>
            <w:vAlign w:val="bottom"/>
          </w:tcPr>
          <w:p w14:paraId="1657635F" w14:textId="77777777" w:rsidR="00BF6CB1" w:rsidRPr="00C07E97" w:rsidRDefault="00BF6CB1" w:rsidP="00BF6CB1">
            <w:pPr>
              <w:spacing w:line="20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15" w:type="dxa"/>
            <w:vAlign w:val="bottom"/>
          </w:tcPr>
          <w:p w14:paraId="318BE890" w14:textId="77777777" w:rsidR="00BF6CB1" w:rsidRPr="002225AB" w:rsidRDefault="00BF6CB1" w:rsidP="00BF6CB1">
            <w:pPr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F65A6DD" w14:textId="77777777" w:rsidR="00BF6CB1" w:rsidRPr="002225AB" w:rsidRDefault="00BF6CB1" w:rsidP="00BF6CB1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9BF6239" w14:textId="77777777" w:rsidR="00BF6CB1" w:rsidRPr="002225AB" w:rsidRDefault="00BF6CB1" w:rsidP="00BF6CB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00" w:lineRule="atLeast"/>
              <w:ind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E27FACD" w14:textId="77777777" w:rsidR="00BF6CB1" w:rsidRPr="002225AB" w:rsidRDefault="00BF6CB1" w:rsidP="00BF6CB1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7ECD58FE" w14:textId="77777777" w:rsidR="00BF6CB1" w:rsidRPr="002225AB" w:rsidRDefault="00BF6CB1" w:rsidP="00BF6CB1">
            <w:pPr>
              <w:shd w:val="clear" w:color="auto" w:fill="FFFFFF"/>
              <w:tabs>
                <w:tab w:val="clear" w:pos="227"/>
                <w:tab w:val="clear" w:pos="680"/>
                <w:tab w:val="decimal" w:pos="640"/>
                <w:tab w:val="decimal" w:pos="756"/>
                <w:tab w:val="left" w:pos="829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26DC1644" w14:textId="77777777" w:rsidR="00BF6CB1" w:rsidRPr="002225AB" w:rsidRDefault="00BF6CB1" w:rsidP="00BF6CB1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644EEA45" w14:textId="77777777" w:rsidR="00BF6CB1" w:rsidRPr="002225AB" w:rsidRDefault="00BF6CB1" w:rsidP="00BF6CB1">
            <w:pPr>
              <w:shd w:val="clear" w:color="auto" w:fill="FFFFFF"/>
              <w:tabs>
                <w:tab w:val="decimal" w:pos="740"/>
              </w:tabs>
              <w:spacing w:line="200" w:lineRule="atLeast"/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27E426A" w14:textId="77777777" w:rsidR="00BF6CB1" w:rsidRPr="002225AB" w:rsidRDefault="00BF6CB1" w:rsidP="00BF6CB1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0C6C530" w14:textId="77777777" w:rsidR="00BF6CB1" w:rsidRPr="002225AB" w:rsidRDefault="00BF6CB1" w:rsidP="00BF6CB1">
            <w:pPr>
              <w:tabs>
                <w:tab w:val="clear" w:pos="680"/>
                <w:tab w:val="decimal" w:pos="696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4876C65" w14:textId="77777777" w:rsidR="00BF6CB1" w:rsidRPr="002225AB" w:rsidRDefault="00BF6CB1" w:rsidP="00BF6CB1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3A56541B" w14:textId="77777777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00" w:lineRule="atLeast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1CE566F4" w14:textId="77777777" w:rsidR="00BF6CB1" w:rsidRPr="002225AB" w:rsidRDefault="00BF6CB1" w:rsidP="00BF6CB1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7AB5BA2" w14:textId="77777777" w:rsidR="00BF6CB1" w:rsidRPr="002225AB" w:rsidRDefault="00BF6CB1" w:rsidP="00BF6CB1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3E72A25" w14:textId="77777777" w:rsidR="00BF6CB1" w:rsidRPr="002225AB" w:rsidRDefault="00BF6CB1" w:rsidP="00BF6CB1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48B48C" w14:textId="77777777" w:rsidR="00BF6CB1" w:rsidRPr="009D1614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E430FF0" w14:textId="77777777" w:rsidR="00BF6CB1" w:rsidRPr="002225AB" w:rsidRDefault="00BF6CB1" w:rsidP="00BF6CB1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5DC7430D" w14:textId="77777777" w:rsidR="00BF6CB1" w:rsidRPr="002225AB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06433E5" w14:textId="77777777" w:rsidR="00BF6CB1" w:rsidRPr="002225AB" w:rsidRDefault="00BF6CB1" w:rsidP="00BF6CB1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F27C0CA" w14:textId="77777777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00" w:lineRule="atLeast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31BF51B" w14:textId="77777777" w:rsidR="00BF6CB1" w:rsidRPr="002225AB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3296B99E" w14:textId="77777777" w:rsidR="00BF6CB1" w:rsidRPr="002225AB" w:rsidRDefault="00BF6CB1" w:rsidP="00BF6CB1">
            <w:pPr>
              <w:tabs>
                <w:tab w:val="clear" w:pos="454"/>
                <w:tab w:val="decimal" w:pos="645"/>
              </w:tabs>
              <w:spacing w:line="200" w:lineRule="atLeast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B5BADB3" w14:textId="77777777" w:rsidR="00BF6CB1" w:rsidRPr="002225AB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vAlign w:val="bottom"/>
          </w:tcPr>
          <w:p w14:paraId="67239AEB" w14:textId="77777777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00" w:lineRule="atLeast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BFB22FA" w14:textId="77777777" w:rsidR="00BF6CB1" w:rsidRPr="002225AB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4C79C974" w14:textId="77777777" w:rsidR="00BF6CB1" w:rsidRPr="002225AB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73251E9" w14:textId="77777777" w:rsidR="00BF6CB1" w:rsidRPr="002225AB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607D51A0" w14:textId="77777777" w:rsidR="00BF6CB1" w:rsidRPr="002225AB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F6CB1" w:rsidRPr="00C07E97" w14:paraId="513B46B3" w14:textId="77777777" w:rsidTr="00D30C5C">
        <w:trPr>
          <w:trHeight w:val="217"/>
        </w:trPr>
        <w:tc>
          <w:tcPr>
            <w:tcW w:w="2082" w:type="dxa"/>
            <w:gridSpan w:val="2"/>
            <w:vAlign w:val="bottom"/>
          </w:tcPr>
          <w:p w14:paraId="292C6654" w14:textId="77777777" w:rsidR="00BF6CB1" w:rsidRPr="00C07E97" w:rsidRDefault="00BF6CB1" w:rsidP="00BF6CB1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ณ</w:t>
            </w:r>
            <w:r w:rsidRPr="00C07E97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เวลาใดเวลาหนึ่ง</w:t>
            </w:r>
          </w:p>
        </w:tc>
        <w:tc>
          <w:tcPr>
            <w:tcW w:w="715" w:type="dxa"/>
            <w:vAlign w:val="bottom"/>
          </w:tcPr>
          <w:p w14:paraId="275E7A03" w14:textId="1FFEF533" w:rsidR="00BF6CB1" w:rsidRPr="002225AB" w:rsidRDefault="002C37BB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6</w:t>
            </w:r>
            <w:r w:rsidR="00CA7128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028</w:t>
            </w:r>
            <w:r w:rsidR="0026650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134</w:t>
            </w:r>
          </w:p>
        </w:tc>
        <w:tc>
          <w:tcPr>
            <w:tcW w:w="164" w:type="dxa"/>
            <w:vAlign w:val="bottom"/>
          </w:tcPr>
          <w:p w14:paraId="6E7B823B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133FF3AB" w14:textId="6F6187BD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BF6CB1" w:rsidRPr="005166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014</w:t>
            </w:r>
            <w:r w:rsidR="00BF6CB1" w:rsidRPr="005166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046</w:t>
            </w:r>
          </w:p>
        </w:tc>
        <w:tc>
          <w:tcPr>
            <w:tcW w:w="164" w:type="dxa"/>
            <w:vAlign w:val="bottom"/>
          </w:tcPr>
          <w:p w14:paraId="17739FB2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49C22876" w14:textId="647CDC53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325BC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924</w:t>
            </w:r>
            <w:r w:rsidR="0026650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804</w:t>
            </w:r>
          </w:p>
        </w:tc>
        <w:tc>
          <w:tcPr>
            <w:tcW w:w="176" w:type="dxa"/>
            <w:vAlign w:val="bottom"/>
          </w:tcPr>
          <w:p w14:paraId="38970492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4971661" w14:textId="46233930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681</w:t>
            </w:r>
          </w:p>
        </w:tc>
        <w:tc>
          <w:tcPr>
            <w:tcW w:w="164" w:type="dxa"/>
            <w:vAlign w:val="bottom"/>
          </w:tcPr>
          <w:p w14:paraId="034249B4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2112364A" w14:textId="2AB18461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="00325BC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952</w:t>
            </w:r>
            <w:r w:rsidR="00B06E7D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938</w:t>
            </w:r>
          </w:p>
        </w:tc>
        <w:tc>
          <w:tcPr>
            <w:tcW w:w="168" w:type="dxa"/>
            <w:vAlign w:val="bottom"/>
          </w:tcPr>
          <w:p w14:paraId="52B97BB1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30CB18BB" w14:textId="14025205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BF6CB1" w:rsidRPr="005166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013</w:t>
            </w:r>
            <w:r w:rsidR="00BF6CB1" w:rsidRPr="005166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727</w:t>
            </w:r>
          </w:p>
        </w:tc>
        <w:tc>
          <w:tcPr>
            <w:tcW w:w="165" w:type="dxa"/>
            <w:vAlign w:val="bottom"/>
          </w:tcPr>
          <w:p w14:paraId="7A809931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281F625" w14:textId="08A2B556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169</w:t>
            </w:r>
            <w:r w:rsidR="00325BC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227</w:t>
            </w:r>
          </w:p>
        </w:tc>
        <w:tc>
          <w:tcPr>
            <w:tcW w:w="164" w:type="dxa"/>
            <w:vAlign w:val="bottom"/>
          </w:tcPr>
          <w:p w14:paraId="3ECCC155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5021B631" w14:textId="0A4D88D8" w:rsidR="00BF6CB1" w:rsidRPr="009D1614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163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043</w:t>
            </w:r>
          </w:p>
        </w:tc>
        <w:tc>
          <w:tcPr>
            <w:tcW w:w="164" w:type="dxa"/>
            <w:vAlign w:val="bottom"/>
          </w:tcPr>
          <w:p w14:paraId="38574740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075526BD" w14:textId="78A89BB6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6A53F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C37BB">
              <w:rPr>
                <w:rFonts w:ascii="Angsana New" w:hAnsi="Angsana New" w:cs="Angsana New"/>
                <w:sz w:val="20"/>
                <w:szCs w:val="20"/>
              </w:rPr>
              <w:t>264</w:t>
            </w:r>
          </w:p>
        </w:tc>
        <w:tc>
          <w:tcPr>
            <w:tcW w:w="164" w:type="dxa"/>
            <w:vAlign w:val="bottom"/>
          </w:tcPr>
          <w:p w14:paraId="68BBD4E2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8E2D319" w14:textId="380CAFEB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225</w:t>
            </w:r>
          </w:p>
        </w:tc>
        <w:tc>
          <w:tcPr>
            <w:tcW w:w="164" w:type="dxa"/>
            <w:vAlign w:val="bottom"/>
          </w:tcPr>
          <w:p w14:paraId="00C91644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vAlign w:val="bottom"/>
          </w:tcPr>
          <w:p w14:paraId="3D67DA50" w14:textId="763E9798" w:rsidR="00BF6CB1" w:rsidRPr="008C51BE" w:rsidRDefault="00670B76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2C37BB" w:rsidRPr="002C37BB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A53F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320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542EFDF6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vAlign w:val="bottom"/>
          </w:tcPr>
          <w:p w14:paraId="29D1B5F0" w14:textId="4A4C0191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sz w:val="20"/>
                <w:szCs w:val="20"/>
              </w:rPr>
              <w:t xml:space="preserve">  (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5166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351</w:t>
            </w:r>
            <w:r w:rsidRPr="005166E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6D3D7D6B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6B016BC7" w14:textId="4AFDDC05" w:rsidR="00BF6CB1" w:rsidRPr="002225AB" w:rsidRDefault="002C37BB" w:rsidP="00BF6CB1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8</w:t>
            </w:r>
            <w:r w:rsidR="0030552A" w:rsidRPr="002E3A5B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Pr="002C37BB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="006A53F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C37BB">
              <w:rPr>
                <w:rFonts w:ascii="Angsana New" w:hAnsi="Angsana New" w:cs="Angsana New"/>
                <w:sz w:val="20"/>
                <w:szCs w:val="20"/>
              </w:rPr>
              <w:t>109</w:t>
            </w:r>
          </w:p>
        </w:tc>
        <w:tc>
          <w:tcPr>
            <w:tcW w:w="164" w:type="dxa"/>
            <w:vAlign w:val="bottom"/>
          </w:tcPr>
          <w:p w14:paraId="30909F84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374445EC" w14:textId="6592C3CE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 w:rsidR="002C37BB" w:rsidRPr="002C37BB">
              <w:rPr>
                <w:rFonts w:asciiTheme="majorBidi" w:hAnsiTheme="majorBidi" w:cs="Angsana New"/>
                <w:sz w:val="20"/>
                <w:szCs w:val="20"/>
              </w:rPr>
              <w:t>9</w:t>
            </w:r>
            <w:r w:rsidRPr="00A23A09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="Angsana New"/>
                <w:sz w:val="20"/>
                <w:szCs w:val="20"/>
              </w:rPr>
              <w:t>080</w:t>
            </w:r>
            <w:r w:rsidRPr="00A23A09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="Angsana New"/>
                <w:sz w:val="20"/>
                <w:szCs w:val="20"/>
              </w:rPr>
              <w:t>644</w:t>
            </w:r>
          </w:p>
        </w:tc>
      </w:tr>
      <w:tr w:rsidR="00BF6CB1" w:rsidRPr="00C07E97" w14:paraId="3E24D2BF" w14:textId="77777777" w:rsidTr="00D30C5C">
        <w:trPr>
          <w:trHeight w:val="277"/>
        </w:trPr>
        <w:tc>
          <w:tcPr>
            <w:tcW w:w="2082" w:type="dxa"/>
            <w:gridSpan w:val="2"/>
            <w:vAlign w:val="bottom"/>
          </w:tcPr>
          <w:p w14:paraId="6A14244E" w14:textId="77777777" w:rsidR="00BF6CB1" w:rsidRPr="00C07E97" w:rsidRDefault="00BF6CB1" w:rsidP="00BF6CB1">
            <w:pPr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21C1B807" w14:textId="087BEBB9" w:rsidR="00BF6CB1" w:rsidRPr="002225AB" w:rsidRDefault="00CA7128" w:rsidP="00A04648">
            <w:pPr>
              <w:tabs>
                <w:tab w:val="left" w:pos="34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FBDA968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A18AB7C" w14:textId="65B09F88" w:rsidR="00BF6CB1" w:rsidRPr="002225AB" w:rsidRDefault="00A04648" w:rsidP="00A04648">
            <w:pPr>
              <w:tabs>
                <w:tab w:val="clear" w:pos="227"/>
                <w:tab w:val="left" w:pos="340"/>
                <w:tab w:val="left" w:pos="409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BF6CB1" w:rsidRPr="00A0464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2F77906F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18ECCABE" w14:textId="4475F77D" w:rsidR="00BF6CB1" w:rsidRPr="002225AB" w:rsidRDefault="00A04648" w:rsidP="00A04648">
            <w:pPr>
              <w:tabs>
                <w:tab w:val="clear" w:pos="454"/>
                <w:tab w:val="clear" w:pos="680"/>
                <w:tab w:val="left" w:pos="281"/>
                <w:tab w:val="left" w:pos="490"/>
                <w:tab w:val="left" w:pos="551"/>
                <w:tab w:val="decimal" w:pos="645"/>
                <w:tab w:val="left" w:pos="67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  </w:t>
            </w:r>
            <w:r w:rsidR="00325BC9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76" w:type="dxa"/>
            <w:vAlign w:val="bottom"/>
          </w:tcPr>
          <w:p w14:paraId="4F2A9B63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3097FFEE" w14:textId="15738138" w:rsidR="00BF6CB1" w:rsidRPr="002225AB" w:rsidRDefault="00A04648" w:rsidP="00A04648">
            <w:pPr>
              <w:tabs>
                <w:tab w:val="clear" w:pos="227"/>
                <w:tab w:val="clear" w:pos="454"/>
                <w:tab w:val="left" w:pos="320"/>
                <w:tab w:val="left" w:pos="490"/>
                <w:tab w:val="left" w:pos="59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-</w:t>
            </w:r>
          </w:p>
        </w:tc>
        <w:tc>
          <w:tcPr>
            <w:tcW w:w="164" w:type="dxa"/>
            <w:vAlign w:val="bottom"/>
          </w:tcPr>
          <w:p w14:paraId="52421491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C1BE6FA" w14:textId="72F23879" w:rsidR="00BF6CB1" w:rsidRPr="002225AB" w:rsidRDefault="00A04648" w:rsidP="00A04648">
            <w:pPr>
              <w:tabs>
                <w:tab w:val="left" w:pos="360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325BC9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6578D8AA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81CD569" w14:textId="33DC3D3F" w:rsidR="00BF6CB1" w:rsidRPr="002225AB" w:rsidRDefault="00A04648" w:rsidP="00A04648">
            <w:pPr>
              <w:tabs>
                <w:tab w:val="left" w:pos="360"/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="00BF6CB1" w:rsidRPr="005166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5" w:type="dxa"/>
            <w:vAlign w:val="bottom"/>
          </w:tcPr>
          <w:p w14:paraId="35340D50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28EF8CAE" w14:textId="0F25EA8A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732</w:t>
            </w:r>
            <w:r w:rsidR="00325BC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790</w:t>
            </w:r>
          </w:p>
        </w:tc>
        <w:tc>
          <w:tcPr>
            <w:tcW w:w="164" w:type="dxa"/>
            <w:vAlign w:val="bottom"/>
          </w:tcPr>
          <w:p w14:paraId="08F4C828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AF4AF3" w14:textId="64451CED" w:rsidR="00BF6CB1" w:rsidRPr="009D1614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689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406</w:t>
            </w:r>
          </w:p>
        </w:tc>
        <w:tc>
          <w:tcPr>
            <w:tcW w:w="164" w:type="dxa"/>
            <w:vAlign w:val="bottom"/>
          </w:tcPr>
          <w:p w14:paraId="2CDB0A65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A2A8E6B" w14:textId="7426D371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Pr="002C37BB">
              <w:rPr>
                <w:rFonts w:ascii="Angsana New" w:hAnsi="Angsana New" w:cs="Angsana New"/>
                <w:sz w:val="20"/>
                <w:szCs w:val="20"/>
              </w:rPr>
              <w:t>89</w:t>
            </w:r>
            <w:r w:rsidR="006A53F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C37BB">
              <w:rPr>
                <w:rFonts w:ascii="Angsana New" w:hAnsi="Angsana New" w:cs="Angsana New"/>
                <w:sz w:val="20"/>
                <w:szCs w:val="20"/>
              </w:rPr>
              <w:t>379</w:t>
            </w:r>
          </w:p>
        </w:tc>
        <w:tc>
          <w:tcPr>
            <w:tcW w:w="164" w:type="dxa"/>
            <w:vAlign w:val="bottom"/>
          </w:tcPr>
          <w:p w14:paraId="7DA694E1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7AAA7F29" w14:textId="2EF555E6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181</w:t>
            </w:r>
            <w:r w:rsidR="00BF6CB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946</w:t>
            </w:r>
          </w:p>
        </w:tc>
        <w:tc>
          <w:tcPr>
            <w:tcW w:w="164" w:type="dxa"/>
            <w:vAlign w:val="bottom"/>
          </w:tcPr>
          <w:p w14:paraId="79DD38CF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6D95336" w14:textId="035AE891" w:rsidR="00BF6CB1" w:rsidRPr="008C51BE" w:rsidRDefault="00670B76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2C37BB" w:rsidRPr="002C37BB">
              <w:rPr>
                <w:rFonts w:asciiTheme="majorBidi" w:hAnsiTheme="majorBidi" w:cstheme="majorBidi" w:hint="cs"/>
                <w:sz w:val="20"/>
                <w:szCs w:val="20"/>
              </w:rPr>
              <w:t>21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A53F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210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4A5A1BC1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7DE78C7B" w14:textId="38827D64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205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068</w:t>
            </w:r>
            <w:r w:rsidRPr="005166E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370554ED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297E6E1" w14:textId="717262B9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Pr="002C37BB">
              <w:rPr>
                <w:rFonts w:ascii="Angsana New" w:hAnsi="Angsana New" w:cs="Angsana New"/>
                <w:sz w:val="20"/>
                <w:szCs w:val="20"/>
              </w:rPr>
              <w:t>07</w:t>
            </w:r>
            <w:r w:rsidR="006A53F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C37BB">
              <w:rPr>
                <w:rFonts w:ascii="Angsana New" w:hAnsi="Angsana New" w:cs="Angsana New"/>
                <w:sz w:val="20"/>
                <w:szCs w:val="20"/>
              </w:rPr>
              <w:t>959</w:t>
            </w:r>
          </w:p>
        </w:tc>
        <w:tc>
          <w:tcPr>
            <w:tcW w:w="164" w:type="dxa"/>
            <w:vAlign w:val="bottom"/>
          </w:tcPr>
          <w:p w14:paraId="78813D52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111A6F19" w14:textId="0A754B8B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022F8"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 w:rsidRPr="00E022F8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 w:rsidR="002C37BB" w:rsidRPr="002C37BB">
              <w:rPr>
                <w:rFonts w:asciiTheme="majorBidi" w:hAnsiTheme="majorBidi" w:cs="Angsana New"/>
                <w:sz w:val="20"/>
                <w:szCs w:val="20"/>
              </w:rPr>
              <w:t>666</w:t>
            </w:r>
            <w:r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="Angsana New"/>
                <w:sz w:val="20"/>
                <w:szCs w:val="20"/>
              </w:rPr>
              <w:t>284</w:t>
            </w:r>
          </w:p>
        </w:tc>
      </w:tr>
      <w:tr w:rsidR="00BF6CB1" w:rsidRPr="00C07E97" w14:paraId="439016DA" w14:textId="77777777" w:rsidTr="00D30C5C">
        <w:trPr>
          <w:trHeight w:val="277"/>
        </w:trPr>
        <w:tc>
          <w:tcPr>
            <w:tcW w:w="2082" w:type="dxa"/>
            <w:gridSpan w:val="2"/>
            <w:vAlign w:val="bottom"/>
          </w:tcPr>
          <w:p w14:paraId="25B5B9DD" w14:textId="77777777" w:rsidR="00BF6CB1" w:rsidRPr="00C07E97" w:rsidRDefault="00BF6CB1" w:rsidP="00BF6CB1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C07E9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809E8" w14:textId="3373E08C" w:rsidR="00BF6CB1" w:rsidRPr="002225AB" w:rsidRDefault="002C37BB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6</w:t>
            </w:r>
            <w:r w:rsidR="00CA712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028</w:t>
            </w:r>
            <w:r w:rsidR="0026650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134</w:t>
            </w:r>
          </w:p>
        </w:tc>
        <w:tc>
          <w:tcPr>
            <w:tcW w:w="164" w:type="dxa"/>
            <w:vAlign w:val="bottom"/>
          </w:tcPr>
          <w:p w14:paraId="1490F315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A3264" w14:textId="3ECF0610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="00BF6CB1"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014</w:t>
            </w:r>
            <w:r w:rsidR="00BF6CB1"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046</w:t>
            </w:r>
          </w:p>
        </w:tc>
        <w:tc>
          <w:tcPr>
            <w:tcW w:w="164" w:type="dxa"/>
            <w:vAlign w:val="bottom"/>
          </w:tcPr>
          <w:p w14:paraId="42FBDDED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D9E65" w14:textId="2436BAF8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</w:t>
            </w:r>
            <w:r w:rsidR="00325BC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924</w:t>
            </w:r>
            <w:r w:rsidR="0026650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176" w:type="dxa"/>
            <w:vAlign w:val="bottom"/>
          </w:tcPr>
          <w:p w14:paraId="1532659B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0A7C7" w14:textId="1D00A001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</w:t>
            </w:r>
            <w:r w:rsidR="00BF6CB1"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999</w:t>
            </w:r>
            <w:r w:rsidR="00BF6CB1"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681</w:t>
            </w:r>
          </w:p>
        </w:tc>
        <w:tc>
          <w:tcPr>
            <w:tcW w:w="164" w:type="dxa"/>
            <w:vAlign w:val="bottom"/>
          </w:tcPr>
          <w:p w14:paraId="01E1472D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44092" w14:textId="705CE448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7</w:t>
            </w:r>
            <w:r w:rsidR="00325BC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952</w:t>
            </w:r>
            <w:r w:rsidR="00B06E7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938</w:t>
            </w:r>
          </w:p>
        </w:tc>
        <w:tc>
          <w:tcPr>
            <w:tcW w:w="168" w:type="dxa"/>
            <w:vAlign w:val="bottom"/>
          </w:tcPr>
          <w:p w14:paraId="18DDF5DD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DDB15" w14:textId="63124BC6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BF6CB1"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013</w:t>
            </w:r>
            <w:r w:rsidR="00BF6CB1"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727</w:t>
            </w:r>
          </w:p>
        </w:tc>
        <w:tc>
          <w:tcPr>
            <w:tcW w:w="165" w:type="dxa"/>
            <w:vAlign w:val="bottom"/>
          </w:tcPr>
          <w:p w14:paraId="783A6627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DE8D7" w14:textId="08F6ECAA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902</w:t>
            </w:r>
            <w:r w:rsidR="0019200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017</w:t>
            </w:r>
          </w:p>
        </w:tc>
        <w:tc>
          <w:tcPr>
            <w:tcW w:w="164" w:type="dxa"/>
            <w:vAlign w:val="bottom"/>
          </w:tcPr>
          <w:p w14:paraId="5A8A77EA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736EF" w14:textId="0DB78939" w:rsidR="00BF6CB1" w:rsidRPr="009D1614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80" w:right="-8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852</w:t>
            </w:r>
            <w:r w:rsidR="00BF6CB1" w:rsidRPr="00E022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449</w:t>
            </w:r>
          </w:p>
        </w:tc>
        <w:tc>
          <w:tcPr>
            <w:tcW w:w="164" w:type="dxa"/>
            <w:vAlign w:val="bottom"/>
          </w:tcPr>
          <w:p w14:paraId="34732A05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FC853" w14:textId="1330EB6A" w:rsidR="00BF6CB1" w:rsidRPr="00C10F63" w:rsidRDefault="002C37BB" w:rsidP="00BF6CB1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193</w:t>
            </w:r>
            <w:r w:rsidR="0019200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643</w:t>
            </w:r>
          </w:p>
        </w:tc>
        <w:tc>
          <w:tcPr>
            <w:tcW w:w="164" w:type="dxa"/>
            <w:vAlign w:val="bottom"/>
          </w:tcPr>
          <w:p w14:paraId="7B54EF11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453FE" w14:textId="64FA565D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185</w:t>
            </w:r>
            <w:r w:rsidR="00BF6CB1"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64" w:type="dxa"/>
            <w:vAlign w:val="bottom"/>
          </w:tcPr>
          <w:p w14:paraId="17F6F1A5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10D85" w14:textId="3A51AE6A" w:rsidR="00BF6CB1" w:rsidRPr="002225AB" w:rsidRDefault="00853182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</w:t>
            </w:r>
            <w:r w:rsidR="002C37BB"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289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="002C37BB"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530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7890AB90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2A414" w14:textId="1EC597A4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2C37BB"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304</w:t>
            </w:r>
            <w:r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419</w:t>
            </w:r>
            <w:r w:rsidRPr="005166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232D7B58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19DE9" w14:textId="342F5456" w:rsidR="00BF6CB1" w:rsidRPr="002225AB" w:rsidRDefault="002C37BB" w:rsidP="00BF6CB1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</w:t>
            </w:r>
            <w:r w:rsidR="008A55F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759</w:t>
            </w:r>
            <w:r w:rsidR="00206F4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068</w:t>
            </w:r>
          </w:p>
        </w:tc>
        <w:tc>
          <w:tcPr>
            <w:tcW w:w="164" w:type="dxa"/>
            <w:vAlign w:val="bottom"/>
          </w:tcPr>
          <w:p w14:paraId="4473BD4D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FBA8" w14:textId="2247F516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</w:t>
            </w:r>
            <w:r w:rsidR="00BF6CB1"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746</w:t>
            </w:r>
            <w:r w:rsidR="00BF6CB1" w:rsidRPr="00E022F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928</w:t>
            </w:r>
          </w:p>
        </w:tc>
      </w:tr>
      <w:tr w:rsidR="00BF6CB1" w:rsidRPr="00C07E97" w14:paraId="2C89B7CC" w14:textId="77777777" w:rsidTr="00D30C5C">
        <w:trPr>
          <w:trHeight w:val="143"/>
        </w:trPr>
        <w:tc>
          <w:tcPr>
            <w:tcW w:w="2082" w:type="dxa"/>
            <w:gridSpan w:val="2"/>
            <w:vAlign w:val="bottom"/>
          </w:tcPr>
          <w:p w14:paraId="09C9733A" w14:textId="77777777" w:rsidR="00BF6CB1" w:rsidRPr="00C07E97" w:rsidRDefault="00BF6CB1" w:rsidP="00BF6CB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10563D3B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777CD02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2A00B7FE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9F652F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5F9BB15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288AC39C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E7F0D3D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B2BC7A3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79967009" w14:textId="77777777" w:rsidR="00BF6CB1" w:rsidRPr="002225AB" w:rsidRDefault="00BF6CB1" w:rsidP="00BF6CB1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8" w:type="dxa"/>
            <w:vAlign w:val="bottom"/>
          </w:tcPr>
          <w:p w14:paraId="1B54EF79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2473C582" w14:textId="77777777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5" w:type="dxa"/>
            <w:vAlign w:val="bottom"/>
          </w:tcPr>
          <w:p w14:paraId="086CC9D2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  <w:vAlign w:val="bottom"/>
          </w:tcPr>
          <w:p w14:paraId="50873C9A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F2CCC70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24ABE57E" w14:textId="77777777" w:rsidR="00BF6CB1" w:rsidRPr="009D1614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18FCF8A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3519C6E3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8EFBFB7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vAlign w:val="bottom"/>
          </w:tcPr>
          <w:p w14:paraId="609AB3BC" w14:textId="77777777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29EE0E7C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CAE870F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left="-77"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9" w:type="dxa"/>
            <w:vAlign w:val="bottom"/>
          </w:tcPr>
          <w:p w14:paraId="3E802663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  <w:vAlign w:val="bottom"/>
          </w:tcPr>
          <w:p w14:paraId="554D78EF" w14:textId="77777777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82541EB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685E86B9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D634372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  <w:vAlign w:val="bottom"/>
          </w:tcPr>
          <w:p w14:paraId="341F36E5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F6CB1" w:rsidRPr="00C07E97" w14:paraId="62A3724C" w14:textId="77777777" w:rsidTr="00D30C5C">
        <w:trPr>
          <w:trHeight w:val="260"/>
        </w:trPr>
        <w:tc>
          <w:tcPr>
            <w:tcW w:w="2082" w:type="dxa"/>
            <w:gridSpan w:val="2"/>
            <w:vAlign w:val="bottom"/>
          </w:tcPr>
          <w:p w14:paraId="3A5CE753" w14:textId="67DFE2E2" w:rsidR="00BF6CB1" w:rsidRPr="00C07E97" w:rsidRDefault="00BF6CB1" w:rsidP="00BF6CB1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715" w:type="dxa"/>
            <w:vAlign w:val="bottom"/>
          </w:tcPr>
          <w:p w14:paraId="1923294E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4F45A1E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5D32275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81CD501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5246660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07830A3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  <w:cs/>
              </w:rPr>
            </w:pPr>
          </w:p>
        </w:tc>
        <w:tc>
          <w:tcPr>
            <w:tcW w:w="883" w:type="dxa"/>
            <w:vAlign w:val="bottom"/>
          </w:tcPr>
          <w:p w14:paraId="2DEECD29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D415F9B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FFDA29D" w14:textId="5A6ED807" w:rsidR="00BF6CB1" w:rsidRPr="0083727B" w:rsidRDefault="00DB73ED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91,51</w:t>
            </w:r>
            <w:r w:rsidR="00CF766E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68" w:type="dxa"/>
            <w:vAlign w:val="bottom"/>
          </w:tcPr>
          <w:p w14:paraId="10542AB1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7F690FC" w14:textId="46E1DC89" w:rsidR="00BF6CB1" w:rsidRPr="002225AB" w:rsidRDefault="002C37BB" w:rsidP="00A0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="Angsana New"/>
                <w:sz w:val="20"/>
                <w:szCs w:val="20"/>
              </w:rPr>
              <w:t>6</w:t>
            </w:r>
            <w:r w:rsidR="00BF6CB1" w:rsidRPr="00E022F8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="Angsana New"/>
                <w:sz w:val="20"/>
                <w:szCs w:val="20"/>
              </w:rPr>
              <w:t>330</w:t>
            </w:r>
          </w:p>
        </w:tc>
        <w:tc>
          <w:tcPr>
            <w:tcW w:w="165" w:type="dxa"/>
            <w:vAlign w:val="bottom"/>
          </w:tcPr>
          <w:p w14:paraId="1924CE5E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40DB62E" w14:textId="07512EAD" w:rsidR="00BF6CB1" w:rsidRPr="002225AB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15</w:t>
            </w:r>
            <w:r w:rsidR="006B0832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278</w:t>
            </w:r>
          </w:p>
        </w:tc>
        <w:tc>
          <w:tcPr>
            <w:tcW w:w="164" w:type="dxa"/>
            <w:vAlign w:val="bottom"/>
          </w:tcPr>
          <w:p w14:paraId="0D12C7E0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248A8297" w14:textId="19E5F258" w:rsidR="00BF6CB1" w:rsidRPr="009D1614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E022F8">
              <w:rPr>
                <w:rFonts w:asciiTheme="majorBidi" w:hAnsiTheme="majorBidi" w:cs="Angsana New"/>
                <w:sz w:val="20"/>
                <w:szCs w:val="20"/>
              </w:rPr>
              <w:t xml:space="preserve">     </w:t>
            </w:r>
            <w:r w:rsidR="002C37BB" w:rsidRPr="002C37BB">
              <w:rPr>
                <w:rFonts w:asciiTheme="majorBidi" w:hAnsiTheme="majorBidi" w:cs="Angsana New"/>
                <w:sz w:val="20"/>
                <w:szCs w:val="20"/>
              </w:rPr>
              <w:t>14</w:t>
            </w:r>
            <w:r w:rsidRPr="00E022F8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="Angsana New"/>
                <w:sz w:val="20"/>
                <w:szCs w:val="20"/>
              </w:rPr>
              <w:t>663</w:t>
            </w:r>
          </w:p>
        </w:tc>
        <w:tc>
          <w:tcPr>
            <w:tcW w:w="164" w:type="dxa"/>
            <w:vAlign w:val="bottom"/>
          </w:tcPr>
          <w:p w14:paraId="70C0A6C1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29CA3A64" w14:textId="5E6A076B" w:rsidR="00BF6CB1" w:rsidRPr="002225AB" w:rsidRDefault="00B40F73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97,01</w:t>
            </w:r>
            <w:r w:rsidR="00792AA2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64" w:type="dxa"/>
            <w:vAlign w:val="bottom"/>
          </w:tcPr>
          <w:p w14:paraId="4E2EE6F8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85F8D5C" w14:textId="162000AC" w:rsidR="00BF6CB1" w:rsidRPr="00C10F63" w:rsidRDefault="00BF6CB1" w:rsidP="00A0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716FD"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="002C37BB" w:rsidRPr="002C37BB">
              <w:rPr>
                <w:rFonts w:asciiTheme="majorBidi" w:hAnsiTheme="majorBidi" w:cs="Angsana New"/>
                <w:sz w:val="20"/>
                <w:szCs w:val="20"/>
              </w:rPr>
              <w:t>45</w:t>
            </w:r>
            <w:r w:rsidRPr="00E716FD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189</w:t>
            </w:r>
          </w:p>
        </w:tc>
        <w:tc>
          <w:tcPr>
            <w:tcW w:w="164" w:type="dxa"/>
            <w:vAlign w:val="bottom"/>
          </w:tcPr>
          <w:p w14:paraId="04BEF764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D255946" w14:textId="07A573A0" w:rsidR="00BF6CB1" w:rsidRPr="002225AB" w:rsidRDefault="00B825E6" w:rsidP="00A0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2C37BB" w:rsidRPr="002C37BB">
              <w:rPr>
                <w:rFonts w:ascii="Angsana New" w:hAnsi="Angsana New" w:cs="Angsana New" w:hint="cs"/>
                <w:sz w:val="20"/>
                <w:szCs w:val="20"/>
              </w:rPr>
              <w:t>74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2C37BB" w:rsidRPr="002C37BB">
              <w:rPr>
                <w:rFonts w:ascii="Angsana New" w:hAnsi="Angsana New" w:cs="Angsana New" w:hint="cs"/>
                <w:sz w:val="20"/>
                <w:szCs w:val="20"/>
              </w:rPr>
              <w:t>406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0CDE90C6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164B433" w14:textId="2C1F511A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716FD">
              <w:rPr>
                <w:rFonts w:asciiTheme="majorBidi" w:hAnsiTheme="majorBidi" w:cstheme="majorBidi"/>
                <w:sz w:val="20"/>
                <w:szCs w:val="20"/>
              </w:rPr>
              <w:t xml:space="preserve">     (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716F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339</w:t>
            </w:r>
            <w:r w:rsidRPr="00E716F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1F61F22E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B948689" w14:textId="66B866CD" w:rsidR="00BF6CB1" w:rsidRPr="002225AB" w:rsidRDefault="00DB73ED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129,39</w:t>
            </w:r>
            <w:r w:rsidR="00CF766E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64" w:type="dxa"/>
            <w:vAlign w:val="bottom"/>
          </w:tcPr>
          <w:p w14:paraId="5BF9F59B" w14:textId="77777777" w:rsidR="00BF6CB1" w:rsidRPr="002225AB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1F503239" w14:textId="3AC0C25D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43035">
              <w:rPr>
                <w:rFonts w:asciiTheme="majorBidi" w:hAnsiTheme="majorBidi" w:cs="Angsana New"/>
                <w:sz w:val="20"/>
                <w:szCs w:val="20"/>
              </w:rPr>
              <w:t xml:space="preserve">    </w:t>
            </w:r>
            <w:r w:rsidR="002C37BB" w:rsidRPr="002C37BB">
              <w:rPr>
                <w:rFonts w:asciiTheme="majorBidi" w:hAnsiTheme="majorBidi" w:cs="Angsana New"/>
                <w:sz w:val="20"/>
                <w:szCs w:val="20"/>
              </w:rPr>
              <w:t>64</w:t>
            </w:r>
            <w:r w:rsidRPr="00A43035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="Angsana New"/>
                <w:sz w:val="20"/>
                <w:szCs w:val="20"/>
              </w:rPr>
              <w:t>843</w:t>
            </w:r>
          </w:p>
        </w:tc>
      </w:tr>
      <w:tr w:rsidR="00BF6CB1" w:rsidRPr="00C07E97" w14:paraId="62CC632B" w14:textId="77777777" w:rsidTr="00D30C5C">
        <w:trPr>
          <w:trHeight w:val="76"/>
        </w:trPr>
        <w:tc>
          <w:tcPr>
            <w:tcW w:w="2082" w:type="dxa"/>
            <w:gridSpan w:val="2"/>
            <w:vAlign w:val="bottom"/>
          </w:tcPr>
          <w:p w14:paraId="3364B34A" w14:textId="77777777" w:rsidR="00BF6CB1" w:rsidRPr="00C07E97" w:rsidRDefault="00BF6CB1" w:rsidP="00BF6CB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393EE404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CBE47E4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6AD8D8E2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C0534E3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0ECAB9C4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12454AC1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7518A96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E3E4002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152A6A51" w14:textId="77777777" w:rsidR="00BF6CB1" w:rsidRPr="002225AB" w:rsidRDefault="00BF6CB1" w:rsidP="00BF6CB1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173D53E2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6C7D042" w14:textId="77777777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60" w:righ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A8D2E92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5407286" w14:textId="77777777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4767691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FAF6422" w14:textId="77777777" w:rsidR="00BF6CB1" w:rsidRPr="009D1614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6A11C74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DCD7F81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FA1713F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F82619D" w14:textId="77777777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0"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7E7BB2C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00459A2" w14:textId="77777777" w:rsidR="00BF6CB1" w:rsidRPr="002225AB" w:rsidRDefault="00BF6CB1" w:rsidP="00BF6CB1">
            <w:pPr>
              <w:tabs>
                <w:tab w:val="clear" w:pos="454"/>
                <w:tab w:val="clear" w:pos="680"/>
                <w:tab w:val="decimal" w:pos="293"/>
                <w:tab w:val="left" w:pos="530"/>
              </w:tabs>
              <w:ind w:right="-115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1EF5CBD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6C5A40A" w14:textId="77777777" w:rsidR="00BF6CB1" w:rsidRPr="002225AB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732E441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566B7C89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4957553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24C2DE06" w14:textId="77777777" w:rsidR="00BF6CB1" w:rsidRPr="002225AB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F6CB1" w:rsidRPr="00C07E97" w14:paraId="1C1B29D1" w14:textId="77777777" w:rsidTr="00D30C5C">
        <w:trPr>
          <w:trHeight w:val="68"/>
        </w:trPr>
        <w:tc>
          <w:tcPr>
            <w:tcW w:w="2082" w:type="dxa"/>
            <w:gridSpan w:val="2"/>
            <w:vAlign w:val="bottom"/>
          </w:tcPr>
          <w:p w14:paraId="56056467" w14:textId="77777777" w:rsidR="00BF6CB1" w:rsidRPr="00C07E97" w:rsidRDefault="00BF6CB1" w:rsidP="00BF6CB1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715" w:type="dxa"/>
            <w:vAlign w:val="bottom"/>
          </w:tcPr>
          <w:p w14:paraId="27E99FF5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8AA39FE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457FA3C2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CBA2530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C3188DE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335C6BBD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7B9E093F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8D5C30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3BA8ABA8" w14:textId="378044D7" w:rsidR="00BF6CB1" w:rsidRPr="00D30C5C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8</w:t>
            </w:r>
            <w:r w:rsidR="00E74F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800</w:t>
            </w:r>
            <w:r w:rsidR="00E74F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54</w:t>
            </w:r>
            <w:r w:rsidRPr="002C37BB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68" w:type="dxa"/>
            <w:vAlign w:val="bottom"/>
          </w:tcPr>
          <w:p w14:paraId="50CE0F17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C25D501" w14:textId="21AEBF3A" w:rsidR="00BF6CB1" w:rsidRPr="00D30C5C" w:rsidRDefault="002C37BB" w:rsidP="00A0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537</w:t>
            </w:r>
            <w:r w:rsidR="00F31F8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912</w:t>
            </w:r>
          </w:p>
        </w:tc>
        <w:tc>
          <w:tcPr>
            <w:tcW w:w="165" w:type="dxa"/>
            <w:vAlign w:val="bottom"/>
          </w:tcPr>
          <w:p w14:paraId="22692D34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7F7F351" w14:textId="151895FB" w:rsidR="00BF6CB1" w:rsidRPr="00D30C5C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4</w:t>
            </w:r>
            <w:r w:rsidR="001A79FD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128</w:t>
            </w:r>
            <w:r w:rsidR="009902B8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209</w:t>
            </w:r>
          </w:p>
        </w:tc>
        <w:tc>
          <w:tcPr>
            <w:tcW w:w="164" w:type="dxa"/>
            <w:vAlign w:val="bottom"/>
          </w:tcPr>
          <w:p w14:paraId="3E3E3295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732754E5" w14:textId="3D401AC4" w:rsidR="00BF6CB1" w:rsidRPr="00D30C5C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="00F31F8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816</w:t>
            </w:r>
          </w:p>
        </w:tc>
        <w:tc>
          <w:tcPr>
            <w:tcW w:w="164" w:type="dxa"/>
            <w:vAlign w:val="bottom"/>
          </w:tcPr>
          <w:p w14:paraId="46F0BC11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C6BC127" w14:textId="59A043C4" w:rsidR="00BF6CB1" w:rsidRPr="00D30C5C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785</w:t>
            </w:r>
            <w:r w:rsidR="0077610F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96</w:t>
            </w:r>
            <w:r w:rsidRPr="002C37BB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64" w:type="dxa"/>
            <w:vAlign w:val="bottom"/>
          </w:tcPr>
          <w:p w14:paraId="6CDDBB00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15BD3EE" w14:textId="55AC8776" w:rsidR="00BF6CB1" w:rsidRPr="00D30C5C" w:rsidRDefault="002C37BB" w:rsidP="00A0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706</w:t>
            </w:r>
            <w:r w:rsidR="00F31F8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888</w:t>
            </w:r>
          </w:p>
        </w:tc>
        <w:tc>
          <w:tcPr>
            <w:tcW w:w="164" w:type="dxa"/>
            <w:vAlign w:val="bottom"/>
          </w:tcPr>
          <w:p w14:paraId="0ADE1EB7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64D1060" w14:textId="6E34A47D" w:rsidR="00BF6CB1" w:rsidRPr="00D30C5C" w:rsidRDefault="000A75BA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2C37BB" w:rsidRPr="002C37BB">
              <w:rPr>
                <w:rFonts w:ascii="Angsana New" w:hAnsi="Angsana New" w:cs="Angsana New" w:hint="cs"/>
                <w:sz w:val="20"/>
                <w:szCs w:val="20"/>
              </w:rPr>
              <w:t>529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2C37BB" w:rsidRPr="002C37BB">
              <w:rPr>
                <w:rFonts w:ascii="Angsana New" w:hAnsi="Angsana New" w:cs="Angsana New" w:hint="cs"/>
                <w:sz w:val="20"/>
                <w:szCs w:val="20"/>
              </w:rPr>
              <w:t>138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5579E7B3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BA9A0A" w14:textId="6A889AC8" w:rsidR="00BF6CB1" w:rsidRPr="00D30C5C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64" w:right="-61" w:hanging="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428</w:t>
            </w:r>
            <w:r w:rsidR="00F31F8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944</w:t>
            </w:r>
            <w:r w:rsidRPr="00E022F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1B44D92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0D10AF03" w14:textId="298A398E" w:rsidR="00BF6CB1" w:rsidRPr="00D30C5C" w:rsidRDefault="002C37BB" w:rsidP="00A04648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13</w:t>
            </w:r>
            <w:r w:rsidR="00497FA8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185</w:t>
            </w:r>
            <w:r w:rsidR="00497FA8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573</w:t>
            </w:r>
          </w:p>
        </w:tc>
        <w:tc>
          <w:tcPr>
            <w:tcW w:w="164" w:type="dxa"/>
            <w:vAlign w:val="bottom"/>
          </w:tcPr>
          <w:p w14:paraId="5416B8D1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06BD02A5" w14:textId="3D7063E8" w:rsidR="00BF6CB1" w:rsidRPr="00D30C5C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E8166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917</w:t>
            </w:r>
            <w:r w:rsidR="00E8166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672</w:t>
            </w:r>
          </w:p>
        </w:tc>
      </w:tr>
      <w:tr w:rsidR="00BF6CB1" w:rsidRPr="00C07E97" w14:paraId="229F151E" w14:textId="77777777" w:rsidTr="00D30C5C">
        <w:trPr>
          <w:trHeight w:val="250"/>
        </w:trPr>
        <w:tc>
          <w:tcPr>
            <w:tcW w:w="2082" w:type="dxa"/>
            <w:gridSpan w:val="2"/>
            <w:vAlign w:val="bottom"/>
          </w:tcPr>
          <w:p w14:paraId="59200167" w14:textId="77777777" w:rsidR="00BF6CB1" w:rsidRPr="00C07E97" w:rsidRDefault="00BF6CB1" w:rsidP="00BF6CB1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3BE2BB63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43B9F2F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7E5675D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46411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1BAFD6CA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43CFCB77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BD6408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1DB34B8B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0265D5A9" w14:textId="77777777" w:rsidR="00BF6CB1" w:rsidRPr="00D30C5C" w:rsidRDefault="00BF6CB1" w:rsidP="00BF6CB1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17C276C9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1A53ADF4" w14:textId="77777777" w:rsidR="00BF6CB1" w:rsidRPr="00D30C5C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17452536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52B14B9A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6AE3B9E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15321316" w14:textId="77777777" w:rsidR="00BF6CB1" w:rsidRPr="00D30C5C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D13020B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D422BAD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E9250DC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E34C690" w14:textId="77777777" w:rsidR="00BF6CB1" w:rsidRPr="00D30C5C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9B25674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9AB9FAA" w14:textId="77777777" w:rsidR="00BF6CB1" w:rsidRPr="00D30C5C" w:rsidRDefault="00BF6CB1" w:rsidP="00BF6CB1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81942CE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C24B108" w14:textId="77777777" w:rsidR="00BF6CB1" w:rsidRPr="00D30C5C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00" w:lineRule="atLeast"/>
              <w:ind w:right="-6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6A82B5D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C94761D" w14:textId="0E2CB211" w:rsidR="00BF6CB1" w:rsidRPr="00D30C5C" w:rsidRDefault="001256E5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</w:t>
            </w:r>
            <w:r w:rsidR="00DB73ED">
              <w:rPr>
                <w:rFonts w:ascii="Angsana New" w:hAnsi="Angsana New" w:cs="Angsana New"/>
                <w:sz w:val="20"/>
                <w:szCs w:val="20"/>
              </w:rPr>
              <w:t>86,817</w:t>
            </w:r>
          </w:p>
        </w:tc>
        <w:tc>
          <w:tcPr>
            <w:tcW w:w="164" w:type="dxa"/>
            <w:vAlign w:val="bottom"/>
          </w:tcPr>
          <w:p w14:paraId="5683FC98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E26B1" w14:textId="2134CBC7" w:rsidR="00BF6CB1" w:rsidRPr="00D30C5C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270</w:t>
            </w:r>
            <w:r w:rsidR="00E8166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895</w:t>
            </w:r>
          </w:p>
        </w:tc>
      </w:tr>
      <w:tr w:rsidR="00BF6CB1" w:rsidRPr="00C07E97" w14:paraId="6DA293F2" w14:textId="77777777" w:rsidTr="00D30C5C">
        <w:trPr>
          <w:trHeight w:val="226"/>
        </w:trPr>
        <w:tc>
          <w:tcPr>
            <w:tcW w:w="3680" w:type="dxa"/>
            <w:gridSpan w:val="5"/>
            <w:vAlign w:val="bottom"/>
          </w:tcPr>
          <w:p w14:paraId="4BF9D7F2" w14:textId="6E2529E6" w:rsidR="00BF6CB1" w:rsidRPr="002225AB" w:rsidRDefault="00BF6CB1" w:rsidP="00BF6CB1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  <w:r w:rsidRPr="005166E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 xml:space="preserve">สินทรัพย์รวม ณ วันที่ </w:t>
            </w:r>
            <w:r w:rsidR="002C37BB"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</w:t>
            </w:r>
            <w:r w:rsidR="002C37BB" w:rsidRPr="002C37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  <w:r w:rsidRPr="005166E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 xml:space="preserve"> </w:t>
            </w:r>
            <w:r w:rsidRPr="005166E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5166E8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 xml:space="preserve">/ </w:t>
            </w:r>
            <w:r w:rsidR="002C37BB"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31</w:t>
            </w:r>
            <w:r w:rsidRPr="005166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5166E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64" w:type="dxa"/>
            <w:vAlign w:val="bottom"/>
          </w:tcPr>
          <w:p w14:paraId="4ADE33A8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49709E94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08078D9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BA8D195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67D162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37C88182" w14:textId="77777777" w:rsidR="00BF6CB1" w:rsidRPr="00D30C5C" w:rsidRDefault="00BF6CB1" w:rsidP="00BF6CB1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221D24E1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531C9E9C" w14:textId="77777777" w:rsidR="00BF6CB1" w:rsidRPr="00D30C5C" w:rsidRDefault="00BF6CB1" w:rsidP="00BF6CB1">
            <w:pPr>
              <w:tabs>
                <w:tab w:val="clear" w:pos="227"/>
                <w:tab w:val="clear" w:pos="454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0BFD9C78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1B685A3F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D5AF4A3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7567CB35" w14:textId="77777777" w:rsidR="00BF6CB1" w:rsidRPr="00D30C5C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9EBA0B9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4F81A569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" w:type="dxa"/>
            <w:vAlign w:val="bottom"/>
          </w:tcPr>
          <w:p w14:paraId="3BB37C92" w14:textId="77777777" w:rsidR="00BF6CB1" w:rsidRPr="00D30C5C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FBEB531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23A15EF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968327E" w14:textId="77777777" w:rsidR="00BF6CB1" w:rsidRPr="00D30C5C" w:rsidRDefault="00BF6CB1" w:rsidP="00BF6CB1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D65B5E2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1FF9315" w14:textId="77777777" w:rsidR="00BF6CB1" w:rsidRPr="00D30C5C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04BA5E3B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DA97D" w14:textId="4E7F0D92" w:rsidR="00BF6CB1" w:rsidRPr="00D30C5C" w:rsidRDefault="002C37BB" w:rsidP="00BF6CB1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14</w:t>
            </w:r>
            <w:r w:rsidR="005A1D9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="001256E5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 w:rsidR="00DB73E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72,390</w:t>
            </w:r>
          </w:p>
        </w:tc>
        <w:tc>
          <w:tcPr>
            <w:tcW w:w="164" w:type="dxa"/>
            <w:vAlign w:val="bottom"/>
          </w:tcPr>
          <w:p w14:paraId="131C191F" w14:textId="77777777" w:rsidR="00BF6CB1" w:rsidRPr="00D30C5C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C85B7" w14:textId="7D08A656" w:rsidR="00BF6CB1" w:rsidRPr="00D30C5C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</w:t>
            </w:r>
            <w:r w:rsidR="00E8166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188</w:t>
            </w:r>
            <w:r w:rsidR="00E8166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567</w:t>
            </w:r>
          </w:p>
        </w:tc>
      </w:tr>
      <w:tr w:rsidR="00BF6CB1" w:rsidRPr="00C07E97" w14:paraId="7A5F44C1" w14:textId="77777777" w:rsidTr="00D30C5C">
        <w:trPr>
          <w:trHeight w:val="38"/>
        </w:trPr>
        <w:tc>
          <w:tcPr>
            <w:tcW w:w="2082" w:type="dxa"/>
            <w:gridSpan w:val="2"/>
            <w:vAlign w:val="bottom"/>
          </w:tcPr>
          <w:p w14:paraId="11129C49" w14:textId="77777777" w:rsidR="00BF6CB1" w:rsidRPr="00C07E97" w:rsidRDefault="00BF6CB1" w:rsidP="00BF6CB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12024941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CC106F2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143464EF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3910D168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553E5F8B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54E42C64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5087CA73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46E7A9E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1D62B4E6" w14:textId="77777777" w:rsidR="00BF6CB1" w:rsidRPr="002225AB" w:rsidRDefault="00BF6CB1" w:rsidP="00BF6CB1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EC2A98D" w14:textId="77777777" w:rsidR="00BF6CB1" w:rsidRPr="002225AB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3CEF89CC" w14:textId="77777777" w:rsidR="00BF6CB1" w:rsidRPr="00594A4E" w:rsidRDefault="00BF6CB1" w:rsidP="00BF6CB1">
            <w:pPr>
              <w:tabs>
                <w:tab w:val="clear" w:pos="227"/>
                <w:tab w:val="clear" w:pos="454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4C862F73" w14:textId="77777777" w:rsidR="00BF6CB1" w:rsidRPr="00594A4E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52D72E89" w14:textId="77777777" w:rsidR="00BF6CB1" w:rsidRPr="00594A4E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4211CDB" w14:textId="77777777" w:rsidR="00BF6CB1" w:rsidRPr="00594A4E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255CC44B" w14:textId="77777777" w:rsidR="00BF6CB1" w:rsidRPr="009D1614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2E336B4" w14:textId="77777777" w:rsidR="00BF6CB1" w:rsidRPr="00594A4E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1B67FD8" w14:textId="77777777" w:rsidR="00BF6CB1" w:rsidRPr="00594A4E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1533D0A" w14:textId="77777777" w:rsidR="00BF6CB1" w:rsidRPr="00594A4E" w:rsidRDefault="00BF6CB1" w:rsidP="00BF6CB1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1596B9F" w14:textId="77777777" w:rsidR="00BF6CB1" w:rsidRPr="00594A4E" w:rsidRDefault="00BF6CB1" w:rsidP="00BF6CB1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E827513" w14:textId="77777777" w:rsidR="00BF6CB1" w:rsidRPr="00594A4E" w:rsidRDefault="00BF6CB1" w:rsidP="00BF6CB1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DD22A39" w14:textId="77777777" w:rsidR="00BF6CB1" w:rsidRPr="00594A4E" w:rsidRDefault="00BF6CB1" w:rsidP="00BF6CB1">
            <w:pPr>
              <w:spacing w:line="240" w:lineRule="auto"/>
              <w:ind w:left="-7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2AAC21E" w14:textId="77777777" w:rsidR="00BF6CB1" w:rsidRPr="00594A4E" w:rsidRDefault="00BF6CB1" w:rsidP="00BF6CB1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BE5EAF0" w14:textId="77777777" w:rsidR="00BF6CB1" w:rsidRPr="00594A4E" w:rsidRDefault="00BF6CB1" w:rsidP="00BF6CB1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4E72E48F" w14:textId="77777777" w:rsidR="00BF6CB1" w:rsidRPr="00594A4E" w:rsidRDefault="00BF6CB1" w:rsidP="00BF6CB1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28B726F4" w14:textId="77777777" w:rsidR="00BF6CB1" w:rsidRPr="00594A4E" w:rsidRDefault="00BF6CB1" w:rsidP="00BF6CB1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55E32CA" w14:textId="77777777" w:rsidR="00BF6CB1" w:rsidRPr="00594A4E" w:rsidRDefault="00BF6CB1" w:rsidP="00BF6CB1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CF222F" w14:textId="77777777" w:rsidR="00BF6CB1" w:rsidRPr="00594A4E" w:rsidRDefault="00BF6CB1" w:rsidP="00BF6CB1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F6CB1" w:rsidRPr="00C07E97" w14:paraId="1A84C8E5" w14:textId="77777777" w:rsidTr="00D30C5C">
        <w:trPr>
          <w:trHeight w:val="250"/>
        </w:trPr>
        <w:tc>
          <w:tcPr>
            <w:tcW w:w="2082" w:type="dxa"/>
            <w:gridSpan w:val="2"/>
            <w:vAlign w:val="bottom"/>
          </w:tcPr>
          <w:p w14:paraId="33DD9E98" w14:textId="77777777" w:rsidR="00BF6CB1" w:rsidRPr="00C07E97" w:rsidRDefault="00BF6CB1" w:rsidP="00BF6CB1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หนี้สินส่วนงาน</w:t>
            </w:r>
          </w:p>
        </w:tc>
        <w:tc>
          <w:tcPr>
            <w:tcW w:w="715" w:type="dxa"/>
            <w:vAlign w:val="bottom"/>
          </w:tcPr>
          <w:p w14:paraId="5819F812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774EB5F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21A87085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5F16E6A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2A25B904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0437A67F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65FB1A05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6D222162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51679833" w14:textId="354D4031" w:rsidR="00BF6CB1" w:rsidRPr="000E3DB5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6</w:t>
            </w:r>
            <w:r w:rsidR="00C956FF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820</w:t>
            </w:r>
            <w:r w:rsidR="00C956FF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442</w:t>
            </w:r>
          </w:p>
        </w:tc>
        <w:tc>
          <w:tcPr>
            <w:tcW w:w="168" w:type="dxa"/>
            <w:vAlign w:val="bottom"/>
          </w:tcPr>
          <w:p w14:paraId="0E46B013" w14:textId="77777777" w:rsidR="00BF6CB1" w:rsidRPr="000E3DB5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8DD90AF" w14:textId="4FCBD044" w:rsidR="00BF6CB1" w:rsidRPr="000E3DB5" w:rsidRDefault="002C37BB" w:rsidP="00A0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ind w:left="-60" w:right="-7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F31F8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818</w:t>
            </w:r>
            <w:r w:rsidR="00F31F8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519</w:t>
            </w:r>
          </w:p>
        </w:tc>
        <w:tc>
          <w:tcPr>
            <w:tcW w:w="165" w:type="dxa"/>
            <w:vAlign w:val="bottom"/>
          </w:tcPr>
          <w:p w14:paraId="770463DC" w14:textId="77777777" w:rsidR="00BF6CB1" w:rsidRPr="000E3DB5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E77EA66" w14:textId="27CFC10F" w:rsidR="00BF6CB1" w:rsidRPr="000E3DB5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3</w:t>
            </w:r>
            <w:r w:rsidR="0028529B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660</w:t>
            </w:r>
            <w:r w:rsidR="0028529B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420</w:t>
            </w:r>
          </w:p>
        </w:tc>
        <w:tc>
          <w:tcPr>
            <w:tcW w:w="164" w:type="dxa"/>
            <w:vAlign w:val="bottom"/>
          </w:tcPr>
          <w:p w14:paraId="59685871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1315DDF7" w14:textId="2730C1FE" w:rsidR="00BF6CB1" w:rsidRPr="009D1614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8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594</w:t>
            </w:r>
            <w:r w:rsidR="00F31F8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937</w:t>
            </w:r>
          </w:p>
        </w:tc>
        <w:tc>
          <w:tcPr>
            <w:tcW w:w="164" w:type="dxa"/>
            <w:vAlign w:val="bottom"/>
          </w:tcPr>
          <w:p w14:paraId="48F10A52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6225D177" w14:textId="041CE33A" w:rsidR="00BF6CB1" w:rsidRPr="00594A4E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470</w:t>
            </w:r>
            <w:r w:rsidR="0028529B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672</w:t>
            </w:r>
          </w:p>
        </w:tc>
        <w:tc>
          <w:tcPr>
            <w:tcW w:w="164" w:type="dxa"/>
            <w:vAlign w:val="bottom"/>
          </w:tcPr>
          <w:p w14:paraId="5FE1AEBA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FF8F002" w14:textId="09AB3F8B" w:rsidR="00BF6CB1" w:rsidRPr="00594A4E" w:rsidRDefault="00BF6CB1" w:rsidP="00A0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50"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444</w:t>
            </w:r>
            <w:r w:rsidR="00F31F8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714</w:t>
            </w:r>
          </w:p>
        </w:tc>
        <w:tc>
          <w:tcPr>
            <w:tcW w:w="164" w:type="dxa"/>
            <w:vAlign w:val="bottom"/>
          </w:tcPr>
          <w:p w14:paraId="3C1C5FC8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7935A98" w14:textId="4DBD58F5" w:rsidR="00BF6CB1" w:rsidRPr="00594A4E" w:rsidRDefault="0028529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2C37BB" w:rsidRPr="002C37BB">
              <w:rPr>
                <w:rFonts w:ascii="Angsana New" w:hAnsi="Angsana New" w:cs="Angsana New" w:hint="cs"/>
                <w:sz w:val="20"/>
                <w:szCs w:val="20"/>
              </w:rPr>
              <w:t>518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2C37BB" w:rsidRPr="002C37BB">
              <w:rPr>
                <w:rFonts w:ascii="Angsana New" w:hAnsi="Angsana New" w:cs="Angsana New" w:hint="cs"/>
                <w:sz w:val="20"/>
                <w:szCs w:val="20"/>
              </w:rPr>
              <w:t>90</w:t>
            </w:r>
            <w:r w:rsidR="002C37BB" w:rsidRPr="002C37BB">
              <w:rPr>
                <w:rFonts w:ascii="Angsana New" w:hAnsi="Angsana New" w:cs="Angsana New"/>
                <w:sz w:val="20"/>
                <w:szCs w:val="20"/>
              </w:rPr>
              <w:t>4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5B073203" w14:textId="0EA29138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E169127" w14:textId="01477345" w:rsidR="00BF6CB1" w:rsidRPr="00EA16E5" w:rsidRDefault="00BF6CB1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64" w:right="-61" w:hanging="1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022F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420</w:t>
            </w:r>
            <w:r w:rsidR="00F31F8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20"/>
                <w:szCs w:val="20"/>
              </w:rPr>
              <w:t>656</w:t>
            </w:r>
            <w:r w:rsidRPr="00E022F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02CB6CDF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511C6979" w14:textId="6A02A9EE" w:rsidR="00BF6CB1" w:rsidRPr="00594A4E" w:rsidRDefault="002C37BB" w:rsidP="00BF6CB1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10</w:t>
            </w:r>
            <w:r w:rsidR="0021456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432</w:t>
            </w:r>
            <w:r w:rsidR="0021456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sz w:val="20"/>
                <w:szCs w:val="20"/>
              </w:rPr>
              <w:t>630</w:t>
            </w:r>
          </w:p>
        </w:tc>
        <w:tc>
          <w:tcPr>
            <w:tcW w:w="164" w:type="dxa"/>
            <w:vAlign w:val="bottom"/>
          </w:tcPr>
          <w:p w14:paraId="4A072538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14:paraId="0F2BB328" w14:textId="78362F0C" w:rsidR="00BF6CB1" w:rsidRPr="00594A4E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437</w:t>
            </w:r>
            <w:r w:rsidR="00E8166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sz w:val="20"/>
                <w:szCs w:val="20"/>
              </w:rPr>
              <w:t>514</w:t>
            </w:r>
          </w:p>
        </w:tc>
      </w:tr>
      <w:tr w:rsidR="00BF6CB1" w:rsidRPr="00C07E97" w14:paraId="035A4209" w14:textId="77777777" w:rsidTr="00D30C5C">
        <w:trPr>
          <w:trHeight w:val="250"/>
        </w:trPr>
        <w:tc>
          <w:tcPr>
            <w:tcW w:w="2082" w:type="dxa"/>
            <w:gridSpan w:val="2"/>
            <w:vAlign w:val="bottom"/>
          </w:tcPr>
          <w:p w14:paraId="731BB7FB" w14:textId="77777777" w:rsidR="00BF6CB1" w:rsidRPr="00C07E97" w:rsidRDefault="00BF6CB1" w:rsidP="00BF6CB1">
            <w:pPr>
              <w:contextualSpacing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07E97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096DFA45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5B26D3B3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19" w:type="dxa"/>
            <w:vAlign w:val="bottom"/>
          </w:tcPr>
          <w:p w14:paraId="7B94616D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066A85EB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3FA02A77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7E89E381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0AE9C89F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5C23FDF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48192C1F" w14:textId="77777777" w:rsidR="00BF6CB1" w:rsidRPr="002225AB" w:rsidRDefault="00BF6CB1" w:rsidP="00BF6CB1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08BE8080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0F545CCF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32792E6B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6DF681B4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4DAD77E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7A89D569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4CD18C7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B3C590C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530D129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CD50DC0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47D6254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93219CB" w14:textId="77777777" w:rsidR="00BF6CB1" w:rsidRPr="00594A4E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9" w:type="dxa"/>
            <w:vAlign w:val="bottom"/>
          </w:tcPr>
          <w:p w14:paraId="32143C17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D5212CD" w14:textId="77777777" w:rsidR="00BF6CB1" w:rsidRPr="00594A4E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0A81125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AA6AE01" w14:textId="1BE8B77D" w:rsidR="00BF6CB1" w:rsidRPr="00594A4E" w:rsidRDefault="00A04648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="0021456A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76E35FA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99AF3" w14:textId="632A2772" w:rsidR="00BF6CB1" w:rsidRPr="00594A4E" w:rsidRDefault="00A04648" w:rsidP="00A04648">
            <w:pPr>
              <w:tabs>
                <w:tab w:val="clear" w:pos="227"/>
                <w:tab w:val="clear" w:pos="454"/>
                <w:tab w:val="left" w:pos="350"/>
                <w:tab w:val="left" w:pos="610"/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BF6CB1" w:rsidRPr="00E022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F6CB1" w:rsidRPr="00C07E97" w14:paraId="7D5D8220" w14:textId="77777777" w:rsidTr="00D30C5C">
        <w:trPr>
          <w:trHeight w:val="250"/>
        </w:trPr>
        <w:tc>
          <w:tcPr>
            <w:tcW w:w="3680" w:type="dxa"/>
            <w:gridSpan w:val="5"/>
            <w:vAlign w:val="bottom"/>
          </w:tcPr>
          <w:p w14:paraId="38A3FA02" w14:textId="53F3AD00" w:rsidR="00BF6CB1" w:rsidRPr="0094235F" w:rsidRDefault="00D01E1F" w:rsidP="00BF6CB1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  <w:r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หนี้สิน</w:t>
            </w:r>
            <w:r w:rsidR="00BF6CB1" w:rsidRPr="005166E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 xml:space="preserve">รวม ณ วันที่ </w:t>
            </w:r>
            <w:r w:rsidR="002C37BB"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</w:t>
            </w:r>
            <w:r w:rsidR="002C37BB" w:rsidRPr="002C37BB">
              <w:rPr>
                <w:rFonts w:ascii="Angsana New" w:hAnsi="Angsana New" w:cs="Angsana New"/>
                <w:b/>
                <w:bCs/>
                <w:sz w:val="20"/>
                <w:szCs w:val="20"/>
              </w:rPr>
              <w:t>0</w:t>
            </w:r>
            <w:r w:rsidR="00BF6CB1" w:rsidRPr="005166E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 xml:space="preserve"> </w:t>
            </w:r>
            <w:r w:rsidR="00BF6CB1" w:rsidRPr="005166E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="00BF6CB1" w:rsidRPr="005166E8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 xml:space="preserve">/ </w:t>
            </w:r>
            <w:r w:rsidR="002C37BB"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31</w:t>
            </w:r>
            <w:r w:rsidR="00BF6CB1" w:rsidRPr="005166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BF6CB1" w:rsidRPr="005166E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64" w:type="dxa"/>
            <w:vAlign w:val="bottom"/>
          </w:tcPr>
          <w:p w14:paraId="05BAF50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70578A6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76" w:type="dxa"/>
            <w:vAlign w:val="bottom"/>
          </w:tcPr>
          <w:p w14:paraId="696652DC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83" w:type="dxa"/>
            <w:vAlign w:val="bottom"/>
          </w:tcPr>
          <w:p w14:paraId="1585A50E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64" w:type="dxa"/>
            <w:vAlign w:val="bottom"/>
          </w:tcPr>
          <w:p w14:paraId="4319C97A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783" w:type="dxa"/>
            <w:vAlign w:val="bottom"/>
          </w:tcPr>
          <w:p w14:paraId="4F531A6C" w14:textId="77777777" w:rsidR="00BF6CB1" w:rsidRPr="002225AB" w:rsidRDefault="00BF6CB1" w:rsidP="00BF6CB1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highlight w:val="cyan"/>
              </w:rPr>
            </w:pPr>
          </w:p>
        </w:tc>
        <w:tc>
          <w:tcPr>
            <w:tcW w:w="168" w:type="dxa"/>
            <w:vAlign w:val="bottom"/>
          </w:tcPr>
          <w:p w14:paraId="4229778D" w14:textId="77777777" w:rsidR="00BF6CB1" w:rsidRPr="002225AB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826" w:type="dxa"/>
            <w:vAlign w:val="bottom"/>
          </w:tcPr>
          <w:p w14:paraId="4BDC3FA7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B82C4EE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42C9C171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10EE3DE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434890FE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1EF35D7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60F16394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8602E1" w14:textId="77777777" w:rsidR="00BF6CB1" w:rsidRPr="00594A4E" w:rsidRDefault="00BF6CB1" w:rsidP="00BF6CB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B292A9C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5547757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4732830" w14:textId="77777777" w:rsidR="00BF6CB1" w:rsidRPr="00594A4E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0D97C45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281642B" w14:textId="77777777" w:rsidR="00BF6CB1" w:rsidRPr="00594A4E" w:rsidRDefault="00BF6CB1" w:rsidP="00BF6CB1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8EC9E44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0459C" w14:textId="7A4A03D0" w:rsidR="00BF6CB1" w:rsidRPr="00594A4E" w:rsidRDefault="002C37BB" w:rsidP="00BF6CB1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10</w:t>
            </w:r>
            <w:r w:rsidR="0021456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432</w:t>
            </w:r>
            <w:r w:rsidR="009A3D3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,</w:t>
            </w:r>
            <w:r w:rsidRPr="002C37BB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630</w:t>
            </w:r>
          </w:p>
        </w:tc>
        <w:tc>
          <w:tcPr>
            <w:tcW w:w="164" w:type="dxa"/>
            <w:vAlign w:val="bottom"/>
          </w:tcPr>
          <w:p w14:paraId="7BFB4045" w14:textId="77777777" w:rsidR="00BF6CB1" w:rsidRPr="00594A4E" w:rsidRDefault="00BF6CB1" w:rsidP="00BF6CB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D85A8" w14:textId="1308EB84" w:rsidR="00BF6CB1" w:rsidRPr="00594A4E" w:rsidRDefault="002C37BB" w:rsidP="00B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4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 w:rsidR="00BF6CB1" w:rsidRPr="00C07E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437</w:t>
            </w:r>
            <w:r w:rsidR="00E8166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514</w:t>
            </w:r>
          </w:p>
        </w:tc>
      </w:tr>
    </w:tbl>
    <w:p w14:paraId="07560ED3" w14:textId="77777777" w:rsidR="000E30E9" w:rsidRPr="00592427" w:rsidRDefault="000E30E9" w:rsidP="000E30E9">
      <w:pPr>
        <w:rPr>
          <w:rFonts w:asciiTheme="majorBidi" w:hAnsiTheme="majorBidi" w:cstheme="majorBidi"/>
          <w:sz w:val="30"/>
          <w:szCs w:val="30"/>
          <w:lang w:val="en-GB"/>
        </w:rPr>
        <w:sectPr w:rsidR="000E30E9" w:rsidRPr="00592427" w:rsidSect="00D73867">
          <w:headerReference w:type="default" r:id="rId13"/>
          <w:footerReference w:type="default" r:id="rId14"/>
          <w:pgSz w:w="16838" w:h="11906" w:orient="landscape" w:code="9"/>
          <w:pgMar w:top="691" w:right="1152" w:bottom="576" w:left="1152" w:header="691" w:footer="720" w:gutter="0"/>
          <w:cols w:space="720"/>
          <w:docGrid w:linePitch="360"/>
        </w:sect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1"/>
        <w:gridCol w:w="1710"/>
        <w:gridCol w:w="277"/>
        <w:gridCol w:w="1698"/>
      </w:tblGrid>
      <w:tr w:rsidR="00C52B8B" w:rsidRPr="00424DDB" w14:paraId="598B0116" w14:textId="77777777" w:rsidTr="00561BA5">
        <w:trPr>
          <w:tblHeader/>
        </w:trPr>
        <w:tc>
          <w:tcPr>
            <w:tcW w:w="2994" w:type="pct"/>
            <w:vAlign w:val="bottom"/>
          </w:tcPr>
          <w:p w14:paraId="0C6703F4" w14:textId="37D5324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6" w:type="pct"/>
            <w:gridSpan w:val="3"/>
          </w:tcPr>
          <w:p w14:paraId="6D8D1C7E" w14:textId="09D37E7D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BA5" w:rsidRPr="00424DDB" w14:paraId="6D5F01CC" w14:textId="77777777" w:rsidTr="00561BA5">
        <w:trPr>
          <w:tblHeader/>
        </w:trPr>
        <w:tc>
          <w:tcPr>
            <w:tcW w:w="2994" w:type="pct"/>
            <w:vAlign w:val="bottom"/>
          </w:tcPr>
          <w:p w14:paraId="62C2A70B" w14:textId="38EE5945" w:rsidR="00561BA5" w:rsidRDefault="00561BA5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งวดหกเดือน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31" w:type="pct"/>
          </w:tcPr>
          <w:p w14:paraId="608F30C1" w14:textId="43870588" w:rsidR="00561BA5" w:rsidRPr="00424DDB" w:rsidRDefault="002C37BB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" w:type="pct"/>
          </w:tcPr>
          <w:p w14:paraId="704E3B32" w14:textId="77777777" w:rsidR="00561BA5" w:rsidRPr="00424DDB" w:rsidRDefault="00561BA5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</w:tcPr>
          <w:p w14:paraId="0441DA43" w14:textId="28857347" w:rsidR="00561BA5" w:rsidRPr="00424DDB" w:rsidRDefault="002C37BB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52B8B" w:rsidRPr="00424DDB" w14:paraId="2CDE5880" w14:textId="77777777" w:rsidTr="00561BA5">
        <w:trPr>
          <w:trHeight w:val="63"/>
        </w:trPr>
        <w:tc>
          <w:tcPr>
            <w:tcW w:w="2994" w:type="pct"/>
          </w:tcPr>
          <w:p w14:paraId="44B597D0" w14:textId="77777777" w:rsidR="00C52B8B" w:rsidRPr="00774EBA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6" w:type="pct"/>
            <w:gridSpan w:val="3"/>
          </w:tcPr>
          <w:p w14:paraId="058DD2D8" w14:textId="77777777" w:rsidR="00C52B8B" w:rsidRPr="00052439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8B" w:rsidRPr="00424DDB" w14:paraId="20D8C66D" w14:textId="77777777" w:rsidTr="00561BA5">
        <w:tc>
          <w:tcPr>
            <w:tcW w:w="2994" w:type="pct"/>
          </w:tcPr>
          <w:p w14:paraId="68F5EA88" w14:textId="2C30A2FB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31" w:type="pct"/>
          </w:tcPr>
          <w:p w14:paraId="3D3360E9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7719ADFF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</w:tcPr>
          <w:p w14:paraId="2F350A4C" w14:textId="77777777" w:rsidR="00C52B8B" w:rsidRPr="00424DDB" w:rsidRDefault="00C52B8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BA5" w:rsidRPr="00424DDB" w14:paraId="27F9FBB8" w14:textId="77777777" w:rsidTr="00561BA5">
        <w:tc>
          <w:tcPr>
            <w:tcW w:w="2994" w:type="pct"/>
          </w:tcPr>
          <w:p w14:paraId="3740FBA5" w14:textId="14BE1EBF" w:rsidR="00561BA5" w:rsidRPr="00424DDB" w:rsidRDefault="00561BA5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31" w:type="pct"/>
            <w:tcBorders>
              <w:left w:val="nil"/>
              <w:right w:val="nil"/>
            </w:tcBorders>
          </w:tcPr>
          <w:p w14:paraId="5302BDAF" w14:textId="53C8F149" w:rsidR="00561BA5" w:rsidRPr="008C5F11" w:rsidRDefault="002C37BB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A24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51" w:type="pct"/>
          </w:tcPr>
          <w:p w14:paraId="2B33CD20" w14:textId="77777777" w:rsidR="00561BA5" w:rsidRPr="008C5F11" w:rsidRDefault="00561BA5" w:rsidP="00561BA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</w:tcPr>
          <w:p w14:paraId="7D510356" w14:textId="52A1A9F0" w:rsidR="00561BA5" w:rsidRPr="008C5F11" w:rsidRDefault="002C37BB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A24B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561BA5" w:rsidRPr="006A2EAE" w14:paraId="0487C557" w14:textId="77777777" w:rsidTr="00561BA5">
        <w:tc>
          <w:tcPr>
            <w:tcW w:w="2994" w:type="pct"/>
          </w:tcPr>
          <w:p w14:paraId="3D8D1C7F" w14:textId="031DAD06" w:rsidR="00561BA5" w:rsidRPr="00424DDB" w:rsidRDefault="00561BA5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52B8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B0F66" w14:textId="6E22226F" w:rsidR="00561BA5" w:rsidRPr="00AE1B0E" w:rsidRDefault="002C37BB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24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151" w:type="pct"/>
          </w:tcPr>
          <w:p w14:paraId="16DA9F0A" w14:textId="77777777" w:rsidR="00561BA5" w:rsidRPr="00B27924" w:rsidRDefault="00561BA5" w:rsidP="00561BA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5C13F416" w14:textId="0F0C1EFE" w:rsidR="00561BA5" w:rsidRPr="006A2EAE" w:rsidRDefault="002C37BB" w:rsidP="00561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08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A24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</w:tr>
    </w:tbl>
    <w:p w14:paraId="1790FA57" w14:textId="77777777" w:rsidR="00F22479" w:rsidRPr="0065444E" w:rsidRDefault="00F22479" w:rsidP="00971717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0B9D813" w14:textId="234AA5BB" w:rsidR="003B2D8B" w:rsidRPr="0065444E" w:rsidRDefault="003B2D8B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5444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หุ้นทุนซื้อคืน</w:t>
      </w:r>
    </w:p>
    <w:p w14:paraId="7B1D3F5B" w14:textId="77777777" w:rsidR="003B2D8B" w:rsidRPr="0065444E" w:rsidRDefault="003B2D8B" w:rsidP="003B2D8B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</w:p>
    <w:p w14:paraId="2C14722F" w14:textId="18672148" w:rsidR="003B2D8B" w:rsidRPr="0065444E" w:rsidRDefault="00DE38B4" w:rsidP="00971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5A0C5A">
        <w:rPr>
          <w:rFonts w:asciiTheme="majorBidi" w:eastAsia="Arial Unicode MS" w:hAnsiTheme="majorBidi" w:cstheme="majorBidi" w:hint="cs"/>
          <w:spacing w:val="-8"/>
          <w:sz w:val="30"/>
          <w:szCs w:val="30"/>
          <w:cs/>
        </w:rPr>
        <w:t>ในการ</w:t>
      </w:r>
      <w:r w:rsidR="00971717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>ประชุมคณะกรรมการบริษัท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2C37BB" w:rsidRPr="002C37BB">
        <w:rPr>
          <w:rFonts w:asciiTheme="majorBidi" w:eastAsia="Arial Unicode MS" w:hAnsiTheme="majorBidi" w:cstheme="majorBidi"/>
          <w:spacing w:val="-8"/>
          <w:sz w:val="30"/>
          <w:szCs w:val="30"/>
        </w:rPr>
        <w:t>12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 xml:space="preserve"> มีนาคม </w:t>
      </w:r>
      <w:r w:rsidR="002C37BB" w:rsidRPr="002C37BB">
        <w:rPr>
          <w:rFonts w:asciiTheme="majorBidi" w:eastAsia="Arial Unicode MS" w:hAnsiTheme="majorBidi" w:cstheme="majorBidi"/>
          <w:spacing w:val="-8"/>
          <w:sz w:val="30"/>
          <w:szCs w:val="30"/>
        </w:rPr>
        <w:t>2568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 xml:space="preserve"> </w:t>
      </w:r>
      <w:r w:rsidR="00971717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>คณะกรรมการบริษัท</w:t>
      </w:r>
      <w:r w:rsidR="003B2D8B" w:rsidRPr="005A0C5A">
        <w:rPr>
          <w:rFonts w:asciiTheme="majorBidi" w:eastAsia="Arial Unicode MS" w:hAnsiTheme="majorBidi" w:cstheme="majorBidi"/>
          <w:spacing w:val="-8"/>
          <w:sz w:val="30"/>
          <w:szCs w:val="30"/>
          <w:cs/>
        </w:rPr>
        <w:t>ได้อนุมัติให้บริษัทดำเนินการซื้อหุ้นคืน</w:t>
      </w:r>
      <w:r w:rsidR="005A0C5A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>ตั้งแต่วันที่</w:t>
      </w:r>
      <w:r w:rsidR="00971717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2C37BB" w:rsidRPr="002C37BB">
        <w:rPr>
          <w:rFonts w:asciiTheme="majorBidi" w:eastAsia="Arial Unicode MS" w:hAnsiTheme="majorBidi" w:cstheme="majorBidi"/>
          <w:sz w:val="30"/>
          <w:szCs w:val="30"/>
        </w:rPr>
        <w:t>18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มีนาคม </w:t>
      </w:r>
      <w:r w:rsidR="002C37BB" w:rsidRPr="002C37BB">
        <w:rPr>
          <w:rFonts w:asciiTheme="majorBidi" w:eastAsia="Arial Unicode MS" w:hAnsiTheme="majorBidi" w:cstheme="majorBidi"/>
          <w:sz w:val="30"/>
          <w:szCs w:val="30"/>
        </w:rPr>
        <w:t>2568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ถึงวันที่ </w:t>
      </w:r>
      <w:r w:rsidR="002C37BB" w:rsidRPr="002C37BB">
        <w:rPr>
          <w:rFonts w:asciiTheme="majorBidi" w:eastAsia="Arial Unicode MS" w:hAnsiTheme="majorBidi" w:cstheme="majorBidi"/>
          <w:sz w:val="30"/>
          <w:szCs w:val="30"/>
        </w:rPr>
        <w:t>17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กันยายน </w:t>
      </w:r>
      <w:r w:rsidR="002C37BB" w:rsidRPr="002C37BB">
        <w:rPr>
          <w:rFonts w:asciiTheme="majorBidi" w:eastAsia="Arial Unicode MS" w:hAnsiTheme="majorBidi" w:cstheme="majorBidi"/>
          <w:sz w:val="30"/>
          <w:szCs w:val="30"/>
        </w:rPr>
        <w:t>2568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โดยกำหนดวงเงินสูงสุดที่ใช้ในการซื้อหุ้นคืนไม่เกิน</w:t>
      </w:r>
      <w:r w:rsidR="005A0C5A">
        <w:rPr>
          <w:rFonts w:asciiTheme="majorBidi" w:eastAsia="Arial Unicode MS" w:hAnsiTheme="majorBidi" w:cstheme="majorBidi"/>
          <w:sz w:val="30"/>
          <w:szCs w:val="30"/>
        </w:rPr>
        <w:t xml:space="preserve">          </w:t>
      </w:r>
      <w:r w:rsidR="002C37BB" w:rsidRPr="002C37BB">
        <w:rPr>
          <w:rFonts w:asciiTheme="majorBidi" w:eastAsia="Arial Unicode MS" w:hAnsiTheme="majorBidi" w:cstheme="majorBidi"/>
          <w:sz w:val="30"/>
          <w:szCs w:val="30"/>
        </w:rPr>
        <w:t>100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ล้านบาท และจำนวนหุ้นที่จะซื้อคืนไม่เกิน </w:t>
      </w:r>
      <w:r w:rsidR="002C37BB" w:rsidRPr="002C37BB">
        <w:rPr>
          <w:rFonts w:asciiTheme="majorBidi" w:eastAsia="Arial Unicode MS" w:hAnsiTheme="majorBidi" w:cstheme="majorBidi"/>
          <w:sz w:val="30"/>
          <w:szCs w:val="30"/>
        </w:rPr>
        <w:t>30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ล้านหุ้น ซึ่งคิดเป็นร้อยละ </w:t>
      </w:r>
      <w:r w:rsidR="002C37BB" w:rsidRPr="002C37BB">
        <w:rPr>
          <w:rFonts w:asciiTheme="majorBidi" w:eastAsia="Arial Unicode MS" w:hAnsiTheme="majorBidi" w:cstheme="majorBidi"/>
          <w:sz w:val="30"/>
          <w:szCs w:val="30"/>
        </w:rPr>
        <w:t>2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</w:rPr>
        <w:t>.</w:t>
      </w:r>
      <w:r w:rsidR="002C37BB" w:rsidRPr="002C37BB">
        <w:rPr>
          <w:rFonts w:asciiTheme="majorBidi" w:eastAsia="Arial Unicode MS" w:hAnsiTheme="majorBidi" w:cstheme="majorBidi"/>
          <w:sz w:val="30"/>
          <w:szCs w:val="30"/>
        </w:rPr>
        <w:t>7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ของหุ้น</w:t>
      </w:r>
      <w:r w:rsidR="00762B22" w:rsidRPr="0065444E">
        <w:rPr>
          <w:rFonts w:asciiTheme="majorBidi" w:eastAsia="Arial Unicode MS" w:hAnsiTheme="majorBidi" w:cstheme="majorBidi"/>
          <w:sz w:val="30"/>
          <w:szCs w:val="30"/>
          <w:cs/>
        </w:rPr>
        <w:t>ที่ออกและชำระแล้ว</w:t>
      </w:r>
      <w:r w:rsidR="003B2D8B" w:rsidRPr="0065444E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</w:p>
    <w:p w14:paraId="7DD1C408" w14:textId="77777777" w:rsidR="00525AF9" w:rsidRPr="0065444E" w:rsidRDefault="00525AF9" w:rsidP="003B2D8B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cs/>
        </w:rPr>
      </w:pPr>
    </w:p>
    <w:p w14:paraId="6C94818A" w14:textId="5B5AA178" w:rsidR="00525AF9" w:rsidRPr="0065444E" w:rsidRDefault="00525AF9" w:rsidP="003B2D8B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ณ วันที่ </w:t>
      </w:r>
      <w:r w:rsidR="002C37BB" w:rsidRPr="002C37BB">
        <w:rPr>
          <w:rFonts w:asciiTheme="majorBidi" w:eastAsia="Arial Unicode MS" w:hAnsiTheme="majorBidi" w:cstheme="majorBidi"/>
          <w:spacing w:val="-4"/>
          <w:sz w:val="30"/>
          <w:szCs w:val="30"/>
        </w:rPr>
        <w:t>30</w:t>
      </w:r>
      <w:r w:rsidR="00561BA5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="00561BA5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มิถุนายน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="002C37BB" w:rsidRPr="002C37BB">
        <w:rPr>
          <w:rFonts w:asciiTheme="majorBidi" w:eastAsia="Arial Unicode MS" w:hAnsiTheme="majorBidi" w:cstheme="majorBidi"/>
          <w:spacing w:val="-4"/>
          <w:sz w:val="30"/>
          <w:szCs w:val="30"/>
        </w:rPr>
        <w:t>2568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บริษัท</w:t>
      </w:r>
      <w:r w:rsidR="00677918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ได้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ดำเนินการซื้อหุ้นคืนเป็นจำนวน </w:t>
      </w:r>
      <w:r w:rsidR="002C37BB" w:rsidRPr="002C37BB">
        <w:rPr>
          <w:rFonts w:asciiTheme="majorBidi" w:eastAsia="Arial Unicode MS" w:hAnsiTheme="majorBidi" w:cstheme="majorBidi" w:hint="cs"/>
          <w:spacing w:val="-4"/>
          <w:sz w:val="30"/>
          <w:szCs w:val="30"/>
        </w:rPr>
        <w:t>4</w:t>
      </w:r>
      <w:r w:rsidR="00733C75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.</w:t>
      </w:r>
      <w:r w:rsidR="002C37BB" w:rsidRPr="002C37BB">
        <w:rPr>
          <w:rFonts w:asciiTheme="majorBidi" w:eastAsia="Arial Unicode MS" w:hAnsiTheme="majorBidi" w:cstheme="majorBidi" w:hint="cs"/>
          <w:spacing w:val="-4"/>
          <w:sz w:val="30"/>
          <w:szCs w:val="30"/>
        </w:rPr>
        <w:t>6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ล้านหุ้น </w:t>
      </w:r>
      <w:r w:rsidR="00762B22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ซึ่งคิดเป็นร</w:t>
      </w:r>
      <w:r w:rsidR="0065444E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้</w:t>
      </w:r>
      <w:r w:rsidR="00762B22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อ</w:t>
      </w:r>
      <w:r w:rsidR="0065444E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ย</w:t>
      </w:r>
      <w:r w:rsidR="00762B22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ละ </w:t>
      </w:r>
      <w:r w:rsidR="002C37BB" w:rsidRPr="002C37BB">
        <w:rPr>
          <w:rFonts w:asciiTheme="majorBidi" w:eastAsia="Arial Unicode MS" w:hAnsiTheme="majorBidi" w:cstheme="majorBidi" w:hint="cs"/>
          <w:spacing w:val="-4"/>
          <w:sz w:val="30"/>
          <w:szCs w:val="30"/>
        </w:rPr>
        <w:t>0</w:t>
      </w:r>
      <w:r w:rsidR="00306481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.</w:t>
      </w:r>
      <w:r w:rsidR="002C37BB" w:rsidRPr="002C37BB">
        <w:rPr>
          <w:rFonts w:asciiTheme="majorBidi" w:eastAsia="Arial Unicode MS" w:hAnsiTheme="majorBidi" w:cstheme="majorBidi" w:hint="cs"/>
          <w:spacing w:val="-4"/>
          <w:sz w:val="30"/>
          <w:szCs w:val="30"/>
        </w:rPr>
        <w:t>4</w:t>
      </w:r>
      <w:r w:rsidR="00762B22" w:rsidRPr="0065444E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="00762B22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ของหุ้นที่ออกและชำระแล้ว 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รวมเป็นจำนวน</w:t>
      </w:r>
      <w:r w:rsidR="00762B22"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เงิน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="002C37BB" w:rsidRPr="002C37BB">
        <w:rPr>
          <w:rFonts w:asciiTheme="majorBidi" w:eastAsia="Arial Unicode MS" w:hAnsiTheme="majorBidi" w:cstheme="majorBidi" w:hint="cs"/>
          <w:spacing w:val="-4"/>
          <w:sz w:val="30"/>
          <w:szCs w:val="30"/>
        </w:rPr>
        <w:t>14</w:t>
      </w:r>
      <w:r w:rsidR="0029221F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.</w:t>
      </w:r>
      <w:r w:rsidR="002C37BB" w:rsidRPr="002C37BB">
        <w:rPr>
          <w:rFonts w:asciiTheme="majorBidi" w:eastAsia="Arial Unicode MS" w:hAnsiTheme="majorBidi" w:cstheme="majorBidi" w:hint="cs"/>
          <w:spacing w:val="-4"/>
          <w:sz w:val="30"/>
          <w:szCs w:val="30"/>
        </w:rPr>
        <w:t>3</w:t>
      </w:r>
      <w:r w:rsidR="00561BA5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Pr="0065444E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ล้านบาท</w:t>
      </w:r>
    </w:p>
    <w:p w14:paraId="706A87E6" w14:textId="77777777" w:rsidR="003B2D8B" w:rsidRPr="0065444E" w:rsidRDefault="003B2D8B" w:rsidP="003B2D8B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76927EC" w14:textId="17249583" w:rsidR="00EC3FD7" w:rsidRPr="0065444E" w:rsidRDefault="00EC3FD7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5444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</w:t>
      </w:r>
      <w:r w:rsidR="0065444E" w:rsidRPr="0065444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ขั้นพื้นฐาน</w:t>
      </w:r>
    </w:p>
    <w:p w14:paraId="28E75869" w14:textId="77777777" w:rsidR="00EC3FD7" w:rsidRPr="0065444E" w:rsidRDefault="00EC3FD7" w:rsidP="00762B22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4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1"/>
        <w:gridCol w:w="1263"/>
        <w:gridCol w:w="180"/>
        <w:gridCol w:w="1249"/>
        <w:gridCol w:w="220"/>
        <w:gridCol w:w="1256"/>
        <w:gridCol w:w="180"/>
        <w:gridCol w:w="1261"/>
      </w:tblGrid>
      <w:tr w:rsidR="00EC3FD7" w:rsidRPr="0065444E" w14:paraId="5D15C816" w14:textId="77777777" w:rsidTr="007D2660">
        <w:trPr>
          <w:cantSplit/>
        </w:trPr>
        <w:tc>
          <w:tcPr>
            <w:tcW w:w="3871" w:type="dxa"/>
          </w:tcPr>
          <w:p w14:paraId="764B6DD6" w14:textId="77777777" w:rsidR="00EC3FD7" w:rsidRPr="0065444E" w:rsidRDefault="00EC3FD7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2" w:type="dxa"/>
            <w:gridSpan w:val="3"/>
          </w:tcPr>
          <w:p w14:paraId="46C191C5" w14:textId="77777777" w:rsidR="00EC3FD7" w:rsidRPr="0065444E" w:rsidRDefault="00EC3F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" w:type="dxa"/>
          </w:tcPr>
          <w:p w14:paraId="0B02031E" w14:textId="77777777" w:rsidR="00EC3FD7" w:rsidRPr="0065444E" w:rsidRDefault="00EC3FD7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</w:tcPr>
          <w:p w14:paraId="673E537D" w14:textId="77777777" w:rsidR="00EC3FD7" w:rsidRPr="0065444E" w:rsidRDefault="00EC3F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2660" w:rsidRPr="0065444E" w14:paraId="31E9730B" w14:textId="77777777" w:rsidTr="007D2660">
        <w:trPr>
          <w:cantSplit/>
        </w:trPr>
        <w:tc>
          <w:tcPr>
            <w:tcW w:w="3871" w:type="dxa"/>
          </w:tcPr>
          <w:p w14:paraId="27A9E07D" w14:textId="4C04B466" w:rsidR="007D2660" w:rsidRPr="0065444E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37BB" w:rsidRPr="002C37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3" w:type="dxa"/>
            <w:vAlign w:val="center"/>
          </w:tcPr>
          <w:p w14:paraId="3B15F5D9" w14:textId="4DA61EF5" w:rsidR="007D2660" w:rsidRPr="0065444E" w:rsidRDefault="002C37BB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548568E3" w14:textId="77777777" w:rsidR="007D2660" w:rsidRPr="0065444E" w:rsidRDefault="007D2660" w:rsidP="007D2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1D15AB40" w14:textId="219E6313" w:rsidR="007D2660" w:rsidRPr="0065444E" w:rsidRDefault="002C37BB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20" w:type="dxa"/>
          </w:tcPr>
          <w:p w14:paraId="63578778" w14:textId="77777777" w:rsidR="007D2660" w:rsidRPr="0065444E" w:rsidRDefault="007D2660" w:rsidP="007D26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center"/>
          </w:tcPr>
          <w:p w14:paraId="2FF502E7" w14:textId="5652C06E" w:rsidR="007D2660" w:rsidRPr="0065444E" w:rsidRDefault="002C37BB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657D1881" w14:textId="77777777" w:rsidR="007D2660" w:rsidRPr="0065444E" w:rsidRDefault="007D2660" w:rsidP="007D2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0B21FCBC" w14:textId="72B6727B" w:rsidR="007D2660" w:rsidRPr="0065444E" w:rsidRDefault="002C37BB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C3FD7" w:rsidRPr="0065444E" w14:paraId="080B6A24" w14:textId="77777777" w:rsidTr="007D2660">
        <w:trPr>
          <w:cantSplit/>
        </w:trPr>
        <w:tc>
          <w:tcPr>
            <w:tcW w:w="3871" w:type="dxa"/>
          </w:tcPr>
          <w:p w14:paraId="63EF300E" w14:textId="77777777" w:rsidR="00EC3FD7" w:rsidRPr="0065444E" w:rsidRDefault="00EC3FD7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9" w:type="dxa"/>
            <w:gridSpan w:val="7"/>
          </w:tcPr>
          <w:p w14:paraId="6A1378BA" w14:textId="77777777" w:rsidR="00EC3FD7" w:rsidRPr="0065444E" w:rsidRDefault="00EC3F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544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7D2660" w:rsidRPr="0065444E" w14:paraId="4E8CE671" w14:textId="77777777" w:rsidTr="007D2660">
        <w:trPr>
          <w:cantSplit/>
          <w:trHeight w:val="164"/>
        </w:trPr>
        <w:tc>
          <w:tcPr>
            <w:tcW w:w="3871" w:type="dxa"/>
          </w:tcPr>
          <w:p w14:paraId="38F39024" w14:textId="6FCCA727" w:rsidR="007D2660" w:rsidRPr="0065444E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72ED7D3B" w14:textId="77777777" w:rsidR="007D2660" w:rsidRPr="0065444E" w:rsidRDefault="007D2660" w:rsidP="007D2660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1BEA3D91" w14:textId="5704DC40" w:rsidR="007D2660" w:rsidRPr="0065444E" w:rsidRDefault="00505DDB" w:rsidP="00E42FD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54,246</w:t>
            </w:r>
          </w:p>
        </w:tc>
        <w:tc>
          <w:tcPr>
            <w:tcW w:w="180" w:type="dxa"/>
            <w:vAlign w:val="bottom"/>
          </w:tcPr>
          <w:p w14:paraId="0448A458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71D56E13" w14:textId="62E36F4A" w:rsidR="007D2660" w:rsidRPr="0065444E" w:rsidRDefault="002C37BB" w:rsidP="00534C71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20" w:type="dxa"/>
          </w:tcPr>
          <w:p w14:paraId="23ECD241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bottom"/>
          </w:tcPr>
          <w:p w14:paraId="4F4ACB20" w14:textId="01BF5439" w:rsidR="007D2660" w:rsidRPr="0065444E" w:rsidRDefault="002C37BB" w:rsidP="00E42FD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5802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035F575B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7BA6F188" w14:textId="679ADB75" w:rsidR="007D2660" w:rsidRPr="0065444E" w:rsidRDefault="002C37BB" w:rsidP="00534C7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327</w:t>
            </w:r>
          </w:p>
        </w:tc>
      </w:tr>
      <w:tr w:rsidR="007D2660" w:rsidRPr="0065444E" w14:paraId="17BF82D4" w14:textId="77777777" w:rsidTr="007D2660">
        <w:trPr>
          <w:cantSplit/>
          <w:trHeight w:val="164"/>
        </w:trPr>
        <w:tc>
          <w:tcPr>
            <w:tcW w:w="3871" w:type="dxa"/>
          </w:tcPr>
          <w:p w14:paraId="0E715698" w14:textId="77777777" w:rsidR="007D2660" w:rsidRPr="0065444E" w:rsidRDefault="007D2660" w:rsidP="007D2660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2D13BB05" w14:textId="77777777" w:rsidR="007D2660" w:rsidRPr="0065444E" w:rsidRDefault="007D2660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8FA7253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6B00CD3D" w14:textId="77777777" w:rsidR="007D2660" w:rsidRPr="0065444E" w:rsidRDefault="007D2660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18CE9D5D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4977CA88" w14:textId="77777777" w:rsidR="007D2660" w:rsidRPr="0065444E" w:rsidRDefault="007D2660" w:rsidP="007D266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A1A3C4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3B14604F" w14:textId="77777777" w:rsidR="007D2660" w:rsidRPr="0065444E" w:rsidRDefault="007D2660" w:rsidP="007D266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2660" w:rsidRPr="0065444E" w14:paraId="39C8AD0F" w14:textId="77777777" w:rsidTr="007D2660">
        <w:trPr>
          <w:cantSplit/>
          <w:trHeight w:val="164"/>
        </w:trPr>
        <w:tc>
          <w:tcPr>
            <w:tcW w:w="3871" w:type="dxa"/>
          </w:tcPr>
          <w:p w14:paraId="290AC779" w14:textId="77777777" w:rsidR="007D2660" w:rsidRPr="0065444E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3" w:type="dxa"/>
            <w:vAlign w:val="bottom"/>
          </w:tcPr>
          <w:p w14:paraId="1D93393D" w14:textId="77777777" w:rsidR="007D2660" w:rsidRPr="0065444E" w:rsidRDefault="007D2660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078931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026E0D7" w14:textId="77777777" w:rsidR="007D2660" w:rsidRPr="0065444E" w:rsidRDefault="007D2660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0E8C48E3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6D4E975" w14:textId="77777777" w:rsidR="007D2660" w:rsidRPr="0065444E" w:rsidRDefault="007D2660" w:rsidP="007D266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0D01CD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B0AD637" w14:textId="77777777" w:rsidR="007D2660" w:rsidRPr="0065444E" w:rsidRDefault="007D2660" w:rsidP="007D266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D2660" w:rsidRPr="0065444E" w14:paraId="4737C0F6" w14:textId="77777777" w:rsidTr="007D2660">
        <w:trPr>
          <w:cantSplit/>
          <w:trHeight w:val="164"/>
        </w:trPr>
        <w:tc>
          <w:tcPr>
            <w:tcW w:w="3871" w:type="dxa"/>
          </w:tcPr>
          <w:p w14:paraId="62A3F150" w14:textId="1CF0FD8D" w:rsidR="007D2660" w:rsidRPr="0065444E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63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3" w:type="dxa"/>
            <w:vAlign w:val="bottom"/>
          </w:tcPr>
          <w:p w14:paraId="466D743C" w14:textId="63F388D8" w:rsidR="007D2660" w:rsidRPr="0065444E" w:rsidRDefault="002C37BB" w:rsidP="001546C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B351E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3A48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80" w:type="dxa"/>
          </w:tcPr>
          <w:p w14:paraId="70110A65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58C8B469" w14:textId="73C97BDF" w:rsidR="007D2660" w:rsidRPr="0065444E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D2660" w:rsidRPr="00A563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7D2660" w:rsidRPr="00A563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0" w:type="dxa"/>
          </w:tcPr>
          <w:p w14:paraId="26BDF364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02F1599" w14:textId="71FD3FA1" w:rsidR="007D2660" w:rsidRPr="0065444E" w:rsidRDefault="002C37BB" w:rsidP="007D266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E46B0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3A48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80" w:type="dxa"/>
            <w:vAlign w:val="bottom"/>
          </w:tcPr>
          <w:p w14:paraId="095C795C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BA86BAE" w14:textId="4BA3E65D" w:rsidR="007D2660" w:rsidRPr="0065444E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D2660" w:rsidRPr="00A563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7D2660" w:rsidRPr="00A563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A8504A" w:rsidRPr="0065444E" w14:paraId="0DC178AB" w14:textId="77777777" w:rsidTr="007D2660">
        <w:trPr>
          <w:cantSplit/>
          <w:trHeight w:val="63"/>
        </w:trPr>
        <w:tc>
          <w:tcPr>
            <w:tcW w:w="3871" w:type="dxa"/>
          </w:tcPr>
          <w:p w14:paraId="40F27389" w14:textId="77777777" w:rsidR="00A8504A" w:rsidRPr="0065444E" w:rsidRDefault="00A8504A" w:rsidP="00A8504A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0472444" w14:textId="0DDA1DE9" w:rsidR="00A8504A" w:rsidRPr="0065444E" w:rsidRDefault="000928B6" w:rsidP="007063D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A48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44701D8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231E9DB4" w14:textId="77777777" w:rsidR="00A8504A" w:rsidRPr="0065444E" w:rsidRDefault="00A8504A" w:rsidP="001546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6894BAE2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2CD26EA8" w14:textId="18A9745B" w:rsidR="00A8504A" w:rsidRPr="0065444E" w:rsidRDefault="00DB0751" w:rsidP="007063D4">
            <w:pPr>
              <w:pStyle w:val="acctfourfigures"/>
              <w:tabs>
                <w:tab w:val="decimal" w:pos="461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A48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  <w:r w:rsidR="002A539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EBF4DB" w14:textId="77777777" w:rsidR="00A8504A" w:rsidRPr="0065444E" w:rsidRDefault="00A8504A" w:rsidP="00A850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3A1D3686" w14:textId="77777777" w:rsidR="00A8504A" w:rsidRPr="0065444E" w:rsidRDefault="00A8504A" w:rsidP="00A0464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D2660" w:rsidRPr="0065444E" w14:paraId="4A40EE5F" w14:textId="77777777" w:rsidTr="007D2660">
        <w:trPr>
          <w:cantSplit/>
          <w:trHeight w:val="164"/>
        </w:trPr>
        <w:tc>
          <w:tcPr>
            <w:tcW w:w="3871" w:type="dxa"/>
          </w:tcPr>
          <w:p w14:paraId="523EDE42" w14:textId="581E000B" w:rsidR="007D2660" w:rsidRPr="0065444E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="002C37BB" w:rsidRPr="002C3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0E17546" w14:textId="7C90557A" w:rsidR="007D2660" w:rsidRPr="0065444E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B351E6" w:rsidRPr="008148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3A484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180" w:type="dxa"/>
          </w:tcPr>
          <w:p w14:paraId="745CDC76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2982997F" w14:textId="6AD7B312" w:rsidR="007D2660" w:rsidRPr="0065444E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0" w:type="dxa"/>
          </w:tcPr>
          <w:p w14:paraId="12477614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5A89A80B" w14:textId="5FB7FD38" w:rsidR="007D2660" w:rsidRPr="0065444E" w:rsidRDefault="002C37BB" w:rsidP="007D266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814850" w:rsidRPr="008148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3A48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180" w:type="dxa"/>
            <w:vAlign w:val="bottom"/>
          </w:tcPr>
          <w:p w14:paraId="6E009279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27001C0D" w14:textId="70DE5EBA" w:rsidR="007D2660" w:rsidRPr="0065444E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7D2660" w:rsidRPr="0065444E" w14:paraId="20D89269" w14:textId="77777777" w:rsidTr="007D2660">
        <w:trPr>
          <w:cantSplit/>
          <w:trHeight w:val="164"/>
        </w:trPr>
        <w:tc>
          <w:tcPr>
            <w:tcW w:w="3871" w:type="dxa"/>
          </w:tcPr>
          <w:p w14:paraId="38058F93" w14:textId="77777777" w:rsidR="007D2660" w:rsidRPr="0065444E" w:rsidRDefault="007D2660" w:rsidP="007D2660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4861C4CE" w14:textId="77777777" w:rsidR="007D2660" w:rsidRPr="0065444E" w:rsidRDefault="007D2660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9C7FAD6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37EEC214" w14:textId="77777777" w:rsidR="007D2660" w:rsidRPr="0065444E" w:rsidRDefault="007D2660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5D98470A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35EA394E" w14:textId="77777777" w:rsidR="007D2660" w:rsidRPr="0065444E" w:rsidRDefault="007D2660" w:rsidP="007D266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523AC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5B56827B" w14:textId="77777777" w:rsidR="007D2660" w:rsidRPr="0065444E" w:rsidRDefault="007D2660" w:rsidP="007D266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2660" w:rsidRPr="0065444E" w14:paraId="3BE35EC9" w14:textId="77777777" w:rsidTr="007D2660">
        <w:trPr>
          <w:cantSplit/>
          <w:trHeight w:val="164"/>
        </w:trPr>
        <w:tc>
          <w:tcPr>
            <w:tcW w:w="3871" w:type="dxa"/>
          </w:tcPr>
          <w:p w14:paraId="2F7584F0" w14:textId="5160FB74" w:rsidR="007D2660" w:rsidRPr="0065444E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544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4A79A6E8" w14:textId="1DC2DE3A" w:rsidR="007D2660" w:rsidRPr="0065444E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5802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505D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80" w:type="dxa"/>
            <w:vAlign w:val="bottom"/>
          </w:tcPr>
          <w:p w14:paraId="3804E334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2E8D2253" w14:textId="06786234" w:rsidR="007D2660" w:rsidRPr="0065444E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220" w:type="dxa"/>
          </w:tcPr>
          <w:p w14:paraId="776A9B39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bottom"/>
          </w:tcPr>
          <w:p w14:paraId="4FD1C813" w14:textId="10D9F555" w:rsidR="007D2660" w:rsidRPr="00DB0751" w:rsidRDefault="002C37BB" w:rsidP="007D2660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F26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007</w:t>
            </w:r>
          </w:p>
        </w:tc>
        <w:tc>
          <w:tcPr>
            <w:tcW w:w="180" w:type="dxa"/>
            <w:vAlign w:val="bottom"/>
          </w:tcPr>
          <w:p w14:paraId="3DF5702C" w14:textId="77777777" w:rsidR="007D2660" w:rsidRPr="0065444E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0BDD17B6" w14:textId="73720D66" w:rsidR="007D2660" w:rsidRPr="0065444E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012</w:t>
            </w:r>
          </w:p>
        </w:tc>
      </w:tr>
      <w:tr w:rsidR="007D2660" w:rsidRPr="00A5632B" w14:paraId="5E9B8A97" w14:textId="77777777" w:rsidTr="007D266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871" w:type="dxa"/>
          </w:tcPr>
          <w:p w14:paraId="40F7E90F" w14:textId="77777777" w:rsidR="007D2660" w:rsidRPr="00A5632B" w:rsidRDefault="007D2660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2" w:type="dxa"/>
            <w:gridSpan w:val="3"/>
            <w:hideMark/>
          </w:tcPr>
          <w:p w14:paraId="01B4ACC2" w14:textId="77777777" w:rsidR="007D2660" w:rsidRPr="00A5632B" w:rsidRDefault="007D26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0" w:type="dxa"/>
          </w:tcPr>
          <w:p w14:paraId="0B544CD2" w14:textId="77777777" w:rsidR="007D2660" w:rsidRPr="00A5632B" w:rsidRDefault="007D2660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hideMark/>
          </w:tcPr>
          <w:p w14:paraId="3C13CC90" w14:textId="77777777" w:rsidR="007D2660" w:rsidRPr="00A5632B" w:rsidRDefault="007D26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D2660" w:rsidRPr="00A5632B" w14:paraId="762E4434" w14:textId="77777777" w:rsidTr="007D266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871" w:type="dxa"/>
            <w:hideMark/>
          </w:tcPr>
          <w:p w14:paraId="1020AF0E" w14:textId="6F70DD07" w:rsidR="007D2660" w:rsidRPr="00A5632B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37BB" w:rsidRPr="002C37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3" w:type="dxa"/>
            <w:vAlign w:val="center"/>
            <w:hideMark/>
          </w:tcPr>
          <w:p w14:paraId="50E86AA6" w14:textId="643A1C7F" w:rsidR="007D2660" w:rsidRPr="00A5632B" w:rsidRDefault="002C37BB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7F5055D7" w14:textId="77777777" w:rsidR="007D2660" w:rsidRPr="00A5632B" w:rsidRDefault="007D2660" w:rsidP="007D26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  <w:hideMark/>
          </w:tcPr>
          <w:p w14:paraId="47FA1CC1" w14:textId="2BC66D0A" w:rsidR="007D2660" w:rsidRPr="00A5632B" w:rsidRDefault="002C37BB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20" w:type="dxa"/>
          </w:tcPr>
          <w:p w14:paraId="612DF77F" w14:textId="77777777" w:rsidR="007D2660" w:rsidRPr="00A5632B" w:rsidRDefault="007D2660" w:rsidP="007D266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center"/>
            <w:hideMark/>
          </w:tcPr>
          <w:p w14:paraId="3B7CA5BE" w14:textId="2D7061E2" w:rsidR="007D2660" w:rsidRPr="00A5632B" w:rsidRDefault="002C37BB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37EF455D" w14:textId="77777777" w:rsidR="007D2660" w:rsidRPr="00A5632B" w:rsidRDefault="007D2660" w:rsidP="007D26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center"/>
            <w:hideMark/>
          </w:tcPr>
          <w:p w14:paraId="7144C45E" w14:textId="3FAAAAD2" w:rsidR="007D2660" w:rsidRPr="00A5632B" w:rsidRDefault="002C37BB" w:rsidP="007D266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D2660" w:rsidRPr="00A5632B" w14:paraId="2F30987E" w14:textId="77777777" w:rsidTr="007D2660">
        <w:tblPrEx>
          <w:tblLook w:val="04A0" w:firstRow="1" w:lastRow="0" w:firstColumn="1" w:lastColumn="0" w:noHBand="0" w:noVBand="1"/>
        </w:tblPrEx>
        <w:trPr>
          <w:cantSplit/>
          <w:trHeight w:val="164"/>
        </w:trPr>
        <w:tc>
          <w:tcPr>
            <w:tcW w:w="3871" w:type="dxa"/>
          </w:tcPr>
          <w:p w14:paraId="67FB7B0B" w14:textId="77777777" w:rsidR="007D2660" w:rsidRPr="00A5632B" w:rsidRDefault="007D2660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09" w:type="dxa"/>
            <w:gridSpan w:val="7"/>
            <w:hideMark/>
          </w:tcPr>
          <w:p w14:paraId="35AC5473" w14:textId="77777777" w:rsidR="007D2660" w:rsidRPr="00A5632B" w:rsidRDefault="007D266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A563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7D2660" w:rsidRPr="00A5632B" w14:paraId="72FB5F6E" w14:textId="77777777" w:rsidTr="007D2660">
        <w:tblPrEx>
          <w:tblLook w:val="04A0" w:firstRow="1" w:lastRow="0" w:firstColumn="1" w:lastColumn="0" w:noHBand="0" w:noVBand="1"/>
        </w:tblPrEx>
        <w:trPr>
          <w:cantSplit/>
          <w:trHeight w:val="164"/>
        </w:trPr>
        <w:tc>
          <w:tcPr>
            <w:tcW w:w="3871" w:type="dxa"/>
            <w:hideMark/>
          </w:tcPr>
          <w:p w14:paraId="7656F602" w14:textId="77777777" w:rsidR="007D2660" w:rsidRPr="00A5632B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01289B93" w14:textId="77777777" w:rsidR="007D2660" w:rsidRPr="00A5632B" w:rsidRDefault="007D2660" w:rsidP="007D2660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 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(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E4F8CC" w14:textId="70B05F27" w:rsidR="007D2660" w:rsidRPr="00A5632B" w:rsidRDefault="00505DDB" w:rsidP="00534C7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109,436</w:t>
            </w:r>
          </w:p>
        </w:tc>
        <w:tc>
          <w:tcPr>
            <w:tcW w:w="180" w:type="dxa"/>
            <w:vAlign w:val="bottom"/>
          </w:tcPr>
          <w:p w14:paraId="24296BE6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D27F6" w14:textId="6A35E0DF" w:rsidR="007D2660" w:rsidRPr="00A5632B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220" w:type="dxa"/>
          </w:tcPr>
          <w:p w14:paraId="4D9302E9" w14:textId="77777777" w:rsidR="007D2660" w:rsidRPr="00A5632B" w:rsidRDefault="007D2660" w:rsidP="007D266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E39471" w14:textId="2F454F99" w:rsidR="007D2660" w:rsidRPr="00A5632B" w:rsidRDefault="002C37BB" w:rsidP="007D266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69</w:t>
            </w:r>
            <w:r w:rsidR="006F36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80" w:type="dxa"/>
            <w:vAlign w:val="bottom"/>
          </w:tcPr>
          <w:p w14:paraId="04C266D5" w14:textId="77777777" w:rsidR="007D2660" w:rsidRPr="00A5632B" w:rsidRDefault="007D2660" w:rsidP="007D266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0EF9A33" w14:textId="28F9B4BB" w:rsidR="007D2660" w:rsidRPr="00A5632B" w:rsidRDefault="002C37BB" w:rsidP="007D266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</w:tr>
      <w:tr w:rsidR="007D2660" w:rsidRPr="00A5632B" w14:paraId="7E1B7F21" w14:textId="77777777" w:rsidTr="007D2660">
        <w:tblPrEx>
          <w:tblLook w:val="04A0" w:firstRow="1" w:lastRow="0" w:firstColumn="1" w:lastColumn="0" w:noHBand="0" w:noVBand="1"/>
        </w:tblPrEx>
        <w:trPr>
          <w:cantSplit/>
          <w:trHeight w:val="164"/>
        </w:trPr>
        <w:tc>
          <w:tcPr>
            <w:tcW w:w="3871" w:type="dxa"/>
          </w:tcPr>
          <w:p w14:paraId="3088F50D" w14:textId="77777777" w:rsidR="007D2660" w:rsidRPr="00A5632B" w:rsidRDefault="007D2660" w:rsidP="007D2660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2DB164" w14:textId="77777777" w:rsidR="007D2660" w:rsidRPr="00A5632B" w:rsidRDefault="007D2660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0FB0F9D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92BC0C" w14:textId="77777777" w:rsidR="007D2660" w:rsidRPr="00A5632B" w:rsidRDefault="007D2660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4A44F32C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31BE84" w14:textId="77777777" w:rsidR="007D2660" w:rsidRPr="00A5632B" w:rsidRDefault="007D2660" w:rsidP="007D266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66BE7F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A6E13B" w14:textId="77777777" w:rsidR="007D2660" w:rsidRPr="00A5632B" w:rsidRDefault="007D2660" w:rsidP="007D266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2660" w:rsidRPr="00A5632B" w14:paraId="5CD1E0E6" w14:textId="77777777" w:rsidTr="007D2660">
        <w:tblPrEx>
          <w:tblLook w:val="04A0" w:firstRow="1" w:lastRow="0" w:firstColumn="1" w:lastColumn="0" w:noHBand="0" w:noVBand="1"/>
        </w:tblPrEx>
        <w:trPr>
          <w:cantSplit/>
          <w:trHeight w:val="164"/>
        </w:trPr>
        <w:tc>
          <w:tcPr>
            <w:tcW w:w="3871" w:type="dxa"/>
            <w:hideMark/>
          </w:tcPr>
          <w:p w14:paraId="7FE90800" w14:textId="77777777" w:rsidR="007D2660" w:rsidRPr="00A5632B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3" w:type="dxa"/>
            <w:vAlign w:val="bottom"/>
          </w:tcPr>
          <w:p w14:paraId="29E4E150" w14:textId="77777777" w:rsidR="007D2660" w:rsidRPr="00A5632B" w:rsidRDefault="007D2660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CA47089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5B7E13A1" w14:textId="77777777" w:rsidR="007D2660" w:rsidRPr="00A5632B" w:rsidRDefault="007D2660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0EC3FBDB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FA1B769" w14:textId="77777777" w:rsidR="007D2660" w:rsidRPr="00A5632B" w:rsidRDefault="007D2660" w:rsidP="007D266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05E91F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FCD2A05" w14:textId="77777777" w:rsidR="007D2660" w:rsidRPr="00A5632B" w:rsidRDefault="007D2660" w:rsidP="007D266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D2660" w:rsidRPr="00A5632B" w14:paraId="4970196A" w14:textId="77777777" w:rsidTr="007D2660">
        <w:tblPrEx>
          <w:tblLook w:val="04A0" w:firstRow="1" w:lastRow="0" w:firstColumn="1" w:lastColumn="0" w:noHBand="0" w:noVBand="1"/>
        </w:tblPrEx>
        <w:trPr>
          <w:cantSplit/>
          <w:trHeight w:val="164"/>
        </w:trPr>
        <w:tc>
          <w:tcPr>
            <w:tcW w:w="3871" w:type="dxa"/>
            <w:hideMark/>
          </w:tcPr>
          <w:p w14:paraId="7AADC4A6" w14:textId="581431DF" w:rsidR="007D2660" w:rsidRPr="00A5632B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2C37BB" w:rsidRPr="002C37B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A563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  <w:vAlign w:val="bottom"/>
          </w:tcPr>
          <w:p w14:paraId="775E0020" w14:textId="19315B9B" w:rsidR="007D2660" w:rsidRPr="00A5632B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227F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120</w:t>
            </w:r>
            <w:r w:rsidR="00227F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C37B426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  <w:hideMark/>
          </w:tcPr>
          <w:p w14:paraId="3006FEA1" w14:textId="6A91AE77" w:rsidR="007D2660" w:rsidRPr="00A5632B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D2660"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7D2660"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0" w:type="dxa"/>
          </w:tcPr>
          <w:p w14:paraId="176344D3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654206D" w14:textId="1003A9D5" w:rsidR="007D2660" w:rsidRPr="00A5632B" w:rsidRDefault="002C37BB" w:rsidP="007D266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227F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120</w:t>
            </w:r>
            <w:r w:rsidR="00227F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46CE444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  <w:hideMark/>
          </w:tcPr>
          <w:p w14:paraId="107DE969" w14:textId="7A951689" w:rsidR="007D2660" w:rsidRPr="00A5632B" w:rsidRDefault="002C37BB" w:rsidP="007D266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D2660"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7D2660"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7D2660" w:rsidRPr="00A5632B" w14:paraId="5E7C9A71" w14:textId="77777777" w:rsidTr="007D2660">
        <w:tblPrEx>
          <w:tblLook w:val="04A0" w:firstRow="1" w:lastRow="0" w:firstColumn="1" w:lastColumn="0" w:noHBand="0" w:noVBand="1"/>
        </w:tblPrEx>
        <w:trPr>
          <w:cantSplit/>
          <w:trHeight w:val="164"/>
        </w:trPr>
        <w:tc>
          <w:tcPr>
            <w:tcW w:w="3871" w:type="dxa"/>
          </w:tcPr>
          <w:p w14:paraId="4D4999B7" w14:textId="15368434" w:rsidR="007D2660" w:rsidRPr="00A5632B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5444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1263" w:type="dxa"/>
            <w:vAlign w:val="bottom"/>
          </w:tcPr>
          <w:p w14:paraId="1B9AE7C3" w14:textId="5C467225" w:rsidR="007D2660" w:rsidRPr="00A5632B" w:rsidRDefault="006F3623" w:rsidP="003A4842">
            <w:pPr>
              <w:pStyle w:val="acctfourfigures"/>
              <w:tabs>
                <w:tab w:val="clear" w:pos="765"/>
                <w:tab w:val="left" w:pos="1060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C37BB" w:rsidRPr="002C37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0B9D4FF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42CF41C" w14:textId="59F1376D" w:rsidR="007D2660" w:rsidRPr="00A5632B" w:rsidRDefault="007D2660" w:rsidP="001546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1B9D95DD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78B01E6" w14:textId="2EF03252" w:rsidR="007D2660" w:rsidRPr="00A5632B" w:rsidRDefault="006F3623" w:rsidP="003A4842">
            <w:pPr>
              <w:pStyle w:val="acctfourfigures"/>
              <w:tabs>
                <w:tab w:val="decimal" w:pos="461"/>
                <w:tab w:val="left" w:pos="1040"/>
              </w:tabs>
              <w:spacing w:line="240" w:lineRule="auto"/>
              <w:ind w:right="-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C37BB"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2C37BB" w:rsidRPr="002C37B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822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AD49A62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933ACE5" w14:textId="262F3F4D" w:rsidR="007D2660" w:rsidRPr="0058551C" w:rsidRDefault="007D2660" w:rsidP="001546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55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D2660" w:rsidRPr="00A5632B" w14:paraId="515E59A5" w14:textId="77777777" w:rsidTr="007D2660">
        <w:tblPrEx>
          <w:tblLook w:val="04A0" w:firstRow="1" w:lastRow="0" w:firstColumn="1" w:lastColumn="0" w:noHBand="0" w:noVBand="1"/>
        </w:tblPrEx>
        <w:trPr>
          <w:cantSplit/>
          <w:trHeight w:val="164"/>
        </w:trPr>
        <w:tc>
          <w:tcPr>
            <w:tcW w:w="3871" w:type="dxa"/>
            <w:hideMark/>
          </w:tcPr>
          <w:p w14:paraId="6D3DC54D" w14:textId="70EE2873" w:rsidR="007D2660" w:rsidRPr="00A5632B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="002C37BB"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C71C85" w14:textId="656CAC2F" w:rsidR="007D2660" w:rsidRPr="00535A6A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227FEF" w:rsidRPr="00535A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118</w:t>
            </w:r>
            <w:r w:rsidR="00227FEF" w:rsidRPr="00535A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729E1CC4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6C26E2F" w14:textId="44FB6039" w:rsidR="007D2660" w:rsidRPr="00A5632B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0" w:type="dxa"/>
          </w:tcPr>
          <w:p w14:paraId="5C09D8F7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5580C" w14:textId="4940B9FF" w:rsidR="007D2660" w:rsidRPr="00A5632B" w:rsidRDefault="002C37BB" w:rsidP="007D266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814850" w:rsidRPr="00535A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118</w:t>
            </w:r>
            <w:r w:rsidR="00814850" w:rsidRPr="00535A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80" w:type="dxa"/>
            <w:vAlign w:val="bottom"/>
          </w:tcPr>
          <w:p w14:paraId="139F6F72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832CE6" w14:textId="003C66AC" w:rsidR="007D2660" w:rsidRPr="00A5632B" w:rsidRDefault="002C37BB" w:rsidP="007D266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7D2660" w:rsidRPr="00A5632B" w14:paraId="75579152" w14:textId="77777777" w:rsidTr="007D2660">
        <w:tblPrEx>
          <w:tblLook w:val="04A0" w:firstRow="1" w:lastRow="0" w:firstColumn="1" w:lastColumn="0" w:noHBand="0" w:noVBand="1"/>
        </w:tblPrEx>
        <w:trPr>
          <w:cantSplit/>
          <w:trHeight w:val="164"/>
        </w:trPr>
        <w:tc>
          <w:tcPr>
            <w:tcW w:w="3871" w:type="dxa"/>
          </w:tcPr>
          <w:p w14:paraId="2BA1E842" w14:textId="77777777" w:rsidR="007D2660" w:rsidRPr="00A5632B" w:rsidRDefault="007D2660" w:rsidP="007D2660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57F33B" w14:textId="77777777" w:rsidR="007D2660" w:rsidRPr="00A5632B" w:rsidRDefault="007D2660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21B14AC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F4D63C" w14:textId="77777777" w:rsidR="007D2660" w:rsidRPr="00A5632B" w:rsidRDefault="007D2660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72CBAE22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E4559A" w14:textId="77777777" w:rsidR="007D2660" w:rsidRPr="00A5632B" w:rsidRDefault="007D2660" w:rsidP="007D266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B4A32C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E4D1F5" w14:textId="77777777" w:rsidR="007D2660" w:rsidRPr="00A5632B" w:rsidRDefault="007D2660" w:rsidP="007D2660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2660" w14:paraId="50320C99" w14:textId="77777777" w:rsidTr="007D2660">
        <w:tblPrEx>
          <w:tblLook w:val="04A0" w:firstRow="1" w:lastRow="0" w:firstColumn="1" w:lastColumn="0" w:noHBand="0" w:noVBand="1"/>
        </w:tblPrEx>
        <w:trPr>
          <w:cantSplit/>
          <w:trHeight w:val="164"/>
        </w:trPr>
        <w:tc>
          <w:tcPr>
            <w:tcW w:w="3871" w:type="dxa"/>
            <w:hideMark/>
          </w:tcPr>
          <w:p w14:paraId="3B6EF784" w14:textId="2A6EADC0" w:rsidR="007D2660" w:rsidRPr="00A5632B" w:rsidRDefault="007D2660" w:rsidP="007D2660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56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56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1A5F31" w14:textId="412965BA" w:rsidR="007D2660" w:rsidRPr="00A5632B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6F36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505D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  <w:vAlign w:val="bottom"/>
          </w:tcPr>
          <w:p w14:paraId="2DC2A548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4B83C4" w14:textId="17354B40" w:rsidR="007D2660" w:rsidRPr="00A5632B" w:rsidRDefault="002C37BB" w:rsidP="007D2660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036</w:t>
            </w:r>
          </w:p>
        </w:tc>
        <w:tc>
          <w:tcPr>
            <w:tcW w:w="220" w:type="dxa"/>
          </w:tcPr>
          <w:p w14:paraId="2F0AAA0E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2AA93C" w14:textId="4B6288FA" w:rsidR="007D2660" w:rsidRPr="00A5632B" w:rsidRDefault="002C37BB" w:rsidP="007D2660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F36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062</w:t>
            </w:r>
          </w:p>
        </w:tc>
        <w:tc>
          <w:tcPr>
            <w:tcW w:w="180" w:type="dxa"/>
            <w:vAlign w:val="bottom"/>
          </w:tcPr>
          <w:p w14:paraId="4AAB4DF2" w14:textId="77777777" w:rsidR="007D2660" w:rsidRPr="00A5632B" w:rsidRDefault="007D2660" w:rsidP="007D26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8DA0D04" w14:textId="59828259" w:rsidR="007D2660" w:rsidRDefault="002C37BB" w:rsidP="007D266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7D2660" w:rsidRPr="00A56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C37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025</w:t>
            </w:r>
          </w:p>
        </w:tc>
      </w:tr>
    </w:tbl>
    <w:p w14:paraId="62DC5684" w14:textId="77777777" w:rsidR="007D2660" w:rsidRPr="007D2660" w:rsidRDefault="007D2660" w:rsidP="007D2660"/>
    <w:p w14:paraId="0B83583F" w14:textId="22F106A3" w:rsidR="000E30E9" w:rsidRPr="00CB4164" w:rsidRDefault="000E30E9" w:rsidP="00E31B9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41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8DD2714" w14:textId="77777777" w:rsidR="000E30E9" w:rsidRPr="001B3812" w:rsidRDefault="000E30E9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711"/>
        <w:gridCol w:w="277"/>
        <w:gridCol w:w="1700"/>
      </w:tblGrid>
      <w:tr w:rsidR="000E30E9" w:rsidRPr="00424DDB" w14:paraId="095EB36B" w14:textId="77777777" w:rsidTr="00C256C0">
        <w:trPr>
          <w:tblHeader/>
        </w:trPr>
        <w:tc>
          <w:tcPr>
            <w:tcW w:w="2991" w:type="pct"/>
            <w:vAlign w:val="bottom"/>
          </w:tcPr>
          <w:p w14:paraId="6730FAF6" w14:textId="64414D30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7D2660"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D2660" w:rsidRPr="005924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7D26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7D2660" w:rsidRPr="005924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37BB" w:rsidRPr="002C37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32" w:type="pct"/>
          </w:tcPr>
          <w:p w14:paraId="5D18A142" w14:textId="77777777" w:rsidR="000E30E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EF3E6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393A2F64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0838E2BA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30E9" w:rsidRPr="00424DDB" w14:paraId="45729E12" w14:textId="77777777" w:rsidTr="00C256C0">
        <w:trPr>
          <w:trHeight w:val="137"/>
        </w:trPr>
        <w:tc>
          <w:tcPr>
            <w:tcW w:w="2991" w:type="pct"/>
          </w:tcPr>
          <w:p w14:paraId="1115CC0B" w14:textId="77777777" w:rsidR="000E30E9" w:rsidRPr="00774EBA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9" w:type="pct"/>
            <w:gridSpan w:val="3"/>
          </w:tcPr>
          <w:p w14:paraId="0C417001" w14:textId="77777777" w:rsidR="000E30E9" w:rsidRPr="00052439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0E9" w:rsidRPr="00424DDB" w14:paraId="689C05C9" w14:textId="77777777" w:rsidTr="00C256C0">
        <w:tc>
          <w:tcPr>
            <w:tcW w:w="2991" w:type="pct"/>
          </w:tcPr>
          <w:p w14:paraId="5926EBD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</w:tcPr>
          <w:p w14:paraId="45333029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7CB7B8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344F7DDB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0E9" w:rsidRPr="00424DDB" w14:paraId="7244C8AD" w14:textId="77777777" w:rsidTr="00C256C0">
        <w:tc>
          <w:tcPr>
            <w:tcW w:w="2991" w:type="pct"/>
          </w:tcPr>
          <w:p w14:paraId="4496D7F2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32" w:type="pct"/>
            <w:tcBorders>
              <w:left w:val="nil"/>
              <w:right w:val="nil"/>
            </w:tcBorders>
          </w:tcPr>
          <w:p w14:paraId="69E73647" w14:textId="7CE86FA2" w:rsidR="000E30E9" w:rsidRPr="008C5F11" w:rsidRDefault="002C37B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244</w:t>
            </w:r>
          </w:p>
        </w:tc>
        <w:tc>
          <w:tcPr>
            <w:tcW w:w="151" w:type="pct"/>
          </w:tcPr>
          <w:p w14:paraId="661A3A0D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1731F305" w14:textId="3F19FB25" w:rsidR="000E30E9" w:rsidRPr="008C5F11" w:rsidRDefault="00ED29DF" w:rsidP="0002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D6F96" w:rsidRPr="00424DDB" w14:paraId="4FD10E97" w14:textId="77777777" w:rsidTr="00C256C0">
        <w:tc>
          <w:tcPr>
            <w:tcW w:w="2991" w:type="pct"/>
          </w:tcPr>
          <w:p w14:paraId="05286052" w14:textId="27A7423C" w:rsidR="00CD6F96" w:rsidRPr="00424DDB" w:rsidRDefault="00D05953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5953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เครื่องตกแต่ง</w:t>
            </w:r>
            <w:r w:rsidRPr="00D0595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D05953">
              <w:rPr>
                <w:rFonts w:asciiTheme="majorBidi" w:hAnsiTheme="majorBidi" w:cs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932" w:type="pct"/>
            <w:tcBorders>
              <w:left w:val="nil"/>
              <w:right w:val="nil"/>
            </w:tcBorders>
          </w:tcPr>
          <w:p w14:paraId="7903D7A4" w14:textId="583F8774" w:rsidR="00CD6F96" w:rsidRDefault="002C37B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116</w:t>
            </w:r>
          </w:p>
        </w:tc>
        <w:tc>
          <w:tcPr>
            <w:tcW w:w="151" w:type="pct"/>
          </w:tcPr>
          <w:p w14:paraId="2374B514" w14:textId="77777777" w:rsidR="00CD6F96" w:rsidRPr="008C5F11" w:rsidRDefault="00CD6F96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4F53758A" w14:textId="62C498D0" w:rsidR="00CD6F96" w:rsidRPr="008C5F11" w:rsidRDefault="00ED29DF" w:rsidP="00023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E30E9" w:rsidRPr="00424DDB" w14:paraId="1D160EA0" w14:textId="77777777" w:rsidTr="00C256C0">
        <w:tc>
          <w:tcPr>
            <w:tcW w:w="2991" w:type="pct"/>
          </w:tcPr>
          <w:p w14:paraId="53D38816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32" w:type="pct"/>
            <w:tcBorders>
              <w:left w:val="nil"/>
              <w:right w:val="nil"/>
            </w:tcBorders>
          </w:tcPr>
          <w:p w14:paraId="75189BEA" w14:textId="4FCE9389" w:rsidR="000E30E9" w:rsidRPr="008C5F11" w:rsidRDefault="002C37B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ED29D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184</w:t>
            </w:r>
          </w:p>
        </w:tc>
        <w:tc>
          <w:tcPr>
            <w:tcW w:w="151" w:type="pct"/>
          </w:tcPr>
          <w:p w14:paraId="4C225DBD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5D72EDB5" w14:textId="10DC1EF5" w:rsidR="000E30E9" w:rsidRPr="008C5F11" w:rsidRDefault="002C37BB" w:rsidP="001A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  <w:r w:rsidR="00ED29D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304</w:t>
            </w:r>
          </w:p>
        </w:tc>
      </w:tr>
      <w:tr w:rsidR="000E30E9" w:rsidRPr="00424DDB" w14:paraId="4E0A8602" w14:textId="77777777" w:rsidTr="00C256C0">
        <w:tc>
          <w:tcPr>
            <w:tcW w:w="2991" w:type="pct"/>
          </w:tcPr>
          <w:p w14:paraId="2E08FACC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A1F28" w14:textId="66819CCD" w:rsidR="000E30E9" w:rsidRPr="008C5F11" w:rsidRDefault="002C37B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ED29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151" w:type="pct"/>
          </w:tcPr>
          <w:p w14:paraId="32D9FA1A" w14:textId="77777777" w:rsidR="000E30E9" w:rsidRPr="008C5F11" w:rsidRDefault="000E30E9" w:rsidP="00A62D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</w:tcPr>
          <w:p w14:paraId="6F5C969A" w14:textId="6426333B" w:rsidR="000E30E9" w:rsidRPr="0065444E" w:rsidRDefault="002C37BB" w:rsidP="001A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</w:t>
            </w:r>
            <w:r w:rsidR="00ED29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304</w:t>
            </w:r>
          </w:p>
        </w:tc>
      </w:tr>
      <w:tr w:rsidR="000E30E9" w:rsidRPr="0042231F" w14:paraId="1237AAB7" w14:textId="77777777" w:rsidTr="00C256C0">
        <w:tc>
          <w:tcPr>
            <w:tcW w:w="2991" w:type="pct"/>
          </w:tcPr>
          <w:p w14:paraId="04C3E282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2" w:type="pct"/>
          </w:tcPr>
          <w:p w14:paraId="69D5384A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33DD6F63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pct"/>
          </w:tcPr>
          <w:p w14:paraId="5106F025" w14:textId="77777777" w:rsidR="000E30E9" w:rsidRPr="00EE371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30E9" w:rsidRPr="0042231F" w14:paraId="1BE731CC" w14:textId="77777777" w:rsidTr="00C256C0">
        <w:trPr>
          <w:trHeight w:val="236"/>
        </w:trPr>
        <w:tc>
          <w:tcPr>
            <w:tcW w:w="2991" w:type="pct"/>
          </w:tcPr>
          <w:p w14:paraId="7C9CD7D6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2" w:type="pct"/>
          </w:tcPr>
          <w:p w14:paraId="28113723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pct"/>
          </w:tcPr>
          <w:p w14:paraId="377D0013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pct"/>
          </w:tcPr>
          <w:p w14:paraId="5178A1E2" w14:textId="77777777" w:rsidR="000E30E9" w:rsidRPr="006A4184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30E9" w:rsidRPr="0042231F" w14:paraId="494FFA0C" w14:textId="77777777" w:rsidTr="00C256C0">
        <w:tc>
          <w:tcPr>
            <w:tcW w:w="2991" w:type="pct"/>
          </w:tcPr>
          <w:p w14:paraId="0F6E18A8" w14:textId="77777777" w:rsidR="000E30E9" w:rsidRPr="0042231F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32" w:type="pct"/>
          </w:tcPr>
          <w:p w14:paraId="0DB4ABB1" w14:textId="0E0F4AE4" w:rsidR="000E30E9" w:rsidRPr="00577B70" w:rsidRDefault="002C37B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D29D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200</w:t>
            </w:r>
          </w:p>
        </w:tc>
        <w:tc>
          <w:tcPr>
            <w:tcW w:w="151" w:type="pct"/>
          </w:tcPr>
          <w:p w14:paraId="672B63CA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06A028F5" w14:textId="05155771" w:rsidR="000E30E9" w:rsidRPr="00577B70" w:rsidRDefault="004F4A56" w:rsidP="00D2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E30E9" w:rsidRPr="0042231F" w14:paraId="0D642A6E" w14:textId="77777777" w:rsidTr="00C256C0">
        <w:tc>
          <w:tcPr>
            <w:tcW w:w="2991" w:type="pct"/>
          </w:tcPr>
          <w:p w14:paraId="1C387D4C" w14:textId="76A7A759" w:rsidR="000E30E9" w:rsidRPr="0042231F" w:rsidRDefault="00F97994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0E30E9"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32" w:type="pct"/>
          </w:tcPr>
          <w:p w14:paraId="3E2B8568" w14:textId="447F6D8A" w:rsidR="000E30E9" w:rsidRPr="00577B70" w:rsidRDefault="002C37B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  <w:r w:rsidR="00ED29D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228</w:t>
            </w:r>
          </w:p>
        </w:tc>
        <w:tc>
          <w:tcPr>
            <w:tcW w:w="151" w:type="pct"/>
          </w:tcPr>
          <w:p w14:paraId="26A9B47C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577DBA62" w14:textId="20F80AB9" w:rsidR="000E30E9" w:rsidRPr="00577B70" w:rsidRDefault="002C37BB" w:rsidP="001A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824</w:t>
            </w:r>
          </w:p>
        </w:tc>
      </w:tr>
      <w:tr w:rsidR="000E30E9" w:rsidRPr="0042231F" w14:paraId="2EE29DE8" w14:textId="77777777" w:rsidTr="00C256C0">
        <w:tc>
          <w:tcPr>
            <w:tcW w:w="2991" w:type="pct"/>
          </w:tcPr>
          <w:p w14:paraId="56BC75DB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2" w:type="pct"/>
          </w:tcPr>
          <w:p w14:paraId="17023FBB" w14:textId="74221D29" w:rsidR="000E30E9" w:rsidRPr="00577B70" w:rsidRDefault="002C37B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360</w:t>
            </w:r>
            <w:r w:rsidR="004F4A5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528</w:t>
            </w:r>
          </w:p>
        </w:tc>
        <w:tc>
          <w:tcPr>
            <w:tcW w:w="151" w:type="pct"/>
          </w:tcPr>
          <w:p w14:paraId="4C53B55C" w14:textId="77777777" w:rsidR="000E30E9" w:rsidRPr="00577B70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pct"/>
          </w:tcPr>
          <w:p w14:paraId="42616EC0" w14:textId="657EDC85" w:rsidR="000E30E9" w:rsidRPr="00577B70" w:rsidRDefault="002C37BB" w:rsidP="0053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4F4A5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</w:p>
        </w:tc>
      </w:tr>
      <w:tr w:rsidR="000E30E9" w:rsidRPr="00424DDB" w14:paraId="6D7C9286" w14:textId="77777777" w:rsidTr="00C256C0">
        <w:tc>
          <w:tcPr>
            <w:tcW w:w="2991" w:type="pct"/>
          </w:tcPr>
          <w:p w14:paraId="42F0A523" w14:textId="77777777" w:rsidR="000E30E9" w:rsidRPr="00424DDB" w:rsidRDefault="000E30E9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C0642" w14:textId="7C849F85" w:rsidR="000E30E9" w:rsidRPr="00BF5A81" w:rsidRDefault="002C37BB" w:rsidP="00A62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376</w:t>
            </w:r>
            <w:r w:rsidR="004F4A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51" w:type="pct"/>
            <w:vAlign w:val="bottom"/>
          </w:tcPr>
          <w:p w14:paraId="7388E3F2" w14:textId="77777777" w:rsidR="000E30E9" w:rsidRPr="00BF5A81" w:rsidRDefault="000E30E9" w:rsidP="00A62D7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</w:tcPr>
          <w:p w14:paraId="659DB02D" w14:textId="49CEA597" w:rsidR="000E30E9" w:rsidRPr="00BF5A81" w:rsidRDefault="002C37BB" w:rsidP="00E00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11</w:t>
            </w:r>
            <w:r w:rsidR="004F4A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2C37B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824</w:t>
            </w:r>
          </w:p>
        </w:tc>
      </w:tr>
    </w:tbl>
    <w:p w14:paraId="6ADCE179" w14:textId="77777777" w:rsidR="0094121E" w:rsidRDefault="0094121E" w:rsidP="000E3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inorHAnsi" w:hAnsiTheme="minorHAnsi" w:cstheme="minorHAnsi"/>
          <w:sz w:val="2"/>
          <w:szCs w:val="2"/>
        </w:rPr>
      </w:pPr>
    </w:p>
    <w:p w14:paraId="340B7060" w14:textId="4D70B3C8" w:rsidR="00310F76" w:rsidRDefault="00A1409E" w:rsidP="00165AFC">
      <w:pPr>
        <w:rPr>
          <w:rFonts w:cs="Cordia New"/>
          <w:sz w:val="30"/>
          <w:szCs w:val="30"/>
          <w:cs/>
        </w:rPr>
      </w:pPr>
      <w:r w:rsidRPr="00724814">
        <w:rPr>
          <w:rFonts w:cs="Cordia New"/>
          <w:sz w:val="30"/>
          <w:szCs w:val="30"/>
          <w:cs/>
        </w:rPr>
        <w:t> </w:t>
      </w:r>
    </w:p>
    <w:p w14:paraId="77ADCCC1" w14:textId="77777777" w:rsidR="00310F76" w:rsidRDefault="003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  <w:sz w:val="30"/>
          <w:szCs w:val="30"/>
          <w:cs/>
        </w:rPr>
      </w:pPr>
      <w:r>
        <w:rPr>
          <w:rFonts w:cs="Cordia New"/>
          <w:sz w:val="30"/>
          <w:szCs w:val="30"/>
          <w:cs/>
        </w:rPr>
        <w:br w:type="page"/>
      </w:r>
    </w:p>
    <w:p w14:paraId="3B8737B3" w14:textId="12E8E567" w:rsidR="00724814" w:rsidRPr="00AE171B" w:rsidRDefault="00310F76" w:rsidP="00310F76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E171B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14:paraId="132687FC" w14:textId="77777777" w:rsidR="00AE171B" w:rsidRPr="00AE171B" w:rsidRDefault="00AE171B" w:rsidP="00AE171B"/>
    <w:p w14:paraId="67C0AD20" w14:textId="1F90B83A" w:rsidR="00C92E97" w:rsidRPr="00AE171B" w:rsidRDefault="00BD42A1" w:rsidP="001A5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theme="minorBidi"/>
          <w:cs/>
        </w:rPr>
      </w:pPr>
      <w:r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>ในระหว่างเดือน</w:t>
      </w:r>
      <w:r w:rsidR="00E85C68"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>สิงหา</w:t>
      </w:r>
      <w:r w:rsidR="00C92E97" w:rsidRPr="00D11161"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 xml:space="preserve">คม </w:t>
      </w:r>
      <w:r w:rsidR="002C37BB" w:rsidRPr="002C37BB">
        <w:rPr>
          <w:rFonts w:asciiTheme="majorBidi" w:eastAsia="Arial Unicode MS" w:hAnsiTheme="majorBidi" w:cstheme="majorBidi"/>
          <w:spacing w:val="-6"/>
          <w:sz w:val="30"/>
          <w:szCs w:val="30"/>
        </w:rPr>
        <w:t>2568</w:t>
      </w:r>
      <w:r w:rsidR="00C92E97" w:rsidRPr="00D11161"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 xml:space="preserve"> บริษัทย่อยแห่งหนึ่ง </w:t>
      </w:r>
      <w:r w:rsidR="00C92E97" w:rsidRPr="00D11161">
        <w:rPr>
          <w:rFonts w:asciiTheme="majorBidi" w:eastAsia="Arial Unicode MS" w:hAnsiTheme="majorBidi" w:cstheme="majorBidi"/>
          <w:spacing w:val="-6"/>
          <w:sz w:val="30"/>
          <w:szCs w:val="30"/>
        </w:rPr>
        <w:t>(</w:t>
      </w:r>
      <w:r w:rsidR="00C92E97" w:rsidRPr="00D11161"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>บริษัท เอ็มจีซี</w:t>
      </w:r>
      <w:r w:rsidR="00C92E97" w:rsidRPr="00D11161">
        <w:rPr>
          <w:rFonts w:asciiTheme="majorBidi" w:eastAsia="Arial Unicode MS" w:hAnsiTheme="majorBidi" w:cstheme="majorBidi"/>
          <w:spacing w:val="-6"/>
          <w:sz w:val="30"/>
          <w:szCs w:val="30"/>
        </w:rPr>
        <w:t>-</w:t>
      </w:r>
      <w:r w:rsidR="00C92E97" w:rsidRPr="00D11161"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>เอเชีย กรีนเทค จำกัด</w:t>
      </w:r>
      <w:r w:rsidR="00C92E97" w:rsidRPr="00D11161">
        <w:rPr>
          <w:rFonts w:asciiTheme="majorBidi" w:eastAsia="Arial Unicode MS" w:hAnsiTheme="majorBidi" w:cstheme="majorBidi"/>
          <w:spacing w:val="-6"/>
          <w:sz w:val="30"/>
          <w:szCs w:val="30"/>
        </w:rPr>
        <w:t>)</w:t>
      </w:r>
      <w:r w:rsidR="00C92E97" w:rsidRPr="00D11161"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 xml:space="preserve"> ได้ซื้อหุ้น</w:t>
      </w:r>
      <w:r w:rsidR="001A5F2C" w:rsidRPr="00D11161"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>จากผู้ถือหุ้นอื่น</w:t>
      </w:r>
      <w:r w:rsidR="00C66BE1"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 xml:space="preserve">  </w:t>
      </w:r>
      <w:r w:rsidR="00511288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             </w:t>
      </w:r>
      <w:r w:rsidR="00393D8C">
        <w:rPr>
          <w:rFonts w:asciiTheme="majorBidi" w:eastAsia="Arial Unicode MS" w:hAnsiTheme="majorBidi" w:cstheme="majorBidi" w:hint="cs"/>
          <w:spacing w:val="-6"/>
          <w:sz w:val="30"/>
          <w:szCs w:val="30"/>
          <w:cs/>
        </w:rPr>
        <w:t xml:space="preserve">   </w:t>
      </w:r>
      <w:r w:rsidR="001A5F2C" w:rsidRPr="00C66BE1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ของ</w:t>
      </w:r>
      <w:r w:rsidR="00C92E97" w:rsidRPr="00C66BE1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บริษัท</w:t>
      </w:r>
      <w:r w:rsidR="00802494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 xml:space="preserve"> </w:t>
      </w:r>
      <w:r w:rsidR="00C92E97" w:rsidRPr="00C66BE1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 xml:space="preserve">นีโอ โมบิลิตี้ เอเชีย จำกัด </w:t>
      </w:r>
      <w:r>
        <w:rPr>
          <w:rFonts w:asciiTheme="majorBidi" w:eastAsia="Arial Unicode MS" w:hAnsiTheme="majorBidi" w:cstheme="majorBidi"/>
          <w:spacing w:val="-4"/>
          <w:sz w:val="30"/>
          <w:szCs w:val="30"/>
        </w:rPr>
        <w:t>(“</w:t>
      </w:r>
      <w:r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นีโอ</w:t>
      </w:r>
      <w:r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”) </w:t>
      </w:r>
      <w:r w:rsidR="00C92E97" w:rsidRPr="00C66BE1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ซึ่งเป็นบริษัทร่วม</w:t>
      </w:r>
      <w:r w:rsidR="001A5F2C" w:rsidRPr="00C66BE1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ทางอ้อม</w:t>
      </w:r>
      <w:r w:rsidR="00C92E97" w:rsidRPr="00C66BE1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 xml:space="preserve"> จำนวน </w:t>
      </w:r>
      <w:r w:rsidR="002C37BB" w:rsidRPr="002C37BB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="00C92E97" w:rsidRPr="00C66BE1">
        <w:rPr>
          <w:rFonts w:asciiTheme="majorBidi" w:eastAsia="Arial Unicode MS" w:hAnsiTheme="majorBidi" w:cstheme="majorBidi"/>
          <w:spacing w:val="-4"/>
          <w:sz w:val="30"/>
          <w:szCs w:val="30"/>
        </w:rPr>
        <w:t>,</w:t>
      </w:r>
      <w:r w:rsidR="002C37BB" w:rsidRPr="002C37BB">
        <w:rPr>
          <w:rFonts w:asciiTheme="majorBidi" w:eastAsia="Arial Unicode MS" w:hAnsiTheme="majorBidi" w:cstheme="majorBidi"/>
          <w:spacing w:val="-4"/>
          <w:sz w:val="30"/>
          <w:szCs w:val="30"/>
        </w:rPr>
        <w:t>500</w:t>
      </w:r>
      <w:r w:rsidR="00C92E97" w:rsidRPr="00C66BE1">
        <w:rPr>
          <w:rFonts w:asciiTheme="majorBidi" w:eastAsia="Arial Unicode MS" w:hAnsiTheme="majorBidi" w:cstheme="majorBidi"/>
          <w:spacing w:val="-4"/>
          <w:sz w:val="30"/>
          <w:szCs w:val="30"/>
        </w:rPr>
        <w:t>,</w:t>
      </w:r>
      <w:r w:rsidR="002C37BB" w:rsidRPr="002C37BB">
        <w:rPr>
          <w:rFonts w:asciiTheme="majorBidi" w:eastAsia="Arial Unicode MS" w:hAnsiTheme="majorBidi" w:cstheme="majorBidi"/>
          <w:spacing w:val="-4"/>
          <w:sz w:val="30"/>
          <w:szCs w:val="30"/>
        </w:rPr>
        <w:t>001</w:t>
      </w:r>
      <w:r w:rsidR="00C92E97" w:rsidRPr="00C66BE1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="00C92E97" w:rsidRPr="00C66BE1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หุ้น</w:t>
      </w:r>
      <w:r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 w:rsidR="00C92E97" w:rsidRPr="00C66BE1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เป็นจำนวนเงิน</w:t>
      </w:r>
      <w:r w:rsidR="00FD7432" w:rsidRPr="00C66BE1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            </w:t>
      </w:r>
      <w:r w:rsidRPr="00BD303E">
        <w:rPr>
          <w:rFonts w:asciiTheme="majorBidi" w:eastAsia="Arial Unicode MS" w:hAnsiTheme="majorBidi" w:cstheme="majorBidi"/>
          <w:sz w:val="30"/>
          <w:szCs w:val="30"/>
        </w:rPr>
        <w:t>83</w:t>
      </w:r>
      <w:r w:rsidR="00FD7432" w:rsidRPr="00BD303E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FD7432" w:rsidRPr="00BD303E">
        <w:rPr>
          <w:rFonts w:asciiTheme="majorBidi" w:eastAsia="Arial Unicode MS" w:hAnsiTheme="majorBidi" w:cstheme="majorBidi" w:hint="cs"/>
          <w:sz w:val="30"/>
          <w:szCs w:val="30"/>
          <w:cs/>
        </w:rPr>
        <w:t>ล้านบาท ทำให้</w:t>
      </w:r>
      <w:r w:rsidR="001A5F2C" w:rsidRPr="00BD303E">
        <w:rPr>
          <w:rFonts w:asciiTheme="majorBidi" w:eastAsia="Arial Unicode MS" w:hAnsiTheme="majorBidi" w:cstheme="majorBidi" w:hint="cs"/>
          <w:sz w:val="30"/>
          <w:szCs w:val="30"/>
          <w:cs/>
        </w:rPr>
        <w:t>กลุ่ม</w:t>
      </w:r>
      <w:r w:rsidR="00FD7432" w:rsidRPr="00BD303E">
        <w:rPr>
          <w:rFonts w:asciiTheme="majorBidi" w:eastAsia="Arial Unicode MS" w:hAnsiTheme="majorBidi" w:cstheme="majorBidi" w:hint="cs"/>
          <w:sz w:val="30"/>
          <w:szCs w:val="30"/>
          <w:cs/>
        </w:rPr>
        <w:t>บริษัทมี</w:t>
      </w:r>
      <w:r w:rsidR="001A5F2C" w:rsidRPr="00BD303E">
        <w:rPr>
          <w:rFonts w:asciiTheme="majorBidi" w:eastAsia="Arial Unicode MS" w:hAnsiTheme="majorBidi" w:cstheme="majorBidi" w:hint="cs"/>
          <w:sz w:val="30"/>
          <w:szCs w:val="30"/>
          <w:cs/>
        </w:rPr>
        <w:t>สัดส่วนความเป็นเจ้าของเพิ่มขึ้น</w:t>
      </w:r>
      <w:r w:rsidR="00FD7432" w:rsidRPr="00BD303E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เป็นร้อยละ </w:t>
      </w:r>
      <w:r w:rsidR="002C37BB" w:rsidRPr="00BD303E">
        <w:rPr>
          <w:rFonts w:asciiTheme="majorBidi" w:eastAsia="Arial Unicode MS" w:hAnsiTheme="majorBidi" w:cstheme="majorBidi"/>
          <w:sz w:val="30"/>
          <w:szCs w:val="30"/>
        </w:rPr>
        <w:t>99</w:t>
      </w:r>
      <w:r w:rsidR="00FD7432" w:rsidRPr="00BD303E">
        <w:rPr>
          <w:rFonts w:asciiTheme="majorBidi" w:eastAsia="Arial Unicode MS" w:hAnsiTheme="majorBidi" w:cstheme="majorBidi"/>
          <w:sz w:val="30"/>
          <w:szCs w:val="30"/>
        </w:rPr>
        <w:t>.</w:t>
      </w:r>
      <w:r w:rsidR="002C37BB" w:rsidRPr="00BD303E">
        <w:rPr>
          <w:rFonts w:asciiTheme="majorBidi" w:eastAsia="Arial Unicode MS" w:hAnsiTheme="majorBidi" w:cstheme="majorBidi"/>
          <w:sz w:val="30"/>
          <w:szCs w:val="30"/>
        </w:rPr>
        <w:t>99</w:t>
      </w:r>
      <w:r w:rsidR="00FD7432" w:rsidRPr="00BD303E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7D06C0" w:rsidRPr="00BD303E">
        <w:rPr>
          <w:rFonts w:asciiTheme="majorBidi" w:eastAsia="Arial Unicode MS" w:hAnsiTheme="majorBidi" w:cstheme="majorBidi" w:hint="cs"/>
          <w:sz w:val="30"/>
          <w:szCs w:val="30"/>
          <w:cs/>
        </w:rPr>
        <w:t>และกลุ่มบริษัทมีอำนาจ</w:t>
      </w:r>
      <w:r w:rsidR="00BD303E">
        <w:rPr>
          <w:rFonts w:asciiTheme="majorBidi" w:eastAsia="Arial Unicode MS" w:hAnsiTheme="majorBidi" w:cstheme="majorBidi"/>
          <w:sz w:val="30"/>
          <w:szCs w:val="30"/>
          <w:cs/>
        </w:rPr>
        <w:br/>
      </w:r>
      <w:r w:rsidR="00BD303E">
        <w:rPr>
          <w:rFonts w:asciiTheme="majorBidi" w:eastAsia="Arial Unicode MS" w:hAnsiTheme="majorBidi" w:cstheme="majorBidi" w:hint="cs"/>
          <w:sz w:val="30"/>
          <w:szCs w:val="30"/>
          <w:cs/>
        </w:rPr>
        <w:t>การ</w:t>
      </w:r>
      <w:r w:rsidR="007D06C0" w:rsidRPr="00BD303E">
        <w:rPr>
          <w:rFonts w:asciiTheme="majorBidi" w:eastAsia="Arial Unicode MS" w:hAnsiTheme="majorBidi" w:cstheme="majorBidi" w:hint="cs"/>
          <w:sz w:val="30"/>
          <w:szCs w:val="30"/>
          <w:cs/>
        </w:rPr>
        <w:t>ควบคุมใน</w:t>
      </w:r>
      <w:r w:rsidR="007D06C0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บริษัท</w:t>
      </w:r>
      <w:r w:rsidR="0070626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นีโอ</w:t>
      </w:r>
      <w:r w:rsidR="007D06C0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บริษัท</w:t>
      </w:r>
      <w:r w:rsidR="0070626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นีโอ</w:t>
      </w:r>
      <w:r w:rsidR="0070626F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จึงถือ</w:t>
      </w:r>
      <w:r w:rsidR="001A5F2C">
        <w:rPr>
          <w:rFonts w:asciiTheme="majorBidi" w:eastAsia="Arial Unicode MS" w:hAnsiTheme="majorBidi" w:cstheme="majorBidi" w:hint="cs"/>
          <w:sz w:val="30"/>
          <w:szCs w:val="30"/>
          <w:cs/>
        </w:rPr>
        <w:t>เป็นบริษัทย่อยทางอ้อมของกลุ่มบริษัท</w:t>
      </w:r>
    </w:p>
    <w:sectPr w:rsidR="00C92E97" w:rsidRPr="00AE171B" w:rsidSect="00282225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5D111" w14:textId="77777777" w:rsidR="00EF3202" w:rsidRDefault="00EF3202">
      <w:r>
        <w:separator/>
      </w:r>
    </w:p>
  </w:endnote>
  <w:endnote w:type="continuationSeparator" w:id="0">
    <w:p w14:paraId="4A3A062C" w14:textId="77777777" w:rsidR="00EF3202" w:rsidRDefault="00EF3202">
      <w:r>
        <w:continuationSeparator/>
      </w:r>
    </w:p>
  </w:endnote>
  <w:endnote w:type="continuationNotice" w:id="1">
    <w:p w14:paraId="69EB6B3F" w14:textId="77777777" w:rsidR="00EF3202" w:rsidRDefault="00EF32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B1E62" w14:textId="5C8FC8EB" w:rsidR="000E30E9" w:rsidRDefault="000E30E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2C37BB" w:rsidRPr="002C37BB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879F" w14:textId="234686FC" w:rsidR="000E30E9" w:rsidRPr="00020AE2" w:rsidRDefault="000E30E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="002C37BB" w:rsidRPr="002C37BB">
      <w:rPr>
        <w:rFonts w:ascii="Angsana New" w:hAnsi="Angsana New" w:cs="Angsana New"/>
        <w:noProof/>
        <w:sz w:val="30"/>
        <w:szCs w:val="30"/>
      </w:rPr>
      <w:t>9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3D739" w14:textId="54724843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2C37BB" w:rsidRPr="002C37BB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4764" w14:textId="23E23C85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160F2">
      <w:rPr>
        <w:rFonts w:ascii="Angsana New" w:hAnsi="Angsana New"/>
        <w:noProof/>
        <w:sz w:val="30"/>
        <w:szCs w:val="30"/>
        <w:lang w:val="fr-FR"/>
      </w:rPr>
      <w:t>1712387_2025Dec_FSA_MGC_06t_Q2 rev.3.docx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2C37BB" w:rsidRPr="002C37BB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682A4" w14:textId="77777777" w:rsidR="00EF3202" w:rsidRDefault="00EF3202">
      <w:r>
        <w:separator/>
      </w:r>
    </w:p>
  </w:footnote>
  <w:footnote w:type="continuationSeparator" w:id="0">
    <w:p w14:paraId="5832E3BF" w14:textId="77777777" w:rsidR="00EF3202" w:rsidRDefault="00EF3202">
      <w:r>
        <w:continuationSeparator/>
      </w:r>
    </w:p>
  </w:footnote>
  <w:footnote w:type="continuationNotice" w:id="1">
    <w:p w14:paraId="53706729" w14:textId="77777777" w:rsidR="00EF3202" w:rsidRDefault="00EF320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AA96" w14:textId="64AAF3E8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059BF79E" w14:textId="77777777" w:rsidR="000E30E9" w:rsidRPr="00FA7747" w:rsidRDefault="000E30E9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B770D13" w14:textId="09F87B40" w:rsidR="000E30E9" w:rsidRPr="00451B1B" w:rsidRDefault="006839A7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="000B458C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="000B458C"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2C37BB" w:rsidRPr="002C37BB">
      <w:rPr>
        <w:rFonts w:ascii="Angsana New" w:hAnsi="Angsana New" w:cs="Angsana New"/>
        <w:b/>
        <w:bCs/>
        <w:sz w:val="32"/>
        <w:szCs w:val="32"/>
      </w:rPr>
      <w:t>30</w:t>
    </w:r>
    <w:r w:rsidR="000B458C"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="002C37BB" w:rsidRPr="002C37BB">
      <w:rPr>
        <w:rFonts w:ascii="Angsana New" w:hAnsi="Angsana New" w:cs="Angsana New"/>
        <w:b/>
        <w:bCs/>
        <w:sz w:val="32"/>
        <w:szCs w:val="32"/>
      </w:rPr>
      <w:t>2568</w:t>
    </w:r>
    <w:r w:rsidR="000E30E9"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E30E9" w:rsidRPr="00940DC7">
      <w:rPr>
        <w:rFonts w:ascii="Angsana New" w:hAnsi="Angsana New" w:cs="Angsana New"/>
        <w:b/>
        <w:bCs/>
        <w:sz w:val="32"/>
        <w:szCs w:val="32"/>
      </w:rPr>
      <w:t>(</w:t>
    </w:r>
    <w:r w:rsidR="000E30E9"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E30E9" w:rsidRPr="00940DC7">
      <w:rPr>
        <w:rFonts w:ascii="Angsana New" w:hAnsi="Angsana New" w:cs="Angsana New"/>
        <w:b/>
        <w:bCs/>
        <w:sz w:val="32"/>
        <w:szCs w:val="32"/>
      </w:rPr>
      <w:t>)</w:t>
    </w:r>
    <w:r w:rsidR="000E30E9">
      <w:rPr>
        <w:rFonts w:ascii="Angsana New" w:hAnsi="Angsana New" w:cs="Angsana New"/>
        <w:bCs/>
        <w:sz w:val="32"/>
        <w:szCs w:val="32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3E25" w14:textId="77777777" w:rsidR="000E30E9" w:rsidRPr="00FA7747" w:rsidRDefault="000E30E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6C1ACD75" w14:textId="77777777" w:rsidR="000E30E9" w:rsidRPr="00FA7747" w:rsidRDefault="000E30E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B48EE4C" w14:textId="4E13BB82" w:rsidR="000E30E9" w:rsidRDefault="006839A7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 w:rsidR="00A31914">
      <w:rPr>
        <w:rFonts w:ascii="Angsana New" w:hAnsi="Angsana New" w:cs="Angsana New" w:hint="cs"/>
        <w:bCs/>
        <w:sz w:val="32"/>
        <w:szCs w:val="32"/>
        <w:cs/>
      </w:rPr>
      <w:t>และหกเดือน</w:t>
    </w:r>
    <w:r w:rsidR="00A31914"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="002C37BB" w:rsidRPr="002C37BB">
      <w:rPr>
        <w:rFonts w:ascii="Angsana New" w:hAnsi="Angsana New" w:cs="Angsana New"/>
        <w:bCs/>
        <w:sz w:val="32"/>
        <w:szCs w:val="32"/>
        <w:lang w:val="en-US"/>
      </w:rPr>
      <w:t>30</w:t>
    </w:r>
    <w:r w:rsidR="00A31914">
      <w:rPr>
        <w:rFonts w:ascii="Angsana New" w:hAnsi="Angsana New" w:cs="Angsana New" w:hint="cs"/>
        <w:bCs/>
        <w:sz w:val="32"/>
        <w:szCs w:val="32"/>
        <w:cs/>
      </w:rPr>
      <w:t xml:space="preserve"> มิถุนายน </w:t>
    </w:r>
    <w:r w:rsidR="002C37BB" w:rsidRPr="002C37BB">
      <w:rPr>
        <w:rFonts w:ascii="Angsana New" w:hAnsi="Angsana New" w:cs="Angsana New"/>
        <w:bCs/>
        <w:sz w:val="32"/>
        <w:szCs w:val="32"/>
        <w:lang w:val="en-US"/>
      </w:rPr>
      <w:t>2568</w:t>
    </w:r>
    <w:r w:rsidR="000E30E9"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0E30E9" w:rsidRPr="00940DC7">
      <w:rPr>
        <w:rFonts w:ascii="Angsana New" w:hAnsi="Angsana New" w:cs="Angsana New"/>
        <w:bCs/>
        <w:sz w:val="32"/>
        <w:szCs w:val="32"/>
      </w:rPr>
      <w:t>(</w:t>
    </w:r>
    <w:r w:rsidR="000E30E9" w:rsidRPr="00940DC7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0E30E9" w:rsidRPr="00940DC7">
      <w:rPr>
        <w:rFonts w:ascii="Angsana New" w:hAnsi="Angsana New" w:cs="Angsana New"/>
        <w:bCs/>
        <w:sz w:val="32"/>
        <w:szCs w:val="32"/>
      </w:rPr>
      <w:t>)</w:t>
    </w:r>
  </w:p>
  <w:p w14:paraId="17EACFED" w14:textId="77777777" w:rsidR="000E30E9" w:rsidRPr="00CE4223" w:rsidRDefault="000E30E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0842D510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2C37BB" w:rsidRPr="002C37BB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2C37BB" w:rsidRPr="002C37BB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7C4CA" w14:textId="6946F2D0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1D456DD3" w14:textId="77777777" w:rsidR="00E21939" w:rsidRPr="00FA7747" w:rsidRDefault="00E21939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B92F579" w14:textId="26636D10" w:rsidR="00E21939" w:rsidRDefault="00A56D0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 w:rsidR="00A31914">
      <w:rPr>
        <w:rFonts w:ascii="Angsana New" w:hAnsi="Angsana New" w:cs="Angsana New" w:hint="cs"/>
        <w:bCs/>
        <w:sz w:val="32"/>
        <w:szCs w:val="32"/>
        <w:cs/>
      </w:rPr>
      <w:t>และหกเดือน</w:t>
    </w:r>
    <w:r w:rsidR="00A31914"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="002C37BB" w:rsidRPr="002C37BB">
      <w:rPr>
        <w:rFonts w:ascii="Angsana New" w:hAnsi="Angsana New" w:cs="Angsana New"/>
        <w:bCs/>
        <w:sz w:val="32"/>
        <w:szCs w:val="32"/>
        <w:lang w:val="en-US"/>
      </w:rPr>
      <w:t>30</w:t>
    </w:r>
    <w:r w:rsidR="00A31914">
      <w:rPr>
        <w:rFonts w:ascii="Angsana New" w:hAnsi="Angsana New" w:cs="Angsana New" w:hint="cs"/>
        <w:bCs/>
        <w:sz w:val="32"/>
        <w:szCs w:val="32"/>
        <w:cs/>
      </w:rPr>
      <w:t xml:space="preserve"> มิถุนายน </w:t>
    </w:r>
    <w:r w:rsidR="002C37BB" w:rsidRPr="002C37BB">
      <w:rPr>
        <w:rFonts w:ascii="Angsana New" w:hAnsi="Angsana New" w:cs="Angsana New"/>
        <w:bCs/>
        <w:sz w:val="32"/>
        <w:szCs w:val="32"/>
        <w:lang w:val="en-US"/>
      </w:rPr>
      <w:t>2568</w:t>
    </w:r>
    <w:r w:rsidR="00CE4223"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8F5ED7" w:rsidRPr="00940DC7">
      <w:rPr>
        <w:rFonts w:ascii="Angsana New" w:hAnsi="Angsana New" w:cs="Angsana New"/>
        <w:bCs/>
        <w:sz w:val="32"/>
        <w:szCs w:val="32"/>
      </w:rPr>
      <w:t>(</w:t>
    </w:r>
    <w:r w:rsidR="008F5ED7" w:rsidRPr="00940DC7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8F5ED7" w:rsidRPr="00940DC7">
      <w:rPr>
        <w:rFonts w:ascii="Angsana New" w:hAnsi="Angsana New" w:cs="Angsana New"/>
        <w:bCs/>
        <w:sz w:val="32"/>
        <w:szCs w:val="32"/>
      </w:rPr>
      <w:t>)</w:t>
    </w:r>
  </w:p>
  <w:p w14:paraId="1FDFD0D1" w14:textId="77777777" w:rsidR="00E21939" w:rsidRPr="00410770" w:rsidRDefault="00E2193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2882450A"/>
    <w:multiLevelType w:val="hybridMultilevel"/>
    <w:tmpl w:val="EEE08574"/>
    <w:lvl w:ilvl="0" w:tplc="D084CE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03618974">
    <w:abstractNumId w:val="0"/>
  </w:num>
  <w:num w:numId="2" w16cid:durableId="170072937">
    <w:abstractNumId w:val="3"/>
  </w:num>
  <w:num w:numId="3" w16cid:durableId="42290708">
    <w:abstractNumId w:val="2"/>
  </w:num>
  <w:num w:numId="4" w16cid:durableId="326176540">
    <w:abstractNumId w:val="1"/>
  </w:num>
  <w:num w:numId="5" w16cid:durableId="142248299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401002">
    <w:abstractNumId w:val="0"/>
  </w:num>
  <w:num w:numId="7" w16cid:durableId="1294140625">
    <w:abstractNumId w:val="0"/>
  </w:num>
  <w:num w:numId="8" w16cid:durableId="1588273122">
    <w:abstractNumId w:val="0"/>
  </w:num>
  <w:num w:numId="9" w16cid:durableId="1961565074">
    <w:abstractNumId w:val="0"/>
  </w:num>
  <w:num w:numId="10" w16cid:durableId="741879466">
    <w:abstractNumId w:val="0"/>
  </w:num>
  <w:num w:numId="11" w16cid:durableId="1318149676">
    <w:abstractNumId w:val="0"/>
  </w:num>
  <w:num w:numId="12" w16cid:durableId="1234044117">
    <w:abstractNumId w:val="0"/>
  </w:num>
  <w:num w:numId="13" w16cid:durableId="5210187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2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4F9"/>
    <w:rsid w:val="00000619"/>
    <w:rsid w:val="0000101C"/>
    <w:rsid w:val="00001227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243"/>
    <w:rsid w:val="0000355C"/>
    <w:rsid w:val="0000369C"/>
    <w:rsid w:val="000039AE"/>
    <w:rsid w:val="00003ABE"/>
    <w:rsid w:val="00003B83"/>
    <w:rsid w:val="00003E04"/>
    <w:rsid w:val="00003E7F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6518"/>
    <w:rsid w:val="00006C65"/>
    <w:rsid w:val="00006D29"/>
    <w:rsid w:val="000070A0"/>
    <w:rsid w:val="0000724D"/>
    <w:rsid w:val="000076D8"/>
    <w:rsid w:val="00007B57"/>
    <w:rsid w:val="0001024B"/>
    <w:rsid w:val="000102A3"/>
    <w:rsid w:val="0001032B"/>
    <w:rsid w:val="00010374"/>
    <w:rsid w:val="0001089C"/>
    <w:rsid w:val="000108A8"/>
    <w:rsid w:val="0001093A"/>
    <w:rsid w:val="00010B3F"/>
    <w:rsid w:val="00010DB4"/>
    <w:rsid w:val="00010EAC"/>
    <w:rsid w:val="000112EE"/>
    <w:rsid w:val="0001192B"/>
    <w:rsid w:val="00012075"/>
    <w:rsid w:val="0001221B"/>
    <w:rsid w:val="00012760"/>
    <w:rsid w:val="00012B38"/>
    <w:rsid w:val="00012E83"/>
    <w:rsid w:val="000133B0"/>
    <w:rsid w:val="00013522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0BE"/>
    <w:rsid w:val="00015303"/>
    <w:rsid w:val="00015325"/>
    <w:rsid w:val="00015C52"/>
    <w:rsid w:val="00015D43"/>
    <w:rsid w:val="00015DCC"/>
    <w:rsid w:val="000164A5"/>
    <w:rsid w:val="00016616"/>
    <w:rsid w:val="00016879"/>
    <w:rsid w:val="00016F96"/>
    <w:rsid w:val="000177A6"/>
    <w:rsid w:val="000177C1"/>
    <w:rsid w:val="000179F5"/>
    <w:rsid w:val="00017DD4"/>
    <w:rsid w:val="00020021"/>
    <w:rsid w:val="00020144"/>
    <w:rsid w:val="0002055E"/>
    <w:rsid w:val="00020882"/>
    <w:rsid w:val="00020AE2"/>
    <w:rsid w:val="00020CD1"/>
    <w:rsid w:val="00020DA9"/>
    <w:rsid w:val="00020E35"/>
    <w:rsid w:val="00020F08"/>
    <w:rsid w:val="000210A9"/>
    <w:rsid w:val="00021255"/>
    <w:rsid w:val="000212B6"/>
    <w:rsid w:val="00021763"/>
    <w:rsid w:val="00021879"/>
    <w:rsid w:val="00021D8B"/>
    <w:rsid w:val="00022087"/>
    <w:rsid w:val="00022177"/>
    <w:rsid w:val="00022468"/>
    <w:rsid w:val="0002289B"/>
    <w:rsid w:val="00022CE8"/>
    <w:rsid w:val="00023124"/>
    <w:rsid w:val="0002368C"/>
    <w:rsid w:val="00023CE6"/>
    <w:rsid w:val="00023F61"/>
    <w:rsid w:val="00024275"/>
    <w:rsid w:val="000243EE"/>
    <w:rsid w:val="00024953"/>
    <w:rsid w:val="00024F30"/>
    <w:rsid w:val="00025E42"/>
    <w:rsid w:val="000260E3"/>
    <w:rsid w:val="00026132"/>
    <w:rsid w:val="00026589"/>
    <w:rsid w:val="0002666D"/>
    <w:rsid w:val="00026A07"/>
    <w:rsid w:val="00026FCF"/>
    <w:rsid w:val="000274A2"/>
    <w:rsid w:val="00027A4F"/>
    <w:rsid w:val="00027BD5"/>
    <w:rsid w:val="00027E89"/>
    <w:rsid w:val="00030526"/>
    <w:rsid w:val="00030570"/>
    <w:rsid w:val="00031662"/>
    <w:rsid w:val="000317BD"/>
    <w:rsid w:val="00031980"/>
    <w:rsid w:val="00031A44"/>
    <w:rsid w:val="00031ADE"/>
    <w:rsid w:val="00031E29"/>
    <w:rsid w:val="0003207A"/>
    <w:rsid w:val="0003275A"/>
    <w:rsid w:val="00032801"/>
    <w:rsid w:val="0003286C"/>
    <w:rsid w:val="00032ABF"/>
    <w:rsid w:val="00032C76"/>
    <w:rsid w:val="00033141"/>
    <w:rsid w:val="00033156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D27"/>
    <w:rsid w:val="00034E0A"/>
    <w:rsid w:val="00034F20"/>
    <w:rsid w:val="000351D6"/>
    <w:rsid w:val="000352B2"/>
    <w:rsid w:val="00035878"/>
    <w:rsid w:val="00035A15"/>
    <w:rsid w:val="00035AFD"/>
    <w:rsid w:val="000369D1"/>
    <w:rsid w:val="00036C24"/>
    <w:rsid w:val="00036CFC"/>
    <w:rsid w:val="00036E95"/>
    <w:rsid w:val="00037355"/>
    <w:rsid w:val="000376E3"/>
    <w:rsid w:val="00037979"/>
    <w:rsid w:val="00037BA7"/>
    <w:rsid w:val="00037D2E"/>
    <w:rsid w:val="000401DD"/>
    <w:rsid w:val="000402A8"/>
    <w:rsid w:val="000404E2"/>
    <w:rsid w:val="00040791"/>
    <w:rsid w:val="00040952"/>
    <w:rsid w:val="00040E69"/>
    <w:rsid w:val="00041054"/>
    <w:rsid w:val="000414B3"/>
    <w:rsid w:val="00041597"/>
    <w:rsid w:val="00041773"/>
    <w:rsid w:val="00041C82"/>
    <w:rsid w:val="00041E72"/>
    <w:rsid w:val="00042456"/>
    <w:rsid w:val="00042F74"/>
    <w:rsid w:val="0004334B"/>
    <w:rsid w:val="00043355"/>
    <w:rsid w:val="000434F1"/>
    <w:rsid w:val="0004395F"/>
    <w:rsid w:val="00043DDD"/>
    <w:rsid w:val="00043EF5"/>
    <w:rsid w:val="00044066"/>
    <w:rsid w:val="000442C0"/>
    <w:rsid w:val="0004445C"/>
    <w:rsid w:val="000444A8"/>
    <w:rsid w:val="00044E61"/>
    <w:rsid w:val="00045687"/>
    <w:rsid w:val="00045C7A"/>
    <w:rsid w:val="00045E6A"/>
    <w:rsid w:val="000463AC"/>
    <w:rsid w:val="000468C9"/>
    <w:rsid w:val="0004704F"/>
    <w:rsid w:val="00047179"/>
    <w:rsid w:val="000477EB"/>
    <w:rsid w:val="000479EB"/>
    <w:rsid w:val="00050142"/>
    <w:rsid w:val="000504AC"/>
    <w:rsid w:val="0005060A"/>
    <w:rsid w:val="000507FD"/>
    <w:rsid w:val="00050907"/>
    <w:rsid w:val="0005091A"/>
    <w:rsid w:val="00050935"/>
    <w:rsid w:val="0005093E"/>
    <w:rsid w:val="00050A60"/>
    <w:rsid w:val="00050DDE"/>
    <w:rsid w:val="000513EF"/>
    <w:rsid w:val="00051417"/>
    <w:rsid w:val="00051C68"/>
    <w:rsid w:val="00051CB9"/>
    <w:rsid w:val="00051E25"/>
    <w:rsid w:val="00052251"/>
    <w:rsid w:val="00052439"/>
    <w:rsid w:val="0005259A"/>
    <w:rsid w:val="000529F4"/>
    <w:rsid w:val="00052C86"/>
    <w:rsid w:val="00052DE8"/>
    <w:rsid w:val="000531F8"/>
    <w:rsid w:val="00054433"/>
    <w:rsid w:val="00054492"/>
    <w:rsid w:val="00054DBF"/>
    <w:rsid w:val="0005540D"/>
    <w:rsid w:val="0005542F"/>
    <w:rsid w:val="000554E5"/>
    <w:rsid w:val="00055589"/>
    <w:rsid w:val="00055624"/>
    <w:rsid w:val="000558B4"/>
    <w:rsid w:val="000558C4"/>
    <w:rsid w:val="00055923"/>
    <w:rsid w:val="00055A9E"/>
    <w:rsid w:val="00055C2F"/>
    <w:rsid w:val="00055E3D"/>
    <w:rsid w:val="00055F43"/>
    <w:rsid w:val="000560A2"/>
    <w:rsid w:val="00056778"/>
    <w:rsid w:val="00056D92"/>
    <w:rsid w:val="00056EC2"/>
    <w:rsid w:val="000571FA"/>
    <w:rsid w:val="00057828"/>
    <w:rsid w:val="00057942"/>
    <w:rsid w:val="00057C0F"/>
    <w:rsid w:val="00060551"/>
    <w:rsid w:val="00060819"/>
    <w:rsid w:val="00060875"/>
    <w:rsid w:val="00061B0E"/>
    <w:rsid w:val="00061CDD"/>
    <w:rsid w:val="00061D9B"/>
    <w:rsid w:val="000623C8"/>
    <w:rsid w:val="00062766"/>
    <w:rsid w:val="0006276B"/>
    <w:rsid w:val="00062B25"/>
    <w:rsid w:val="00063901"/>
    <w:rsid w:val="000639A9"/>
    <w:rsid w:val="00063AB3"/>
    <w:rsid w:val="00063C80"/>
    <w:rsid w:val="00063D6A"/>
    <w:rsid w:val="000643EC"/>
    <w:rsid w:val="00064703"/>
    <w:rsid w:val="00065008"/>
    <w:rsid w:val="0006537A"/>
    <w:rsid w:val="000655CE"/>
    <w:rsid w:val="00065604"/>
    <w:rsid w:val="00065694"/>
    <w:rsid w:val="00065707"/>
    <w:rsid w:val="0006585C"/>
    <w:rsid w:val="00065C76"/>
    <w:rsid w:val="00065DF6"/>
    <w:rsid w:val="00065E8B"/>
    <w:rsid w:val="0006605A"/>
    <w:rsid w:val="00066A79"/>
    <w:rsid w:val="00067133"/>
    <w:rsid w:val="000672F9"/>
    <w:rsid w:val="000674C2"/>
    <w:rsid w:val="000675C1"/>
    <w:rsid w:val="00067816"/>
    <w:rsid w:val="00067E20"/>
    <w:rsid w:val="00070559"/>
    <w:rsid w:val="0007075C"/>
    <w:rsid w:val="0007091C"/>
    <w:rsid w:val="00070D02"/>
    <w:rsid w:val="0007137C"/>
    <w:rsid w:val="0007144B"/>
    <w:rsid w:val="00071E82"/>
    <w:rsid w:val="00072552"/>
    <w:rsid w:val="0007283A"/>
    <w:rsid w:val="000728D7"/>
    <w:rsid w:val="00072F3C"/>
    <w:rsid w:val="0007330D"/>
    <w:rsid w:val="00073367"/>
    <w:rsid w:val="000733C6"/>
    <w:rsid w:val="00073956"/>
    <w:rsid w:val="00073CF4"/>
    <w:rsid w:val="000742A7"/>
    <w:rsid w:val="00074854"/>
    <w:rsid w:val="00074891"/>
    <w:rsid w:val="00074DAA"/>
    <w:rsid w:val="00074F14"/>
    <w:rsid w:val="00075883"/>
    <w:rsid w:val="00075907"/>
    <w:rsid w:val="0007591A"/>
    <w:rsid w:val="00075927"/>
    <w:rsid w:val="00075FFE"/>
    <w:rsid w:val="000760F3"/>
    <w:rsid w:val="00076633"/>
    <w:rsid w:val="000771D7"/>
    <w:rsid w:val="00077245"/>
    <w:rsid w:val="00077470"/>
    <w:rsid w:val="00077A89"/>
    <w:rsid w:val="00077E11"/>
    <w:rsid w:val="00077F90"/>
    <w:rsid w:val="0008005E"/>
    <w:rsid w:val="00081203"/>
    <w:rsid w:val="0008120D"/>
    <w:rsid w:val="00081299"/>
    <w:rsid w:val="0008157C"/>
    <w:rsid w:val="00081FF3"/>
    <w:rsid w:val="00082371"/>
    <w:rsid w:val="00082630"/>
    <w:rsid w:val="0008286C"/>
    <w:rsid w:val="00082881"/>
    <w:rsid w:val="00082944"/>
    <w:rsid w:val="00082E69"/>
    <w:rsid w:val="00082EA8"/>
    <w:rsid w:val="000833EC"/>
    <w:rsid w:val="00083CE4"/>
    <w:rsid w:val="00083DD4"/>
    <w:rsid w:val="00084299"/>
    <w:rsid w:val="00084521"/>
    <w:rsid w:val="0008475D"/>
    <w:rsid w:val="00084832"/>
    <w:rsid w:val="000849ED"/>
    <w:rsid w:val="00084E43"/>
    <w:rsid w:val="00084E93"/>
    <w:rsid w:val="00084FA7"/>
    <w:rsid w:val="00085378"/>
    <w:rsid w:val="0008561B"/>
    <w:rsid w:val="00085AC9"/>
    <w:rsid w:val="00085EAB"/>
    <w:rsid w:val="00086220"/>
    <w:rsid w:val="00086754"/>
    <w:rsid w:val="000868BE"/>
    <w:rsid w:val="00086B28"/>
    <w:rsid w:val="00086D54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442"/>
    <w:rsid w:val="00091767"/>
    <w:rsid w:val="0009208C"/>
    <w:rsid w:val="00092224"/>
    <w:rsid w:val="00092277"/>
    <w:rsid w:val="000928B6"/>
    <w:rsid w:val="00092A94"/>
    <w:rsid w:val="00092B09"/>
    <w:rsid w:val="00092D3E"/>
    <w:rsid w:val="00092DDA"/>
    <w:rsid w:val="00092F3B"/>
    <w:rsid w:val="0009353D"/>
    <w:rsid w:val="000937FF"/>
    <w:rsid w:val="00093B30"/>
    <w:rsid w:val="00093D38"/>
    <w:rsid w:val="00093F3F"/>
    <w:rsid w:val="00094082"/>
    <w:rsid w:val="0009417A"/>
    <w:rsid w:val="000941FC"/>
    <w:rsid w:val="0009440D"/>
    <w:rsid w:val="0009444D"/>
    <w:rsid w:val="000946FB"/>
    <w:rsid w:val="0009470A"/>
    <w:rsid w:val="0009485C"/>
    <w:rsid w:val="00094BAF"/>
    <w:rsid w:val="00094D1B"/>
    <w:rsid w:val="00094EDD"/>
    <w:rsid w:val="00094FB4"/>
    <w:rsid w:val="00095034"/>
    <w:rsid w:val="000956E5"/>
    <w:rsid w:val="00095A5F"/>
    <w:rsid w:val="00095C93"/>
    <w:rsid w:val="00095E09"/>
    <w:rsid w:val="0009614E"/>
    <w:rsid w:val="000961D5"/>
    <w:rsid w:val="00096240"/>
    <w:rsid w:val="000963B7"/>
    <w:rsid w:val="0009662D"/>
    <w:rsid w:val="0009679C"/>
    <w:rsid w:val="000967D6"/>
    <w:rsid w:val="00096921"/>
    <w:rsid w:val="00096D10"/>
    <w:rsid w:val="0009741A"/>
    <w:rsid w:val="00097659"/>
    <w:rsid w:val="00097D38"/>
    <w:rsid w:val="000A00A9"/>
    <w:rsid w:val="000A013B"/>
    <w:rsid w:val="000A0559"/>
    <w:rsid w:val="000A0675"/>
    <w:rsid w:val="000A0749"/>
    <w:rsid w:val="000A08AB"/>
    <w:rsid w:val="000A0A9A"/>
    <w:rsid w:val="000A0BB9"/>
    <w:rsid w:val="000A0C0A"/>
    <w:rsid w:val="000A0C6C"/>
    <w:rsid w:val="000A0FBB"/>
    <w:rsid w:val="000A12A1"/>
    <w:rsid w:val="000A171A"/>
    <w:rsid w:val="000A1E4E"/>
    <w:rsid w:val="000A203A"/>
    <w:rsid w:val="000A2328"/>
    <w:rsid w:val="000A2537"/>
    <w:rsid w:val="000A29B6"/>
    <w:rsid w:val="000A30CB"/>
    <w:rsid w:val="000A32EC"/>
    <w:rsid w:val="000A378D"/>
    <w:rsid w:val="000A37E2"/>
    <w:rsid w:val="000A3DD2"/>
    <w:rsid w:val="000A42BF"/>
    <w:rsid w:val="000A4482"/>
    <w:rsid w:val="000A4553"/>
    <w:rsid w:val="000A4C85"/>
    <w:rsid w:val="000A4D19"/>
    <w:rsid w:val="000A5D7B"/>
    <w:rsid w:val="000A6429"/>
    <w:rsid w:val="000A6842"/>
    <w:rsid w:val="000A6A14"/>
    <w:rsid w:val="000A6B33"/>
    <w:rsid w:val="000A6D5A"/>
    <w:rsid w:val="000A6E60"/>
    <w:rsid w:val="000A70FF"/>
    <w:rsid w:val="000A723F"/>
    <w:rsid w:val="000A7470"/>
    <w:rsid w:val="000A74A7"/>
    <w:rsid w:val="000A75BA"/>
    <w:rsid w:val="000A75EC"/>
    <w:rsid w:val="000A767A"/>
    <w:rsid w:val="000A78E1"/>
    <w:rsid w:val="000B00A5"/>
    <w:rsid w:val="000B0115"/>
    <w:rsid w:val="000B0389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F09"/>
    <w:rsid w:val="000B2093"/>
    <w:rsid w:val="000B275F"/>
    <w:rsid w:val="000B2816"/>
    <w:rsid w:val="000B287F"/>
    <w:rsid w:val="000B2D5A"/>
    <w:rsid w:val="000B33FE"/>
    <w:rsid w:val="000B34D5"/>
    <w:rsid w:val="000B35A6"/>
    <w:rsid w:val="000B37FB"/>
    <w:rsid w:val="000B3A8A"/>
    <w:rsid w:val="000B3DC2"/>
    <w:rsid w:val="000B458C"/>
    <w:rsid w:val="000B4DCE"/>
    <w:rsid w:val="000B4EDE"/>
    <w:rsid w:val="000B5201"/>
    <w:rsid w:val="000B57F9"/>
    <w:rsid w:val="000B5A36"/>
    <w:rsid w:val="000B683A"/>
    <w:rsid w:val="000B6A34"/>
    <w:rsid w:val="000B6CDD"/>
    <w:rsid w:val="000B716C"/>
    <w:rsid w:val="000B7292"/>
    <w:rsid w:val="000B7375"/>
    <w:rsid w:val="000B7743"/>
    <w:rsid w:val="000B7961"/>
    <w:rsid w:val="000B7A2B"/>
    <w:rsid w:val="000B7C29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2A2F"/>
    <w:rsid w:val="000C2CA7"/>
    <w:rsid w:val="000C2FA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7C8"/>
    <w:rsid w:val="000C582A"/>
    <w:rsid w:val="000C605C"/>
    <w:rsid w:val="000C6448"/>
    <w:rsid w:val="000C661E"/>
    <w:rsid w:val="000C6620"/>
    <w:rsid w:val="000C6964"/>
    <w:rsid w:val="000C698D"/>
    <w:rsid w:val="000C6B3B"/>
    <w:rsid w:val="000C7905"/>
    <w:rsid w:val="000D0366"/>
    <w:rsid w:val="000D041B"/>
    <w:rsid w:val="000D0AE2"/>
    <w:rsid w:val="000D0CDC"/>
    <w:rsid w:val="000D0E3C"/>
    <w:rsid w:val="000D0FED"/>
    <w:rsid w:val="000D10EF"/>
    <w:rsid w:val="000D165D"/>
    <w:rsid w:val="000D16F5"/>
    <w:rsid w:val="000D1947"/>
    <w:rsid w:val="000D1F12"/>
    <w:rsid w:val="000D2357"/>
    <w:rsid w:val="000D2481"/>
    <w:rsid w:val="000D2500"/>
    <w:rsid w:val="000D2A82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DEF"/>
    <w:rsid w:val="000D3E01"/>
    <w:rsid w:val="000D3EDE"/>
    <w:rsid w:val="000D3F3E"/>
    <w:rsid w:val="000D3F6A"/>
    <w:rsid w:val="000D4534"/>
    <w:rsid w:val="000D492A"/>
    <w:rsid w:val="000D4AED"/>
    <w:rsid w:val="000D4CEA"/>
    <w:rsid w:val="000D4DB7"/>
    <w:rsid w:val="000D4E2B"/>
    <w:rsid w:val="000D4EAE"/>
    <w:rsid w:val="000D51E1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235"/>
    <w:rsid w:val="000D7629"/>
    <w:rsid w:val="000E006D"/>
    <w:rsid w:val="000E0169"/>
    <w:rsid w:val="000E026B"/>
    <w:rsid w:val="000E03DE"/>
    <w:rsid w:val="000E05C5"/>
    <w:rsid w:val="000E069E"/>
    <w:rsid w:val="000E08A6"/>
    <w:rsid w:val="000E08E2"/>
    <w:rsid w:val="000E1133"/>
    <w:rsid w:val="000E14C0"/>
    <w:rsid w:val="000E16D7"/>
    <w:rsid w:val="000E1743"/>
    <w:rsid w:val="000E273B"/>
    <w:rsid w:val="000E28E6"/>
    <w:rsid w:val="000E2B9C"/>
    <w:rsid w:val="000E2D96"/>
    <w:rsid w:val="000E2F85"/>
    <w:rsid w:val="000E3098"/>
    <w:rsid w:val="000E30E9"/>
    <w:rsid w:val="000E3742"/>
    <w:rsid w:val="000E3775"/>
    <w:rsid w:val="000E383A"/>
    <w:rsid w:val="000E3890"/>
    <w:rsid w:val="000E3A37"/>
    <w:rsid w:val="000E3DB5"/>
    <w:rsid w:val="000E42B7"/>
    <w:rsid w:val="000E479B"/>
    <w:rsid w:val="000E48D8"/>
    <w:rsid w:val="000E4BD7"/>
    <w:rsid w:val="000E550C"/>
    <w:rsid w:val="000E56AF"/>
    <w:rsid w:val="000E599A"/>
    <w:rsid w:val="000E5B65"/>
    <w:rsid w:val="000E5F52"/>
    <w:rsid w:val="000E6216"/>
    <w:rsid w:val="000E6333"/>
    <w:rsid w:val="000E634D"/>
    <w:rsid w:val="000E6788"/>
    <w:rsid w:val="000E6843"/>
    <w:rsid w:val="000E6DB2"/>
    <w:rsid w:val="000E6E9C"/>
    <w:rsid w:val="000F03B9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232"/>
    <w:rsid w:val="000F1687"/>
    <w:rsid w:val="000F1A6F"/>
    <w:rsid w:val="000F2C64"/>
    <w:rsid w:val="000F2E39"/>
    <w:rsid w:val="000F3119"/>
    <w:rsid w:val="000F3259"/>
    <w:rsid w:val="000F32EA"/>
    <w:rsid w:val="000F3A66"/>
    <w:rsid w:val="000F48C5"/>
    <w:rsid w:val="000F549F"/>
    <w:rsid w:val="000F5836"/>
    <w:rsid w:val="000F5848"/>
    <w:rsid w:val="000F58A1"/>
    <w:rsid w:val="000F5D03"/>
    <w:rsid w:val="000F5D8C"/>
    <w:rsid w:val="000F5DC4"/>
    <w:rsid w:val="000F5FAA"/>
    <w:rsid w:val="000F61AB"/>
    <w:rsid w:val="000F6BA2"/>
    <w:rsid w:val="000F6F02"/>
    <w:rsid w:val="000F7BB9"/>
    <w:rsid w:val="000F7C58"/>
    <w:rsid w:val="000F7CF3"/>
    <w:rsid w:val="00100047"/>
    <w:rsid w:val="001000F0"/>
    <w:rsid w:val="00100142"/>
    <w:rsid w:val="001004C8"/>
    <w:rsid w:val="00100A6A"/>
    <w:rsid w:val="00100FAF"/>
    <w:rsid w:val="0010169B"/>
    <w:rsid w:val="00101781"/>
    <w:rsid w:val="00101E1D"/>
    <w:rsid w:val="001020C1"/>
    <w:rsid w:val="001028C1"/>
    <w:rsid w:val="00102B65"/>
    <w:rsid w:val="00102C46"/>
    <w:rsid w:val="00102F41"/>
    <w:rsid w:val="00103304"/>
    <w:rsid w:val="00103357"/>
    <w:rsid w:val="0010370D"/>
    <w:rsid w:val="0010380E"/>
    <w:rsid w:val="00103D6D"/>
    <w:rsid w:val="00103F04"/>
    <w:rsid w:val="00103F9F"/>
    <w:rsid w:val="001042BB"/>
    <w:rsid w:val="0010448D"/>
    <w:rsid w:val="00104960"/>
    <w:rsid w:val="00104BD3"/>
    <w:rsid w:val="00104F27"/>
    <w:rsid w:val="00104F59"/>
    <w:rsid w:val="00104FC5"/>
    <w:rsid w:val="001051A3"/>
    <w:rsid w:val="001051CF"/>
    <w:rsid w:val="00105447"/>
    <w:rsid w:val="001055E1"/>
    <w:rsid w:val="001056EE"/>
    <w:rsid w:val="001057C1"/>
    <w:rsid w:val="00105973"/>
    <w:rsid w:val="00105A63"/>
    <w:rsid w:val="00105AC3"/>
    <w:rsid w:val="00105B21"/>
    <w:rsid w:val="00105E29"/>
    <w:rsid w:val="00105EFE"/>
    <w:rsid w:val="00105FA7"/>
    <w:rsid w:val="00106242"/>
    <w:rsid w:val="00106405"/>
    <w:rsid w:val="001065C4"/>
    <w:rsid w:val="00106992"/>
    <w:rsid w:val="00106CE0"/>
    <w:rsid w:val="00106D74"/>
    <w:rsid w:val="0010702A"/>
    <w:rsid w:val="0010723D"/>
    <w:rsid w:val="00107B62"/>
    <w:rsid w:val="00107EB0"/>
    <w:rsid w:val="0011005C"/>
    <w:rsid w:val="0011021A"/>
    <w:rsid w:val="001102E1"/>
    <w:rsid w:val="0011065A"/>
    <w:rsid w:val="001108C5"/>
    <w:rsid w:val="00110989"/>
    <w:rsid w:val="00110C30"/>
    <w:rsid w:val="00110C8A"/>
    <w:rsid w:val="00110E43"/>
    <w:rsid w:val="001111E1"/>
    <w:rsid w:val="0011127A"/>
    <w:rsid w:val="00111498"/>
    <w:rsid w:val="00111656"/>
    <w:rsid w:val="001118EF"/>
    <w:rsid w:val="00111B06"/>
    <w:rsid w:val="00111B5F"/>
    <w:rsid w:val="00111FFF"/>
    <w:rsid w:val="00112640"/>
    <w:rsid w:val="00112677"/>
    <w:rsid w:val="0011285D"/>
    <w:rsid w:val="001131C8"/>
    <w:rsid w:val="0011338F"/>
    <w:rsid w:val="001134AD"/>
    <w:rsid w:val="001134FB"/>
    <w:rsid w:val="00113787"/>
    <w:rsid w:val="0011379D"/>
    <w:rsid w:val="0011382C"/>
    <w:rsid w:val="0011382D"/>
    <w:rsid w:val="00113FF0"/>
    <w:rsid w:val="00114142"/>
    <w:rsid w:val="001141DF"/>
    <w:rsid w:val="00114488"/>
    <w:rsid w:val="001144C8"/>
    <w:rsid w:val="001145D2"/>
    <w:rsid w:val="00114C11"/>
    <w:rsid w:val="00114C2E"/>
    <w:rsid w:val="00114DEB"/>
    <w:rsid w:val="00115388"/>
    <w:rsid w:val="0011554E"/>
    <w:rsid w:val="001156E5"/>
    <w:rsid w:val="00115730"/>
    <w:rsid w:val="00115967"/>
    <w:rsid w:val="00115C30"/>
    <w:rsid w:val="00115D9F"/>
    <w:rsid w:val="001160F2"/>
    <w:rsid w:val="00116276"/>
    <w:rsid w:val="00116429"/>
    <w:rsid w:val="00116572"/>
    <w:rsid w:val="0011673B"/>
    <w:rsid w:val="001169A2"/>
    <w:rsid w:val="00116DE5"/>
    <w:rsid w:val="00116E13"/>
    <w:rsid w:val="00116EC2"/>
    <w:rsid w:val="00116F60"/>
    <w:rsid w:val="00116FE9"/>
    <w:rsid w:val="001172C4"/>
    <w:rsid w:val="0011761B"/>
    <w:rsid w:val="0011762C"/>
    <w:rsid w:val="0011777C"/>
    <w:rsid w:val="00117E90"/>
    <w:rsid w:val="001201B0"/>
    <w:rsid w:val="001202FD"/>
    <w:rsid w:val="00120600"/>
    <w:rsid w:val="001209D2"/>
    <w:rsid w:val="00120B3D"/>
    <w:rsid w:val="00120C03"/>
    <w:rsid w:val="00120C4E"/>
    <w:rsid w:val="00120E82"/>
    <w:rsid w:val="00121427"/>
    <w:rsid w:val="00121514"/>
    <w:rsid w:val="00121600"/>
    <w:rsid w:val="00121944"/>
    <w:rsid w:val="00121CC2"/>
    <w:rsid w:val="00121E9B"/>
    <w:rsid w:val="00122024"/>
    <w:rsid w:val="0012207C"/>
    <w:rsid w:val="0012242A"/>
    <w:rsid w:val="00122F9D"/>
    <w:rsid w:val="00123587"/>
    <w:rsid w:val="00123597"/>
    <w:rsid w:val="001238A0"/>
    <w:rsid w:val="001239BC"/>
    <w:rsid w:val="00123DBE"/>
    <w:rsid w:val="00123F96"/>
    <w:rsid w:val="00124388"/>
    <w:rsid w:val="001249CA"/>
    <w:rsid w:val="001256E5"/>
    <w:rsid w:val="001256ED"/>
    <w:rsid w:val="00125754"/>
    <w:rsid w:val="001259C1"/>
    <w:rsid w:val="00125F65"/>
    <w:rsid w:val="001260EC"/>
    <w:rsid w:val="00126183"/>
    <w:rsid w:val="001269B9"/>
    <w:rsid w:val="00126E9C"/>
    <w:rsid w:val="0012728F"/>
    <w:rsid w:val="001274BF"/>
    <w:rsid w:val="001277B2"/>
    <w:rsid w:val="0013058A"/>
    <w:rsid w:val="00131070"/>
    <w:rsid w:val="00131100"/>
    <w:rsid w:val="001311D3"/>
    <w:rsid w:val="001311DD"/>
    <w:rsid w:val="001312E2"/>
    <w:rsid w:val="00131892"/>
    <w:rsid w:val="00131B88"/>
    <w:rsid w:val="00131E84"/>
    <w:rsid w:val="00131EB2"/>
    <w:rsid w:val="00131ED1"/>
    <w:rsid w:val="001321D2"/>
    <w:rsid w:val="00132222"/>
    <w:rsid w:val="001323E8"/>
    <w:rsid w:val="00132955"/>
    <w:rsid w:val="00132980"/>
    <w:rsid w:val="00132B37"/>
    <w:rsid w:val="00132F57"/>
    <w:rsid w:val="001333FA"/>
    <w:rsid w:val="00133666"/>
    <w:rsid w:val="00133965"/>
    <w:rsid w:val="001340BB"/>
    <w:rsid w:val="0013428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379CE"/>
    <w:rsid w:val="00137C56"/>
    <w:rsid w:val="001400CC"/>
    <w:rsid w:val="001401E0"/>
    <w:rsid w:val="00140292"/>
    <w:rsid w:val="00140307"/>
    <w:rsid w:val="00140407"/>
    <w:rsid w:val="00140432"/>
    <w:rsid w:val="00140FA4"/>
    <w:rsid w:val="0014121B"/>
    <w:rsid w:val="00141481"/>
    <w:rsid w:val="00141532"/>
    <w:rsid w:val="001416CF"/>
    <w:rsid w:val="0014179D"/>
    <w:rsid w:val="00141A20"/>
    <w:rsid w:val="00141B5E"/>
    <w:rsid w:val="00141C24"/>
    <w:rsid w:val="00141CDE"/>
    <w:rsid w:val="00141D2E"/>
    <w:rsid w:val="00141E70"/>
    <w:rsid w:val="00141FA7"/>
    <w:rsid w:val="0014213E"/>
    <w:rsid w:val="001422FE"/>
    <w:rsid w:val="00142359"/>
    <w:rsid w:val="0014286A"/>
    <w:rsid w:val="00142B35"/>
    <w:rsid w:val="00142C71"/>
    <w:rsid w:val="00142CC6"/>
    <w:rsid w:val="00142D37"/>
    <w:rsid w:val="0014336D"/>
    <w:rsid w:val="00143466"/>
    <w:rsid w:val="001435C0"/>
    <w:rsid w:val="00143F40"/>
    <w:rsid w:val="00144522"/>
    <w:rsid w:val="00144826"/>
    <w:rsid w:val="00144899"/>
    <w:rsid w:val="00144D9E"/>
    <w:rsid w:val="0014517B"/>
    <w:rsid w:val="001457A1"/>
    <w:rsid w:val="00145A4F"/>
    <w:rsid w:val="00145CB3"/>
    <w:rsid w:val="00145ED3"/>
    <w:rsid w:val="00145FA3"/>
    <w:rsid w:val="00146A03"/>
    <w:rsid w:val="00147244"/>
    <w:rsid w:val="0014738E"/>
    <w:rsid w:val="001476E8"/>
    <w:rsid w:val="00147A7F"/>
    <w:rsid w:val="00150273"/>
    <w:rsid w:val="00150297"/>
    <w:rsid w:val="0015076F"/>
    <w:rsid w:val="00150B8B"/>
    <w:rsid w:val="00151164"/>
    <w:rsid w:val="001511C0"/>
    <w:rsid w:val="001512B8"/>
    <w:rsid w:val="00151A4D"/>
    <w:rsid w:val="00151CA8"/>
    <w:rsid w:val="00151D6B"/>
    <w:rsid w:val="00151DFA"/>
    <w:rsid w:val="00151EF5"/>
    <w:rsid w:val="00152657"/>
    <w:rsid w:val="00152C5E"/>
    <w:rsid w:val="00152C72"/>
    <w:rsid w:val="00152DD3"/>
    <w:rsid w:val="00152E00"/>
    <w:rsid w:val="00153123"/>
    <w:rsid w:val="001534AF"/>
    <w:rsid w:val="001539D5"/>
    <w:rsid w:val="00153E26"/>
    <w:rsid w:val="00153E63"/>
    <w:rsid w:val="00153E7A"/>
    <w:rsid w:val="00153EA9"/>
    <w:rsid w:val="001541C3"/>
    <w:rsid w:val="00154373"/>
    <w:rsid w:val="001544E3"/>
    <w:rsid w:val="0015451C"/>
    <w:rsid w:val="001546C2"/>
    <w:rsid w:val="00154776"/>
    <w:rsid w:val="001550B0"/>
    <w:rsid w:val="00155368"/>
    <w:rsid w:val="00155479"/>
    <w:rsid w:val="00155582"/>
    <w:rsid w:val="001557BD"/>
    <w:rsid w:val="001558B5"/>
    <w:rsid w:val="00155AF9"/>
    <w:rsid w:val="0015603C"/>
    <w:rsid w:val="00156307"/>
    <w:rsid w:val="00156582"/>
    <w:rsid w:val="001568B4"/>
    <w:rsid w:val="00156AA3"/>
    <w:rsid w:val="001573FD"/>
    <w:rsid w:val="00157BA9"/>
    <w:rsid w:val="00157C97"/>
    <w:rsid w:val="00157FD7"/>
    <w:rsid w:val="00157FED"/>
    <w:rsid w:val="001602B6"/>
    <w:rsid w:val="0016031D"/>
    <w:rsid w:val="001604BB"/>
    <w:rsid w:val="00160722"/>
    <w:rsid w:val="00160769"/>
    <w:rsid w:val="0016098E"/>
    <w:rsid w:val="00160D47"/>
    <w:rsid w:val="00160D8C"/>
    <w:rsid w:val="00160DE8"/>
    <w:rsid w:val="00161423"/>
    <w:rsid w:val="0016178C"/>
    <w:rsid w:val="00161AC9"/>
    <w:rsid w:val="00161B13"/>
    <w:rsid w:val="00161BE4"/>
    <w:rsid w:val="00161C6E"/>
    <w:rsid w:val="00161D36"/>
    <w:rsid w:val="00161D5F"/>
    <w:rsid w:val="001623F3"/>
    <w:rsid w:val="00162451"/>
    <w:rsid w:val="0016247E"/>
    <w:rsid w:val="00162A2F"/>
    <w:rsid w:val="00162E95"/>
    <w:rsid w:val="00163400"/>
    <w:rsid w:val="001635DF"/>
    <w:rsid w:val="00163745"/>
    <w:rsid w:val="0016377F"/>
    <w:rsid w:val="00163ABD"/>
    <w:rsid w:val="00163B20"/>
    <w:rsid w:val="00163C9F"/>
    <w:rsid w:val="00163FB1"/>
    <w:rsid w:val="00164888"/>
    <w:rsid w:val="001648B1"/>
    <w:rsid w:val="00164BF3"/>
    <w:rsid w:val="00164CD1"/>
    <w:rsid w:val="00164E67"/>
    <w:rsid w:val="00164FA7"/>
    <w:rsid w:val="00165516"/>
    <w:rsid w:val="00165687"/>
    <w:rsid w:val="001657B2"/>
    <w:rsid w:val="00165A2C"/>
    <w:rsid w:val="00165AA5"/>
    <w:rsid w:val="00165AFC"/>
    <w:rsid w:val="00165BD3"/>
    <w:rsid w:val="00165C41"/>
    <w:rsid w:val="00166027"/>
    <w:rsid w:val="001663F3"/>
    <w:rsid w:val="0016759C"/>
    <w:rsid w:val="00167728"/>
    <w:rsid w:val="001679E9"/>
    <w:rsid w:val="00167EB5"/>
    <w:rsid w:val="00167ED8"/>
    <w:rsid w:val="001700ED"/>
    <w:rsid w:val="001703B4"/>
    <w:rsid w:val="0017045E"/>
    <w:rsid w:val="00170470"/>
    <w:rsid w:val="00170693"/>
    <w:rsid w:val="001707ED"/>
    <w:rsid w:val="00170AD9"/>
    <w:rsid w:val="00170EB5"/>
    <w:rsid w:val="001711B1"/>
    <w:rsid w:val="0017125F"/>
    <w:rsid w:val="00171361"/>
    <w:rsid w:val="0017148A"/>
    <w:rsid w:val="001717D4"/>
    <w:rsid w:val="001717E0"/>
    <w:rsid w:val="00171892"/>
    <w:rsid w:val="001719AF"/>
    <w:rsid w:val="00171A79"/>
    <w:rsid w:val="00171DA8"/>
    <w:rsid w:val="001723DF"/>
    <w:rsid w:val="00173059"/>
    <w:rsid w:val="0017348A"/>
    <w:rsid w:val="00173734"/>
    <w:rsid w:val="00174060"/>
    <w:rsid w:val="00174161"/>
    <w:rsid w:val="001741A3"/>
    <w:rsid w:val="001747A5"/>
    <w:rsid w:val="00174BF5"/>
    <w:rsid w:val="00174E19"/>
    <w:rsid w:val="001751A8"/>
    <w:rsid w:val="001757CF"/>
    <w:rsid w:val="00175A22"/>
    <w:rsid w:val="00175AF6"/>
    <w:rsid w:val="00175D15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7273"/>
    <w:rsid w:val="001773DA"/>
    <w:rsid w:val="0017765D"/>
    <w:rsid w:val="00177EC1"/>
    <w:rsid w:val="00180548"/>
    <w:rsid w:val="00180602"/>
    <w:rsid w:val="0018075B"/>
    <w:rsid w:val="00181277"/>
    <w:rsid w:val="0018196B"/>
    <w:rsid w:val="00181ADD"/>
    <w:rsid w:val="00181E44"/>
    <w:rsid w:val="001823A5"/>
    <w:rsid w:val="00182698"/>
    <w:rsid w:val="00182BD0"/>
    <w:rsid w:val="00182D71"/>
    <w:rsid w:val="001833DA"/>
    <w:rsid w:val="00183729"/>
    <w:rsid w:val="00183868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3D"/>
    <w:rsid w:val="00185652"/>
    <w:rsid w:val="0018581E"/>
    <w:rsid w:val="001858B2"/>
    <w:rsid w:val="00185B94"/>
    <w:rsid w:val="00185FDB"/>
    <w:rsid w:val="0018681D"/>
    <w:rsid w:val="001869CB"/>
    <w:rsid w:val="00186E89"/>
    <w:rsid w:val="00187423"/>
    <w:rsid w:val="00187649"/>
    <w:rsid w:val="00187F41"/>
    <w:rsid w:val="0019056B"/>
    <w:rsid w:val="00190ACB"/>
    <w:rsid w:val="001913B8"/>
    <w:rsid w:val="00191564"/>
    <w:rsid w:val="00191940"/>
    <w:rsid w:val="00191B7A"/>
    <w:rsid w:val="00192002"/>
    <w:rsid w:val="001921AD"/>
    <w:rsid w:val="001921AF"/>
    <w:rsid w:val="001922DF"/>
    <w:rsid w:val="001924FB"/>
    <w:rsid w:val="00192720"/>
    <w:rsid w:val="00192F0E"/>
    <w:rsid w:val="00192F3E"/>
    <w:rsid w:val="00192F85"/>
    <w:rsid w:val="00193337"/>
    <w:rsid w:val="0019368A"/>
    <w:rsid w:val="00193725"/>
    <w:rsid w:val="00193781"/>
    <w:rsid w:val="001938EE"/>
    <w:rsid w:val="00193939"/>
    <w:rsid w:val="00193BFA"/>
    <w:rsid w:val="00193C37"/>
    <w:rsid w:val="00193E0C"/>
    <w:rsid w:val="001947E9"/>
    <w:rsid w:val="001949BC"/>
    <w:rsid w:val="00194D35"/>
    <w:rsid w:val="00194D7B"/>
    <w:rsid w:val="00194DD2"/>
    <w:rsid w:val="00195072"/>
    <w:rsid w:val="00195204"/>
    <w:rsid w:val="00195304"/>
    <w:rsid w:val="0019542A"/>
    <w:rsid w:val="00195459"/>
    <w:rsid w:val="001956C8"/>
    <w:rsid w:val="00195B1F"/>
    <w:rsid w:val="00195BE3"/>
    <w:rsid w:val="00195CA0"/>
    <w:rsid w:val="00195D9F"/>
    <w:rsid w:val="00195DC1"/>
    <w:rsid w:val="00195F5A"/>
    <w:rsid w:val="00196228"/>
    <w:rsid w:val="001969E9"/>
    <w:rsid w:val="00196CBF"/>
    <w:rsid w:val="001971BD"/>
    <w:rsid w:val="001972D7"/>
    <w:rsid w:val="0019739F"/>
    <w:rsid w:val="00197591"/>
    <w:rsid w:val="00197683"/>
    <w:rsid w:val="001978B7"/>
    <w:rsid w:val="00197A1B"/>
    <w:rsid w:val="00197AB3"/>
    <w:rsid w:val="00197EE5"/>
    <w:rsid w:val="00197F41"/>
    <w:rsid w:val="001A0295"/>
    <w:rsid w:val="001A03FD"/>
    <w:rsid w:val="001A0835"/>
    <w:rsid w:val="001A0B75"/>
    <w:rsid w:val="001A144E"/>
    <w:rsid w:val="001A1C31"/>
    <w:rsid w:val="001A1EDF"/>
    <w:rsid w:val="001A289A"/>
    <w:rsid w:val="001A28B2"/>
    <w:rsid w:val="001A2ACE"/>
    <w:rsid w:val="001A304A"/>
    <w:rsid w:val="001A3186"/>
    <w:rsid w:val="001A3199"/>
    <w:rsid w:val="001A3B7C"/>
    <w:rsid w:val="001A42C7"/>
    <w:rsid w:val="001A442F"/>
    <w:rsid w:val="001A44BB"/>
    <w:rsid w:val="001A4825"/>
    <w:rsid w:val="001A485D"/>
    <w:rsid w:val="001A4CC7"/>
    <w:rsid w:val="001A5250"/>
    <w:rsid w:val="001A569D"/>
    <w:rsid w:val="001A5E35"/>
    <w:rsid w:val="001A5F2C"/>
    <w:rsid w:val="001A6004"/>
    <w:rsid w:val="001A627E"/>
    <w:rsid w:val="001A637E"/>
    <w:rsid w:val="001A66CE"/>
    <w:rsid w:val="001A69C1"/>
    <w:rsid w:val="001A6BB5"/>
    <w:rsid w:val="001A6EC0"/>
    <w:rsid w:val="001A6EE5"/>
    <w:rsid w:val="001A7003"/>
    <w:rsid w:val="001A74B6"/>
    <w:rsid w:val="001A79FD"/>
    <w:rsid w:val="001A7C18"/>
    <w:rsid w:val="001A7C47"/>
    <w:rsid w:val="001B0538"/>
    <w:rsid w:val="001B087C"/>
    <w:rsid w:val="001B1480"/>
    <w:rsid w:val="001B15BE"/>
    <w:rsid w:val="001B1BE6"/>
    <w:rsid w:val="001B1C91"/>
    <w:rsid w:val="001B1D08"/>
    <w:rsid w:val="001B1EC7"/>
    <w:rsid w:val="001B1EF5"/>
    <w:rsid w:val="001B1EFC"/>
    <w:rsid w:val="001B21E9"/>
    <w:rsid w:val="001B2201"/>
    <w:rsid w:val="001B24DE"/>
    <w:rsid w:val="001B2703"/>
    <w:rsid w:val="001B2937"/>
    <w:rsid w:val="001B2E5F"/>
    <w:rsid w:val="001B2F45"/>
    <w:rsid w:val="001B30EA"/>
    <w:rsid w:val="001B329C"/>
    <w:rsid w:val="001B37F6"/>
    <w:rsid w:val="001B3812"/>
    <w:rsid w:val="001B3F9B"/>
    <w:rsid w:val="001B404F"/>
    <w:rsid w:val="001B407C"/>
    <w:rsid w:val="001B4104"/>
    <w:rsid w:val="001B4305"/>
    <w:rsid w:val="001B431E"/>
    <w:rsid w:val="001B461B"/>
    <w:rsid w:val="001B48CA"/>
    <w:rsid w:val="001B49E6"/>
    <w:rsid w:val="001B4C12"/>
    <w:rsid w:val="001B4F5D"/>
    <w:rsid w:val="001B4FB2"/>
    <w:rsid w:val="001B5725"/>
    <w:rsid w:val="001B5B7F"/>
    <w:rsid w:val="001B5F0C"/>
    <w:rsid w:val="001B5FAE"/>
    <w:rsid w:val="001B6140"/>
    <w:rsid w:val="001B61BF"/>
    <w:rsid w:val="001B61EB"/>
    <w:rsid w:val="001B662B"/>
    <w:rsid w:val="001B6858"/>
    <w:rsid w:val="001B6DC0"/>
    <w:rsid w:val="001B7567"/>
    <w:rsid w:val="001B7580"/>
    <w:rsid w:val="001B7609"/>
    <w:rsid w:val="001B764F"/>
    <w:rsid w:val="001B7900"/>
    <w:rsid w:val="001B7955"/>
    <w:rsid w:val="001B7B66"/>
    <w:rsid w:val="001B7B73"/>
    <w:rsid w:val="001B7C18"/>
    <w:rsid w:val="001B7CF8"/>
    <w:rsid w:val="001B7D4C"/>
    <w:rsid w:val="001B7E1F"/>
    <w:rsid w:val="001C00AA"/>
    <w:rsid w:val="001C069E"/>
    <w:rsid w:val="001C0884"/>
    <w:rsid w:val="001C0A58"/>
    <w:rsid w:val="001C0CE9"/>
    <w:rsid w:val="001C0FAD"/>
    <w:rsid w:val="001C0FFF"/>
    <w:rsid w:val="001C1415"/>
    <w:rsid w:val="001C17D2"/>
    <w:rsid w:val="001C1C5B"/>
    <w:rsid w:val="001C1E81"/>
    <w:rsid w:val="001C1EC6"/>
    <w:rsid w:val="001C206E"/>
    <w:rsid w:val="001C20B9"/>
    <w:rsid w:val="001C246C"/>
    <w:rsid w:val="001C24AA"/>
    <w:rsid w:val="001C28A3"/>
    <w:rsid w:val="001C2CE9"/>
    <w:rsid w:val="001C2D50"/>
    <w:rsid w:val="001C2DA6"/>
    <w:rsid w:val="001C3357"/>
    <w:rsid w:val="001C34BC"/>
    <w:rsid w:val="001C351A"/>
    <w:rsid w:val="001C367A"/>
    <w:rsid w:val="001C3811"/>
    <w:rsid w:val="001C3B09"/>
    <w:rsid w:val="001C3EB7"/>
    <w:rsid w:val="001C42A8"/>
    <w:rsid w:val="001C4325"/>
    <w:rsid w:val="001C4844"/>
    <w:rsid w:val="001C4C63"/>
    <w:rsid w:val="001C4ECB"/>
    <w:rsid w:val="001C4F5E"/>
    <w:rsid w:val="001C50F2"/>
    <w:rsid w:val="001C5175"/>
    <w:rsid w:val="001C5310"/>
    <w:rsid w:val="001C5B21"/>
    <w:rsid w:val="001C5E45"/>
    <w:rsid w:val="001C5E6C"/>
    <w:rsid w:val="001C5F32"/>
    <w:rsid w:val="001C69D8"/>
    <w:rsid w:val="001C6B2D"/>
    <w:rsid w:val="001C6BAD"/>
    <w:rsid w:val="001C6FE6"/>
    <w:rsid w:val="001C713D"/>
    <w:rsid w:val="001C728F"/>
    <w:rsid w:val="001C74C6"/>
    <w:rsid w:val="001C7D4C"/>
    <w:rsid w:val="001D0CAD"/>
    <w:rsid w:val="001D0EFA"/>
    <w:rsid w:val="001D1024"/>
    <w:rsid w:val="001D1042"/>
    <w:rsid w:val="001D13A9"/>
    <w:rsid w:val="001D13B0"/>
    <w:rsid w:val="001D1889"/>
    <w:rsid w:val="001D2044"/>
    <w:rsid w:val="001D2160"/>
    <w:rsid w:val="001D21AD"/>
    <w:rsid w:val="001D2458"/>
    <w:rsid w:val="001D24ED"/>
    <w:rsid w:val="001D2770"/>
    <w:rsid w:val="001D2FEC"/>
    <w:rsid w:val="001D3109"/>
    <w:rsid w:val="001D346C"/>
    <w:rsid w:val="001D38AB"/>
    <w:rsid w:val="001D3BB3"/>
    <w:rsid w:val="001D3BB8"/>
    <w:rsid w:val="001D46E0"/>
    <w:rsid w:val="001D47FA"/>
    <w:rsid w:val="001D4C0E"/>
    <w:rsid w:val="001D51FF"/>
    <w:rsid w:val="001D522E"/>
    <w:rsid w:val="001D549E"/>
    <w:rsid w:val="001D5D99"/>
    <w:rsid w:val="001D6132"/>
    <w:rsid w:val="001D65E4"/>
    <w:rsid w:val="001D6A54"/>
    <w:rsid w:val="001D6E27"/>
    <w:rsid w:val="001D73E2"/>
    <w:rsid w:val="001D794F"/>
    <w:rsid w:val="001D7C08"/>
    <w:rsid w:val="001D7CAC"/>
    <w:rsid w:val="001D7D1A"/>
    <w:rsid w:val="001E04AD"/>
    <w:rsid w:val="001E06E2"/>
    <w:rsid w:val="001E0976"/>
    <w:rsid w:val="001E0CE4"/>
    <w:rsid w:val="001E0CF8"/>
    <w:rsid w:val="001E10E6"/>
    <w:rsid w:val="001E1156"/>
    <w:rsid w:val="001E131C"/>
    <w:rsid w:val="001E131E"/>
    <w:rsid w:val="001E152F"/>
    <w:rsid w:val="001E1925"/>
    <w:rsid w:val="001E1C32"/>
    <w:rsid w:val="001E2612"/>
    <w:rsid w:val="001E266D"/>
    <w:rsid w:val="001E2E5D"/>
    <w:rsid w:val="001E341E"/>
    <w:rsid w:val="001E35E8"/>
    <w:rsid w:val="001E3890"/>
    <w:rsid w:val="001E39C3"/>
    <w:rsid w:val="001E39EA"/>
    <w:rsid w:val="001E3F22"/>
    <w:rsid w:val="001E3F31"/>
    <w:rsid w:val="001E4733"/>
    <w:rsid w:val="001E4F57"/>
    <w:rsid w:val="001E4FB5"/>
    <w:rsid w:val="001E561D"/>
    <w:rsid w:val="001E56F2"/>
    <w:rsid w:val="001E5A36"/>
    <w:rsid w:val="001E5C77"/>
    <w:rsid w:val="001E5CF6"/>
    <w:rsid w:val="001E5EFA"/>
    <w:rsid w:val="001E5F5B"/>
    <w:rsid w:val="001E6474"/>
    <w:rsid w:val="001E6768"/>
    <w:rsid w:val="001E67D0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414"/>
    <w:rsid w:val="001F0B07"/>
    <w:rsid w:val="001F0D6E"/>
    <w:rsid w:val="001F100C"/>
    <w:rsid w:val="001F134A"/>
    <w:rsid w:val="001F160F"/>
    <w:rsid w:val="001F178D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E68"/>
    <w:rsid w:val="001F2ECD"/>
    <w:rsid w:val="001F337E"/>
    <w:rsid w:val="001F3A76"/>
    <w:rsid w:val="001F3B11"/>
    <w:rsid w:val="001F3C87"/>
    <w:rsid w:val="001F3EF5"/>
    <w:rsid w:val="001F410F"/>
    <w:rsid w:val="001F42C3"/>
    <w:rsid w:val="001F4A45"/>
    <w:rsid w:val="001F4BAB"/>
    <w:rsid w:val="001F568E"/>
    <w:rsid w:val="001F58EB"/>
    <w:rsid w:val="001F5C19"/>
    <w:rsid w:val="001F5C3D"/>
    <w:rsid w:val="001F5C80"/>
    <w:rsid w:val="001F5CF2"/>
    <w:rsid w:val="001F5FAC"/>
    <w:rsid w:val="001F624B"/>
    <w:rsid w:val="001F6556"/>
    <w:rsid w:val="001F67FF"/>
    <w:rsid w:val="001F680F"/>
    <w:rsid w:val="001F6DAD"/>
    <w:rsid w:val="001F779F"/>
    <w:rsid w:val="001F792F"/>
    <w:rsid w:val="001F7C35"/>
    <w:rsid w:val="001F7CA1"/>
    <w:rsid w:val="00200135"/>
    <w:rsid w:val="002002B3"/>
    <w:rsid w:val="002003EA"/>
    <w:rsid w:val="00200787"/>
    <w:rsid w:val="00200861"/>
    <w:rsid w:val="00200A34"/>
    <w:rsid w:val="00200A47"/>
    <w:rsid w:val="00200B17"/>
    <w:rsid w:val="00200CB6"/>
    <w:rsid w:val="002011EF"/>
    <w:rsid w:val="00201259"/>
    <w:rsid w:val="00201484"/>
    <w:rsid w:val="002014D4"/>
    <w:rsid w:val="0020157D"/>
    <w:rsid w:val="002016EA"/>
    <w:rsid w:val="00201A8D"/>
    <w:rsid w:val="00201CBC"/>
    <w:rsid w:val="00201CF8"/>
    <w:rsid w:val="0020237F"/>
    <w:rsid w:val="0020239E"/>
    <w:rsid w:val="00202B12"/>
    <w:rsid w:val="00202C13"/>
    <w:rsid w:val="00202E9D"/>
    <w:rsid w:val="002037DA"/>
    <w:rsid w:val="002037FE"/>
    <w:rsid w:val="00203B9F"/>
    <w:rsid w:val="00203E66"/>
    <w:rsid w:val="00204641"/>
    <w:rsid w:val="00204BA9"/>
    <w:rsid w:val="00204E6B"/>
    <w:rsid w:val="00204E7A"/>
    <w:rsid w:val="00204EA3"/>
    <w:rsid w:val="0020504D"/>
    <w:rsid w:val="0020537B"/>
    <w:rsid w:val="00205C5D"/>
    <w:rsid w:val="00205F14"/>
    <w:rsid w:val="002061AC"/>
    <w:rsid w:val="002061D3"/>
    <w:rsid w:val="0020690E"/>
    <w:rsid w:val="00206A7A"/>
    <w:rsid w:val="00206A95"/>
    <w:rsid w:val="00206B9D"/>
    <w:rsid w:val="00206DEC"/>
    <w:rsid w:val="00206F44"/>
    <w:rsid w:val="00207168"/>
    <w:rsid w:val="00207211"/>
    <w:rsid w:val="00207462"/>
    <w:rsid w:val="00207AE5"/>
    <w:rsid w:val="00207F34"/>
    <w:rsid w:val="00210450"/>
    <w:rsid w:val="0021071C"/>
    <w:rsid w:val="00210A68"/>
    <w:rsid w:val="0021110A"/>
    <w:rsid w:val="00211165"/>
    <w:rsid w:val="00211716"/>
    <w:rsid w:val="00211915"/>
    <w:rsid w:val="00211AC7"/>
    <w:rsid w:val="00211C3D"/>
    <w:rsid w:val="00212214"/>
    <w:rsid w:val="00212331"/>
    <w:rsid w:val="00212722"/>
    <w:rsid w:val="00212867"/>
    <w:rsid w:val="0021287D"/>
    <w:rsid w:val="00212ACE"/>
    <w:rsid w:val="0021327E"/>
    <w:rsid w:val="0021332D"/>
    <w:rsid w:val="002134EA"/>
    <w:rsid w:val="00213B00"/>
    <w:rsid w:val="00213B69"/>
    <w:rsid w:val="00214177"/>
    <w:rsid w:val="002141F0"/>
    <w:rsid w:val="0021456A"/>
    <w:rsid w:val="0021470E"/>
    <w:rsid w:val="002147E2"/>
    <w:rsid w:val="00214C30"/>
    <w:rsid w:val="00214D38"/>
    <w:rsid w:val="00215113"/>
    <w:rsid w:val="0021533B"/>
    <w:rsid w:val="00215396"/>
    <w:rsid w:val="00215777"/>
    <w:rsid w:val="002158A9"/>
    <w:rsid w:val="00215A71"/>
    <w:rsid w:val="00216243"/>
    <w:rsid w:val="00216313"/>
    <w:rsid w:val="00217342"/>
    <w:rsid w:val="002175E4"/>
    <w:rsid w:val="0021790A"/>
    <w:rsid w:val="00217ABA"/>
    <w:rsid w:val="00217D59"/>
    <w:rsid w:val="00217DA5"/>
    <w:rsid w:val="00217E90"/>
    <w:rsid w:val="00217EB0"/>
    <w:rsid w:val="00217F39"/>
    <w:rsid w:val="00217FC0"/>
    <w:rsid w:val="002201F7"/>
    <w:rsid w:val="0022049B"/>
    <w:rsid w:val="0022094B"/>
    <w:rsid w:val="00220B43"/>
    <w:rsid w:val="00220F6C"/>
    <w:rsid w:val="00220F81"/>
    <w:rsid w:val="00220FDE"/>
    <w:rsid w:val="00221038"/>
    <w:rsid w:val="00221452"/>
    <w:rsid w:val="0022159F"/>
    <w:rsid w:val="00221BD1"/>
    <w:rsid w:val="00221E32"/>
    <w:rsid w:val="00221EB8"/>
    <w:rsid w:val="00221F0A"/>
    <w:rsid w:val="00222360"/>
    <w:rsid w:val="0022237C"/>
    <w:rsid w:val="00222558"/>
    <w:rsid w:val="002225AB"/>
    <w:rsid w:val="00222634"/>
    <w:rsid w:val="00222999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27FC8"/>
    <w:rsid w:val="00227FEF"/>
    <w:rsid w:val="00230127"/>
    <w:rsid w:val="00230246"/>
    <w:rsid w:val="00230566"/>
    <w:rsid w:val="002305C0"/>
    <w:rsid w:val="002306B3"/>
    <w:rsid w:val="00230AB4"/>
    <w:rsid w:val="00230D2E"/>
    <w:rsid w:val="00230DF1"/>
    <w:rsid w:val="00230E0B"/>
    <w:rsid w:val="00230F87"/>
    <w:rsid w:val="00230FE6"/>
    <w:rsid w:val="00231259"/>
    <w:rsid w:val="00231565"/>
    <w:rsid w:val="00231A0C"/>
    <w:rsid w:val="00231AB2"/>
    <w:rsid w:val="00231C4B"/>
    <w:rsid w:val="0023200A"/>
    <w:rsid w:val="0023268B"/>
    <w:rsid w:val="002327EF"/>
    <w:rsid w:val="00232A65"/>
    <w:rsid w:val="002332E8"/>
    <w:rsid w:val="00233366"/>
    <w:rsid w:val="002335BC"/>
    <w:rsid w:val="002336AA"/>
    <w:rsid w:val="002338AE"/>
    <w:rsid w:val="002339A0"/>
    <w:rsid w:val="00233C80"/>
    <w:rsid w:val="00233F08"/>
    <w:rsid w:val="0023412E"/>
    <w:rsid w:val="00234908"/>
    <w:rsid w:val="00234B12"/>
    <w:rsid w:val="00234DEB"/>
    <w:rsid w:val="002350F1"/>
    <w:rsid w:val="0023559E"/>
    <w:rsid w:val="0023584F"/>
    <w:rsid w:val="002358C4"/>
    <w:rsid w:val="00235C49"/>
    <w:rsid w:val="00236096"/>
    <w:rsid w:val="002360BF"/>
    <w:rsid w:val="00236854"/>
    <w:rsid w:val="00236BED"/>
    <w:rsid w:val="00236EFF"/>
    <w:rsid w:val="00236F74"/>
    <w:rsid w:val="00237317"/>
    <w:rsid w:val="0023762A"/>
    <w:rsid w:val="00237DA6"/>
    <w:rsid w:val="00237EF0"/>
    <w:rsid w:val="00237F70"/>
    <w:rsid w:val="002403EE"/>
    <w:rsid w:val="00240A2D"/>
    <w:rsid w:val="00240B99"/>
    <w:rsid w:val="00240E83"/>
    <w:rsid w:val="002416B9"/>
    <w:rsid w:val="00241E92"/>
    <w:rsid w:val="0024228B"/>
    <w:rsid w:val="00242375"/>
    <w:rsid w:val="002423E1"/>
    <w:rsid w:val="002425D6"/>
    <w:rsid w:val="002427B6"/>
    <w:rsid w:val="00242AF0"/>
    <w:rsid w:val="00242DE9"/>
    <w:rsid w:val="0024351C"/>
    <w:rsid w:val="00243648"/>
    <w:rsid w:val="00244059"/>
    <w:rsid w:val="0024595E"/>
    <w:rsid w:val="00245E70"/>
    <w:rsid w:val="002463AB"/>
    <w:rsid w:val="002467C5"/>
    <w:rsid w:val="00246E24"/>
    <w:rsid w:val="00246F52"/>
    <w:rsid w:val="002471A7"/>
    <w:rsid w:val="00247304"/>
    <w:rsid w:val="002473E8"/>
    <w:rsid w:val="00247697"/>
    <w:rsid w:val="002476B3"/>
    <w:rsid w:val="0024783F"/>
    <w:rsid w:val="002479B2"/>
    <w:rsid w:val="00247B95"/>
    <w:rsid w:val="00247EBB"/>
    <w:rsid w:val="00250423"/>
    <w:rsid w:val="00250966"/>
    <w:rsid w:val="00250B4E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5B2"/>
    <w:rsid w:val="00254651"/>
    <w:rsid w:val="00254CA5"/>
    <w:rsid w:val="00254FB7"/>
    <w:rsid w:val="00254FD9"/>
    <w:rsid w:val="00255102"/>
    <w:rsid w:val="00255155"/>
    <w:rsid w:val="00255332"/>
    <w:rsid w:val="002553BC"/>
    <w:rsid w:val="00255813"/>
    <w:rsid w:val="00255B14"/>
    <w:rsid w:val="00255C1A"/>
    <w:rsid w:val="00255C3F"/>
    <w:rsid w:val="00256059"/>
    <w:rsid w:val="00256C19"/>
    <w:rsid w:val="00256FC1"/>
    <w:rsid w:val="002571B5"/>
    <w:rsid w:val="002573B5"/>
    <w:rsid w:val="002573CC"/>
    <w:rsid w:val="0025774B"/>
    <w:rsid w:val="002603B1"/>
    <w:rsid w:val="002605BA"/>
    <w:rsid w:val="0026077C"/>
    <w:rsid w:val="0026092F"/>
    <w:rsid w:val="00260F18"/>
    <w:rsid w:val="00260FF2"/>
    <w:rsid w:val="0026103F"/>
    <w:rsid w:val="002614C7"/>
    <w:rsid w:val="002615AD"/>
    <w:rsid w:val="0026194B"/>
    <w:rsid w:val="00261A3C"/>
    <w:rsid w:val="00261D75"/>
    <w:rsid w:val="0026209E"/>
    <w:rsid w:val="00262A28"/>
    <w:rsid w:val="002630D0"/>
    <w:rsid w:val="00263417"/>
    <w:rsid w:val="00263A1A"/>
    <w:rsid w:val="00263DC6"/>
    <w:rsid w:val="00264142"/>
    <w:rsid w:val="00264686"/>
    <w:rsid w:val="002646B4"/>
    <w:rsid w:val="002646D4"/>
    <w:rsid w:val="0026480D"/>
    <w:rsid w:val="00264826"/>
    <w:rsid w:val="00264920"/>
    <w:rsid w:val="00264AC8"/>
    <w:rsid w:val="00264B17"/>
    <w:rsid w:val="00264B6D"/>
    <w:rsid w:val="00264C87"/>
    <w:rsid w:val="00264DE8"/>
    <w:rsid w:val="002652D4"/>
    <w:rsid w:val="002653C1"/>
    <w:rsid w:val="00265AE1"/>
    <w:rsid w:val="00265D48"/>
    <w:rsid w:val="00265F36"/>
    <w:rsid w:val="00265F65"/>
    <w:rsid w:val="002662D6"/>
    <w:rsid w:val="00266500"/>
    <w:rsid w:val="00266511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088"/>
    <w:rsid w:val="00271106"/>
    <w:rsid w:val="00271216"/>
    <w:rsid w:val="00271355"/>
    <w:rsid w:val="002714DB"/>
    <w:rsid w:val="00271522"/>
    <w:rsid w:val="002715A6"/>
    <w:rsid w:val="002717C9"/>
    <w:rsid w:val="0027192C"/>
    <w:rsid w:val="00271DBE"/>
    <w:rsid w:val="00272373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6B6"/>
    <w:rsid w:val="00274B49"/>
    <w:rsid w:val="00274DF7"/>
    <w:rsid w:val="0027532D"/>
    <w:rsid w:val="0027566F"/>
    <w:rsid w:val="00275977"/>
    <w:rsid w:val="002759A8"/>
    <w:rsid w:val="00275B27"/>
    <w:rsid w:val="00275D10"/>
    <w:rsid w:val="0027606C"/>
    <w:rsid w:val="00276171"/>
    <w:rsid w:val="00276423"/>
    <w:rsid w:val="00276927"/>
    <w:rsid w:val="00276EE7"/>
    <w:rsid w:val="00276F0F"/>
    <w:rsid w:val="00276F65"/>
    <w:rsid w:val="0027703D"/>
    <w:rsid w:val="0027745D"/>
    <w:rsid w:val="002775DC"/>
    <w:rsid w:val="00277AEC"/>
    <w:rsid w:val="00277CA3"/>
    <w:rsid w:val="00280135"/>
    <w:rsid w:val="0028029D"/>
    <w:rsid w:val="002802B7"/>
    <w:rsid w:val="002803F6"/>
    <w:rsid w:val="00280926"/>
    <w:rsid w:val="0028094D"/>
    <w:rsid w:val="00280982"/>
    <w:rsid w:val="00280B2C"/>
    <w:rsid w:val="00280F23"/>
    <w:rsid w:val="00280FFC"/>
    <w:rsid w:val="002812DE"/>
    <w:rsid w:val="00281664"/>
    <w:rsid w:val="00281905"/>
    <w:rsid w:val="00282225"/>
    <w:rsid w:val="0028234C"/>
    <w:rsid w:val="00282600"/>
    <w:rsid w:val="00282BCC"/>
    <w:rsid w:val="0028327B"/>
    <w:rsid w:val="0028408E"/>
    <w:rsid w:val="00284319"/>
    <w:rsid w:val="00284667"/>
    <w:rsid w:val="00284682"/>
    <w:rsid w:val="00284E05"/>
    <w:rsid w:val="00284FE0"/>
    <w:rsid w:val="00284FEF"/>
    <w:rsid w:val="00285133"/>
    <w:rsid w:val="00285224"/>
    <w:rsid w:val="0028529B"/>
    <w:rsid w:val="00286617"/>
    <w:rsid w:val="00286671"/>
    <w:rsid w:val="002868EC"/>
    <w:rsid w:val="00286CD4"/>
    <w:rsid w:val="00287230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7D4"/>
    <w:rsid w:val="002917DD"/>
    <w:rsid w:val="00291EB8"/>
    <w:rsid w:val="00291FC2"/>
    <w:rsid w:val="002921E2"/>
    <w:rsid w:val="0029221F"/>
    <w:rsid w:val="002923B4"/>
    <w:rsid w:val="002925F7"/>
    <w:rsid w:val="00292EE9"/>
    <w:rsid w:val="00293041"/>
    <w:rsid w:val="00293092"/>
    <w:rsid w:val="002932B6"/>
    <w:rsid w:val="00293648"/>
    <w:rsid w:val="00293828"/>
    <w:rsid w:val="00293BE2"/>
    <w:rsid w:val="00293C98"/>
    <w:rsid w:val="00293DBF"/>
    <w:rsid w:val="00294763"/>
    <w:rsid w:val="0029489D"/>
    <w:rsid w:val="002948A9"/>
    <w:rsid w:val="00294959"/>
    <w:rsid w:val="00294C8E"/>
    <w:rsid w:val="00295502"/>
    <w:rsid w:val="002961F2"/>
    <w:rsid w:val="002964B7"/>
    <w:rsid w:val="002964C5"/>
    <w:rsid w:val="0029672F"/>
    <w:rsid w:val="002968DE"/>
    <w:rsid w:val="00296A92"/>
    <w:rsid w:val="00296F75"/>
    <w:rsid w:val="00297137"/>
    <w:rsid w:val="00297554"/>
    <w:rsid w:val="002975B1"/>
    <w:rsid w:val="002979E4"/>
    <w:rsid w:val="00297CAD"/>
    <w:rsid w:val="00297D8A"/>
    <w:rsid w:val="002A01C2"/>
    <w:rsid w:val="002A03F0"/>
    <w:rsid w:val="002A092F"/>
    <w:rsid w:val="002A09C2"/>
    <w:rsid w:val="002A11D5"/>
    <w:rsid w:val="002A135A"/>
    <w:rsid w:val="002A1651"/>
    <w:rsid w:val="002A1928"/>
    <w:rsid w:val="002A199B"/>
    <w:rsid w:val="002A1E07"/>
    <w:rsid w:val="002A206F"/>
    <w:rsid w:val="002A23A9"/>
    <w:rsid w:val="002A26F0"/>
    <w:rsid w:val="002A2C2C"/>
    <w:rsid w:val="002A2D02"/>
    <w:rsid w:val="002A2D24"/>
    <w:rsid w:val="002A2D3C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8AE"/>
    <w:rsid w:val="002A495F"/>
    <w:rsid w:val="002A4B3E"/>
    <w:rsid w:val="002A4C02"/>
    <w:rsid w:val="002A4F34"/>
    <w:rsid w:val="002A5392"/>
    <w:rsid w:val="002A5429"/>
    <w:rsid w:val="002A5E05"/>
    <w:rsid w:val="002A6251"/>
    <w:rsid w:val="002A634C"/>
    <w:rsid w:val="002A64CC"/>
    <w:rsid w:val="002A6930"/>
    <w:rsid w:val="002A6937"/>
    <w:rsid w:val="002A6C33"/>
    <w:rsid w:val="002A6D51"/>
    <w:rsid w:val="002A75D9"/>
    <w:rsid w:val="002A7907"/>
    <w:rsid w:val="002A7BA5"/>
    <w:rsid w:val="002A7C76"/>
    <w:rsid w:val="002A7D0F"/>
    <w:rsid w:val="002A7E5D"/>
    <w:rsid w:val="002B02F7"/>
    <w:rsid w:val="002B07BE"/>
    <w:rsid w:val="002B07D8"/>
    <w:rsid w:val="002B0A60"/>
    <w:rsid w:val="002B18F8"/>
    <w:rsid w:val="002B1FAD"/>
    <w:rsid w:val="002B200D"/>
    <w:rsid w:val="002B21CF"/>
    <w:rsid w:val="002B25DE"/>
    <w:rsid w:val="002B2633"/>
    <w:rsid w:val="002B27C3"/>
    <w:rsid w:val="002B2E0A"/>
    <w:rsid w:val="002B2F47"/>
    <w:rsid w:val="002B3067"/>
    <w:rsid w:val="002B35E0"/>
    <w:rsid w:val="002B367C"/>
    <w:rsid w:val="002B36F1"/>
    <w:rsid w:val="002B3CF6"/>
    <w:rsid w:val="002B3EB3"/>
    <w:rsid w:val="002B3EC7"/>
    <w:rsid w:val="002B41AE"/>
    <w:rsid w:val="002B4AC7"/>
    <w:rsid w:val="002B4B4B"/>
    <w:rsid w:val="002B4C01"/>
    <w:rsid w:val="002B5667"/>
    <w:rsid w:val="002B5715"/>
    <w:rsid w:val="002B57A1"/>
    <w:rsid w:val="002B5B13"/>
    <w:rsid w:val="002B5B7D"/>
    <w:rsid w:val="002B6041"/>
    <w:rsid w:val="002B6189"/>
    <w:rsid w:val="002B63A5"/>
    <w:rsid w:val="002B64A4"/>
    <w:rsid w:val="002B6740"/>
    <w:rsid w:val="002B6838"/>
    <w:rsid w:val="002B6CA1"/>
    <w:rsid w:val="002B7001"/>
    <w:rsid w:val="002B7395"/>
    <w:rsid w:val="002B750B"/>
    <w:rsid w:val="002B75DA"/>
    <w:rsid w:val="002B7B20"/>
    <w:rsid w:val="002C03D9"/>
    <w:rsid w:val="002C074D"/>
    <w:rsid w:val="002C0779"/>
    <w:rsid w:val="002C08A2"/>
    <w:rsid w:val="002C0EED"/>
    <w:rsid w:val="002C1160"/>
    <w:rsid w:val="002C1953"/>
    <w:rsid w:val="002C1DFB"/>
    <w:rsid w:val="002C253E"/>
    <w:rsid w:val="002C26CC"/>
    <w:rsid w:val="002C3463"/>
    <w:rsid w:val="002C37BB"/>
    <w:rsid w:val="002C3BDE"/>
    <w:rsid w:val="002C4AF6"/>
    <w:rsid w:val="002C5521"/>
    <w:rsid w:val="002C5A4D"/>
    <w:rsid w:val="002C5D29"/>
    <w:rsid w:val="002C5EFD"/>
    <w:rsid w:val="002C5F88"/>
    <w:rsid w:val="002C6071"/>
    <w:rsid w:val="002C6B8D"/>
    <w:rsid w:val="002C6BB0"/>
    <w:rsid w:val="002C73AD"/>
    <w:rsid w:val="002C750B"/>
    <w:rsid w:val="002C7739"/>
    <w:rsid w:val="002C79D5"/>
    <w:rsid w:val="002C7BA3"/>
    <w:rsid w:val="002D0165"/>
    <w:rsid w:val="002D03EF"/>
    <w:rsid w:val="002D07C6"/>
    <w:rsid w:val="002D07E9"/>
    <w:rsid w:val="002D08FC"/>
    <w:rsid w:val="002D0D4F"/>
    <w:rsid w:val="002D0E8D"/>
    <w:rsid w:val="002D0F47"/>
    <w:rsid w:val="002D1252"/>
    <w:rsid w:val="002D160B"/>
    <w:rsid w:val="002D16AB"/>
    <w:rsid w:val="002D182E"/>
    <w:rsid w:val="002D1F0D"/>
    <w:rsid w:val="002D257E"/>
    <w:rsid w:val="002D2640"/>
    <w:rsid w:val="002D2781"/>
    <w:rsid w:val="002D2995"/>
    <w:rsid w:val="002D2DA0"/>
    <w:rsid w:val="002D304C"/>
    <w:rsid w:val="002D30A1"/>
    <w:rsid w:val="002D3165"/>
    <w:rsid w:val="002D369B"/>
    <w:rsid w:val="002D38B6"/>
    <w:rsid w:val="002D3947"/>
    <w:rsid w:val="002D3E0B"/>
    <w:rsid w:val="002D45A1"/>
    <w:rsid w:val="002D46EA"/>
    <w:rsid w:val="002D4C9E"/>
    <w:rsid w:val="002D50A8"/>
    <w:rsid w:val="002D51FD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AAB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E2C"/>
    <w:rsid w:val="002E10A1"/>
    <w:rsid w:val="002E12D0"/>
    <w:rsid w:val="002E1574"/>
    <w:rsid w:val="002E15C5"/>
    <w:rsid w:val="002E1986"/>
    <w:rsid w:val="002E1B5E"/>
    <w:rsid w:val="002E2584"/>
    <w:rsid w:val="002E265A"/>
    <w:rsid w:val="002E2783"/>
    <w:rsid w:val="002E2837"/>
    <w:rsid w:val="002E2AD3"/>
    <w:rsid w:val="002E2DE7"/>
    <w:rsid w:val="002E3495"/>
    <w:rsid w:val="002E3A5B"/>
    <w:rsid w:val="002E3B18"/>
    <w:rsid w:val="002E3FC1"/>
    <w:rsid w:val="002E400E"/>
    <w:rsid w:val="002E4204"/>
    <w:rsid w:val="002E427A"/>
    <w:rsid w:val="002E4C88"/>
    <w:rsid w:val="002E4D02"/>
    <w:rsid w:val="002E50A6"/>
    <w:rsid w:val="002E5705"/>
    <w:rsid w:val="002E5819"/>
    <w:rsid w:val="002E5D6C"/>
    <w:rsid w:val="002E60AD"/>
    <w:rsid w:val="002E6263"/>
    <w:rsid w:val="002E654A"/>
    <w:rsid w:val="002E6591"/>
    <w:rsid w:val="002E69FC"/>
    <w:rsid w:val="002E6F3B"/>
    <w:rsid w:val="002E6F62"/>
    <w:rsid w:val="002E720C"/>
    <w:rsid w:val="002E729E"/>
    <w:rsid w:val="002E77D1"/>
    <w:rsid w:val="002E79CD"/>
    <w:rsid w:val="002E79D5"/>
    <w:rsid w:val="002E7B28"/>
    <w:rsid w:val="002E7BA5"/>
    <w:rsid w:val="002E7F1C"/>
    <w:rsid w:val="002F03D8"/>
    <w:rsid w:val="002F042A"/>
    <w:rsid w:val="002F05F2"/>
    <w:rsid w:val="002F0F2C"/>
    <w:rsid w:val="002F13F1"/>
    <w:rsid w:val="002F158A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0B"/>
    <w:rsid w:val="002F3055"/>
    <w:rsid w:val="002F33BD"/>
    <w:rsid w:val="002F33C4"/>
    <w:rsid w:val="002F366F"/>
    <w:rsid w:val="002F3A09"/>
    <w:rsid w:val="002F3F31"/>
    <w:rsid w:val="002F45C8"/>
    <w:rsid w:val="002F485F"/>
    <w:rsid w:val="002F4B48"/>
    <w:rsid w:val="002F4C14"/>
    <w:rsid w:val="002F52CC"/>
    <w:rsid w:val="002F5491"/>
    <w:rsid w:val="002F54B0"/>
    <w:rsid w:val="002F5A75"/>
    <w:rsid w:val="002F5B92"/>
    <w:rsid w:val="002F5EAA"/>
    <w:rsid w:val="002F6148"/>
    <w:rsid w:val="002F675E"/>
    <w:rsid w:val="002F6A3A"/>
    <w:rsid w:val="002F6F5B"/>
    <w:rsid w:val="002F6F88"/>
    <w:rsid w:val="002F7136"/>
    <w:rsid w:val="002F71D9"/>
    <w:rsid w:val="002F7314"/>
    <w:rsid w:val="002F77C7"/>
    <w:rsid w:val="002F7F90"/>
    <w:rsid w:val="003009CC"/>
    <w:rsid w:val="00300A7F"/>
    <w:rsid w:val="00300EBA"/>
    <w:rsid w:val="00300F45"/>
    <w:rsid w:val="003014F6"/>
    <w:rsid w:val="00301C87"/>
    <w:rsid w:val="00301E11"/>
    <w:rsid w:val="003021AC"/>
    <w:rsid w:val="0030259B"/>
    <w:rsid w:val="00302AD3"/>
    <w:rsid w:val="00302B99"/>
    <w:rsid w:val="00302E85"/>
    <w:rsid w:val="00302EE6"/>
    <w:rsid w:val="003034E8"/>
    <w:rsid w:val="003043C3"/>
    <w:rsid w:val="003045EC"/>
    <w:rsid w:val="00304776"/>
    <w:rsid w:val="0030490B"/>
    <w:rsid w:val="00304D2A"/>
    <w:rsid w:val="00304F24"/>
    <w:rsid w:val="00305476"/>
    <w:rsid w:val="0030552A"/>
    <w:rsid w:val="0030577F"/>
    <w:rsid w:val="003057FC"/>
    <w:rsid w:val="003058CE"/>
    <w:rsid w:val="00305A03"/>
    <w:rsid w:val="00305B63"/>
    <w:rsid w:val="00305CC3"/>
    <w:rsid w:val="003060A8"/>
    <w:rsid w:val="00306481"/>
    <w:rsid w:val="003066B4"/>
    <w:rsid w:val="00307258"/>
    <w:rsid w:val="00307368"/>
    <w:rsid w:val="00307C65"/>
    <w:rsid w:val="00310215"/>
    <w:rsid w:val="00310BAA"/>
    <w:rsid w:val="00310F76"/>
    <w:rsid w:val="003113E2"/>
    <w:rsid w:val="003117EA"/>
    <w:rsid w:val="00311C27"/>
    <w:rsid w:val="00311D8C"/>
    <w:rsid w:val="00312343"/>
    <w:rsid w:val="003123DB"/>
    <w:rsid w:val="00312A71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FD"/>
    <w:rsid w:val="00313B28"/>
    <w:rsid w:val="00314088"/>
    <w:rsid w:val="00314191"/>
    <w:rsid w:val="003146B8"/>
    <w:rsid w:val="00314B8A"/>
    <w:rsid w:val="00314B95"/>
    <w:rsid w:val="00314C6F"/>
    <w:rsid w:val="00314E60"/>
    <w:rsid w:val="0031513E"/>
    <w:rsid w:val="00315358"/>
    <w:rsid w:val="00315637"/>
    <w:rsid w:val="00315B8D"/>
    <w:rsid w:val="00315F0F"/>
    <w:rsid w:val="0031600A"/>
    <w:rsid w:val="003166A7"/>
    <w:rsid w:val="00316FC4"/>
    <w:rsid w:val="003170C1"/>
    <w:rsid w:val="00317623"/>
    <w:rsid w:val="003177CF"/>
    <w:rsid w:val="00317C3A"/>
    <w:rsid w:val="00317D07"/>
    <w:rsid w:val="00317E7E"/>
    <w:rsid w:val="00317EFB"/>
    <w:rsid w:val="0032015F"/>
    <w:rsid w:val="0032044C"/>
    <w:rsid w:val="0032060C"/>
    <w:rsid w:val="00320D8A"/>
    <w:rsid w:val="00321093"/>
    <w:rsid w:val="003212C3"/>
    <w:rsid w:val="00321352"/>
    <w:rsid w:val="00321363"/>
    <w:rsid w:val="00321924"/>
    <w:rsid w:val="00321962"/>
    <w:rsid w:val="00322133"/>
    <w:rsid w:val="00322D27"/>
    <w:rsid w:val="00322F40"/>
    <w:rsid w:val="003230B5"/>
    <w:rsid w:val="003230CE"/>
    <w:rsid w:val="0032323B"/>
    <w:rsid w:val="0032326B"/>
    <w:rsid w:val="00323925"/>
    <w:rsid w:val="00324029"/>
    <w:rsid w:val="00324055"/>
    <w:rsid w:val="003246A7"/>
    <w:rsid w:val="00324C69"/>
    <w:rsid w:val="0032529C"/>
    <w:rsid w:val="003255F5"/>
    <w:rsid w:val="00325738"/>
    <w:rsid w:val="0032578C"/>
    <w:rsid w:val="00325BC9"/>
    <w:rsid w:val="00325C89"/>
    <w:rsid w:val="00325FA9"/>
    <w:rsid w:val="00325FBA"/>
    <w:rsid w:val="00326130"/>
    <w:rsid w:val="003262DD"/>
    <w:rsid w:val="003263FC"/>
    <w:rsid w:val="00326439"/>
    <w:rsid w:val="003267BF"/>
    <w:rsid w:val="00326801"/>
    <w:rsid w:val="00326AA6"/>
    <w:rsid w:val="00326E34"/>
    <w:rsid w:val="00326E56"/>
    <w:rsid w:val="00326EE0"/>
    <w:rsid w:val="003272A7"/>
    <w:rsid w:val="00327557"/>
    <w:rsid w:val="00327751"/>
    <w:rsid w:val="00327892"/>
    <w:rsid w:val="00327965"/>
    <w:rsid w:val="00330DD5"/>
    <w:rsid w:val="00331012"/>
    <w:rsid w:val="0033108A"/>
    <w:rsid w:val="00331205"/>
    <w:rsid w:val="00331E1E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648"/>
    <w:rsid w:val="003348EF"/>
    <w:rsid w:val="00334B3C"/>
    <w:rsid w:val="00334C84"/>
    <w:rsid w:val="003356A5"/>
    <w:rsid w:val="00335D5D"/>
    <w:rsid w:val="00335DB3"/>
    <w:rsid w:val="003363AD"/>
    <w:rsid w:val="003364F9"/>
    <w:rsid w:val="00336B4E"/>
    <w:rsid w:val="00336F79"/>
    <w:rsid w:val="00337103"/>
    <w:rsid w:val="00337656"/>
    <w:rsid w:val="0033781D"/>
    <w:rsid w:val="00337A62"/>
    <w:rsid w:val="00337D09"/>
    <w:rsid w:val="003403C1"/>
    <w:rsid w:val="00340488"/>
    <w:rsid w:val="00340601"/>
    <w:rsid w:val="00340869"/>
    <w:rsid w:val="0034091B"/>
    <w:rsid w:val="00340AD1"/>
    <w:rsid w:val="00340B1E"/>
    <w:rsid w:val="00340DBB"/>
    <w:rsid w:val="003413F7"/>
    <w:rsid w:val="003414C0"/>
    <w:rsid w:val="0034156A"/>
    <w:rsid w:val="00341816"/>
    <w:rsid w:val="00341FF0"/>
    <w:rsid w:val="0034224C"/>
    <w:rsid w:val="00342477"/>
    <w:rsid w:val="0034250B"/>
    <w:rsid w:val="0034269F"/>
    <w:rsid w:val="00342A11"/>
    <w:rsid w:val="00342D7A"/>
    <w:rsid w:val="00342EA0"/>
    <w:rsid w:val="00343324"/>
    <w:rsid w:val="003435C8"/>
    <w:rsid w:val="00343717"/>
    <w:rsid w:val="003438EB"/>
    <w:rsid w:val="00343AEA"/>
    <w:rsid w:val="00343B7D"/>
    <w:rsid w:val="0034403B"/>
    <w:rsid w:val="00344073"/>
    <w:rsid w:val="0034419E"/>
    <w:rsid w:val="003443CB"/>
    <w:rsid w:val="00344D07"/>
    <w:rsid w:val="0034504C"/>
    <w:rsid w:val="00345374"/>
    <w:rsid w:val="0034576D"/>
    <w:rsid w:val="00345CFB"/>
    <w:rsid w:val="00345D2B"/>
    <w:rsid w:val="00345FDC"/>
    <w:rsid w:val="0034620B"/>
    <w:rsid w:val="003463C0"/>
    <w:rsid w:val="00346686"/>
    <w:rsid w:val="003469C4"/>
    <w:rsid w:val="00346F6F"/>
    <w:rsid w:val="003470F8"/>
    <w:rsid w:val="003475AD"/>
    <w:rsid w:val="00347F38"/>
    <w:rsid w:val="003501A3"/>
    <w:rsid w:val="00350981"/>
    <w:rsid w:val="00350AE1"/>
    <w:rsid w:val="00350E12"/>
    <w:rsid w:val="00350F74"/>
    <w:rsid w:val="00351089"/>
    <w:rsid w:val="003511F7"/>
    <w:rsid w:val="0035123D"/>
    <w:rsid w:val="0035155E"/>
    <w:rsid w:val="0035173D"/>
    <w:rsid w:val="00351862"/>
    <w:rsid w:val="00351DF6"/>
    <w:rsid w:val="00351FA8"/>
    <w:rsid w:val="00352111"/>
    <w:rsid w:val="00352448"/>
    <w:rsid w:val="00352500"/>
    <w:rsid w:val="0035281F"/>
    <w:rsid w:val="00352D41"/>
    <w:rsid w:val="003532B6"/>
    <w:rsid w:val="00353307"/>
    <w:rsid w:val="003534A1"/>
    <w:rsid w:val="003534C0"/>
    <w:rsid w:val="00353720"/>
    <w:rsid w:val="00353C24"/>
    <w:rsid w:val="00353EE4"/>
    <w:rsid w:val="0035407F"/>
    <w:rsid w:val="00354205"/>
    <w:rsid w:val="003549F5"/>
    <w:rsid w:val="00354A33"/>
    <w:rsid w:val="00354FD5"/>
    <w:rsid w:val="0035518C"/>
    <w:rsid w:val="00355224"/>
    <w:rsid w:val="0035585D"/>
    <w:rsid w:val="0035592F"/>
    <w:rsid w:val="00355CA1"/>
    <w:rsid w:val="00355DAC"/>
    <w:rsid w:val="00355E9F"/>
    <w:rsid w:val="0035624B"/>
    <w:rsid w:val="003562B7"/>
    <w:rsid w:val="00356862"/>
    <w:rsid w:val="00356F31"/>
    <w:rsid w:val="00357858"/>
    <w:rsid w:val="003579DE"/>
    <w:rsid w:val="00357A9D"/>
    <w:rsid w:val="0036065F"/>
    <w:rsid w:val="00360768"/>
    <w:rsid w:val="00361892"/>
    <w:rsid w:val="00361939"/>
    <w:rsid w:val="00361A9B"/>
    <w:rsid w:val="00361B11"/>
    <w:rsid w:val="00361BA2"/>
    <w:rsid w:val="003623FC"/>
    <w:rsid w:val="003627C3"/>
    <w:rsid w:val="00362A1B"/>
    <w:rsid w:val="00362A74"/>
    <w:rsid w:val="00362AA5"/>
    <w:rsid w:val="00362E50"/>
    <w:rsid w:val="0036312F"/>
    <w:rsid w:val="00363589"/>
    <w:rsid w:val="00363C35"/>
    <w:rsid w:val="00363FAF"/>
    <w:rsid w:val="003642E0"/>
    <w:rsid w:val="00364AF4"/>
    <w:rsid w:val="003651A2"/>
    <w:rsid w:val="003651FC"/>
    <w:rsid w:val="00365305"/>
    <w:rsid w:val="00365351"/>
    <w:rsid w:val="003657EC"/>
    <w:rsid w:val="00365949"/>
    <w:rsid w:val="00365B1C"/>
    <w:rsid w:val="00365C86"/>
    <w:rsid w:val="00365EFC"/>
    <w:rsid w:val="00365F41"/>
    <w:rsid w:val="00365FB1"/>
    <w:rsid w:val="00366286"/>
    <w:rsid w:val="00366AF6"/>
    <w:rsid w:val="00366B95"/>
    <w:rsid w:val="0036711F"/>
    <w:rsid w:val="00367999"/>
    <w:rsid w:val="003679C8"/>
    <w:rsid w:val="00367CED"/>
    <w:rsid w:val="00367E33"/>
    <w:rsid w:val="00367E9C"/>
    <w:rsid w:val="00367F8F"/>
    <w:rsid w:val="003702BE"/>
    <w:rsid w:val="00370CD5"/>
    <w:rsid w:val="00371398"/>
    <w:rsid w:val="00371424"/>
    <w:rsid w:val="003714E6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373B"/>
    <w:rsid w:val="003737A7"/>
    <w:rsid w:val="0037416E"/>
    <w:rsid w:val="003743F7"/>
    <w:rsid w:val="003744FD"/>
    <w:rsid w:val="00374C40"/>
    <w:rsid w:val="00374D97"/>
    <w:rsid w:val="0037559B"/>
    <w:rsid w:val="00375684"/>
    <w:rsid w:val="00375733"/>
    <w:rsid w:val="003760D4"/>
    <w:rsid w:val="00376397"/>
    <w:rsid w:val="003765F3"/>
    <w:rsid w:val="00376661"/>
    <w:rsid w:val="00376738"/>
    <w:rsid w:val="00376A3B"/>
    <w:rsid w:val="00377239"/>
    <w:rsid w:val="0037724B"/>
    <w:rsid w:val="00377303"/>
    <w:rsid w:val="003774B8"/>
    <w:rsid w:val="00377CE9"/>
    <w:rsid w:val="00377DBF"/>
    <w:rsid w:val="00377DDD"/>
    <w:rsid w:val="00377DF9"/>
    <w:rsid w:val="00377EF2"/>
    <w:rsid w:val="00380449"/>
    <w:rsid w:val="0038051B"/>
    <w:rsid w:val="0038062D"/>
    <w:rsid w:val="0038068C"/>
    <w:rsid w:val="003807F4"/>
    <w:rsid w:val="003809D4"/>
    <w:rsid w:val="00380BA2"/>
    <w:rsid w:val="00380F66"/>
    <w:rsid w:val="0038117A"/>
    <w:rsid w:val="003814BD"/>
    <w:rsid w:val="003823D6"/>
    <w:rsid w:val="00382906"/>
    <w:rsid w:val="00382DCB"/>
    <w:rsid w:val="00382DFD"/>
    <w:rsid w:val="003830F0"/>
    <w:rsid w:val="003834B5"/>
    <w:rsid w:val="003837A1"/>
    <w:rsid w:val="00383858"/>
    <w:rsid w:val="003839AF"/>
    <w:rsid w:val="00383A98"/>
    <w:rsid w:val="00383AC4"/>
    <w:rsid w:val="00383F5F"/>
    <w:rsid w:val="00384667"/>
    <w:rsid w:val="00384AA7"/>
    <w:rsid w:val="00384EBB"/>
    <w:rsid w:val="00384F28"/>
    <w:rsid w:val="00385552"/>
    <w:rsid w:val="00385CF8"/>
    <w:rsid w:val="00385CFC"/>
    <w:rsid w:val="0038629F"/>
    <w:rsid w:val="003862BD"/>
    <w:rsid w:val="00386484"/>
    <w:rsid w:val="00386702"/>
    <w:rsid w:val="00386C1A"/>
    <w:rsid w:val="00386EFA"/>
    <w:rsid w:val="0038717B"/>
    <w:rsid w:val="00387EF6"/>
    <w:rsid w:val="003907A4"/>
    <w:rsid w:val="00390943"/>
    <w:rsid w:val="0039097C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E9E"/>
    <w:rsid w:val="00391FAC"/>
    <w:rsid w:val="0039205C"/>
    <w:rsid w:val="0039208C"/>
    <w:rsid w:val="003925E5"/>
    <w:rsid w:val="0039263E"/>
    <w:rsid w:val="0039266C"/>
    <w:rsid w:val="00392B5D"/>
    <w:rsid w:val="00392BAB"/>
    <w:rsid w:val="00392E0A"/>
    <w:rsid w:val="0039362B"/>
    <w:rsid w:val="003936CA"/>
    <w:rsid w:val="003936FB"/>
    <w:rsid w:val="00393D05"/>
    <w:rsid w:val="00393D8C"/>
    <w:rsid w:val="00393DC6"/>
    <w:rsid w:val="00393F88"/>
    <w:rsid w:val="00394066"/>
    <w:rsid w:val="0039413E"/>
    <w:rsid w:val="003945E6"/>
    <w:rsid w:val="00394663"/>
    <w:rsid w:val="003946D0"/>
    <w:rsid w:val="00394B33"/>
    <w:rsid w:val="00394EC8"/>
    <w:rsid w:val="0039524B"/>
    <w:rsid w:val="0039527B"/>
    <w:rsid w:val="003952F1"/>
    <w:rsid w:val="003955B1"/>
    <w:rsid w:val="00395994"/>
    <w:rsid w:val="00395D09"/>
    <w:rsid w:val="00396182"/>
    <w:rsid w:val="0039623A"/>
    <w:rsid w:val="00396930"/>
    <w:rsid w:val="003969E7"/>
    <w:rsid w:val="00396DDB"/>
    <w:rsid w:val="0039716E"/>
    <w:rsid w:val="00397256"/>
    <w:rsid w:val="00397A0E"/>
    <w:rsid w:val="00397B11"/>
    <w:rsid w:val="00397B82"/>
    <w:rsid w:val="00397D5C"/>
    <w:rsid w:val="003A000F"/>
    <w:rsid w:val="003A00BE"/>
    <w:rsid w:val="003A00DB"/>
    <w:rsid w:val="003A017F"/>
    <w:rsid w:val="003A02A1"/>
    <w:rsid w:val="003A0E2D"/>
    <w:rsid w:val="003A0EF4"/>
    <w:rsid w:val="003A1095"/>
    <w:rsid w:val="003A10CE"/>
    <w:rsid w:val="003A1425"/>
    <w:rsid w:val="003A1597"/>
    <w:rsid w:val="003A163B"/>
    <w:rsid w:val="003A1730"/>
    <w:rsid w:val="003A18AB"/>
    <w:rsid w:val="003A19E9"/>
    <w:rsid w:val="003A1DCD"/>
    <w:rsid w:val="003A2024"/>
    <w:rsid w:val="003A20B0"/>
    <w:rsid w:val="003A22F9"/>
    <w:rsid w:val="003A238F"/>
    <w:rsid w:val="003A24E7"/>
    <w:rsid w:val="003A2785"/>
    <w:rsid w:val="003A2800"/>
    <w:rsid w:val="003A2DEB"/>
    <w:rsid w:val="003A2F93"/>
    <w:rsid w:val="003A305C"/>
    <w:rsid w:val="003A3354"/>
    <w:rsid w:val="003A3575"/>
    <w:rsid w:val="003A3924"/>
    <w:rsid w:val="003A3B2C"/>
    <w:rsid w:val="003A3D7E"/>
    <w:rsid w:val="003A3F10"/>
    <w:rsid w:val="003A4037"/>
    <w:rsid w:val="003A40E3"/>
    <w:rsid w:val="003A412D"/>
    <w:rsid w:val="003A4254"/>
    <w:rsid w:val="003A42B4"/>
    <w:rsid w:val="003A42B9"/>
    <w:rsid w:val="003A43F2"/>
    <w:rsid w:val="003A4470"/>
    <w:rsid w:val="003A4497"/>
    <w:rsid w:val="003A4683"/>
    <w:rsid w:val="003A4842"/>
    <w:rsid w:val="003A4876"/>
    <w:rsid w:val="003A4923"/>
    <w:rsid w:val="003A4DAF"/>
    <w:rsid w:val="003A50D0"/>
    <w:rsid w:val="003A5102"/>
    <w:rsid w:val="003A52E8"/>
    <w:rsid w:val="003A5C25"/>
    <w:rsid w:val="003A5CEA"/>
    <w:rsid w:val="003A699A"/>
    <w:rsid w:val="003A6A03"/>
    <w:rsid w:val="003A6F0C"/>
    <w:rsid w:val="003A722A"/>
    <w:rsid w:val="003A7563"/>
    <w:rsid w:val="003A7FB8"/>
    <w:rsid w:val="003B025C"/>
    <w:rsid w:val="003B0761"/>
    <w:rsid w:val="003B0A78"/>
    <w:rsid w:val="003B0BE2"/>
    <w:rsid w:val="003B0CA7"/>
    <w:rsid w:val="003B1220"/>
    <w:rsid w:val="003B17A5"/>
    <w:rsid w:val="003B1C77"/>
    <w:rsid w:val="003B1D9B"/>
    <w:rsid w:val="003B1E77"/>
    <w:rsid w:val="003B1E7C"/>
    <w:rsid w:val="003B1F86"/>
    <w:rsid w:val="003B1FA8"/>
    <w:rsid w:val="003B24E5"/>
    <w:rsid w:val="003B2510"/>
    <w:rsid w:val="003B25F1"/>
    <w:rsid w:val="003B279C"/>
    <w:rsid w:val="003B2AAF"/>
    <w:rsid w:val="003B2D8B"/>
    <w:rsid w:val="003B32BE"/>
    <w:rsid w:val="003B3747"/>
    <w:rsid w:val="003B375A"/>
    <w:rsid w:val="003B375D"/>
    <w:rsid w:val="003B392D"/>
    <w:rsid w:val="003B42C6"/>
    <w:rsid w:val="003B4591"/>
    <w:rsid w:val="003B507A"/>
    <w:rsid w:val="003B50D2"/>
    <w:rsid w:val="003B544D"/>
    <w:rsid w:val="003B54A9"/>
    <w:rsid w:val="003B5504"/>
    <w:rsid w:val="003B56ED"/>
    <w:rsid w:val="003B57EF"/>
    <w:rsid w:val="003B5870"/>
    <w:rsid w:val="003B5B17"/>
    <w:rsid w:val="003B5D64"/>
    <w:rsid w:val="003B5E74"/>
    <w:rsid w:val="003B6241"/>
    <w:rsid w:val="003B647E"/>
    <w:rsid w:val="003B6554"/>
    <w:rsid w:val="003B6605"/>
    <w:rsid w:val="003B66EF"/>
    <w:rsid w:val="003B6776"/>
    <w:rsid w:val="003B68CF"/>
    <w:rsid w:val="003B6DF2"/>
    <w:rsid w:val="003B6E9B"/>
    <w:rsid w:val="003B6EFD"/>
    <w:rsid w:val="003B6FE6"/>
    <w:rsid w:val="003B7253"/>
    <w:rsid w:val="003B72CE"/>
    <w:rsid w:val="003B78FE"/>
    <w:rsid w:val="003B7961"/>
    <w:rsid w:val="003B7BBA"/>
    <w:rsid w:val="003B7C45"/>
    <w:rsid w:val="003C0587"/>
    <w:rsid w:val="003C087F"/>
    <w:rsid w:val="003C094B"/>
    <w:rsid w:val="003C095D"/>
    <w:rsid w:val="003C0C88"/>
    <w:rsid w:val="003C15B9"/>
    <w:rsid w:val="003C1966"/>
    <w:rsid w:val="003C1E85"/>
    <w:rsid w:val="003C2133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5564"/>
    <w:rsid w:val="003C59F6"/>
    <w:rsid w:val="003C5A2D"/>
    <w:rsid w:val="003C5AF3"/>
    <w:rsid w:val="003C5B18"/>
    <w:rsid w:val="003C5D14"/>
    <w:rsid w:val="003C62CC"/>
    <w:rsid w:val="003C63EA"/>
    <w:rsid w:val="003C63ED"/>
    <w:rsid w:val="003C6405"/>
    <w:rsid w:val="003C65D8"/>
    <w:rsid w:val="003C675C"/>
    <w:rsid w:val="003C6940"/>
    <w:rsid w:val="003C6D61"/>
    <w:rsid w:val="003C6D9F"/>
    <w:rsid w:val="003C71E0"/>
    <w:rsid w:val="003C763B"/>
    <w:rsid w:val="003C78F0"/>
    <w:rsid w:val="003C7FBB"/>
    <w:rsid w:val="003D00D3"/>
    <w:rsid w:val="003D0486"/>
    <w:rsid w:val="003D078C"/>
    <w:rsid w:val="003D08E1"/>
    <w:rsid w:val="003D092D"/>
    <w:rsid w:val="003D09B4"/>
    <w:rsid w:val="003D0E6A"/>
    <w:rsid w:val="003D0FB5"/>
    <w:rsid w:val="003D1062"/>
    <w:rsid w:val="003D13A6"/>
    <w:rsid w:val="003D1498"/>
    <w:rsid w:val="003D16E6"/>
    <w:rsid w:val="003D1751"/>
    <w:rsid w:val="003D1AF0"/>
    <w:rsid w:val="003D1C00"/>
    <w:rsid w:val="003D1F06"/>
    <w:rsid w:val="003D1F56"/>
    <w:rsid w:val="003D214A"/>
    <w:rsid w:val="003D2458"/>
    <w:rsid w:val="003D2A86"/>
    <w:rsid w:val="003D3101"/>
    <w:rsid w:val="003D3339"/>
    <w:rsid w:val="003D36A5"/>
    <w:rsid w:val="003D36E9"/>
    <w:rsid w:val="003D3822"/>
    <w:rsid w:val="003D3A70"/>
    <w:rsid w:val="003D3B95"/>
    <w:rsid w:val="003D3BFF"/>
    <w:rsid w:val="003D3D06"/>
    <w:rsid w:val="003D3D3C"/>
    <w:rsid w:val="003D41E7"/>
    <w:rsid w:val="003D4440"/>
    <w:rsid w:val="003D4775"/>
    <w:rsid w:val="003D4B4D"/>
    <w:rsid w:val="003D4F3C"/>
    <w:rsid w:val="003D5362"/>
    <w:rsid w:val="003D54E4"/>
    <w:rsid w:val="003D5A90"/>
    <w:rsid w:val="003D609A"/>
    <w:rsid w:val="003D61C5"/>
    <w:rsid w:val="003D624A"/>
    <w:rsid w:val="003D624E"/>
    <w:rsid w:val="003D68D3"/>
    <w:rsid w:val="003D6BA4"/>
    <w:rsid w:val="003D6DAD"/>
    <w:rsid w:val="003D71D7"/>
    <w:rsid w:val="003D7277"/>
    <w:rsid w:val="003D7310"/>
    <w:rsid w:val="003D7744"/>
    <w:rsid w:val="003D7777"/>
    <w:rsid w:val="003D78FA"/>
    <w:rsid w:val="003D7C8E"/>
    <w:rsid w:val="003D7D1F"/>
    <w:rsid w:val="003E04A7"/>
    <w:rsid w:val="003E04AD"/>
    <w:rsid w:val="003E0BCC"/>
    <w:rsid w:val="003E0D4D"/>
    <w:rsid w:val="003E0FB3"/>
    <w:rsid w:val="003E1097"/>
    <w:rsid w:val="003E10D2"/>
    <w:rsid w:val="003E1728"/>
    <w:rsid w:val="003E235D"/>
    <w:rsid w:val="003E238A"/>
    <w:rsid w:val="003E23E4"/>
    <w:rsid w:val="003E265E"/>
    <w:rsid w:val="003E2695"/>
    <w:rsid w:val="003E2897"/>
    <w:rsid w:val="003E2E9E"/>
    <w:rsid w:val="003E3873"/>
    <w:rsid w:val="003E3AEA"/>
    <w:rsid w:val="003E40F6"/>
    <w:rsid w:val="003E45EC"/>
    <w:rsid w:val="003E4CA5"/>
    <w:rsid w:val="003E4DC0"/>
    <w:rsid w:val="003E4E83"/>
    <w:rsid w:val="003E585A"/>
    <w:rsid w:val="003E5925"/>
    <w:rsid w:val="003E5E54"/>
    <w:rsid w:val="003E60EB"/>
    <w:rsid w:val="003E63A3"/>
    <w:rsid w:val="003E67E7"/>
    <w:rsid w:val="003E6A5C"/>
    <w:rsid w:val="003E6D58"/>
    <w:rsid w:val="003E7002"/>
    <w:rsid w:val="003E70B8"/>
    <w:rsid w:val="003E728E"/>
    <w:rsid w:val="003E7613"/>
    <w:rsid w:val="003E7B86"/>
    <w:rsid w:val="003F041E"/>
    <w:rsid w:val="003F06E0"/>
    <w:rsid w:val="003F134E"/>
    <w:rsid w:val="003F148A"/>
    <w:rsid w:val="003F1665"/>
    <w:rsid w:val="003F1EBE"/>
    <w:rsid w:val="003F226E"/>
    <w:rsid w:val="003F2371"/>
    <w:rsid w:val="003F2661"/>
    <w:rsid w:val="003F2C81"/>
    <w:rsid w:val="003F2DC4"/>
    <w:rsid w:val="003F2E70"/>
    <w:rsid w:val="003F3011"/>
    <w:rsid w:val="003F31F5"/>
    <w:rsid w:val="003F320A"/>
    <w:rsid w:val="003F3325"/>
    <w:rsid w:val="003F34F7"/>
    <w:rsid w:val="003F3837"/>
    <w:rsid w:val="003F38D1"/>
    <w:rsid w:val="003F3D32"/>
    <w:rsid w:val="003F3D92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552E"/>
    <w:rsid w:val="003F63AE"/>
    <w:rsid w:val="003F6A98"/>
    <w:rsid w:val="003F6CBC"/>
    <w:rsid w:val="003F6EE7"/>
    <w:rsid w:val="003F6F38"/>
    <w:rsid w:val="003F6F79"/>
    <w:rsid w:val="003F759B"/>
    <w:rsid w:val="003F7692"/>
    <w:rsid w:val="003F7890"/>
    <w:rsid w:val="003F7963"/>
    <w:rsid w:val="003F7B44"/>
    <w:rsid w:val="003F7BC9"/>
    <w:rsid w:val="003F7D32"/>
    <w:rsid w:val="003F7FE7"/>
    <w:rsid w:val="00400027"/>
    <w:rsid w:val="004003D7"/>
    <w:rsid w:val="004006EF"/>
    <w:rsid w:val="00400A4B"/>
    <w:rsid w:val="004010D7"/>
    <w:rsid w:val="004011B4"/>
    <w:rsid w:val="004011BF"/>
    <w:rsid w:val="00401310"/>
    <w:rsid w:val="00401335"/>
    <w:rsid w:val="00401596"/>
    <w:rsid w:val="0040164F"/>
    <w:rsid w:val="0040198E"/>
    <w:rsid w:val="00401CC6"/>
    <w:rsid w:val="00401CE5"/>
    <w:rsid w:val="004021F7"/>
    <w:rsid w:val="00402200"/>
    <w:rsid w:val="00402259"/>
    <w:rsid w:val="004022D1"/>
    <w:rsid w:val="0040258F"/>
    <w:rsid w:val="00402874"/>
    <w:rsid w:val="0040297E"/>
    <w:rsid w:val="00402CB2"/>
    <w:rsid w:val="00402D20"/>
    <w:rsid w:val="00402D89"/>
    <w:rsid w:val="0040306B"/>
    <w:rsid w:val="00403A67"/>
    <w:rsid w:val="00403AD9"/>
    <w:rsid w:val="00403D66"/>
    <w:rsid w:val="00403EB3"/>
    <w:rsid w:val="00405062"/>
    <w:rsid w:val="00405116"/>
    <w:rsid w:val="004051D7"/>
    <w:rsid w:val="00405454"/>
    <w:rsid w:val="004054D9"/>
    <w:rsid w:val="0040570A"/>
    <w:rsid w:val="00406487"/>
    <w:rsid w:val="004065C3"/>
    <w:rsid w:val="00406E82"/>
    <w:rsid w:val="0040701A"/>
    <w:rsid w:val="004070F1"/>
    <w:rsid w:val="0040762E"/>
    <w:rsid w:val="0040766B"/>
    <w:rsid w:val="00407E69"/>
    <w:rsid w:val="004102CF"/>
    <w:rsid w:val="0041047A"/>
    <w:rsid w:val="00410770"/>
    <w:rsid w:val="004107FA"/>
    <w:rsid w:val="00410B9B"/>
    <w:rsid w:val="00410E02"/>
    <w:rsid w:val="00410FDD"/>
    <w:rsid w:val="0041106F"/>
    <w:rsid w:val="004113A0"/>
    <w:rsid w:val="0041171E"/>
    <w:rsid w:val="00411758"/>
    <w:rsid w:val="004117EE"/>
    <w:rsid w:val="00411970"/>
    <w:rsid w:val="004119BC"/>
    <w:rsid w:val="00411B15"/>
    <w:rsid w:val="00412126"/>
    <w:rsid w:val="004123F4"/>
    <w:rsid w:val="00413666"/>
    <w:rsid w:val="004136AB"/>
    <w:rsid w:val="00413749"/>
    <w:rsid w:val="0041379C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637"/>
    <w:rsid w:val="00415BA7"/>
    <w:rsid w:val="00415E0C"/>
    <w:rsid w:val="00415E3E"/>
    <w:rsid w:val="00415E7F"/>
    <w:rsid w:val="0041605C"/>
    <w:rsid w:val="00416BD0"/>
    <w:rsid w:val="004172D5"/>
    <w:rsid w:val="00417524"/>
    <w:rsid w:val="0041752C"/>
    <w:rsid w:val="004176E2"/>
    <w:rsid w:val="00417880"/>
    <w:rsid w:val="00420121"/>
    <w:rsid w:val="00420125"/>
    <w:rsid w:val="004204FC"/>
    <w:rsid w:val="004205D5"/>
    <w:rsid w:val="00420763"/>
    <w:rsid w:val="00420884"/>
    <w:rsid w:val="00420AD4"/>
    <w:rsid w:val="00420DC7"/>
    <w:rsid w:val="00420EDC"/>
    <w:rsid w:val="004210F2"/>
    <w:rsid w:val="0042116C"/>
    <w:rsid w:val="00421225"/>
    <w:rsid w:val="004215EC"/>
    <w:rsid w:val="00422129"/>
    <w:rsid w:val="0042231F"/>
    <w:rsid w:val="004223A0"/>
    <w:rsid w:val="0042290E"/>
    <w:rsid w:val="004229C3"/>
    <w:rsid w:val="00422AAB"/>
    <w:rsid w:val="00422FF1"/>
    <w:rsid w:val="0042328A"/>
    <w:rsid w:val="00423EDC"/>
    <w:rsid w:val="00423F53"/>
    <w:rsid w:val="00424056"/>
    <w:rsid w:val="004240A9"/>
    <w:rsid w:val="00424279"/>
    <w:rsid w:val="00424366"/>
    <w:rsid w:val="00424500"/>
    <w:rsid w:val="0042468B"/>
    <w:rsid w:val="00424869"/>
    <w:rsid w:val="0042486B"/>
    <w:rsid w:val="0042491D"/>
    <w:rsid w:val="00424B69"/>
    <w:rsid w:val="00424CCE"/>
    <w:rsid w:val="00424DDB"/>
    <w:rsid w:val="00424DFB"/>
    <w:rsid w:val="0042502E"/>
    <w:rsid w:val="004251E1"/>
    <w:rsid w:val="0042534C"/>
    <w:rsid w:val="0042611C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AE4"/>
    <w:rsid w:val="00430E0F"/>
    <w:rsid w:val="00430E22"/>
    <w:rsid w:val="00431245"/>
    <w:rsid w:val="004312D0"/>
    <w:rsid w:val="004314A9"/>
    <w:rsid w:val="004318B7"/>
    <w:rsid w:val="00431917"/>
    <w:rsid w:val="0043195C"/>
    <w:rsid w:val="004319EC"/>
    <w:rsid w:val="00431EC7"/>
    <w:rsid w:val="004324ED"/>
    <w:rsid w:val="004328A2"/>
    <w:rsid w:val="0043299D"/>
    <w:rsid w:val="00432A04"/>
    <w:rsid w:val="00432A21"/>
    <w:rsid w:val="00432B27"/>
    <w:rsid w:val="0043315F"/>
    <w:rsid w:val="004332E8"/>
    <w:rsid w:val="004333D3"/>
    <w:rsid w:val="004334B3"/>
    <w:rsid w:val="0043372A"/>
    <w:rsid w:val="00433BD3"/>
    <w:rsid w:val="004342D5"/>
    <w:rsid w:val="0043431F"/>
    <w:rsid w:val="00434468"/>
    <w:rsid w:val="00434C6C"/>
    <w:rsid w:val="00434CBD"/>
    <w:rsid w:val="004351E4"/>
    <w:rsid w:val="00435773"/>
    <w:rsid w:val="004357CB"/>
    <w:rsid w:val="00435AB3"/>
    <w:rsid w:val="00435DC0"/>
    <w:rsid w:val="00435DC6"/>
    <w:rsid w:val="00435EFD"/>
    <w:rsid w:val="0043630F"/>
    <w:rsid w:val="00436424"/>
    <w:rsid w:val="00436FD8"/>
    <w:rsid w:val="0043728C"/>
    <w:rsid w:val="0043740F"/>
    <w:rsid w:val="00437583"/>
    <w:rsid w:val="00437D6C"/>
    <w:rsid w:val="00437E6E"/>
    <w:rsid w:val="00437F95"/>
    <w:rsid w:val="00440002"/>
    <w:rsid w:val="00440222"/>
    <w:rsid w:val="00440828"/>
    <w:rsid w:val="00440938"/>
    <w:rsid w:val="0044124A"/>
    <w:rsid w:val="004414A1"/>
    <w:rsid w:val="00441832"/>
    <w:rsid w:val="00441909"/>
    <w:rsid w:val="00441A7E"/>
    <w:rsid w:val="00441C4C"/>
    <w:rsid w:val="00441D7D"/>
    <w:rsid w:val="00441E8F"/>
    <w:rsid w:val="00442086"/>
    <w:rsid w:val="0044213B"/>
    <w:rsid w:val="004426F7"/>
    <w:rsid w:val="0044275B"/>
    <w:rsid w:val="004428E2"/>
    <w:rsid w:val="004429C7"/>
    <w:rsid w:val="00442CD9"/>
    <w:rsid w:val="00442EF0"/>
    <w:rsid w:val="0044312A"/>
    <w:rsid w:val="004434FD"/>
    <w:rsid w:val="004435BF"/>
    <w:rsid w:val="00443D7F"/>
    <w:rsid w:val="00444592"/>
    <w:rsid w:val="00444AA2"/>
    <w:rsid w:val="0044510A"/>
    <w:rsid w:val="00445196"/>
    <w:rsid w:val="0044554D"/>
    <w:rsid w:val="00445A9C"/>
    <w:rsid w:val="00445C45"/>
    <w:rsid w:val="00445DF6"/>
    <w:rsid w:val="00445DFC"/>
    <w:rsid w:val="00445ED0"/>
    <w:rsid w:val="00446A0B"/>
    <w:rsid w:val="00447BB8"/>
    <w:rsid w:val="00447C8B"/>
    <w:rsid w:val="004501C2"/>
    <w:rsid w:val="004504FE"/>
    <w:rsid w:val="004507A7"/>
    <w:rsid w:val="00450D66"/>
    <w:rsid w:val="00450EED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EC6"/>
    <w:rsid w:val="00453F18"/>
    <w:rsid w:val="00454289"/>
    <w:rsid w:val="00454521"/>
    <w:rsid w:val="00454C94"/>
    <w:rsid w:val="00454CCC"/>
    <w:rsid w:val="004550BD"/>
    <w:rsid w:val="00455516"/>
    <w:rsid w:val="004555C9"/>
    <w:rsid w:val="0045575A"/>
    <w:rsid w:val="00455860"/>
    <w:rsid w:val="00455DF9"/>
    <w:rsid w:val="004561B5"/>
    <w:rsid w:val="004562AF"/>
    <w:rsid w:val="00456D39"/>
    <w:rsid w:val="00456EA8"/>
    <w:rsid w:val="004573C0"/>
    <w:rsid w:val="00457D26"/>
    <w:rsid w:val="00457D75"/>
    <w:rsid w:val="00457DE7"/>
    <w:rsid w:val="00457FBA"/>
    <w:rsid w:val="00460191"/>
    <w:rsid w:val="00460260"/>
    <w:rsid w:val="0046041C"/>
    <w:rsid w:val="00460722"/>
    <w:rsid w:val="00460D85"/>
    <w:rsid w:val="00460F8E"/>
    <w:rsid w:val="00461163"/>
    <w:rsid w:val="00461E18"/>
    <w:rsid w:val="00461F95"/>
    <w:rsid w:val="004620C3"/>
    <w:rsid w:val="00462725"/>
    <w:rsid w:val="00462970"/>
    <w:rsid w:val="0046332B"/>
    <w:rsid w:val="00463D6C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6B4"/>
    <w:rsid w:val="00466832"/>
    <w:rsid w:val="00466B59"/>
    <w:rsid w:val="00466E04"/>
    <w:rsid w:val="00467AEA"/>
    <w:rsid w:val="00467CF1"/>
    <w:rsid w:val="00467D5D"/>
    <w:rsid w:val="0047037F"/>
    <w:rsid w:val="00470444"/>
    <w:rsid w:val="004707F1"/>
    <w:rsid w:val="00470875"/>
    <w:rsid w:val="00470A2E"/>
    <w:rsid w:val="00470AC8"/>
    <w:rsid w:val="00470D74"/>
    <w:rsid w:val="00470E45"/>
    <w:rsid w:val="004712A2"/>
    <w:rsid w:val="0047143E"/>
    <w:rsid w:val="00471516"/>
    <w:rsid w:val="0047164F"/>
    <w:rsid w:val="00471900"/>
    <w:rsid w:val="00471BDA"/>
    <w:rsid w:val="00471CDA"/>
    <w:rsid w:val="00471DC9"/>
    <w:rsid w:val="00471F0B"/>
    <w:rsid w:val="0047202B"/>
    <w:rsid w:val="00472BB2"/>
    <w:rsid w:val="00472FE4"/>
    <w:rsid w:val="004732C6"/>
    <w:rsid w:val="00473353"/>
    <w:rsid w:val="004735E1"/>
    <w:rsid w:val="0047386D"/>
    <w:rsid w:val="0047402E"/>
    <w:rsid w:val="0047442F"/>
    <w:rsid w:val="00474556"/>
    <w:rsid w:val="004745E7"/>
    <w:rsid w:val="004746C2"/>
    <w:rsid w:val="00474B68"/>
    <w:rsid w:val="00474C8B"/>
    <w:rsid w:val="00474DC9"/>
    <w:rsid w:val="00475050"/>
    <w:rsid w:val="00475D1C"/>
    <w:rsid w:val="004760DC"/>
    <w:rsid w:val="00476437"/>
    <w:rsid w:val="004769AF"/>
    <w:rsid w:val="00476DA0"/>
    <w:rsid w:val="00477014"/>
    <w:rsid w:val="00477124"/>
    <w:rsid w:val="0047740C"/>
    <w:rsid w:val="00477771"/>
    <w:rsid w:val="00477844"/>
    <w:rsid w:val="00477863"/>
    <w:rsid w:val="00477D84"/>
    <w:rsid w:val="00477DC8"/>
    <w:rsid w:val="00480080"/>
    <w:rsid w:val="00480378"/>
    <w:rsid w:val="00480CB4"/>
    <w:rsid w:val="00481066"/>
    <w:rsid w:val="0048116B"/>
    <w:rsid w:val="00481826"/>
    <w:rsid w:val="00481832"/>
    <w:rsid w:val="0048199F"/>
    <w:rsid w:val="00481D07"/>
    <w:rsid w:val="00482C3C"/>
    <w:rsid w:val="00482CE4"/>
    <w:rsid w:val="00482DAC"/>
    <w:rsid w:val="00482FAF"/>
    <w:rsid w:val="004830E6"/>
    <w:rsid w:val="00483120"/>
    <w:rsid w:val="0048332E"/>
    <w:rsid w:val="004838FE"/>
    <w:rsid w:val="00483FB3"/>
    <w:rsid w:val="00484B2E"/>
    <w:rsid w:val="004850EE"/>
    <w:rsid w:val="004857D2"/>
    <w:rsid w:val="00485AA2"/>
    <w:rsid w:val="00485BD1"/>
    <w:rsid w:val="00485DFD"/>
    <w:rsid w:val="00485F7F"/>
    <w:rsid w:val="00486056"/>
    <w:rsid w:val="00486184"/>
    <w:rsid w:val="00486557"/>
    <w:rsid w:val="004866FB"/>
    <w:rsid w:val="00486725"/>
    <w:rsid w:val="00486847"/>
    <w:rsid w:val="00486B44"/>
    <w:rsid w:val="00486B4E"/>
    <w:rsid w:val="00487011"/>
    <w:rsid w:val="004871E3"/>
    <w:rsid w:val="004879D2"/>
    <w:rsid w:val="00487A07"/>
    <w:rsid w:val="00487A31"/>
    <w:rsid w:val="00487B1D"/>
    <w:rsid w:val="00487F3F"/>
    <w:rsid w:val="00487F6E"/>
    <w:rsid w:val="00487F9A"/>
    <w:rsid w:val="00490095"/>
    <w:rsid w:val="004903D6"/>
    <w:rsid w:val="004904A2"/>
    <w:rsid w:val="00490621"/>
    <w:rsid w:val="00490624"/>
    <w:rsid w:val="00490E4D"/>
    <w:rsid w:val="00490F9A"/>
    <w:rsid w:val="004910CA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F9"/>
    <w:rsid w:val="00492D44"/>
    <w:rsid w:val="00492EE8"/>
    <w:rsid w:val="00493061"/>
    <w:rsid w:val="004931CF"/>
    <w:rsid w:val="004931DB"/>
    <w:rsid w:val="0049347D"/>
    <w:rsid w:val="00493E7A"/>
    <w:rsid w:val="00493EEC"/>
    <w:rsid w:val="00493FE9"/>
    <w:rsid w:val="004942DE"/>
    <w:rsid w:val="00494348"/>
    <w:rsid w:val="00494632"/>
    <w:rsid w:val="00494C76"/>
    <w:rsid w:val="00495095"/>
    <w:rsid w:val="004954BE"/>
    <w:rsid w:val="00495603"/>
    <w:rsid w:val="00496489"/>
    <w:rsid w:val="0049688E"/>
    <w:rsid w:val="00496A1B"/>
    <w:rsid w:val="00497162"/>
    <w:rsid w:val="004973AE"/>
    <w:rsid w:val="004975A6"/>
    <w:rsid w:val="00497A3E"/>
    <w:rsid w:val="00497A64"/>
    <w:rsid w:val="00497DD5"/>
    <w:rsid w:val="00497E7B"/>
    <w:rsid w:val="00497FA8"/>
    <w:rsid w:val="004A03B5"/>
    <w:rsid w:val="004A0528"/>
    <w:rsid w:val="004A05AD"/>
    <w:rsid w:val="004A0B58"/>
    <w:rsid w:val="004A0C45"/>
    <w:rsid w:val="004A0FA8"/>
    <w:rsid w:val="004A13BA"/>
    <w:rsid w:val="004A140B"/>
    <w:rsid w:val="004A18D8"/>
    <w:rsid w:val="004A1913"/>
    <w:rsid w:val="004A195A"/>
    <w:rsid w:val="004A1AA1"/>
    <w:rsid w:val="004A2133"/>
    <w:rsid w:val="004A22D4"/>
    <w:rsid w:val="004A255D"/>
    <w:rsid w:val="004A2616"/>
    <w:rsid w:val="004A2683"/>
    <w:rsid w:val="004A276A"/>
    <w:rsid w:val="004A28FB"/>
    <w:rsid w:val="004A339F"/>
    <w:rsid w:val="004A3484"/>
    <w:rsid w:val="004A348C"/>
    <w:rsid w:val="004A3B48"/>
    <w:rsid w:val="004A45BD"/>
    <w:rsid w:val="004A4832"/>
    <w:rsid w:val="004A4977"/>
    <w:rsid w:val="004A49E0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E1"/>
    <w:rsid w:val="004A5BF4"/>
    <w:rsid w:val="004A5F17"/>
    <w:rsid w:val="004A5F59"/>
    <w:rsid w:val="004A618A"/>
    <w:rsid w:val="004A64CF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FDB"/>
    <w:rsid w:val="004A7FE3"/>
    <w:rsid w:val="004B0383"/>
    <w:rsid w:val="004B0F42"/>
    <w:rsid w:val="004B1130"/>
    <w:rsid w:val="004B1689"/>
    <w:rsid w:val="004B1888"/>
    <w:rsid w:val="004B1893"/>
    <w:rsid w:val="004B1C45"/>
    <w:rsid w:val="004B226C"/>
    <w:rsid w:val="004B234C"/>
    <w:rsid w:val="004B239E"/>
    <w:rsid w:val="004B242C"/>
    <w:rsid w:val="004B2554"/>
    <w:rsid w:val="004B3090"/>
    <w:rsid w:val="004B359E"/>
    <w:rsid w:val="004B36B2"/>
    <w:rsid w:val="004B3706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50"/>
    <w:rsid w:val="004B62CD"/>
    <w:rsid w:val="004B6B2C"/>
    <w:rsid w:val="004B6B46"/>
    <w:rsid w:val="004B6BB8"/>
    <w:rsid w:val="004B6CF0"/>
    <w:rsid w:val="004B6DD6"/>
    <w:rsid w:val="004B7FEF"/>
    <w:rsid w:val="004C01E9"/>
    <w:rsid w:val="004C0236"/>
    <w:rsid w:val="004C0593"/>
    <w:rsid w:val="004C067E"/>
    <w:rsid w:val="004C06AF"/>
    <w:rsid w:val="004C08CA"/>
    <w:rsid w:val="004C0B2A"/>
    <w:rsid w:val="004C0E97"/>
    <w:rsid w:val="004C0EB0"/>
    <w:rsid w:val="004C0F10"/>
    <w:rsid w:val="004C1469"/>
    <w:rsid w:val="004C1499"/>
    <w:rsid w:val="004C1586"/>
    <w:rsid w:val="004C1CDC"/>
    <w:rsid w:val="004C218D"/>
    <w:rsid w:val="004C2700"/>
    <w:rsid w:val="004C2BB0"/>
    <w:rsid w:val="004C331E"/>
    <w:rsid w:val="004C35D1"/>
    <w:rsid w:val="004C3AC2"/>
    <w:rsid w:val="004C3C77"/>
    <w:rsid w:val="004C3E0C"/>
    <w:rsid w:val="004C3F6B"/>
    <w:rsid w:val="004C3F86"/>
    <w:rsid w:val="004C44DC"/>
    <w:rsid w:val="004C455E"/>
    <w:rsid w:val="004C4B6E"/>
    <w:rsid w:val="004C4DA1"/>
    <w:rsid w:val="004C4F4D"/>
    <w:rsid w:val="004C5026"/>
    <w:rsid w:val="004C509D"/>
    <w:rsid w:val="004C521B"/>
    <w:rsid w:val="004C53B1"/>
    <w:rsid w:val="004C5747"/>
    <w:rsid w:val="004C5A69"/>
    <w:rsid w:val="004C5B60"/>
    <w:rsid w:val="004C6102"/>
    <w:rsid w:val="004C6184"/>
    <w:rsid w:val="004C63DD"/>
    <w:rsid w:val="004C6642"/>
    <w:rsid w:val="004C6BDE"/>
    <w:rsid w:val="004C769C"/>
    <w:rsid w:val="004C79DB"/>
    <w:rsid w:val="004D01C2"/>
    <w:rsid w:val="004D051D"/>
    <w:rsid w:val="004D0641"/>
    <w:rsid w:val="004D0BE3"/>
    <w:rsid w:val="004D0C31"/>
    <w:rsid w:val="004D0D33"/>
    <w:rsid w:val="004D0D96"/>
    <w:rsid w:val="004D116E"/>
    <w:rsid w:val="004D141F"/>
    <w:rsid w:val="004D142F"/>
    <w:rsid w:val="004D14A5"/>
    <w:rsid w:val="004D1820"/>
    <w:rsid w:val="004D1930"/>
    <w:rsid w:val="004D1B22"/>
    <w:rsid w:val="004D1C8E"/>
    <w:rsid w:val="004D1D52"/>
    <w:rsid w:val="004D1E33"/>
    <w:rsid w:val="004D2397"/>
    <w:rsid w:val="004D28AB"/>
    <w:rsid w:val="004D2F54"/>
    <w:rsid w:val="004D3002"/>
    <w:rsid w:val="004D31B6"/>
    <w:rsid w:val="004D36EE"/>
    <w:rsid w:val="004D3DA5"/>
    <w:rsid w:val="004D3EA1"/>
    <w:rsid w:val="004D3ECF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2F3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56D"/>
    <w:rsid w:val="004E0CBC"/>
    <w:rsid w:val="004E1726"/>
    <w:rsid w:val="004E1ADD"/>
    <w:rsid w:val="004E267B"/>
    <w:rsid w:val="004E27A4"/>
    <w:rsid w:val="004E29DC"/>
    <w:rsid w:val="004E2B41"/>
    <w:rsid w:val="004E2FA7"/>
    <w:rsid w:val="004E31A6"/>
    <w:rsid w:val="004E32B2"/>
    <w:rsid w:val="004E3471"/>
    <w:rsid w:val="004E353C"/>
    <w:rsid w:val="004E35CD"/>
    <w:rsid w:val="004E390B"/>
    <w:rsid w:val="004E3A1B"/>
    <w:rsid w:val="004E3DFD"/>
    <w:rsid w:val="004E41E4"/>
    <w:rsid w:val="004E478A"/>
    <w:rsid w:val="004E4A39"/>
    <w:rsid w:val="004E4AA5"/>
    <w:rsid w:val="004E5383"/>
    <w:rsid w:val="004E5C13"/>
    <w:rsid w:val="004E61EA"/>
    <w:rsid w:val="004E676B"/>
    <w:rsid w:val="004E6848"/>
    <w:rsid w:val="004E69B8"/>
    <w:rsid w:val="004E704D"/>
    <w:rsid w:val="004E7083"/>
    <w:rsid w:val="004E70DA"/>
    <w:rsid w:val="004E72C1"/>
    <w:rsid w:val="004E75C1"/>
    <w:rsid w:val="004E761A"/>
    <w:rsid w:val="004E7A4C"/>
    <w:rsid w:val="004E7C71"/>
    <w:rsid w:val="004E7EE3"/>
    <w:rsid w:val="004F04EA"/>
    <w:rsid w:val="004F06A0"/>
    <w:rsid w:val="004F06CE"/>
    <w:rsid w:val="004F08D2"/>
    <w:rsid w:val="004F0BE4"/>
    <w:rsid w:val="004F11F7"/>
    <w:rsid w:val="004F1810"/>
    <w:rsid w:val="004F1D7C"/>
    <w:rsid w:val="004F1F75"/>
    <w:rsid w:val="004F27EE"/>
    <w:rsid w:val="004F2A35"/>
    <w:rsid w:val="004F2D30"/>
    <w:rsid w:val="004F2FA3"/>
    <w:rsid w:val="004F3444"/>
    <w:rsid w:val="004F361D"/>
    <w:rsid w:val="004F37AF"/>
    <w:rsid w:val="004F3823"/>
    <w:rsid w:val="004F399F"/>
    <w:rsid w:val="004F3AFB"/>
    <w:rsid w:val="004F3FA9"/>
    <w:rsid w:val="004F4885"/>
    <w:rsid w:val="004F4A56"/>
    <w:rsid w:val="004F4BDF"/>
    <w:rsid w:val="004F4F70"/>
    <w:rsid w:val="004F515F"/>
    <w:rsid w:val="004F5258"/>
    <w:rsid w:val="004F53F4"/>
    <w:rsid w:val="004F557C"/>
    <w:rsid w:val="004F55E8"/>
    <w:rsid w:val="004F5648"/>
    <w:rsid w:val="004F5AD1"/>
    <w:rsid w:val="004F6048"/>
    <w:rsid w:val="004F60C6"/>
    <w:rsid w:val="004F62DB"/>
    <w:rsid w:val="004F63BB"/>
    <w:rsid w:val="004F658F"/>
    <w:rsid w:val="004F6B25"/>
    <w:rsid w:val="004F6E27"/>
    <w:rsid w:val="004F701F"/>
    <w:rsid w:val="004F7037"/>
    <w:rsid w:val="004F7260"/>
    <w:rsid w:val="004F7310"/>
    <w:rsid w:val="004F76C0"/>
    <w:rsid w:val="004F7AE8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EB"/>
    <w:rsid w:val="0050363B"/>
    <w:rsid w:val="00503A39"/>
    <w:rsid w:val="00503CDA"/>
    <w:rsid w:val="00503F43"/>
    <w:rsid w:val="005042C7"/>
    <w:rsid w:val="00504739"/>
    <w:rsid w:val="00504918"/>
    <w:rsid w:val="00504D10"/>
    <w:rsid w:val="00504DC5"/>
    <w:rsid w:val="00505041"/>
    <w:rsid w:val="005053B2"/>
    <w:rsid w:val="005053C7"/>
    <w:rsid w:val="005053F1"/>
    <w:rsid w:val="005054D0"/>
    <w:rsid w:val="00505DDB"/>
    <w:rsid w:val="00506248"/>
    <w:rsid w:val="00506504"/>
    <w:rsid w:val="005067EC"/>
    <w:rsid w:val="00506AC6"/>
    <w:rsid w:val="00506CC4"/>
    <w:rsid w:val="00506FE9"/>
    <w:rsid w:val="0050744D"/>
    <w:rsid w:val="00507839"/>
    <w:rsid w:val="005079E1"/>
    <w:rsid w:val="00507CE0"/>
    <w:rsid w:val="00510361"/>
    <w:rsid w:val="0051054A"/>
    <w:rsid w:val="00510B60"/>
    <w:rsid w:val="00510CCA"/>
    <w:rsid w:val="00511288"/>
    <w:rsid w:val="005113E7"/>
    <w:rsid w:val="005114D7"/>
    <w:rsid w:val="005118B3"/>
    <w:rsid w:val="005127AB"/>
    <w:rsid w:val="00512B03"/>
    <w:rsid w:val="00512BB5"/>
    <w:rsid w:val="00512FED"/>
    <w:rsid w:val="00513618"/>
    <w:rsid w:val="00513669"/>
    <w:rsid w:val="005136AE"/>
    <w:rsid w:val="005137DC"/>
    <w:rsid w:val="00513E37"/>
    <w:rsid w:val="00514088"/>
    <w:rsid w:val="0051428D"/>
    <w:rsid w:val="005148FB"/>
    <w:rsid w:val="00514DA6"/>
    <w:rsid w:val="00514E2A"/>
    <w:rsid w:val="005151A3"/>
    <w:rsid w:val="00515D06"/>
    <w:rsid w:val="005163DE"/>
    <w:rsid w:val="005166E8"/>
    <w:rsid w:val="00516DAB"/>
    <w:rsid w:val="00516DD1"/>
    <w:rsid w:val="00517075"/>
    <w:rsid w:val="005170FF"/>
    <w:rsid w:val="005171A5"/>
    <w:rsid w:val="00517632"/>
    <w:rsid w:val="005176DB"/>
    <w:rsid w:val="00517A12"/>
    <w:rsid w:val="00520092"/>
    <w:rsid w:val="005200AE"/>
    <w:rsid w:val="005203E1"/>
    <w:rsid w:val="00521054"/>
    <w:rsid w:val="005215C3"/>
    <w:rsid w:val="00521600"/>
    <w:rsid w:val="0052166B"/>
    <w:rsid w:val="005218E3"/>
    <w:rsid w:val="00521933"/>
    <w:rsid w:val="00521E1E"/>
    <w:rsid w:val="0052224B"/>
    <w:rsid w:val="00522403"/>
    <w:rsid w:val="005224AB"/>
    <w:rsid w:val="00522B48"/>
    <w:rsid w:val="00522BB3"/>
    <w:rsid w:val="00522F35"/>
    <w:rsid w:val="00522FB2"/>
    <w:rsid w:val="005232E2"/>
    <w:rsid w:val="005236D0"/>
    <w:rsid w:val="005238ED"/>
    <w:rsid w:val="00523C4F"/>
    <w:rsid w:val="00523D79"/>
    <w:rsid w:val="005240BF"/>
    <w:rsid w:val="00524531"/>
    <w:rsid w:val="005248C1"/>
    <w:rsid w:val="00524B0B"/>
    <w:rsid w:val="00524CC1"/>
    <w:rsid w:val="00524E45"/>
    <w:rsid w:val="005250BE"/>
    <w:rsid w:val="00525266"/>
    <w:rsid w:val="005256C9"/>
    <w:rsid w:val="005259FE"/>
    <w:rsid w:val="00525AF9"/>
    <w:rsid w:val="00525F17"/>
    <w:rsid w:val="005262E5"/>
    <w:rsid w:val="0052679B"/>
    <w:rsid w:val="00526E2D"/>
    <w:rsid w:val="005271FB"/>
    <w:rsid w:val="00527212"/>
    <w:rsid w:val="00527A78"/>
    <w:rsid w:val="00527A9C"/>
    <w:rsid w:val="0053002F"/>
    <w:rsid w:val="0053058F"/>
    <w:rsid w:val="00530A22"/>
    <w:rsid w:val="00530B1F"/>
    <w:rsid w:val="005319BC"/>
    <w:rsid w:val="005319C4"/>
    <w:rsid w:val="005321B6"/>
    <w:rsid w:val="005325E9"/>
    <w:rsid w:val="00532A75"/>
    <w:rsid w:val="00532C28"/>
    <w:rsid w:val="00533776"/>
    <w:rsid w:val="00533824"/>
    <w:rsid w:val="005339F5"/>
    <w:rsid w:val="00533C72"/>
    <w:rsid w:val="00533D9A"/>
    <w:rsid w:val="005344EB"/>
    <w:rsid w:val="005348B0"/>
    <w:rsid w:val="00534C71"/>
    <w:rsid w:val="00534CB5"/>
    <w:rsid w:val="005353D4"/>
    <w:rsid w:val="005356E4"/>
    <w:rsid w:val="00535820"/>
    <w:rsid w:val="0053585B"/>
    <w:rsid w:val="00535A6A"/>
    <w:rsid w:val="00535BE6"/>
    <w:rsid w:val="00535F63"/>
    <w:rsid w:val="00536674"/>
    <w:rsid w:val="0053675E"/>
    <w:rsid w:val="005368C7"/>
    <w:rsid w:val="00536DE0"/>
    <w:rsid w:val="00536DF8"/>
    <w:rsid w:val="0053738A"/>
    <w:rsid w:val="00540050"/>
    <w:rsid w:val="00540179"/>
    <w:rsid w:val="00540247"/>
    <w:rsid w:val="0054080D"/>
    <w:rsid w:val="00540A95"/>
    <w:rsid w:val="00540AF3"/>
    <w:rsid w:val="00540ECF"/>
    <w:rsid w:val="00541076"/>
    <w:rsid w:val="00541320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E6A"/>
    <w:rsid w:val="00542FB7"/>
    <w:rsid w:val="005432F4"/>
    <w:rsid w:val="005434C7"/>
    <w:rsid w:val="00543574"/>
    <w:rsid w:val="0054375A"/>
    <w:rsid w:val="0054393A"/>
    <w:rsid w:val="00544316"/>
    <w:rsid w:val="00544944"/>
    <w:rsid w:val="005449EF"/>
    <w:rsid w:val="00544B13"/>
    <w:rsid w:val="00544BA4"/>
    <w:rsid w:val="00544C99"/>
    <w:rsid w:val="00544F15"/>
    <w:rsid w:val="00544FFF"/>
    <w:rsid w:val="00545A25"/>
    <w:rsid w:val="00545A49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47E83"/>
    <w:rsid w:val="005500A6"/>
    <w:rsid w:val="00550B8A"/>
    <w:rsid w:val="005510F6"/>
    <w:rsid w:val="0055139B"/>
    <w:rsid w:val="005513B9"/>
    <w:rsid w:val="00551445"/>
    <w:rsid w:val="005519A5"/>
    <w:rsid w:val="00552023"/>
    <w:rsid w:val="00552066"/>
    <w:rsid w:val="00552444"/>
    <w:rsid w:val="005528DF"/>
    <w:rsid w:val="00552ABB"/>
    <w:rsid w:val="00552C6E"/>
    <w:rsid w:val="00552EA2"/>
    <w:rsid w:val="00553054"/>
    <w:rsid w:val="005536C9"/>
    <w:rsid w:val="005537EF"/>
    <w:rsid w:val="005538AD"/>
    <w:rsid w:val="00553C38"/>
    <w:rsid w:val="00553C3D"/>
    <w:rsid w:val="00553D3B"/>
    <w:rsid w:val="005540A1"/>
    <w:rsid w:val="00554328"/>
    <w:rsid w:val="00554B36"/>
    <w:rsid w:val="00555140"/>
    <w:rsid w:val="0055565A"/>
    <w:rsid w:val="00555EDF"/>
    <w:rsid w:val="00555F77"/>
    <w:rsid w:val="00556033"/>
    <w:rsid w:val="00556373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213"/>
    <w:rsid w:val="0056035D"/>
    <w:rsid w:val="00560460"/>
    <w:rsid w:val="005606B7"/>
    <w:rsid w:val="00560D49"/>
    <w:rsid w:val="00560D9D"/>
    <w:rsid w:val="00561060"/>
    <w:rsid w:val="0056123F"/>
    <w:rsid w:val="00561948"/>
    <w:rsid w:val="00561BA5"/>
    <w:rsid w:val="00561CED"/>
    <w:rsid w:val="00561F6D"/>
    <w:rsid w:val="00562729"/>
    <w:rsid w:val="00562750"/>
    <w:rsid w:val="00562944"/>
    <w:rsid w:val="0056342D"/>
    <w:rsid w:val="00563605"/>
    <w:rsid w:val="00563832"/>
    <w:rsid w:val="005638F4"/>
    <w:rsid w:val="00563C80"/>
    <w:rsid w:val="00564D75"/>
    <w:rsid w:val="0056502B"/>
    <w:rsid w:val="00565100"/>
    <w:rsid w:val="005654C0"/>
    <w:rsid w:val="005660BD"/>
    <w:rsid w:val="0056643C"/>
    <w:rsid w:val="00566750"/>
    <w:rsid w:val="00566E52"/>
    <w:rsid w:val="005670FC"/>
    <w:rsid w:val="00567814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CF5"/>
    <w:rsid w:val="00570DF9"/>
    <w:rsid w:val="00570FF9"/>
    <w:rsid w:val="0057161B"/>
    <w:rsid w:val="005718DD"/>
    <w:rsid w:val="0057213F"/>
    <w:rsid w:val="00572549"/>
    <w:rsid w:val="00572855"/>
    <w:rsid w:val="00572A06"/>
    <w:rsid w:val="00573168"/>
    <w:rsid w:val="0057319A"/>
    <w:rsid w:val="005734D5"/>
    <w:rsid w:val="005734DE"/>
    <w:rsid w:val="005738CA"/>
    <w:rsid w:val="00573A4C"/>
    <w:rsid w:val="00573B36"/>
    <w:rsid w:val="00573C11"/>
    <w:rsid w:val="00573F6D"/>
    <w:rsid w:val="00574020"/>
    <w:rsid w:val="00574093"/>
    <w:rsid w:val="0057423A"/>
    <w:rsid w:val="00574555"/>
    <w:rsid w:val="00574611"/>
    <w:rsid w:val="00574A0F"/>
    <w:rsid w:val="00575241"/>
    <w:rsid w:val="00575291"/>
    <w:rsid w:val="005754D7"/>
    <w:rsid w:val="005754FE"/>
    <w:rsid w:val="005755E9"/>
    <w:rsid w:val="00575C5B"/>
    <w:rsid w:val="00575EE3"/>
    <w:rsid w:val="0057609D"/>
    <w:rsid w:val="0057660E"/>
    <w:rsid w:val="0057668B"/>
    <w:rsid w:val="00576710"/>
    <w:rsid w:val="0057683B"/>
    <w:rsid w:val="00576D23"/>
    <w:rsid w:val="00576D79"/>
    <w:rsid w:val="00576E93"/>
    <w:rsid w:val="0057705D"/>
    <w:rsid w:val="00577112"/>
    <w:rsid w:val="00577291"/>
    <w:rsid w:val="00577326"/>
    <w:rsid w:val="00577B70"/>
    <w:rsid w:val="00577B93"/>
    <w:rsid w:val="00577BA1"/>
    <w:rsid w:val="00577BA4"/>
    <w:rsid w:val="00577CEB"/>
    <w:rsid w:val="0058027B"/>
    <w:rsid w:val="0058029F"/>
    <w:rsid w:val="005804B6"/>
    <w:rsid w:val="005809DA"/>
    <w:rsid w:val="00580C31"/>
    <w:rsid w:val="00580D6D"/>
    <w:rsid w:val="00580E68"/>
    <w:rsid w:val="00580F9E"/>
    <w:rsid w:val="00581152"/>
    <w:rsid w:val="0058129A"/>
    <w:rsid w:val="00581302"/>
    <w:rsid w:val="0058150B"/>
    <w:rsid w:val="00581A14"/>
    <w:rsid w:val="00581AAF"/>
    <w:rsid w:val="005822F1"/>
    <w:rsid w:val="00582335"/>
    <w:rsid w:val="00582EDF"/>
    <w:rsid w:val="005832F1"/>
    <w:rsid w:val="0058337B"/>
    <w:rsid w:val="0058357B"/>
    <w:rsid w:val="00583831"/>
    <w:rsid w:val="00583A36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551C"/>
    <w:rsid w:val="00585620"/>
    <w:rsid w:val="00585DB1"/>
    <w:rsid w:val="005861B9"/>
    <w:rsid w:val="005867B8"/>
    <w:rsid w:val="00586A87"/>
    <w:rsid w:val="00586ABA"/>
    <w:rsid w:val="00586D6B"/>
    <w:rsid w:val="005872D1"/>
    <w:rsid w:val="0058753F"/>
    <w:rsid w:val="00587810"/>
    <w:rsid w:val="00587B85"/>
    <w:rsid w:val="00587E6F"/>
    <w:rsid w:val="005900A1"/>
    <w:rsid w:val="00590260"/>
    <w:rsid w:val="00590B9A"/>
    <w:rsid w:val="00590C55"/>
    <w:rsid w:val="0059116A"/>
    <w:rsid w:val="005915C8"/>
    <w:rsid w:val="0059177E"/>
    <w:rsid w:val="0059192C"/>
    <w:rsid w:val="00591A5F"/>
    <w:rsid w:val="00591A8D"/>
    <w:rsid w:val="00592425"/>
    <w:rsid w:val="00592427"/>
    <w:rsid w:val="0059292F"/>
    <w:rsid w:val="00592E4C"/>
    <w:rsid w:val="00593106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A4E"/>
    <w:rsid w:val="00594D33"/>
    <w:rsid w:val="005952CF"/>
    <w:rsid w:val="00595304"/>
    <w:rsid w:val="0059566E"/>
    <w:rsid w:val="00595B45"/>
    <w:rsid w:val="00596317"/>
    <w:rsid w:val="005966EB"/>
    <w:rsid w:val="00596934"/>
    <w:rsid w:val="005969EC"/>
    <w:rsid w:val="00596AB2"/>
    <w:rsid w:val="00596EDC"/>
    <w:rsid w:val="00597128"/>
    <w:rsid w:val="005972A6"/>
    <w:rsid w:val="005972B5"/>
    <w:rsid w:val="00597359"/>
    <w:rsid w:val="005976F0"/>
    <w:rsid w:val="00597F53"/>
    <w:rsid w:val="005A0990"/>
    <w:rsid w:val="005A0C5A"/>
    <w:rsid w:val="005A1043"/>
    <w:rsid w:val="005A1437"/>
    <w:rsid w:val="005A1D97"/>
    <w:rsid w:val="005A1EF9"/>
    <w:rsid w:val="005A22E6"/>
    <w:rsid w:val="005A2674"/>
    <w:rsid w:val="005A297B"/>
    <w:rsid w:val="005A2C97"/>
    <w:rsid w:val="005A325E"/>
    <w:rsid w:val="005A32F8"/>
    <w:rsid w:val="005A356F"/>
    <w:rsid w:val="005A36D5"/>
    <w:rsid w:val="005A37CC"/>
    <w:rsid w:val="005A3B86"/>
    <w:rsid w:val="005A3C42"/>
    <w:rsid w:val="005A3D65"/>
    <w:rsid w:val="005A3F43"/>
    <w:rsid w:val="005A40FE"/>
    <w:rsid w:val="005A468A"/>
    <w:rsid w:val="005A4781"/>
    <w:rsid w:val="005A495A"/>
    <w:rsid w:val="005A4B77"/>
    <w:rsid w:val="005A4C23"/>
    <w:rsid w:val="005A4D4A"/>
    <w:rsid w:val="005A5053"/>
    <w:rsid w:val="005A5079"/>
    <w:rsid w:val="005A508F"/>
    <w:rsid w:val="005A56E9"/>
    <w:rsid w:val="005A5810"/>
    <w:rsid w:val="005A58B4"/>
    <w:rsid w:val="005A5C15"/>
    <w:rsid w:val="005A5C95"/>
    <w:rsid w:val="005A5C9A"/>
    <w:rsid w:val="005A5E51"/>
    <w:rsid w:val="005A5E5D"/>
    <w:rsid w:val="005A685C"/>
    <w:rsid w:val="005A69DD"/>
    <w:rsid w:val="005A6F2A"/>
    <w:rsid w:val="005A735D"/>
    <w:rsid w:val="005A7402"/>
    <w:rsid w:val="005A745B"/>
    <w:rsid w:val="005A7474"/>
    <w:rsid w:val="005A74EB"/>
    <w:rsid w:val="005A7AF9"/>
    <w:rsid w:val="005B012A"/>
    <w:rsid w:val="005B02F7"/>
    <w:rsid w:val="005B0391"/>
    <w:rsid w:val="005B0514"/>
    <w:rsid w:val="005B0669"/>
    <w:rsid w:val="005B0924"/>
    <w:rsid w:val="005B092F"/>
    <w:rsid w:val="005B0A35"/>
    <w:rsid w:val="005B0AC1"/>
    <w:rsid w:val="005B0F57"/>
    <w:rsid w:val="005B0F95"/>
    <w:rsid w:val="005B125A"/>
    <w:rsid w:val="005B14A1"/>
    <w:rsid w:val="005B1578"/>
    <w:rsid w:val="005B16DD"/>
    <w:rsid w:val="005B17A9"/>
    <w:rsid w:val="005B1971"/>
    <w:rsid w:val="005B1CB7"/>
    <w:rsid w:val="005B2004"/>
    <w:rsid w:val="005B216D"/>
    <w:rsid w:val="005B2313"/>
    <w:rsid w:val="005B27E6"/>
    <w:rsid w:val="005B2808"/>
    <w:rsid w:val="005B294D"/>
    <w:rsid w:val="005B2C21"/>
    <w:rsid w:val="005B33F5"/>
    <w:rsid w:val="005B353C"/>
    <w:rsid w:val="005B3561"/>
    <w:rsid w:val="005B35AB"/>
    <w:rsid w:val="005B3679"/>
    <w:rsid w:val="005B3852"/>
    <w:rsid w:val="005B3CC1"/>
    <w:rsid w:val="005B3E7A"/>
    <w:rsid w:val="005B40EA"/>
    <w:rsid w:val="005B4286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7B"/>
    <w:rsid w:val="005B57E7"/>
    <w:rsid w:val="005B5840"/>
    <w:rsid w:val="005B5C08"/>
    <w:rsid w:val="005B5CDA"/>
    <w:rsid w:val="005B5E00"/>
    <w:rsid w:val="005B5EDD"/>
    <w:rsid w:val="005B60DC"/>
    <w:rsid w:val="005B61FD"/>
    <w:rsid w:val="005B6585"/>
    <w:rsid w:val="005B677E"/>
    <w:rsid w:val="005B6812"/>
    <w:rsid w:val="005B6B41"/>
    <w:rsid w:val="005B6C89"/>
    <w:rsid w:val="005B6EF5"/>
    <w:rsid w:val="005B6F5D"/>
    <w:rsid w:val="005B73D2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1DE7"/>
    <w:rsid w:val="005C21FC"/>
    <w:rsid w:val="005C2298"/>
    <w:rsid w:val="005C22EB"/>
    <w:rsid w:val="005C238A"/>
    <w:rsid w:val="005C2894"/>
    <w:rsid w:val="005C28BF"/>
    <w:rsid w:val="005C2938"/>
    <w:rsid w:val="005C2AA0"/>
    <w:rsid w:val="005C2AAD"/>
    <w:rsid w:val="005C2C9E"/>
    <w:rsid w:val="005C323D"/>
    <w:rsid w:val="005C3298"/>
    <w:rsid w:val="005C3439"/>
    <w:rsid w:val="005C35FE"/>
    <w:rsid w:val="005C37A1"/>
    <w:rsid w:val="005C37FC"/>
    <w:rsid w:val="005C38D5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055"/>
    <w:rsid w:val="005C60AC"/>
    <w:rsid w:val="005C6125"/>
    <w:rsid w:val="005C64F3"/>
    <w:rsid w:val="005C65DC"/>
    <w:rsid w:val="005C6AAB"/>
    <w:rsid w:val="005C6B86"/>
    <w:rsid w:val="005C6DD4"/>
    <w:rsid w:val="005C76C7"/>
    <w:rsid w:val="005C77EF"/>
    <w:rsid w:val="005C7C92"/>
    <w:rsid w:val="005D0EF8"/>
    <w:rsid w:val="005D0F71"/>
    <w:rsid w:val="005D0FAD"/>
    <w:rsid w:val="005D1128"/>
    <w:rsid w:val="005D128C"/>
    <w:rsid w:val="005D1409"/>
    <w:rsid w:val="005D1A55"/>
    <w:rsid w:val="005D1AC0"/>
    <w:rsid w:val="005D1C55"/>
    <w:rsid w:val="005D20F3"/>
    <w:rsid w:val="005D2400"/>
    <w:rsid w:val="005D2590"/>
    <w:rsid w:val="005D278E"/>
    <w:rsid w:val="005D2931"/>
    <w:rsid w:val="005D29D0"/>
    <w:rsid w:val="005D2AB9"/>
    <w:rsid w:val="005D2D3E"/>
    <w:rsid w:val="005D2E2B"/>
    <w:rsid w:val="005D2E54"/>
    <w:rsid w:val="005D345E"/>
    <w:rsid w:val="005D35BF"/>
    <w:rsid w:val="005D372C"/>
    <w:rsid w:val="005D38FC"/>
    <w:rsid w:val="005D4199"/>
    <w:rsid w:val="005D438D"/>
    <w:rsid w:val="005D4981"/>
    <w:rsid w:val="005D4A87"/>
    <w:rsid w:val="005D4BDE"/>
    <w:rsid w:val="005D4ED9"/>
    <w:rsid w:val="005D526C"/>
    <w:rsid w:val="005D5300"/>
    <w:rsid w:val="005D5937"/>
    <w:rsid w:val="005D5FD6"/>
    <w:rsid w:val="005D606D"/>
    <w:rsid w:val="005D6552"/>
    <w:rsid w:val="005D67A5"/>
    <w:rsid w:val="005D6A03"/>
    <w:rsid w:val="005D6BBA"/>
    <w:rsid w:val="005D745B"/>
    <w:rsid w:val="005D7520"/>
    <w:rsid w:val="005D76B6"/>
    <w:rsid w:val="005D76C2"/>
    <w:rsid w:val="005D7B87"/>
    <w:rsid w:val="005D7C25"/>
    <w:rsid w:val="005E02B2"/>
    <w:rsid w:val="005E0544"/>
    <w:rsid w:val="005E0720"/>
    <w:rsid w:val="005E07A3"/>
    <w:rsid w:val="005E10C0"/>
    <w:rsid w:val="005E122B"/>
    <w:rsid w:val="005E17BB"/>
    <w:rsid w:val="005E1DE1"/>
    <w:rsid w:val="005E247B"/>
    <w:rsid w:val="005E2B1C"/>
    <w:rsid w:val="005E2BDF"/>
    <w:rsid w:val="005E34B1"/>
    <w:rsid w:val="005E3A82"/>
    <w:rsid w:val="005E3D79"/>
    <w:rsid w:val="005E3DDB"/>
    <w:rsid w:val="005E3E83"/>
    <w:rsid w:val="005E4BF0"/>
    <w:rsid w:val="005E4E3F"/>
    <w:rsid w:val="005E568D"/>
    <w:rsid w:val="005E5694"/>
    <w:rsid w:val="005E59E1"/>
    <w:rsid w:val="005E5A71"/>
    <w:rsid w:val="005E5B33"/>
    <w:rsid w:val="005E6078"/>
    <w:rsid w:val="005E646F"/>
    <w:rsid w:val="005E64EF"/>
    <w:rsid w:val="005E652C"/>
    <w:rsid w:val="005E685E"/>
    <w:rsid w:val="005E6D79"/>
    <w:rsid w:val="005E6FD9"/>
    <w:rsid w:val="005E7260"/>
    <w:rsid w:val="005E7266"/>
    <w:rsid w:val="005E72FF"/>
    <w:rsid w:val="005E7466"/>
    <w:rsid w:val="005E75C6"/>
    <w:rsid w:val="005E7734"/>
    <w:rsid w:val="005E7A01"/>
    <w:rsid w:val="005E7B4F"/>
    <w:rsid w:val="005F00A9"/>
    <w:rsid w:val="005F07FA"/>
    <w:rsid w:val="005F0A15"/>
    <w:rsid w:val="005F0F8E"/>
    <w:rsid w:val="005F1348"/>
    <w:rsid w:val="005F14E1"/>
    <w:rsid w:val="005F17FF"/>
    <w:rsid w:val="005F1A71"/>
    <w:rsid w:val="005F2244"/>
    <w:rsid w:val="005F22D6"/>
    <w:rsid w:val="005F2A04"/>
    <w:rsid w:val="005F2A33"/>
    <w:rsid w:val="005F3086"/>
    <w:rsid w:val="005F3150"/>
    <w:rsid w:val="005F38BA"/>
    <w:rsid w:val="005F39FF"/>
    <w:rsid w:val="005F3E86"/>
    <w:rsid w:val="005F3EDF"/>
    <w:rsid w:val="005F4495"/>
    <w:rsid w:val="005F46B8"/>
    <w:rsid w:val="005F47A8"/>
    <w:rsid w:val="005F4B12"/>
    <w:rsid w:val="005F4D0A"/>
    <w:rsid w:val="005F4D78"/>
    <w:rsid w:val="005F53C4"/>
    <w:rsid w:val="005F5DDB"/>
    <w:rsid w:val="005F611A"/>
    <w:rsid w:val="005F6137"/>
    <w:rsid w:val="005F61CD"/>
    <w:rsid w:val="005F62F7"/>
    <w:rsid w:val="005F6488"/>
    <w:rsid w:val="005F6721"/>
    <w:rsid w:val="005F6861"/>
    <w:rsid w:val="005F6B83"/>
    <w:rsid w:val="005F7038"/>
    <w:rsid w:val="005F70F2"/>
    <w:rsid w:val="005F779A"/>
    <w:rsid w:val="005F7D2A"/>
    <w:rsid w:val="005F7D9C"/>
    <w:rsid w:val="005F7E5B"/>
    <w:rsid w:val="00600698"/>
    <w:rsid w:val="00600F04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7A4"/>
    <w:rsid w:val="00602DEB"/>
    <w:rsid w:val="00602F79"/>
    <w:rsid w:val="00603102"/>
    <w:rsid w:val="00603352"/>
    <w:rsid w:val="0060338E"/>
    <w:rsid w:val="006035AE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5DA3"/>
    <w:rsid w:val="00606053"/>
    <w:rsid w:val="006060EE"/>
    <w:rsid w:val="00606337"/>
    <w:rsid w:val="0060635C"/>
    <w:rsid w:val="00606970"/>
    <w:rsid w:val="006073C1"/>
    <w:rsid w:val="00607535"/>
    <w:rsid w:val="00607D42"/>
    <w:rsid w:val="00610485"/>
    <w:rsid w:val="0061071E"/>
    <w:rsid w:val="00610728"/>
    <w:rsid w:val="00610873"/>
    <w:rsid w:val="00610948"/>
    <w:rsid w:val="00610E2C"/>
    <w:rsid w:val="00610E39"/>
    <w:rsid w:val="00611129"/>
    <w:rsid w:val="00611251"/>
    <w:rsid w:val="006113B6"/>
    <w:rsid w:val="00611945"/>
    <w:rsid w:val="00611D09"/>
    <w:rsid w:val="00612287"/>
    <w:rsid w:val="0061229C"/>
    <w:rsid w:val="00612512"/>
    <w:rsid w:val="00612561"/>
    <w:rsid w:val="006128F8"/>
    <w:rsid w:val="00612ADB"/>
    <w:rsid w:val="006132C4"/>
    <w:rsid w:val="006133C3"/>
    <w:rsid w:val="006135A4"/>
    <w:rsid w:val="00613CE5"/>
    <w:rsid w:val="006141B5"/>
    <w:rsid w:val="00614896"/>
    <w:rsid w:val="006149EF"/>
    <w:rsid w:val="00614B75"/>
    <w:rsid w:val="006151A2"/>
    <w:rsid w:val="00615541"/>
    <w:rsid w:val="006156CC"/>
    <w:rsid w:val="00615D6B"/>
    <w:rsid w:val="00615F52"/>
    <w:rsid w:val="0061632E"/>
    <w:rsid w:val="00616581"/>
    <w:rsid w:val="006166E7"/>
    <w:rsid w:val="00616C70"/>
    <w:rsid w:val="00616DE1"/>
    <w:rsid w:val="006174E8"/>
    <w:rsid w:val="006177CD"/>
    <w:rsid w:val="0061786B"/>
    <w:rsid w:val="006179C5"/>
    <w:rsid w:val="00620341"/>
    <w:rsid w:val="006207A6"/>
    <w:rsid w:val="00620955"/>
    <w:rsid w:val="006209E0"/>
    <w:rsid w:val="006210E5"/>
    <w:rsid w:val="006210EE"/>
    <w:rsid w:val="0062147F"/>
    <w:rsid w:val="00621533"/>
    <w:rsid w:val="00621B19"/>
    <w:rsid w:val="00621EA0"/>
    <w:rsid w:val="006226A1"/>
    <w:rsid w:val="00622874"/>
    <w:rsid w:val="00622A08"/>
    <w:rsid w:val="00623781"/>
    <w:rsid w:val="006238E5"/>
    <w:rsid w:val="00623E8F"/>
    <w:rsid w:val="00623F2D"/>
    <w:rsid w:val="00623F9C"/>
    <w:rsid w:val="00624A5E"/>
    <w:rsid w:val="006250B8"/>
    <w:rsid w:val="006253CB"/>
    <w:rsid w:val="0062544A"/>
    <w:rsid w:val="006256F0"/>
    <w:rsid w:val="0062575F"/>
    <w:rsid w:val="00625A0F"/>
    <w:rsid w:val="00625CC5"/>
    <w:rsid w:val="006260C7"/>
    <w:rsid w:val="00626372"/>
    <w:rsid w:val="00626527"/>
    <w:rsid w:val="006266E9"/>
    <w:rsid w:val="00626FBA"/>
    <w:rsid w:val="00626FDA"/>
    <w:rsid w:val="0062705B"/>
    <w:rsid w:val="0062761F"/>
    <w:rsid w:val="00627C7B"/>
    <w:rsid w:val="00627E26"/>
    <w:rsid w:val="00630655"/>
    <w:rsid w:val="00630795"/>
    <w:rsid w:val="00630CCC"/>
    <w:rsid w:val="00630F0B"/>
    <w:rsid w:val="00631000"/>
    <w:rsid w:val="0063134C"/>
    <w:rsid w:val="00631A54"/>
    <w:rsid w:val="00631B03"/>
    <w:rsid w:val="00631FB3"/>
    <w:rsid w:val="006323A3"/>
    <w:rsid w:val="006323E4"/>
    <w:rsid w:val="006325DD"/>
    <w:rsid w:val="00632956"/>
    <w:rsid w:val="00632AC6"/>
    <w:rsid w:val="00632B03"/>
    <w:rsid w:val="00633BCB"/>
    <w:rsid w:val="00633D78"/>
    <w:rsid w:val="00633DDC"/>
    <w:rsid w:val="00633F7F"/>
    <w:rsid w:val="00634010"/>
    <w:rsid w:val="006347E7"/>
    <w:rsid w:val="00634C10"/>
    <w:rsid w:val="00634C65"/>
    <w:rsid w:val="00634F15"/>
    <w:rsid w:val="0063501E"/>
    <w:rsid w:val="00635336"/>
    <w:rsid w:val="006356C3"/>
    <w:rsid w:val="00635806"/>
    <w:rsid w:val="00635A0F"/>
    <w:rsid w:val="00635BD3"/>
    <w:rsid w:val="00636056"/>
    <w:rsid w:val="006361F4"/>
    <w:rsid w:val="006361FB"/>
    <w:rsid w:val="0063658E"/>
    <w:rsid w:val="006366C3"/>
    <w:rsid w:val="00636BA7"/>
    <w:rsid w:val="00636DD8"/>
    <w:rsid w:val="0063767F"/>
    <w:rsid w:val="006376AD"/>
    <w:rsid w:val="00637766"/>
    <w:rsid w:val="00637783"/>
    <w:rsid w:val="006378D3"/>
    <w:rsid w:val="00637B5C"/>
    <w:rsid w:val="00637D2D"/>
    <w:rsid w:val="00640D13"/>
    <w:rsid w:val="00641188"/>
    <w:rsid w:val="00641562"/>
    <w:rsid w:val="0064163C"/>
    <w:rsid w:val="00641B33"/>
    <w:rsid w:val="00641C9C"/>
    <w:rsid w:val="0064210E"/>
    <w:rsid w:val="00642367"/>
    <w:rsid w:val="0064251F"/>
    <w:rsid w:val="006426F2"/>
    <w:rsid w:val="00642AF3"/>
    <w:rsid w:val="00642B70"/>
    <w:rsid w:val="00642BEB"/>
    <w:rsid w:val="00642F8E"/>
    <w:rsid w:val="00642FF1"/>
    <w:rsid w:val="00643728"/>
    <w:rsid w:val="00643A3D"/>
    <w:rsid w:val="00643A98"/>
    <w:rsid w:val="00643CE8"/>
    <w:rsid w:val="00643D35"/>
    <w:rsid w:val="00643F0D"/>
    <w:rsid w:val="006440B2"/>
    <w:rsid w:val="0064451F"/>
    <w:rsid w:val="00644753"/>
    <w:rsid w:val="00644828"/>
    <w:rsid w:val="00644E3A"/>
    <w:rsid w:val="00644E7D"/>
    <w:rsid w:val="00645069"/>
    <w:rsid w:val="00645909"/>
    <w:rsid w:val="00645AAF"/>
    <w:rsid w:val="006466B7"/>
    <w:rsid w:val="00646933"/>
    <w:rsid w:val="006469D5"/>
    <w:rsid w:val="00646CDF"/>
    <w:rsid w:val="00647093"/>
    <w:rsid w:val="0064740E"/>
    <w:rsid w:val="006504F0"/>
    <w:rsid w:val="00650855"/>
    <w:rsid w:val="006509AF"/>
    <w:rsid w:val="00651139"/>
    <w:rsid w:val="00651289"/>
    <w:rsid w:val="00651313"/>
    <w:rsid w:val="006513C5"/>
    <w:rsid w:val="006519E5"/>
    <w:rsid w:val="00651E4F"/>
    <w:rsid w:val="0065205B"/>
    <w:rsid w:val="0065220C"/>
    <w:rsid w:val="00652561"/>
    <w:rsid w:val="0065296E"/>
    <w:rsid w:val="006529A5"/>
    <w:rsid w:val="0065301E"/>
    <w:rsid w:val="00653284"/>
    <w:rsid w:val="00653395"/>
    <w:rsid w:val="006534A3"/>
    <w:rsid w:val="0065382F"/>
    <w:rsid w:val="00653E2E"/>
    <w:rsid w:val="0065439F"/>
    <w:rsid w:val="0065444E"/>
    <w:rsid w:val="00654A8B"/>
    <w:rsid w:val="00654B78"/>
    <w:rsid w:val="00654BAD"/>
    <w:rsid w:val="006550F8"/>
    <w:rsid w:val="00655428"/>
    <w:rsid w:val="00655503"/>
    <w:rsid w:val="006557A3"/>
    <w:rsid w:val="00655D0A"/>
    <w:rsid w:val="00656322"/>
    <w:rsid w:val="006564E9"/>
    <w:rsid w:val="00656549"/>
    <w:rsid w:val="0065663B"/>
    <w:rsid w:val="00656B79"/>
    <w:rsid w:val="0065728B"/>
    <w:rsid w:val="006579FB"/>
    <w:rsid w:val="00657F55"/>
    <w:rsid w:val="0066007E"/>
    <w:rsid w:val="00660198"/>
    <w:rsid w:val="0066022F"/>
    <w:rsid w:val="006605CB"/>
    <w:rsid w:val="00660747"/>
    <w:rsid w:val="00660DC7"/>
    <w:rsid w:val="00660DF0"/>
    <w:rsid w:val="00661205"/>
    <w:rsid w:val="0066129B"/>
    <w:rsid w:val="00661421"/>
    <w:rsid w:val="00661542"/>
    <w:rsid w:val="006619C5"/>
    <w:rsid w:val="00661B07"/>
    <w:rsid w:val="00661CFD"/>
    <w:rsid w:val="00662070"/>
    <w:rsid w:val="0066229C"/>
    <w:rsid w:val="006626AF"/>
    <w:rsid w:val="006628A7"/>
    <w:rsid w:val="00662926"/>
    <w:rsid w:val="00662B04"/>
    <w:rsid w:val="00662BB5"/>
    <w:rsid w:val="00662FD3"/>
    <w:rsid w:val="00663569"/>
    <w:rsid w:val="0066372A"/>
    <w:rsid w:val="00663FB5"/>
    <w:rsid w:val="006641C5"/>
    <w:rsid w:val="00664481"/>
    <w:rsid w:val="0066463E"/>
    <w:rsid w:val="006646F6"/>
    <w:rsid w:val="00664D51"/>
    <w:rsid w:val="0066500E"/>
    <w:rsid w:val="006659C7"/>
    <w:rsid w:val="0066608E"/>
    <w:rsid w:val="00666276"/>
    <w:rsid w:val="006667AC"/>
    <w:rsid w:val="006669E5"/>
    <w:rsid w:val="00666A03"/>
    <w:rsid w:val="00666C58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30A"/>
    <w:rsid w:val="00670530"/>
    <w:rsid w:val="00670775"/>
    <w:rsid w:val="00670818"/>
    <w:rsid w:val="00670838"/>
    <w:rsid w:val="00670B76"/>
    <w:rsid w:val="00670FD4"/>
    <w:rsid w:val="0067166A"/>
    <w:rsid w:val="006719FD"/>
    <w:rsid w:val="00671CC2"/>
    <w:rsid w:val="00671D9D"/>
    <w:rsid w:val="00672289"/>
    <w:rsid w:val="006723DA"/>
    <w:rsid w:val="006723E0"/>
    <w:rsid w:val="00672897"/>
    <w:rsid w:val="00672BA8"/>
    <w:rsid w:val="00672EB3"/>
    <w:rsid w:val="006730E9"/>
    <w:rsid w:val="006737C8"/>
    <w:rsid w:val="00673A83"/>
    <w:rsid w:val="00673B17"/>
    <w:rsid w:val="00673B5D"/>
    <w:rsid w:val="00673E28"/>
    <w:rsid w:val="006742B3"/>
    <w:rsid w:val="00674334"/>
    <w:rsid w:val="00674633"/>
    <w:rsid w:val="00674962"/>
    <w:rsid w:val="00674C4F"/>
    <w:rsid w:val="00674C8B"/>
    <w:rsid w:val="00674CFB"/>
    <w:rsid w:val="00674E6D"/>
    <w:rsid w:val="00675193"/>
    <w:rsid w:val="0067536C"/>
    <w:rsid w:val="0067542F"/>
    <w:rsid w:val="006755BA"/>
    <w:rsid w:val="00675C8F"/>
    <w:rsid w:val="00675DD0"/>
    <w:rsid w:val="0067606B"/>
    <w:rsid w:val="0067660B"/>
    <w:rsid w:val="0067669C"/>
    <w:rsid w:val="006766F8"/>
    <w:rsid w:val="0067672C"/>
    <w:rsid w:val="00676EE9"/>
    <w:rsid w:val="00677114"/>
    <w:rsid w:val="006776B0"/>
    <w:rsid w:val="00677861"/>
    <w:rsid w:val="00677918"/>
    <w:rsid w:val="00677A94"/>
    <w:rsid w:val="00677C9B"/>
    <w:rsid w:val="00677F93"/>
    <w:rsid w:val="0068049D"/>
    <w:rsid w:val="00680623"/>
    <w:rsid w:val="00680712"/>
    <w:rsid w:val="006807C8"/>
    <w:rsid w:val="00680F06"/>
    <w:rsid w:val="00680F6D"/>
    <w:rsid w:val="006811A7"/>
    <w:rsid w:val="00681C3A"/>
    <w:rsid w:val="00682A48"/>
    <w:rsid w:val="00682B0F"/>
    <w:rsid w:val="0068342F"/>
    <w:rsid w:val="006835D2"/>
    <w:rsid w:val="006835FC"/>
    <w:rsid w:val="00683681"/>
    <w:rsid w:val="006836CC"/>
    <w:rsid w:val="00683869"/>
    <w:rsid w:val="006839A7"/>
    <w:rsid w:val="00683EDC"/>
    <w:rsid w:val="00683FEA"/>
    <w:rsid w:val="006841EC"/>
    <w:rsid w:val="0068426B"/>
    <w:rsid w:val="00684291"/>
    <w:rsid w:val="00684642"/>
    <w:rsid w:val="0068499C"/>
    <w:rsid w:val="00684C5C"/>
    <w:rsid w:val="00684E99"/>
    <w:rsid w:val="00684EA8"/>
    <w:rsid w:val="0068521D"/>
    <w:rsid w:val="00685401"/>
    <w:rsid w:val="00685444"/>
    <w:rsid w:val="006854E5"/>
    <w:rsid w:val="006854EC"/>
    <w:rsid w:val="00685861"/>
    <w:rsid w:val="00685AAD"/>
    <w:rsid w:val="00685AF1"/>
    <w:rsid w:val="00685B00"/>
    <w:rsid w:val="00685B07"/>
    <w:rsid w:val="00685B8F"/>
    <w:rsid w:val="006864A1"/>
    <w:rsid w:val="00686529"/>
    <w:rsid w:val="00686F52"/>
    <w:rsid w:val="006870A1"/>
    <w:rsid w:val="00687576"/>
    <w:rsid w:val="00687AB4"/>
    <w:rsid w:val="00687C3E"/>
    <w:rsid w:val="00687E1C"/>
    <w:rsid w:val="00687E5F"/>
    <w:rsid w:val="00687EBF"/>
    <w:rsid w:val="00690435"/>
    <w:rsid w:val="006905A4"/>
    <w:rsid w:val="006905C5"/>
    <w:rsid w:val="00690745"/>
    <w:rsid w:val="00690AA4"/>
    <w:rsid w:val="00690DB1"/>
    <w:rsid w:val="0069130B"/>
    <w:rsid w:val="006914C5"/>
    <w:rsid w:val="0069155C"/>
    <w:rsid w:val="00691757"/>
    <w:rsid w:val="00691C50"/>
    <w:rsid w:val="006921D8"/>
    <w:rsid w:val="006924F5"/>
    <w:rsid w:val="00692754"/>
    <w:rsid w:val="006927A2"/>
    <w:rsid w:val="006928DC"/>
    <w:rsid w:val="00693147"/>
    <w:rsid w:val="0069378A"/>
    <w:rsid w:val="00693A19"/>
    <w:rsid w:val="00693D03"/>
    <w:rsid w:val="006941D4"/>
    <w:rsid w:val="0069421A"/>
    <w:rsid w:val="0069482C"/>
    <w:rsid w:val="006948E8"/>
    <w:rsid w:val="00694B55"/>
    <w:rsid w:val="00694B77"/>
    <w:rsid w:val="00694C6A"/>
    <w:rsid w:val="00694CC3"/>
    <w:rsid w:val="00694E8F"/>
    <w:rsid w:val="006951A9"/>
    <w:rsid w:val="00695369"/>
    <w:rsid w:val="006955F6"/>
    <w:rsid w:val="0069563B"/>
    <w:rsid w:val="0069566C"/>
    <w:rsid w:val="00695900"/>
    <w:rsid w:val="0069592A"/>
    <w:rsid w:val="00695F93"/>
    <w:rsid w:val="00696615"/>
    <w:rsid w:val="00696645"/>
    <w:rsid w:val="00696A00"/>
    <w:rsid w:val="00696A32"/>
    <w:rsid w:val="0069701E"/>
    <w:rsid w:val="00697AD8"/>
    <w:rsid w:val="00697BA3"/>
    <w:rsid w:val="00697C22"/>
    <w:rsid w:val="00697CD9"/>
    <w:rsid w:val="006A0094"/>
    <w:rsid w:val="006A0271"/>
    <w:rsid w:val="006A0451"/>
    <w:rsid w:val="006A07EA"/>
    <w:rsid w:val="006A1047"/>
    <w:rsid w:val="006A1116"/>
    <w:rsid w:val="006A12D1"/>
    <w:rsid w:val="006A14CC"/>
    <w:rsid w:val="006A150D"/>
    <w:rsid w:val="006A1631"/>
    <w:rsi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B40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00F"/>
    <w:rsid w:val="006A4184"/>
    <w:rsid w:val="006A4364"/>
    <w:rsid w:val="006A44A9"/>
    <w:rsid w:val="006A4519"/>
    <w:rsid w:val="006A4703"/>
    <w:rsid w:val="006A478B"/>
    <w:rsid w:val="006A48F3"/>
    <w:rsid w:val="006A48F9"/>
    <w:rsid w:val="006A4967"/>
    <w:rsid w:val="006A4A17"/>
    <w:rsid w:val="006A4CD5"/>
    <w:rsid w:val="006A505D"/>
    <w:rsid w:val="006A51C3"/>
    <w:rsid w:val="006A53F4"/>
    <w:rsid w:val="006A545F"/>
    <w:rsid w:val="006A548D"/>
    <w:rsid w:val="006A56EC"/>
    <w:rsid w:val="006A58E6"/>
    <w:rsid w:val="006A593C"/>
    <w:rsid w:val="006A5B86"/>
    <w:rsid w:val="006A5D79"/>
    <w:rsid w:val="006A5DD2"/>
    <w:rsid w:val="006A614E"/>
    <w:rsid w:val="006A6384"/>
    <w:rsid w:val="006A643D"/>
    <w:rsid w:val="006A6460"/>
    <w:rsid w:val="006A65E1"/>
    <w:rsid w:val="006A65EF"/>
    <w:rsid w:val="006A6D47"/>
    <w:rsid w:val="006A6D48"/>
    <w:rsid w:val="006A708F"/>
    <w:rsid w:val="006A7843"/>
    <w:rsid w:val="006B06B0"/>
    <w:rsid w:val="006B0832"/>
    <w:rsid w:val="006B0DB0"/>
    <w:rsid w:val="006B105C"/>
    <w:rsid w:val="006B1244"/>
    <w:rsid w:val="006B1417"/>
    <w:rsid w:val="006B1916"/>
    <w:rsid w:val="006B1C94"/>
    <w:rsid w:val="006B1D55"/>
    <w:rsid w:val="006B1F4E"/>
    <w:rsid w:val="006B2356"/>
    <w:rsid w:val="006B24FC"/>
    <w:rsid w:val="006B273A"/>
    <w:rsid w:val="006B2785"/>
    <w:rsid w:val="006B28DB"/>
    <w:rsid w:val="006B29A2"/>
    <w:rsid w:val="006B2BF8"/>
    <w:rsid w:val="006B2D21"/>
    <w:rsid w:val="006B2E52"/>
    <w:rsid w:val="006B2F26"/>
    <w:rsid w:val="006B3016"/>
    <w:rsid w:val="006B3754"/>
    <w:rsid w:val="006B39D3"/>
    <w:rsid w:val="006B3B4D"/>
    <w:rsid w:val="006B3D42"/>
    <w:rsid w:val="006B3E7C"/>
    <w:rsid w:val="006B40DC"/>
    <w:rsid w:val="006B4130"/>
    <w:rsid w:val="006B429E"/>
    <w:rsid w:val="006B43DE"/>
    <w:rsid w:val="006B46CA"/>
    <w:rsid w:val="006B48B8"/>
    <w:rsid w:val="006B4A32"/>
    <w:rsid w:val="006B50B4"/>
    <w:rsid w:val="006B522A"/>
    <w:rsid w:val="006B52D2"/>
    <w:rsid w:val="006B5D4C"/>
    <w:rsid w:val="006B62BA"/>
    <w:rsid w:val="006B6396"/>
    <w:rsid w:val="006B640E"/>
    <w:rsid w:val="006B68BA"/>
    <w:rsid w:val="006B68F4"/>
    <w:rsid w:val="006B6ACF"/>
    <w:rsid w:val="006B6C53"/>
    <w:rsid w:val="006B746B"/>
    <w:rsid w:val="006B7632"/>
    <w:rsid w:val="006B77F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8BA"/>
    <w:rsid w:val="006C19BE"/>
    <w:rsid w:val="006C1A88"/>
    <w:rsid w:val="006C1C84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7EF"/>
    <w:rsid w:val="006C389D"/>
    <w:rsid w:val="006C3C42"/>
    <w:rsid w:val="006C3F6A"/>
    <w:rsid w:val="006C3F9D"/>
    <w:rsid w:val="006C41D3"/>
    <w:rsid w:val="006C45BB"/>
    <w:rsid w:val="006C4F56"/>
    <w:rsid w:val="006C68AC"/>
    <w:rsid w:val="006C6BB4"/>
    <w:rsid w:val="006C7009"/>
    <w:rsid w:val="006C726A"/>
    <w:rsid w:val="006D03D2"/>
    <w:rsid w:val="006D0C4B"/>
    <w:rsid w:val="006D0D44"/>
    <w:rsid w:val="006D142E"/>
    <w:rsid w:val="006D1512"/>
    <w:rsid w:val="006D16C4"/>
    <w:rsid w:val="006D1761"/>
    <w:rsid w:val="006D17AE"/>
    <w:rsid w:val="006D1865"/>
    <w:rsid w:val="006D1D17"/>
    <w:rsid w:val="006D21AA"/>
    <w:rsid w:val="006D255D"/>
    <w:rsid w:val="006D25B9"/>
    <w:rsid w:val="006D25EE"/>
    <w:rsid w:val="006D28A1"/>
    <w:rsid w:val="006D2A87"/>
    <w:rsid w:val="006D2BEB"/>
    <w:rsid w:val="006D2F1D"/>
    <w:rsid w:val="006D2FA8"/>
    <w:rsid w:val="006D302D"/>
    <w:rsid w:val="006D32CA"/>
    <w:rsid w:val="006D32E8"/>
    <w:rsid w:val="006D33A7"/>
    <w:rsid w:val="006D376F"/>
    <w:rsid w:val="006D379F"/>
    <w:rsid w:val="006D3A3B"/>
    <w:rsid w:val="006D3AA0"/>
    <w:rsid w:val="006D3EFC"/>
    <w:rsid w:val="006D43EF"/>
    <w:rsid w:val="006D4582"/>
    <w:rsid w:val="006D4923"/>
    <w:rsid w:val="006D4C39"/>
    <w:rsid w:val="006D4D90"/>
    <w:rsid w:val="006D508A"/>
    <w:rsid w:val="006D55E7"/>
    <w:rsid w:val="006D5691"/>
    <w:rsid w:val="006D5822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AE0"/>
    <w:rsid w:val="006D7D8A"/>
    <w:rsid w:val="006D7D8D"/>
    <w:rsid w:val="006D7E58"/>
    <w:rsid w:val="006D7E97"/>
    <w:rsid w:val="006E01E8"/>
    <w:rsid w:val="006E063F"/>
    <w:rsid w:val="006E0758"/>
    <w:rsid w:val="006E0976"/>
    <w:rsid w:val="006E0A89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AE1"/>
    <w:rsid w:val="006E3C77"/>
    <w:rsid w:val="006E3DE1"/>
    <w:rsid w:val="006E3DF2"/>
    <w:rsid w:val="006E41EA"/>
    <w:rsid w:val="006E42B0"/>
    <w:rsid w:val="006E42E5"/>
    <w:rsid w:val="006E44AE"/>
    <w:rsid w:val="006E47ED"/>
    <w:rsid w:val="006E49BF"/>
    <w:rsid w:val="006E4AA6"/>
    <w:rsid w:val="006E4D3B"/>
    <w:rsid w:val="006E4D69"/>
    <w:rsid w:val="006E4E4B"/>
    <w:rsid w:val="006E5898"/>
    <w:rsid w:val="006E5961"/>
    <w:rsid w:val="006E5B3B"/>
    <w:rsid w:val="006E5C1C"/>
    <w:rsid w:val="006E5DBC"/>
    <w:rsid w:val="006E651D"/>
    <w:rsid w:val="006E66A2"/>
    <w:rsid w:val="006E67C2"/>
    <w:rsid w:val="006E6BE6"/>
    <w:rsid w:val="006E731E"/>
    <w:rsid w:val="006E74EA"/>
    <w:rsid w:val="006E7916"/>
    <w:rsid w:val="006E7928"/>
    <w:rsid w:val="006E7A0E"/>
    <w:rsid w:val="006E7BEE"/>
    <w:rsid w:val="006F03F0"/>
    <w:rsid w:val="006F05E2"/>
    <w:rsid w:val="006F06FA"/>
    <w:rsid w:val="006F08E1"/>
    <w:rsid w:val="006F13C0"/>
    <w:rsid w:val="006F14C8"/>
    <w:rsid w:val="006F1A98"/>
    <w:rsid w:val="006F1B26"/>
    <w:rsid w:val="006F1BB5"/>
    <w:rsid w:val="006F1C8E"/>
    <w:rsid w:val="006F2471"/>
    <w:rsid w:val="006F2E17"/>
    <w:rsid w:val="006F30BF"/>
    <w:rsid w:val="006F347C"/>
    <w:rsid w:val="006F35B6"/>
    <w:rsid w:val="006F3623"/>
    <w:rsid w:val="006F37A3"/>
    <w:rsid w:val="006F3FF6"/>
    <w:rsid w:val="006F438E"/>
    <w:rsid w:val="006F52FA"/>
    <w:rsid w:val="006F5506"/>
    <w:rsid w:val="006F5D80"/>
    <w:rsid w:val="006F6266"/>
    <w:rsid w:val="006F644A"/>
    <w:rsid w:val="006F65BC"/>
    <w:rsid w:val="006F66B2"/>
    <w:rsid w:val="006F6773"/>
    <w:rsid w:val="006F6EEE"/>
    <w:rsid w:val="006F707F"/>
    <w:rsid w:val="006F765A"/>
    <w:rsid w:val="006F792B"/>
    <w:rsid w:val="006F7ED5"/>
    <w:rsid w:val="006F7F1E"/>
    <w:rsid w:val="007004C0"/>
    <w:rsid w:val="007007D0"/>
    <w:rsid w:val="0070116C"/>
    <w:rsid w:val="007015CB"/>
    <w:rsid w:val="007016E7"/>
    <w:rsid w:val="00701C00"/>
    <w:rsid w:val="00701C8E"/>
    <w:rsid w:val="00701EEC"/>
    <w:rsid w:val="0070239C"/>
    <w:rsid w:val="00702A9F"/>
    <w:rsid w:val="00702BDA"/>
    <w:rsid w:val="00702E91"/>
    <w:rsid w:val="00703290"/>
    <w:rsid w:val="007032CD"/>
    <w:rsid w:val="007035A0"/>
    <w:rsid w:val="007035E3"/>
    <w:rsid w:val="0070380A"/>
    <w:rsid w:val="00703850"/>
    <w:rsid w:val="00703EE1"/>
    <w:rsid w:val="007043E8"/>
    <w:rsid w:val="00704653"/>
    <w:rsid w:val="007046F2"/>
    <w:rsid w:val="00704C79"/>
    <w:rsid w:val="00704D1F"/>
    <w:rsid w:val="00705117"/>
    <w:rsid w:val="00705172"/>
    <w:rsid w:val="0070527A"/>
    <w:rsid w:val="0070567E"/>
    <w:rsid w:val="00705B33"/>
    <w:rsid w:val="00705BD2"/>
    <w:rsid w:val="00705CF9"/>
    <w:rsid w:val="00705D44"/>
    <w:rsid w:val="00705EFC"/>
    <w:rsid w:val="0070601A"/>
    <w:rsid w:val="0070616D"/>
    <w:rsid w:val="0070626F"/>
    <w:rsid w:val="007063D4"/>
    <w:rsid w:val="00706682"/>
    <w:rsid w:val="00706E8A"/>
    <w:rsid w:val="00706F36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112"/>
    <w:rsid w:val="0071084C"/>
    <w:rsid w:val="007108B1"/>
    <w:rsid w:val="00710AA6"/>
    <w:rsid w:val="00710C0C"/>
    <w:rsid w:val="00710C32"/>
    <w:rsid w:val="0071119A"/>
    <w:rsid w:val="00711215"/>
    <w:rsid w:val="00711316"/>
    <w:rsid w:val="00711B32"/>
    <w:rsid w:val="00711CA0"/>
    <w:rsid w:val="00712422"/>
    <w:rsid w:val="00712702"/>
    <w:rsid w:val="00712751"/>
    <w:rsid w:val="007127A4"/>
    <w:rsid w:val="00712AEB"/>
    <w:rsid w:val="00712F07"/>
    <w:rsid w:val="00712FB6"/>
    <w:rsid w:val="007132DF"/>
    <w:rsid w:val="007133F3"/>
    <w:rsid w:val="00713441"/>
    <w:rsid w:val="00713609"/>
    <w:rsid w:val="00713678"/>
    <w:rsid w:val="00713766"/>
    <w:rsid w:val="007139BC"/>
    <w:rsid w:val="00713C50"/>
    <w:rsid w:val="00713D63"/>
    <w:rsid w:val="00714304"/>
    <w:rsid w:val="00714AA4"/>
    <w:rsid w:val="00714CB7"/>
    <w:rsid w:val="00714EAF"/>
    <w:rsid w:val="0071520C"/>
    <w:rsid w:val="00715475"/>
    <w:rsid w:val="00715537"/>
    <w:rsid w:val="007155E3"/>
    <w:rsid w:val="00715B96"/>
    <w:rsid w:val="00715CAE"/>
    <w:rsid w:val="00715D3C"/>
    <w:rsid w:val="00715D75"/>
    <w:rsid w:val="00715D96"/>
    <w:rsid w:val="00715EDD"/>
    <w:rsid w:val="0071645D"/>
    <w:rsid w:val="007164E0"/>
    <w:rsid w:val="00716561"/>
    <w:rsid w:val="0071665C"/>
    <w:rsid w:val="00716876"/>
    <w:rsid w:val="007168E7"/>
    <w:rsid w:val="007169A9"/>
    <w:rsid w:val="00716A80"/>
    <w:rsid w:val="00716C88"/>
    <w:rsid w:val="00716CCF"/>
    <w:rsid w:val="00717098"/>
    <w:rsid w:val="00717166"/>
    <w:rsid w:val="00717289"/>
    <w:rsid w:val="0071734E"/>
    <w:rsid w:val="00717609"/>
    <w:rsid w:val="007178A2"/>
    <w:rsid w:val="007178C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2EA3"/>
    <w:rsid w:val="0072373F"/>
    <w:rsid w:val="00723937"/>
    <w:rsid w:val="00723A2C"/>
    <w:rsid w:val="0072440E"/>
    <w:rsid w:val="007244D1"/>
    <w:rsid w:val="00724814"/>
    <w:rsid w:val="00724F21"/>
    <w:rsid w:val="00725188"/>
    <w:rsid w:val="0072560E"/>
    <w:rsid w:val="00725720"/>
    <w:rsid w:val="00725965"/>
    <w:rsid w:val="00726079"/>
    <w:rsid w:val="00726220"/>
    <w:rsid w:val="00726267"/>
    <w:rsid w:val="0072665A"/>
    <w:rsid w:val="00726A5E"/>
    <w:rsid w:val="00726D07"/>
    <w:rsid w:val="00726FF7"/>
    <w:rsid w:val="007272AD"/>
    <w:rsid w:val="007272CD"/>
    <w:rsid w:val="00727BC3"/>
    <w:rsid w:val="00727C3E"/>
    <w:rsid w:val="00727C48"/>
    <w:rsid w:val="00727C66"/>
    <w:rsid w:val="00727E6B"/>
    <w:rsid w:val="00730101"/>
    <w:rsid w:val="007301FD"/>
    <w:rsid w:val="0073021B"/>
    <w:rsid w:val="007303C3"/>
    <w:rsid w:val="00730432"/>
    <w:rsid w:val="0073065A"/>
    <w:rsid w:val="00730B4D"/>
    <w:rsid w:val="00730C99"/>
    <w:rsid w:val="00730F80"/>
    <w:rsid w:val="00731227"/>
    <w:rsid w:val="007318F5"/>
    <w:rsid w:val="00731DBF"/>
    <w:rsid w:val="00731F64"/>
    <w:rsid w:val="00732268"/>
    <w:rsid w:val="00732708"/>
    <w:rsid w:val="0073271B"/>
    <w:rsid w:val="00733200"/>
    <w:rsid w:val="0073320F"/>
    <w:rsid w:val="0073350B"/>
    <w:rsid w:val="00733542"/>
    <w:rsid w:val="007335EE"/>
    <w:rsid w:val="007336CD"/>
    <w:rsid w:val="0073370B"/>
    <w:rsid w:val="00733A81"/>
    <w:rsid w:val="00733C2E"/>
    <w:rsid w:val="00733C75"/>
    <w:rsid w:val="0073429F"/>
    <w:rsid w:val="00734476"/>
    <w:rsid w:val="0073453D"/>
    <w:rsid w:val="007347CC"/>
    <w:rsid w:val="007347F0"/>
    <w:rsid w:val="00734B0F"/>
    <w:rsid w:val="00735005"/>
    <w:rsid w:val="0073511A"/>
    <w:rsid w:val="0073569C"/>
    <w:rsid w:val="0073594C"/>
    <w:rsid w:val="0073595B"/>
    <w:rsid w:val="00735C58"/>
    <w:rsid w:val="00735FA2"/>
    <w:rsid w:val="00736188"/>
    <w:rsid w:val="007362B4"/>
    <w:rsid w:val="0073632C"/>
    <w:rsid w:val="00736463"/>
    <w:rsid w:val="007364D9"/>
    <w:rsid w:val="00736BB1"/>
    <w:rsid w:val="00736D6E"/>
    <w:rsid w:val="00736F65"/>
    <w:rsid w:val="00737527"/>
    <w:rsid w:val="00737E95"/>
    <w:rsid w:val="0074001C"/>
    <w:rsid w:val="00740161"/>
    <w:rsid w:val="007401A8"/>
    <w:rsid w:val="0074035E"/>
    <w:rsid w:val="0074057B"/>
    <w:rsid w:val="00740587"/>
    <w:rsid w:val="007408D2"/>
    <w:rsid w:val="00740A08"/>
    <w:rsid w:val="00740D12"/>
    <w:rsid w:val="00740F6E"/>
    <w:rsid w:val="00740FE7"/>
    <w:rsid w:val="00741141"/>
    <w:rsid w:val="0074136C"/>
    <w:rsid w:val="00741486"/>
    <w:rsid w:val="00741496"/>
    <w:rsid w:val="0074171D"/>
    <w:rsid w:val="00741A23"/>
    <w:rsid w:val="00741B0A"/>
    <w:rsid w:val="00741CEC"/>
    <w:rsid w:val="007421D5"/>
    <w:rsid w:val="0074235F"/>
    <w:rsid w:val="007423B1"/>
    <w:rsid w:val="007423C7"/>
    <w:rsid w:val="00742A44"/>
    <w:rsid w:val="00742AD9"/>
    <w:rsid w:val="00742C89"/>
    <w:rsid w:val="007436C9"/>
    <w:rsid w:val="007436D2"/>
    <w:rsid w:val="007438C1"/>
    <w:rsid w:val="0074399A"/>
    <w:rsid w:val="00743EE7"/>
    <w:rsid w:val="0074414F"/>
    <w:rsid w:val="007443A0"/>
    <w:rsid w:val="00744503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80"/>
    <w:rsid w:val="00746B6A"/>
    <w:rsid w:val="00746B73"/>
    <w:rsid w:val="00746CA5"/>
    <w:rsid w:val="00746D72"/>
    <w:rsid w:val="00747053"/>
    <w:rsid w:val="00747354"/>
    <w:rsid w:val="007477A3"/>
    <w:rsid w:val="0074786B"/>
    <w:rsid w:val="007478A1"/>
    <w:rsid w:val="00747E99"/>
    <w:rsid w:val="00747EF1"/>
    <w:rsid w:val="007501A5"/>
    <w:rsid w:val="007501BE"/>
    <w:rsid w:val="007501EC"/>
    <w:rsid w:val="00750278"/>
    <w:rsid w:val="007504E9"/>
    <w:rsid w:val="00750776"/>
    <w:rsid w:val="007508BE"/>
    <w:rsid w:val="007508C1"/>
    <w:rsid w:val="00750C78"/>
    <w:rsid w:val="00750D9A"/>
    <w:rsid w:val="00750EC8"/>
    <w:rsid w:val="00750EFF"/>
    <w:rsid w:val="00750F37"/>
    <w:rsid w:val="007514DD"/>
    <w:rsid w:val="00751963"/>
    <w:rsid w:val="00751A57"/>
    <w:rsid w:val="00751B4D"/>
    <w:rsid w:val="0075210C"/>
    <w:rsid w:val="00752181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41A2"/>
    <w:rsid w:val="00754709"/>
    <w:rsid w:val="00754B96"/>
    <w:rsid w:val="00754E32"/>
    <w:rsid w:val="00754F4C"/>
    <w:rsid w:val="00754FD8"/>
    <w:rsid w:val="00755249"/>
    <w:rsid w:val="00755579"/>
    <w:rsid w:val="00755E2B"/>
    <w:rsid w:val="00755EEB"/>
    <w:rsid w:val="00756129"/>
    <w:rsid w:val="00756130"/>
    <w:rsid w:val="00756413"/>
    <w:rsid w:val="007564C5"/>
    <w:rsid w:val="00756DD5"/>
    <w:rsid w:val="00756FCA"/>
    <w:rsid w:val="00757032"/>
    <w:rsid w:val="0075760D"/>
    <w:rsid w:val="00757906"/>
    <w:rsid w:val="00757A8E"/>
    <w:rsid w:val="00757AC1"/>
    <w:rsid w:val="007601A2"/>
    <w:rsid w:val="00760D05"/>
    <w:rsid w:val="00761018"/>
    <w:rsid w:val="0076114C"/>
    <w:rsid w:val="0076160F"/>
    <w:rsid w:val="00761707"/>
    <w:rsid w:val="00761799"/>
    <w:rsid w:val="00761B52"/>
    <w:rsid w:val="00761FCA"/>
    <w:rsid w:val="00762034"/>
    <w:rsid w:val="007625CA"/>
    <w:rsid w:val="00762B22"/>
    <w:rsid w:val="00762CF6"/>
    <w:rsid w:val="00762D0F"/>
    <w:rsid w:val="00763BD1"/>
    <w:rsid w:val="00763F20"/>
    <w:rsid w:val="007644B1"/>
    <w:rsid w:val="007645BA"/>
    <w:rsid w:val="007646CE"/>
    <w:rsid w:val="007647FE"/>
    <w:rsid w:val="00764CFD"/>
    <w:rsid w:val="00765145"/>
    <w:rsid w:val="0076595B"/>
    <w:rsid w:val="00766131"/>
    <w:rsid w:val="007661A9"/>
    <w:rsid w:val="00766D1A"/>
    <w:rsid w:val="00766EFE"/>
    <w:rsid w:val="007670AC"/>
    <w:rsid w:val="00767289"/>
    <w:rsid w:val="00767427"/>
    <w:rsid w:val="007675DC"/>
    <w:rsid w:val="0076769E"/>
    <w:rsid w:val="00767AED"/>
    <w:rsid w:val="00770158"/>
    <w:rsid w:val="00770290"/>
    <w:rsid w:val="0077031E"/>
    <w:rsid w:val="007704E8"/>
    <w:rsid w:val="0077070C"/>
    <w:rsid w:val="00770E7F"/>
    <w:rsid w:val="007711FC"/>
    <w:rsid w:val="007715F1"/>
    <w:rsid w:val="007715FD"/>
    <w:rsid w:val="0077184B"/>
    <w:rsid w:val="00772621"/>
    <w:rsid w:val="00772ADA"/>
    <w:rsid w:val="00772F4F"/>
    <w:rsid w:val="0077301D"/>
    <w:rsid w:val="0077322D"/>
    <w:rsid w:val="00773428"/>
    <w:rsid w:val="00773AAB"/>
    <w:rsid w:val="0077432E"/>
    <w:rsid w:val="00774752"/>
    <w:rsid w:val="007748C5"/>
    <w:rsid w:val="00774E89"/>
    <w:rsid w:val="00774EBA"/>
    <w:rsid w:val="00775007"/>
    <w:rsid w:val="007751B2"/>
    <w:rsid w:val="00775518"/>
    <w:rsid w:val="00775AE3"/>
    <w:rsid w:val="0077610F"/>
    <w:rsid w:val="0077647D"/>
    <w:rsid w:val="0077720F"/>
    <w:rsid w:val="007773CD"/>
    <w:rsid w:val="00777AEC"/>
    <w:rsid w:val="00777BE9"/>
    <w:rsid w:val="00777EA8"/>
    <w:rsid w:val="0078027E"/>
    <w:rsid w:val="00780304"/>
    <w:rsid w:val="0078043D"/>
    <w:rsid w:val="00781013"/>
    <w:rsid w:val="00781228"/>
    <w:rsid w:val="007814B0"/>
    <w:rsid w:val="0078164B"/>
    <w:rsid w:val="00781AC1"/>
    <w:rsid w:val="007821A9"/>
    <w:rsid w:val="007823EA"/>
    <w:rsid w:val="00782549"/>
    <w:rsid w:val="007825C4"/>
    <w:rsid w:val="00782C98"/>
    <w:rsid w:val="00782D38"/>
    <w:rsid w:val="00782DA7"/>
    <w:rsid w:val="00782EDE"/>
    <w:rsid w:val="00782F39"/>
    <w:rsid w:val="00782FAC"/>
    <w:rsid w:val="00783009"/>
    <w:rsid w:val="0078359B"/>
    <w:rsid w:val="00783725"/>
    <w:rsid w:val="00783963"/>
    <w:rsid w:val="00783F4D"/>
    <w:rsid w:val="007840E5"/>
    <w:rsid w:val="0078419C"/>
    <w:rsid w:val="00784597"/>
    <w:rsid w:val="007848C2"/>
    <w:rsid w:val="00784D15"/>
    <w:rsid w:val="0078540E"/>
    <w:rsid w:val="0078614E"/>
    <w:rsid w:val="007861B0"/>
    <w:rsid w:val="007863D2"/>
    <w:rsid w:val="00786729"/>
    <w:rsid w:val="00786DA0"/>
    <w:rsid w:val="00786FD4"/>
    <w:rsid w:val="00787066"/>
    <w:rsid w:val="007872C6"/>
    <w:rsid w:val="007876FD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75B"/>
    <w:rsid w:val="00792AA2"/>
    <w:rsid w:val="00792C45"/>
    <w:rsid w:val="00793293"/>
    <w:rsid w:val="00793447"/>
    <w:rsid w:val="00793834"/>
    <w:rsid w:val="0079392E"/>
    <w:rsid w:val="00793A49"/>
    <w:rsid w:val="0079406C"/>
    <w:rsid w:val="00794714"/>
    <w:rsid w:val="00794745"/>
    <w:rsid w:val="007949C6"/>
    <w:rsid w:val="00794A80"/>
    <w:rsid w:val="00794B95"/>
    <w:rsid w:val="00794D58"/>
    <w:rsid w:val="00795A84"/>
    <w:rsid w:val="00796871"/>
    <w:rsid w:val="00796F5A"/>
    <w:rsid w:val="0079749F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294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11D"/>
    <w:rsid w:val="007A6329"/>
    <w:rsid w:val="007A63EE"/>
    <w:rsid w:val="007A65F1"/>
    <w:rsid w:val="007A68AA"/>
    <w:rsid w:val="007A6D0E"/>
    <w:rsid w:val="007A7602"/>
    <w:rsid w:val="007A78F0"/>
    <w:rsid w:val="007A7B7F"/>
    <w:rsid w:val="007A7F72"/>
    <w:rsid w:val="007B02A2"/>
    <w:rsid w:val="007B045A"/>
    <w:rsid w:val="007B0462"/>
    <w:rsid w:val="007B0D41"/>
    <w:rsid w:val="007B0F7B"/>
    <w:rsid w:val="007B1801"/>
    <w:rsid w:val="007B189E"/>
    <w:rsid w:val="007B1952"/>
    <w:rsid w:val="007B196F"/>
    <w:rsid w:val="007B1976"/>
    <w:rsid w:val="007B19A8"/>
    <w:rsid w:val="007B1DFC"/>
    <w:rsid w:val="007B1EB6"/>
    <w:rsid w:val="007B20EE"/>
    <w:rsid w:val="007B26E4"/>
    <w:rsid w:val="007B27E4"/>
    <w:rsid w:val="007B2BF0"/>
    <w:rsid w:val="007B2FB7"/>
    <w:rsid w:val="007B301B"/>
    <w:rsid w:val="007B3189"/>
    <w:rsid w:val="007B34A8"/>
    <w:rsid w:val="007B352A"/>
    <w:rsid w:val="007B4161"/>
    <w:rsid w:val="007B48C8"/>
    <w:rsid w:val="007B4939"/>
    <w:rsid w:val="007B4D56"/>
    <w:rsid w:val="007B53FA"/>
    <w:rsid w:val="007B5544"/>
    <w:rsid w:val="007B55D6"/>
    <w:rsid w:val="007B5674"/>
    <w:rsid w:val="007B585C"/>
    <w:rsid w:val="007B5F61"/>
    <w:rsid w:val="007B6323"/>
    <w:rsid w:val="007B6654"/>
    <w:rsid w:val="007B6DDF"/>
    <w:rsid w:val="007B6FFE"/>
    <w:rsid w:val="007B7585"/>
    <w:rsid w:val="007B76AB"/>
    <w:rsid w:val="007C031C"/>
    <w:rsid w:val="007C03D3"/>
    <w:rsid w:val="007C0CD7"/>
    <w:rsid w:val="007C0E60"/>
    <w:rsid w:val="007C2014"/>
    <w:rsid w:val="007C21E3"/>
    <w:rsid w:val="007C240F"/>
    <w:rsid w:val="007C2505"/>
    <w:rsid w:val="007C262E"/>
    <w:rsid w:val="007C28D3"/>
    <w:rsid w:val="007C2A45"/>
    <w:rsid w:val="007C2CD6"/>
    <w:rsid w:val="007C3061"/>
    <w:rsid w:val="007C34D0"/>
    <w:rsid w:val="007C3871"/>
    <w:rsid w:val="007C3EAA"/>
    <w:rsid w:val="007C404B"/>
    <w:rsid w:val="007C413A"/>
    <w:rsid w:val="007C414F"/>
    <w:rsid w:val="007C4373"/>
    <w:rsid w:val="007C446B"/>
    <w:rsid w:val="007C4914"/>
    <w:rsid w:val="007C4E97"/>
    <w:rsid w:val="007C513A"/>
    <w:rsid w:val="007C5227"/>
    <w:rsid w:val="007C5249"/>
    <w:rsid w:val="007C5D29"/>
    <w:rsid w:val="007C656E"/>
    <w:rsid w:val="007C65D6"/>
    <w:rsid w:val="007C6EFD"/>
    <w:rsid w:val="007C70D3"/>
    <w:rsid w:val="007C7693"/>
    <w:rsid w:val="007C76DC"/>
    <w:rsid w:val="007C793A"/>
    <w:rsid w:val="007C7B25"/>
    <w:rsid w:val="007C7D99"/>
    <w:rsid w:val="007C7FB5"/>
    <w:rsid w:val="007D0001"/>
    <w:rsid w:val="007D0090"/>
    <w:rsid w:val="007D0109"/>
    <w:rsid w:val="007D01AE"/>
    <w:rsid w:val="007D06C0"/>
    <w:rsid w:val="007D07A3"/>
    <w:rsid w:val="007D07F0"/>
    <w:rsid w:val="007D090B"/>
    <w:rsid w:val="007D0A2F"/>
    <w:rsid w:val="007D0DCF"/>
    <w:rsid w:val="007D0DF8"/>
    <w:rsid w:val="007D0F03"/>
    <w:rsid w:val="007D13C5"/>
    <w:rsid w:val="007D145E"/>
    <w:rsid w:val="007D1565"/>
    <w:rsid w:val="007D1899"/>
    <w:rsid w:val="007D1B26"/>
    <w:rsid w:val="007D1DC5"/>
    <w:rsid w:val="007D1E97"/>
    <w:rsid w:val="007D1EE0"/>
    <w:rsid w:val="007D1F65"/>
    <w:rsid w:val="007D1F96"/>
    <w:rsid w:val="007D2284"/>
    <w:rsid w:val="007D2553"/>
    <w:rsid w:val="007D25B2"/>
    <w:rsid w:val="007D2660"/>
    <w:rsid w:val="007D2ACC"/>
    <w:rsid w:val="007D2B7F"/>
    <w:rsid w:val="007D2CD4"/>
    <w:rsid w:val="007D2F8A"/>
    <w:rsid w:val="007D3285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4FB9"/>
    <w:rsid w:val="007D50C5"/>
    <w:rsid w:val="007D513B"/>
    <w:rsid w:val="007D5368"/>
    <w:rsid w:val="007D55C1"/>
    <w:rsid w:val="007D580A"/>
    <w:rsid w:val="007D5E2E"/>
    <w:rsid w:val="007D614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00EC"/>
    <w:rsid w:val="007E070D"/>
    <w:rsid w:val="007E07D5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DE3"/>
    <w:rsid w:val="007E2EB4"/>
    <w:rsid w:val="007E3162"/>
    <w:rsid w:val="007E317E"/>
    <w:rsid w:val="007E32E8"/>
    <w:rsid w:val="007E3444"/>
    <w:rsid w:val="007E35F5"/>
    <w:rsid w:val="007E36D5"/>
    <w:rsid w:val="007E3AA1"/>
    <w:rsid w:val="007E3C8C"/>
    <w:rsid w:val="007E3F8D"/>
    <w:rsid w:val="007E3FD5"/>
    <w:rsid w:val="007E411D"/>
    <w:rsid w:val="007E493A"/>
    <w:rsid w:val="007E4A65"/>
    <w:rsid w:val="007E4D71"/>
    <w:rsid w:val="007E4D98"/>
    <w:rsid w:val="007E5029"/>
    <w:rsid w:val="007E50B6"/>
    <w:rsid w:val="007E5500"/>
    <w:rsid w:val="007E588D"/>
    <w:rsid w:val="007E5962"/>
    <w:rsid w:val="007E63AD"/>
    <w:rsid w:val="007E6814"/>
    <w:rsid w:val="007E6CC7"/>
    <w:rsid w:val="007E6F26"/>
    <w:rsid w:val="007E6FA2"/>
    <w:rsid w:val="007E751C"/>
    <w:rsid w:val="007E7559"/>
    <w:rsid w:val="007E7E60"/>
    <w:rsid w:val="007F010C"/>
    <w:rsid w:val="007F0262"/>
    <w:rsid w:val="007F081C"/>
    <w:rsid w:val="007F0D66"/>
    <w:rsid w:val="007F0FCC"/>
    <w:rsid w:val="007F1003"/>
    <w:rsid w:val="007F121A"/>
    <w:rsid w:val="007F1802"/>
    <w:rsid w:val="007F1943"/>
    <w:rsid w:val="007F1990"/>
    <w:rsid w:val="007F1BE9"/>
    <w:rsid w:val="007F1BEB"/>
    <w:rsid w:val="007F1C60"/>
    <w:rsid w:val="007F1C6C"/>
    <w:rsid w:val="007F2166"/>
    <w:rsid w:val="007F2500"/>
    <w:rsid w:val="007F2875"/>
    <w:rsid w:val="007F298E"/>
    <w:rsid w:val="007F2B55"/>
    <w:rsid w:val="007F2CE8"/>
    <w:rsid w:val="007F2CF3"/>
    <w:rsid w:val="007F2E87"/>
    <w:rsid w:val="007F3029"/>
    <w:rsid w:val="007F33AD"/>
    <w:rsid w:val="007F36E8"/>
    <w:rsid w:val="007F4739"/>
    <w:rsid w:val="007F48F0"/>
    <w:rsid w:val="007F4949"/>
    <w:rsid w:val="007F4ACF"/>
    <w:rsid w:val="007F4D4E"/>
    <w:rsid w:val="007F4D72"/>
    <w:rsid w:val="007F4EB0"/>
    <w:rsid w:val="007F52F6"/>
    <w:rsid w:val="007F56A4"/>
    <w:rsid w:val="007F5734"/>
    <w:rsid w:val="007F5AB0"/>
    <w:rsid w:val="007F5AB8"/>
    <w:rsid w:val="007F5D86"/>
    <w:rsid w:val="007F608C"/>
    <w:rsid w:val="007F673E"/>
    <w:rsid w:val="007F67FE"/>
    <w:rsid w:val="007F6B8D"/>
    <w:rsid w:val="007F71DC"/>
    <w:rsid w:val="007F741B"/>
    <w:rsid w:val="007F7652"/>
    <w:rsid w:val="007F79C5"/>
    <w:rsid w:val="007F7D46"/>
    <w:rsid w:val="007F7F3D"/>
    <w:rsid w:val="00800048"/>
    <w:rsid w:val="00800099"/>
    <w:rsid w:val="008001A2"/>
    <w:rsid w:val="00800DF3"/>
    <w:rsid w:val="00801445"/>
    <w:rsid w:val="00801840"/>
    <w:rsid w:val="00801B46"/>
    <w:rsid w:val="00801BD0"/>
    <w:rsid w:val="0080226D"/>
    <w:rsid w:val="0080231E"/>
    <w:rsid w:val="00802494"/>
    <w:rsid w:val="00802769"/>
    <w:rsid w:val="008027F0"/>
    <w:rsid w:val="008028E0"/>
    <w:rsid w:val="00802978"/>
    <w:rsid w:val="00802A49"/>
    <w:rsid w:val="00802BA3"/>
    <w:rsid w:val="00802E05"/>
    <w:rsid w:val="0080342D"/>
    <w:rsid w:val="00803609"/>
    <w:rsid w:val="00803A47"/>
    <w:rsid w:val="00803E91"/>
    <w:rsid w:val="008040D3"/>
    <w:rsid w:val="00804175"/>
    <w:rsid w:val="00804D3A"/>
    <w:rsid w:val="00804E07"/>
    <w:rsid w:val="00805160"/>
    <w:rsid w:val="008052CB"/>
    <w:rsid w:val="0080555C"/>
    <w:rsid w:val="00805D1D"/>
    <w:rsid w:val="00805E90"/>
    <w:rsid w:val="00805EE9"/>
    <w:rsid w:val="00806129"/>
    <w:rsid w:val="00806181"/>
    <w:rsid w:val="0080661E"/>
    <w:rsid w:val="00806A1C"/>
    <w:rsid w:val="0080707E"/>
    <w:rsid w:val="008072E6"/>
    <w:rsid w:val="00807975"/>
    <w:rsid w:val="00807B5A"/>
    <w:rsid w:val="00807D05"/>
    <w:rsid w:val="00807E0C"/>
    <w:rsid w:val="0081003D"/>
    <w:rsid w:val="00810596"/>
    <w:rsid w:val="00810B36"/>
    <w:rsid w:val="00810F7C"/>
    <w:rsid w:val="0081192F"/>
    <w:rsid w:val="00811D11"/>
    <w:rsid w:val="008121E7"/>
    <w:rsid w:val="008122E6"/>
    <w:rsid w:val="00812437"/>
    <w:rsid w:val="0081249E"/>
    <w:rsid w:val="0081281F"/>
    <w:rsid w:val="00812CB4"/>
    <w:rsid w:val="008130B2"/>
    <w:rsid w:val="00814209"/>
    <w:rsid w:val="008147F2"/>
    <w:rsid w:val="008147FE"/>
    <w:rsid w:val="00814806"/>
    <w:rsid w:val="00814850"/>
    <w:rsid w:val="00814B6B"/>
    <w:rsid w:val="00814D89"/>
    <w:rsid w:val="00814EE2"/>
    <w:rsid w:val="00815005"/>
    <w:rsid w:val="00815438"/>
    <w:rsid w:val="008158A5"/>
    <w:rsid w:val="008158AF"/>
    <w:rsid w:val="00815BE1"/>
    <w:rsid w:val="0081645B"/>
    <w:rsid w:val="00816692"/>
    <w:rsid w:val="00816947"/>
    <w:rsid w:val="00816D69"/>
    <w:rsid w:val="00817375"/>
    <w:rsid w:val="008173D6"/>
    <w:rsid w:val="008176A3"/>
    <w:rsid w:val="00817895"/>
    <w:rsid w:val="00817B17"/>
    <w:rsid w:val="00817BEF"/>
    <w:rsid w:val="00820180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42EB"/>
    <w:rsid w:val="008242F4"/>
    <w:rsid w:val="008244F4"/>
    <w:rsid w:val="008245E4"/>
    <w:rsid w:val="00824B74"/>
    <w:rsid w:val="00824F69"/>
    <w:rsid w:val="0082543B"/>
    <w:rsid w:val="00825544"/>
    <w:rsid w:val="00825603"/>
    <w:rsid w:val="0082585C"/>
    <w:rsid w:val="00825DAB"/>
    <w:rsid w:val="00826001"/>
    <w:rsid w:val="008261E4"/>
    <w:rsid w:val="00826633"/>
    <w:rsid w:val="00826D36"/>
    <w:rsid w:val="00826E7A"/>
    <w:rsid w:val="0082702D"/>
    <w:rsid w:val="00827324"/>
    <w:rsid w:val="00827347"/>
    <w:rsid w:val="008273A6"/>
    <w:rsid w:val="00827594"/>
    <w:rsid w:val="008275C2"/>
    <w:rsid w:val="00827BC9"/>
    <w:rsid w:val="00827F04"/>
    <w:rsid w:val="00827F45"/>
    <w:rsid w:val="00830E85"/>
    <w:rsid w:val="00831151"/>
    <w:rsid w:val="00831279"/>
    <w:rsid w:val="008314B6"/>
    <w:rsid w:val="00831689"/>
    <w:rsid w:val="00831836"/>
    <w:rsid w:val="008319DE"/>
    <w:rsid w:val="00831B32"/>
    <w:rsid w:val="0083210C"/>
    <w:rsid w:val="008326BB"/>
    <w:rsid w:val="00832BE8"/>
    <w:rsid w:val="008330D4"/>
    <w:rsid w:val="00833705"/>
    <w:rsid w:val="00833804"/>
    <w:rsid w:val="008338AD"/>
    <w:rsid w:val="0083414C"/>
    <w:rsid w:val="00834307"/>
    <w:rsid w:val="00834312"/>
    <w:rsid w:val="00834359"/>
    <w:rsid w:val="0083486D"/>
    <w:rsid w:val="008349E8"/>
    <w:rsid w:val="008350EE"/>
    <w:rsid w:val="00835508"/>
    <w:rsid w:val="00835B3B"/>
    <w:rsid w:val="0083628C"/>
    <w:rsid w:val="00836A8D"/>
    <w:rsid w:val="00836AF3"/>
    <w:rsid w:val="00836C77"/>
    <w:rsid w:val="0083727B"/>
    <w:rsid w:val="00837731"/>
    <w:rsid w:val="00837C42"/>
    <w:rsid w:val="0084038C"/>
    <w:rsid w:val="00840390"/>
    <w:rsid w:val="00840532"/>
    <w:rsid w:val="00840649"/>
    <w:rsid w:val="00840704"/>
    <w:rsid w:val="0084071C"/>
    <w:rsid w:val="00840742"/>
    <w:rsid w:val="008407D1"/>
    <w:rsid w:val="008409E1"/>
    <w:rsid w:val="00840DDD"/>
    <w:rsid w:val="00840ED9"/>
    <w:rsid w:val="008410C6"/>
    <w:rsid w:val="008415F4"/>
    <w:rsid w:val="00841619"/>
    <w:rsid w:val="00841636"/>
    <w:rsid w:val="00841D37"/>
    <w:rsid w:val="00841F44"/>
    <w:rsid w:val="008423DF"/>
    <w:rsid w:val="00842534"/>
    <w:rsid w:val="00842852"/>
    <w:rsid w:val="00843043"/>
    <w:rsid w:val="00843091"/>
    <w:rsid w:val="008431DC"/>
    <w:rsid w:val="008433BF"/>
    <w:rsid w:val="00843573"/>
    <w:rsid w:val="008436DD"/>
    <w:rsid w:val="00843A0B"/>
    <w:rsid w:val="00843A81"/>
    <w:rsid w:val="00843ADB"/>
    <w:rsid w:val="00844579"/>
    <w:rsid w:val="00844B29"/>
    <w:rsid w:val="00844F6D"/>
    <w:rsid w:val="008451A7"/>
    <w:rsid w:val="008455C5"/>
    <w:rsid w:val="00845684"/>
    <w:rsid w:val="008456F6"/>
    <w:rsid w:val="00845EF1"/>
    <w:rsid w:val="00846243"/>
    <w:rsid w:val="00846506"/>
    <w:rsid w:val="008468BC"/>
    <w:rsid w:val="00846948"/>
    <w:rsid w:val="00846D11"/>
    <w:rsid w:val="0084749C"/>
    <w:rsid w:val="00847836"/>
    <w:rsid w:val="008478B4"/>
    <w:rsid w:val="00847B2A"/>
    <w:rsid w:val="00847EA7"/>
    <w:rsid w:val="008501C9"/>
    <w:rsid w:val="008504CC"/>
    <w:rsid w:val="00850982"/>
    <w:rsid w:val="00850D3B"/>
    <w:rsid w:val="00850D53"/>
    <w:rsid w:val="0085102F"/>
    <w:rsid w:val="00851069"/>
    <w:rsid w:val="0085182B"/>
    <w:rsid w:val="008518DF"/>
    <w:rsid w:val="00851AAD"/>
    <w:rsid w:val="008520C6"/>
    <w:rsid w:val="008524F0"/>
    <w:rsid w:val="008525A4"/>
    <w:rsid w:val="00853011"/>
    <w:rsid w:val="00853182"/>
    <w:rsid w:val="008534B3"/>
    <w:rsid w:val="0085380B"/>
    <w:rsid w:val="00853D16"/>
    <w:rsid w:val="00853EA9"/>
    <w:rsid w:val="0085409E"/>
    <w:rsid w:val="0085428A"/>
    <w:rsid w:val="008543F9"/>
    <w:rsid w:val="008544D2"/>
    <w:rsid w:val="00854568"/>
    <w:rsid w:val="008547C2"/>
    <w:rsid w:val="008547DE"/>
    <w:rsid w:val="00854887"/>
    <w:rsid w:val="0085488B"/>
    <w:rsid w:val="0085504B"/>
    <w:rsid w:val="008554B8"/>
    <w:rsid w:val="00855534"/>
    <w:rsid w:val="008555A7"/>
    <w:rsid w:val="00855926"/>
    <w:rsid w:val="008559AE"/>
    <w:rsid w:val="00855C9A"/>
    <w:rsid w:val="008562C6"/>
    <w:rsid w:val="008563CE"/>
    <w:rsid w:val="0085643B"/>
    <w:rsid w:val="0085647D"/>
    <w:rsid w:val="0085663D"/>
    <w:rsid w:val="00856685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C50"/>
    <w:rsid w:val="00860DF7"/>
    <w:rsid w:val="00861A00"/>
    <w:rsid w:val="00861A6E"/>
    <w:rsid w:val="008620A9"/>
    <w:rsid w:val="008621D0"/>
    <w:rsid w:val="008626C9"/>
    <w:rsid w:val="00862777"/>
    <w:rsid w:val="00862878"/>
    <w:rsid w:val="008628AB"/>
    <w:rsid w:val="00862A8A"/>
    <w:rsid w:val="00862C5F"/>
    <w:rsid w:val="008634FC"/>
    <w:rsid w:val="008639E1"/>
    <w:rsid w:val="00863C19"/>
    <w:rsid w:val="0086418B"/>
    <w:rsid w:val="008643AA"/>
    <w:rsid w:val="0086481B"/>
    <w:rsid w:val="00864E28"/>
    <w:rsid w:val="00864E4E"/>
    <w:rsid w:val="0086573E"/>
    <w:rsid w:val="0086583E"/>
    <w:rsid w:val="008659BC"/>
    <w:rsid w:val="00865EA1"/>
    <w:rsid w:val="0086612E"/>
    <w:rsid w:val="00866536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DA6"/>
    <w:rsid w:val="00871046"/>
    <w:rsid w:val="0087113A"/>
    <w:rsid w:val="00871184"/>
    <w:rsid w:val="008714D3"/>
    <w:rsid w:val="008716E5"/>
    <w:rsid w:val="0087174D"/>
    <w:rsid w:val="00871992"/>
    <w:rsid w:val="008719F2"/>
    <w:rsid w:val="00871B66"/>
    <w:rsid w:val="00871E06"/>
    <w:rsid w:val="00871F4D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410E"/>
    <w:rsid w:val="008745D0"/>
    <w:rsid w:val="008746F7"/>
    <w:rsid w:val="00874715"/>
    <w:rsid w:val="00874729"/>
    <w:rsid w:val="00874CB4"/>
    <w:rsid w:val="00874EE6"/>
    <w:rsid w:val="00874F84"/>
    <w:rsid w:val="008753BF"/>
    <w:rsid w:val="00875660"/>
    <w:rsid w:val="008759DD"/>
    <w:rsid w:val="00875B21"/>
    <w:rsid w:val="00876500"/>
    <w:rsid w:val="0087672C"/>
    <w:rsid w:val="0087677E"/>
    <w:rsid w:val="00876AD1"/>
    <w:rsid w:val="008774D1"/>
    <w:rsid w:val="0087788E"/>
    <w:rsid w:val="008779E7"/>
    <w:rsid w:val="00877DE9"/>
    <w:rsid w:val="008801E0"/>
    <w:rsid w:val="008809BC"/>
    <w:rsid w:val="00880C41"/>
    <w:rsid w:val="00880E50"/>
    <w:rsid w:val="008811D0"/>
    <w:rsid w:val="0088127D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2DC6"/>
    <w:rsid w:val="00882E8D"/>
    <w:rsid w:val="0088300B"/>
    <w:rsid w:val="008830D2"/>
    <w:rsid w:val="008832E2"/>
    <w:rsid w:val="008843F0"/>
    <w:rsid w:val="00884599"/>
    <w:rsid w:val="0088469B"/>
    <w:rsid w:val="0088498C"/>
    <w:rsid w:val="00884BC6"/>
    <w:rsid w:val="008852FA"/>
    <w:rsid w:val="00885452"/>
    <w:rsid w:val="00885673"/>
    <w:rsid w:val="008858E7"/>
    <w:rsid w:val="00885975"/>
    <w:rsid w:val="008859A5"/>
    <w:rsid w:val="00885A28"/>
    <w:rsid w:val="00886076"/>
    <w:rsid w:val="008862AE"/>
    <w:rsid w:val="00886591"/>
    <w:rsid w:val="00886691"/>
    <w:rsid w:val="00887967"/>
    <w:rsid w:val="00887A9B"/>
    <w:rsid w:val="00887B31"/>
    <w:rsid w:val="00887B46"/>
    <w:rsid w:val="00887C1A"/>
    <w:rsid w:val="00887E87"/>
    <w:rsid w:val="00887EB1"/>
    <w:rsid w:val="008902C8"/>
    <w:rsid w:val="00890462"/>
    <w:rsid w:val="00890972"/>
    <w:rsid w:val="008909BC"/>
    <w:rsid w:val="00890B48"/>
    <w:rsid w:val="00890D63"/>
    <w:rsid w:val="00890F23"/>
    <w:rsid w:val="008913DC"/>
    <w:rsid w:val="00891904"/>
    <w:rsid w:val="0089227D"/>
    <w:rsid w:val="00892596"/>
    <w:rsid w:val="008925E3"/>
    <w:rsid w:val="00892D9A"/>
    <w:rsid w:val="008930F4"/>
    <w:rsid w:val="0089329B"/>
    <w:rsid w:val="0089336F"/>
    <w:rsid w:val="0089349F"/>
    <w:rsid w:val="008937C8"/>
    <w:rsid w:val="00893C36"/>
    <w:rsid w:val="00893D9D"/>
    <w:rsid w:val="00893F61"/>
    <w:rsid w:val="008942F2"/>
    <w:rsid w:val="00894462"/>
    <w:rsid w:val="008947D1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AD0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6FDA"/>
    <w:rsid w:val="0089708F"/>
    <w:rsid w:val="00897262"/>
    <w:rsid w:val="00897401"/>
    <w:rsid w:val="00897795"/>
    <w:rsid w:val="008978FB"/>
    <w:rsid w:val="008A020D"/>
    <w:rsid w:val="008A0797"/>
    <w:rsid w:val="008A0843"/>
    <w:rsid w:val="008A0A0A"/>
    <w:rsid w:val="008A0B10"/>
    <w:rsid w:val="008A0B91"/>
    <w:rsid w:val="008A14A2"/>
    <w:rsid w:val="008A18B8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850"/>
    <w:rsid w:val="008A3A37"/>
    <w:rsid w:val="008A3BFB"/>
    <w:rsid w:val="008A3F84"/>
    <w:rsid w:val="008A4423"/>
    <w:rsid w:val="008A4604"/>
    <w:rsid w:val="008A4B60"/>
    <w:rsid w:val="008A4E61"/>
    <w:rsid w:val="008A529D"/>
    <w:rsid w:val="008A54D4"/>
    <w:rsid w:val="008A553A"/>
    <w:rsid w:val="008A55BE"/>
    <w:rsid w:val="008A55F0"/>
    <w:rsid w:val="008A5615"/>
    <w:rsid w:val="008A5E8B"/>
    <w:rsid w:val="008A65CB"/>
    <w:rsid w:val="008A663B"/>
    <w:rsid w:val="008A798C"/>
    <w:rsid w:val="008A7A9D"/>
    <w:rsid w:val="008A7AE4"/>
    <w:rsid w:val="008A7D7A"/>
    <w:rsid w:val="008A7ECD"/>
    <w:rsid w:val="008B0271"/>
    <w:rsid w:val="008B0430"/>
    <w:rsid w:val="008B04FB"/>
    <w:rsid w:val="008B06B6"/>
    <w:rsid w:val="008B09A3"/>
    <w:rsid w:val="008B0D29"/>
    <w:rsid w:val="008B10F1"/>
    <w:rsid w:val="008B1D94"/>
    <w:rsid w:val="008B1DF8"/>
    <w:rsid w:val="008B1E32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189"/>
    <w:rsid w:val="008B46BC"/>
    <w:rsid w:val="008B48E7"/>
    <w:rsid w:val="008B4E0C"/>
    <w:rsid w:val="008B51AD"/>
    <w:rsid w:val="008B5319"/>
    <w:rsid w:val="008B5468"/>
    <w:rsid w:val="008B57AB"/>
    <w:rsid w:val="008B59EC"/>
    <w:rsid w:val="008B5F75"/>
    <w:rsid w:val="008B5FBC"/>
    <w:rsid w:val="008B63BD"/>
    <w:rsid w:val="008B6514"/>
    <w:rsid w:val="008B664E"/>
    <w:rsid w:val="008B6A7A"/>
    <w:rsid w:val="008B6D30"/>
    <w:rsid w:val="008B6D33"/>
    <w:rsid w:val="008B6D6D"/>
    <w:rsid w:val="008B6DD8"/>
    <w:rsid w:val="008B6FBF"/>
    <w:rsid w:val="008B7970"/>
    <w:rsid w:val="008B79B1"/>
    <w:rsid w:val="008B7A98"/>
    <w:rsid w:val="008C0269"/>
    <w:rsid w:val="008C0371"/>
    <w:rsid w:val="008C05F5"/>
    <w:rsid w:val="008C08EC"/>
    <w:rsid w:val="008C0939"/>
    <w:rsid w:val="008C0C1E"/>
    <w:rsid w:val="008C116A"/>
    <w:rsid w:val="008C1A65"/>
    <w:rsid w:val="008C1AE2"/>
    <w:rsid w:val="008C1D9F"/>
    <w:rsid w:val="008C2C97"/>
    <w:rsid w:val="008C2EA1"/>
    <w:rsid w:val="008C3571"/>
    <w:rsid w:val="008C3634"/>
    <w:rsid w:val="008C374C"/>
    <w:rsid w:val="008C39D1"/>
    <w:rsid w:val="008C3DE0"/>
    <w:rsid w:val="008C41AB"/>
    <w:rsid w:val="008C486D"/>
    <w:rsid w:val="008C4A02"/>
    <w:rsid w:val="008C4BD5"/>
    <w:rsid w:val="008C4BEF"/>
    <w:rsid w:val="008C51BE"/>
    <w:rsid w:val="008C5682"/>
    <w:rsid w:val="008C5930"/>
    <w:rsid w:val="008C5C1B"/>
    <w:rsid w:val="008C5E39"/>
    <w:rsid w:val="008C5F11"/>
    <w:rsid w:val="008C5F8C"/>
    <w:rsid w:val="008C609C"/>
    <w:rsid w:val="008C6383"/>
    <w:rsid w:val="008C63B6"/>
    <w:rsid w:val="008C6426"/>
    <w:rsid w:val="008C6503"/>
    <w:rsid w:val="008C6874"/>
    <w:rsid w:val="008C6B48"/>
    <w:rsid w:val="008C712D"/>
    <w:rsid w:val="008C74CE"/>
    <w:rsid w:val="008C7B82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A16"/>
    <w:rsid w:val="008D2ACC"/>
    <w:rsid w:val="008D2E11"/>
    <w:rsid w:val="008D2EFB"/>
    <w:rsid w:val="008D3706"/>
    <w:rsid w:val="008D376A"/>
    <w:rsid w:val="008D3B4A"/>
    <w:rsid w:val="008D3F39"/>
    <w:rsid w:val="008D3FF7"/>
    <w:rsid w:val="008D41DA"/>
    <w:rsid w:val="008D420E"/>
    <w:rsid w:val="008D4409"/>
    <w:rsid w:val="008D472F"/>
    <w:rsid w:val="008D4CC0"/>
    <w:rsid w:val="008D4E0F"/>
    <w:rsid w:val="008D5017"/>
    <w:rsid w:val="008D51A6"/>
    <w:rsid w:val="008D52BC"/>
    <w:rsid w:val="008D576F"/>
    <w:rsid w:val="008D592C"/>
    <w:rsid w:val="008D5A8E"/>
    <w:rsid w:val="008D5AB9"/>
    <w:rsid w:val="008D5C2F"/>
    <w:rsid w:val="008D5CDC"/>
    <w:rsid w:val="008D6387"/>
    <w:rsid w:val="008D645E"/>
    <w:rsid w:val="008D64B6"/>
    <w:rsid w:val="008D6623"/>
    <w:rsid w:val="008D6656"/>
    <w:rsid w:val="008D69D4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B53"/>
    <w:rsid w:val="008E0C45"/>
    <w:rsid w:val="008E0D4B"/>
    <w:rsid w:val="008E0E17"/>
    <w:rsid w:val="008E1301"/>
    <w:rsid w:val="008E134C"/>
    <w:rsid w:val="008E158B"/>
    <w:rsid w:val="008E168C"/>
    <w:rsid w:val="008E1695"/>
    <w:rsid w:val="008E19FB"/>
    <w:rsid w:val="008E1E2D"/>
    <w:rsid w:val="008E2151"/>
    <w:rsid w:val="008E2361"/>
    <w:rsid w:val="008E2469"/>
    <w:rsid w:val="008E3C1A"/>
    <w:rsid w:val="008E418E"/>
    <w:rsid w:val="008E43F9"/>
    <w:rsid w:val="008E443A"/>
    <w:rsid w:val="008E4806"/>
    <w:rsid w:val="008E49FF"/>
    <w:rsid w:val="008E4A62"/>
    <w:rsid w:val="008E4BB0"/>
    <w:rsid w:val="008E4E00"/>
    <w:rsid w:val="008E518E"/>
    <w:rsid w:val="008E550E"/>
    <w:rsid w:val="008E55A2"/>
    <w:rsid w:val="008E5A95"/>
    <w:rsid w:val="008E5FE7"/>
    <w:rsid w:val="008E6163"/>
    <w:rsid w:val="008E6196"/>
    <w:rsid w:val="008E629F"/>
    <w:rsid w:val="008E6874"/>
    <w:rsid w:val="008E69B4"/>
    <w:rsid w:val="008E6E0F"/>
    <w:rsid w:val="008E6F01"/>
    <w:rsid w:val="008E716F"/>
    <w:rsid w:val="008E795E"/>
    <w:rsid w:val="008E7C9A"/>
    <w:rsid w:val="008E7E68"/>
    <w:rsid w:val="008E7F99"/>
    <w:rsid w:val="008F014E"/>
    <w:rsid w:val="008F0300"/>
    <w:rsid w:val="008F0B59"/>
    <w:rsid w:val="008F0E02"/>
    <w:rsid w:val="008F0ED8"/>
    <w:rsid w:val="008F1006"/>
    <w:rsid w:val="008F1920"/>
    <w:rsid w:val="008F1E99"/>
    <w:rsid w:val="008F1F80"/>
    <w:rsid w:val="008F206C"/>
    <w:rsid w:val="008F22A0"/>
    <w:rsid w:val="008F237E"/>
    <w:rsid w:val="008F25D5"/>
    <w:rsid w:val="008F268C"/>
    <w:rsid w:val="008F26C0"/>
    <w:rsid w:val="008F3229"/>
    <w:rsid w:val="008F365E"/>
    <w:rsid w:val="008F383A"/>
    <w:rsid w:val="008F3EA8"/>
    <w:rsid w:val="008F3F48"/>
    <w:rsid w:val="008F4A98"/>
    <w:rsid w:val="008F515A"/>
    <w:rsid w:val="008F55E1"/>
    <w:rsid w:val="008F5ED7"/>
    <w:rsid w:val="008F5F92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8F7319"/>
    <w:rsid w:val="008F7CF8"/>
    <w:rsid w:val="009003EB"/>
    <w:rsid w:val="00900837"/>
    <w:rsid w:val="009008C4"/>
    <w:rsid w:val="009009EF"/>
    <w:rsid w:val="009010CE"/>
    <w:rsid w:val="009010EC"/>
    <w:rsid w:val="00901342"/>
    <w:rsid w:val="0090140C"/>
    <w:rsid w:val="00901A30"/>
    <w:rsid w:val="00901AEB"/>
    <w:rsid w:val="00901D3F"/>
    <w:rsid w:val="0090253B"/>
    <w:rsid w:val="009025FD"/>
    <w:rsid w:val="0090267E"/>
    <w:rsid w:val="00902792"/>
    <w:rsid w:val="009027DB"/>
    <w:rsid w:val="00902825"/>
    <w:rsid w:val="00903001"/>
    <w:rsid w:val="00903059"/>
    <w:rsid w:val="00903223"/>
    <w:rsid w:val="00903518"/>
    <w:rsid w:val="00903D1F"/>
    <w:rsid w:val="00903EC7"/>
    <w:rsid w:val="00904144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3FE"/>
    <w:rsid w:val="00906405"/>
    <w:rsid w:val="009067CE"/>
    <w:rsid w:val="00906B60"/>
    <w:rsid w:val="0090785B"/>
    <w:rsid w:val="00907884"/>
    <w:rsid w:val="009079E5"/>
    <w:rsid w:val="00907BF9"/>
    <w:rsid w:val="00907CA9"/>
    <w:rsid w:val="00907E44"/>
    <w:rsid w:val="00907EF0"/>
    <w:rsid w:val="00907F02"/>
    <w:rsid w:val="0091043C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3E9"/>
    <w:rsid w:val="00912524"/>
    <w:rsid w:val="00912570"/>
    <w:rsid w:val="0091257F"/>
    <w:rsid w:val="00912A1F"/>
    <w:rsid w:val="009133F9"/>
    <w:rsid w:val="00913498"/>
    <w:rsid w:val="009136F1"/>
    <w:rsid w:val="00913847"/>
    <w:rsid w:val="00913A92"/>
    <w:rsid w:val="00914275"/>
    <w:rsid w:val="0091488F"/>
    <w:rsid w:val="00914F63"/>
    <w:rsid w:val="0091524F"/>
    <w:rsid w:val="00915626"/>
    <w:rsid w:val="0091586E"/>
    <w:rsid w:val="00915BFB"/>
    <w:rsid w:val="0091605C"/>
    <w:rsid w:val="009160E0"/>
    <w:rsid w:val="00916274"/>
    <w:rsid w:val="00916B48"/>
    <w:rsid w:val="00916F3D"/>
    <w:rsid w:val="00917460"/>
    <w:rsid w:val="009175E2"/>
    <w:rsid w:val="00917866"/>
    <w:rsid w:val="00917C5F"/>
    <w:rsid w:val="0092010F"/>
    <w:rsid w:val="009207BF"/>
    <w:rsid w:val="00920844"/>
    <w:rsid w:val="00920C2F"/>
    <w:rsid w:val="00920F70"/>
    <w:rsid w:val="009217CE"/>
    <w:rsid w:val="00921967"/>
    <w:rsid w:val="00921C74"/>
    <w:rsid w:val="00921EDA"/>
    <w:rsid w:val="00921FB2"/>
    <w:rsid w:val="00922085"/>
    <w:rsid w:val="009221CC"/>
    <w:rsid w:val="009223CF"/>
    <w:rsid w:val="00922457"/>
    <w:rsid w:val="00922551"/>
    <w:rsid w:val="009225AC"/>
    <w:rsid w:val="009229CD"/>
    <w:rsid w:val="00922DB5"/>
    <w:rsid w:val="0092338A"/>
    <w:rsid w:val="009238AC"/>
    <w:rsid w:val="00923D07"/>
    <w:rsid w:val="00923D5B"/>
    <w:rsid w:val="0092434F"/>
    <w:rsid w:val="00924365"/>
    <w:rsid w:val="00924A5F"/>
    <w:rsid w:val="00924B6C"/>
    <w:rsid w:val="00924F31"/>
    <w:rsid w:val="0092526C"/>
    <w:rsid w:val="00925377"/>
    <w:rsid w:val="009256B4"/>
    <w:rsid w:val="00925AFE"/>
    <w:rsid w:val="009261A6"/>
    <w:rsid w:val="00926266"/>
    <w:rsid w:val="00926499"/>
    <w:rsid w:val="00926615"/>
    <w:rsid w:val="00926703"/>
    <w:rsid w:val="00926AFC"/>
    <w:rsid w:val="00926DB0"/>
    <w:rsid w:val="0092705E"/>
    <w:rsid w:val="0092719E"/>
    <w:rsid w:val="009272FD"/>
    <w:rsid w:val="0092759F"/>
    <w:rsid w:val="009277E1"/>
    <w:rsid w:val="009278B4"/>
    <w:rsid w:val="0093012B"/>
    <w:rsid w:val="0093039C"/>
    <w:rsid w:val="00930538"/>
    <w:rsid w:val="009305C8"/>
    <w:rsid w:val="00930746"/>
    <w:rsid w:val="00930EB7"/>
    <w:rsid w:val="009314DF"/>
    <w:rsid w:val="0093179C"/>
    <w:rsid w:val="00931A12"/>
    <w:rsid w:val="00931C16"/>
    <w:rsid w:val="00931E5B"/>
    <w:rsid w:val="00931FAE"/>
    <w:rsid w:val="00932050"/>
    <w:rsid w:val="009323B0"/>
    <w:rsid w:val="00932438"/>
    <w:rsid w:val="00932DB6"/>
    <w:rsid w:val="00933281"/>
    <w:rsid w:val="009333A9"/>
    <w:rsid w:val="00933441"/>
    <w:rsid w:val="0093346E"/>
    <w:rsid w:val="009334A5"/>
    <w:rsid w:val="009334D2"/>
    <w:rsid w:val="00933705"/>
    <w:rsid w:val="00933858"/>
    <w:rsid w:val="00933AA4"/>
    <w:rsid w:val="00933CF9"/>
    <w:rsid w:val="009347B1"/>
    <w:rsid w:val="00934DC3"/>
    <w:rsid w:val="00935029"/>
    <w:rsid w:val="009350C9"/>
    <w:rsid w:val="009353C3"/>
    <w:rsid w:val="009353F4"/>
    <w:rsid w:val="0093559D"/>
    <w:rsid w:val="00935D1B"/>
    <w:rsid w:val="00935F61"/>
    <w:rsid w:val="00935FF1"/>
    <w:rsid w:val="00936066"/>
    <w:rsid w:val="0093631F"/>
    <w:rsid w:val="0093647F"/>
    <w:rsid w:val="00936704"/>
    <w:rsid w:val="00936992"/>
    <w:rsid w:val="00936A6F"/>
    <w:rsid w:val="00936ADF"/>
    <w:rsid w:val="00936B19"/>
    <w:rsid w:val="00937005"/>
    <w:rsid w:val="00937510"/>
    <w:rsid w:val="0093798B"/>
    <w:rsid w:val="00937C2B"/>
    <w:rsid w:val="00937C5D"/>
    <w:rsid w:val="00937CCD"/>
    <w:rsid w:val="00937DBF"/>
    <w:rsid w:val="00937E40"/>
    <w:rsid w:val="00937F80"/>
    <w:rsid w:val="009402BE"/>
    <w:rsid w:val="00940378"/>
    <w:rsid w:val="00940437"/>
    <w:rsid w:val="009404E1"/>
    <w:rsid w:val="009407F6"/>
    <w:rsid w:val="00940B37"/>
    <w:rsid w:val="00940B4C"/>
    <w:rsid w:val="00940DC7"/>
    <w:rsid w:val="0094115D"/>
    <w:rsid w:val="0094121E"/>
    <w:rsid w:val="0094165C"/>
    <w:rsid w:val="00941B32"/>
    <w:rsid w:val="00941E83"/>
    <w:rsid w:val="00941F1B"/>
    <w:rsid w:val="0094235F"/>
    <w:rsid w:val="00942716"/>
    <w:rsid w:val="00942C2B"/>
    <w:rsid w:val="00942D72"/>
    <w:rsid w:val="00943257"/>
    <w:rsid w:val="00943279"/>
    <w:rsid w:val="009436EF"/>
    <w:rsid w:val="009437FD"/>
    <w:rsid w:val="00943CCF"/>
    <w:rsid w:val="00943CFC"/>
    <w:rsid w:val="00943D26"/>
    <w:rsid w:val="00943E4C"/>
    <w:rsid w:val="00943FF9"/>
    <w:rsid w:val="009442C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47B57"/>
    <w:rsid w:val="0095003D"/>
    <w:rsid w:val="009501F4"/>
    <w:rsid w:val="00950215"/>
    <w:rsid w:val="009509E1"/>
    <w:rsid w:val="00950BE8"/>
    <w:rsid w:val="00950C94"/>
    <w:rsid w:val="00950CD2"/>
    <w:rsid w:val="009510FA"/>
    <w:rsid w:val="00951236"/>
    <w:rsid w:val="00951764"/>
    <w:rsid w:val="00951957"/>
    <w:rsid w:val="00951BB4"/>
    <w:rsid w:val="00951CE8"/>
    <w:rsid w:val="00952407"/>
    <w:rsid w:val="0095276A"/>
    <w:rsid w:val="00952848"/>
    <w:rsid w:val="00952E9F"/>
    <w:rsid w:val="0095302A"/>
    <w:rsid w:val="0095312C"/>
    <w:rsid w:val="009533D1"/>
    <w:rsid w:val="009535D8"/>
    <w:rsid w:val="00953746"/>
    <w:rsid w:val="00953A9A"/>
    <w:rsid w:val="00953F4F"/>
    <w:rsid w:val="00954423"/>
    <w:rsid w:val="0095485A"/>
    <w:rsid w:val="00954970"/>
    <w:rsid w:val="00954990"/>
    <w:rsid w:val="00954A91"/>
    <w:rsid w:val="00954BC3"/>
    <w:rsid w:val="00954DF9"/>
    <w:rsid w:val="00954FA2"/>
    <w:rsid w:val="009551BF"/>
    <w:rsid w:val="009553B2"/>
    <w:rsid w:val="00955617"/>
    <w:rsid w:val="00955768"/>
    <w:rsid w:val="00955969"/>
    <w:rsid w:val="00955B1F"/>
    <w:rsid w:val="00955F09"/>
    <w:rsid w:val="00956606"/>
    <w:rsid w:val="009569F3"/>
    <w:rsid w:val="00956E67"/>
    <w:rsid w:val="00957136"/>
    <w:rsid w:val="00957549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B09"/>
    <w:rsid w:val="00961C1D"/>
    <w:rsid w:val="00961EF6"/>
    <w:rsid w:val="009624C7"/>
    <w:rsid w:val="009628E9"/>
    <w:rsid w:val="00962CB4"/>
    <w:rsid w:val="00962F7B"/>
    <w:rsid w:val="00963376"/>
    <w:rsid w:val="00963523"/>
    <w:rsid w:val="00963808"/>
    <w:rsid w:val="00963A77"/>
    <w:rsid w:val="00963B22"/>
    <w:rsid w:val="00965151"/>
    <w:rsid w:val="00965220"/>
    <w:rsid w:val="00965279"/>
    <w:rsid w:val="009654B8"/>
    <w:rsid w:val="00965548"/>
    <w:rsid w:val="00965938"/>
    <w:rsid w:val="009659D7"/>
    <w:rsid w:val="00965D89"/>
    <w:rsid w:val="00965EE7"/>
    <w:rsid w:val="00965FEA"/>
    <w:rsid w:val="0096632F"/>
    <w:rsid w:val="0096673C"/>
    <w:rsid w:val="00966B14"/>
    <w:rsid w:val="00966BCA"/>
    <w:rsid w:val="00966CE1"/>
    <w:rsid w:val="00967016"/>
    <w:rsid w:val="00967476"/>
    <w:rsid w:val="0096758F"/>
    <w:rsid w:val="009676A9"/>
    <w:rsid w:val="00967886"/>
    <w:rsid w:val="009704F5"/>
    <w:rsid w:val="009707CC"/>
    <w:rsid w:val="009709E9"/>
    <w:rsid w:val="00970A14"/>
    <w:rsid w:val="00970B73"/>
    <w:rsid w:val="00970BB9"/>
    <w:rsid w:val="00970C8C"/>
    <w:rsid w:val="00970EFB"/>
    <w:rsid w:val="00970F44"/>
    <w:rsid w:val="00971175"/>
    <w:rsid w:val="009714A3"/>
    <w:rsid w:val="009715C7"/>
    <w:rsid w:val="00971717"/>
    <w:rsid w:val="00971A94"/>
    <w:rsid w:val="00971CF8"/>
    <w:rsid w:val="00971F3E"/>
    <w:rsid w:val="00971FC1"/>
    <w:rsid w:val="009720A2"/>
    <w:rsid w:val="009720BF"/>
    <w:rsid w:val="009724B7"/>
    <w:rsid w:val="009725F8"/>
    <w:rsid w:val="0097260E"/>
    <w:rsid w:val="00972751"/>
    <w:rsid w:val="00972B5A"/>
    <w:rsid w:val="00973A74"/>
    <w:rsid w:val="00973AAF"/>
    <w:rsid w:val="00974001"/>
    <w:rsid w:val="0097404B"/>
    <w:rsid w:val="009743C1"/>
    <w:rsid w:val="00974514"/>
    <w:rsid w:val="009747D0"/>
    <w:rsid w:val="00974B3E"/>
    <w:rsid w:val="00974B5C"/>
    <w:rsid w:val="00974D98"/>
    <w:rsid w:val="0097506E"/>
    <w:rsid w:val="009754B7"/>
    <w:rsid w:val="009755D9"/>
    <w:rsid w:val="00975943"/>
    <w:rsid w:val="00975A50"/>
    <w:rsid w:val="00975FF7"/>
    <w:rsid w:val="009761D4"/>
    <w:rsid w:val="009763C3"/>
    <w:rsid w:val="00976D1E"/>
    <w:rsid w:val="00976FDC"/>
    <w:rsid w:val="0097710D"/>
    <w:rsid w:val="009772D6"/>
    <w:rsid w:val="009775E5"/>
    <w:rsid w:val="0097766D"/>
    <w:rsid w:val="009776F3"/>
    <w:rsid w:val="009778DF"/>
    <w:rsid w:val="00977BEA"/>
    <w:rsid w:val="00977F07"/>
    <w:rsid w:val="00977F3E"/>
    <w:rsid w:val="00977F61"/>
    <w:rsid w:val="009801AA"/>
    <w:rsid w:val="00980681"/>
    <w:rsid w:val="00980734"/>
    <w:rsid w:val="00981096"/>
    <w:rsid w:val="009812A7"/>
    <w:rsid w:val="00981394"/>
    <w:rsid w:val="00981408"/>
    <w:rsid w:val="00981477"/>
    <w:rsid w:val="009816A8"/>
    <w:rsid w:val="0098192E"/>
    <w:rsid w:val="00981AC9"/>
    <w:rsid w:val="00981B7A"/>
    <w:rsid w:val="00981B9E"/>
    <w:rsid w:val="00981E78"/>
    <w:rsid w:val="0098232A"/>
    <w:rsid w:val="00982385"/>
    <w:rsid w:val="009829C0"/>
    <w:rsid w:val="00982FBE"/>
    <w:rsid w:val="009845A1"/>
    <w:rsid w:val="0098475B"/>
    <w:rsid w:val="00984BFA"/>
    <w:rsid w:val="00984D68"/>
    <w:rsid w:val="00985323"/>
    <w:rsid w:val="009857EB"/>
    <w:rsid w:val="00985AC2"/>
    <w:rsid w:val="00985E77"/>
    <w:rsid w:val="00985FAB"/>
    <w:rsid w:val="00986140"/>
    <w:rsid w:val="00986632"/>
    <w:rsid w:val="009869D7"/>
    <w:rsid w:val="00986BF4"/>
    <w:rsid w:val="00986E64"/>
    <w:rsid w:val="00986F20"/>
    <w:rsid w:val="0098702B"/>
    <w:rsid w:val="009870DC"/>
    <w:rsid w:val="0098725F"/>
    <w:rsid w:val="009876D5"/>
    <w:rsid w:val="00987AA6"/>
    <w:rsid w:val="00987D77"/>
    <w:rsid w:val="00987DE5"/>
    <w:rsid w:val="00990146"/>
    <w:rsid w:val="009902B8"/>
    <w:rsid w:val="009903EA"/>
    <w:rsid w:val="009906E8"/>
    <w:rsid w:val="00990BFF"/>
    <w:rsid w:val="00990DC0"/>
    <w:rsid w:val="00990F85"/>
    <w:rsid w:val="009918B9"/>
    <w:rsid w:val="00991CB1"/>
    <w:rsid w:val="00991E4E"/>
    <w:rsid w:val="00991E7B"/>
    <w:rsid w:val="0099306C"/>
    <w:rsid w:val="00993122"/>
    <w:rsid w:val="009931AD"/>
    <w:rsid w:val="00993226"/>
    <w:rsid w:val="0099353E"/>
    <w:rsid w:val="009936BC"/>
    <w:rsid w:val="009936F4"/>
    <w:rsid w:val="00993F9E"/>
    <w:rsid w:val="00994554"/>
    <w:rsid w:val="00994646"/>
    <w:rsid w:val="009947DA"/>
    <w:rsid w:val="00994A9D"/>
    <w:rsid w:val="00994D4A"/>
    <w:rsid w:val="00995A84"/>
    <w:rsid w:val="00995C97"/>
    <w:rsid w:val="00995CD9"/>
    <w:rsid w:val="00996307"/>
    <w:rsid w:val="00996708"/>
    <w:rsid w:val="00996BF6"/>
    <w:rsid w:val="00997089"/>
    <w:rsid w:val="00997418"/>
    <w:rsid w:val="009977DA"/>
    <w:rsid w:val="00997ACA"/>
    <w:rsid w:val="009A0152"/>
    <w:rsid w:val="009A043A"/>
    <w:rsid w:val="009A078A"/>
    <w:rsid w:val="009A0E1E"/>
    <w:rsid w:val="009A1076"/>
    <w:rsid w:val="009A15C0"/>
    <w:rsid w:val="009A1A9E"/>
    <w:rsid w:val="009A1C69"/>
    <w:rsid w:val="009A2260"/>
    <w:rsid w:val="009A267F"/>
    <w:rsid w:val="009A27DD"/>
    <w:rsid w:val="009A2B14"/>
    <w:rsid w:val="009A2DD5"/>
    <w:rsid w:val="009A329D"/>
    <w:rsid w:val="009A332F"/>
    <w:rsid w:val="009A3330"/>
    <w:rsid w:val="009A3B8B"/>
    <w:rsid w:val="009A3BFC"/>
    <w:rsid w:val="009A3C7B"/>
    <w:rsid w:val="009A3D34"/>
    <w:rsid w:val="009A4328"/>
    <w:rsid w:val="009A4B3C"/>
    <w:rsid w:val="009A4CD3"/>
    <w:rsid w:val="009A56A2"/>
    <w:rsid w:val="009A5709"/>
    <w:rsid w:val="009A5B16"/>
    <w:rsid w:val="009A5B7A"/>
    <w:rsid w:val="009A5D06"/>
    <w:rsid w:val="009A6189"/>
    <w:rsid w:val="009A641B"/>
    <w:rsid w:val="009A661F"/>
    <w:rsid w:val="009A6A4F"/>
    <w:rsid w:val="009A6BAD"/>
    <w:rsid w:val="009A6D1A"/>
    <w:rsid w:val="009A6F76"/>
    <w:rsid w:val="009A6FD5"/>
    <w:rsid w:val="009A70DB"/>
    <w:rsid w:val="009A78C9"/>
    <w:rsid w:val="009A7994"/>
    <w:rsid w:val="009A7A44"/>
    <w:rsid w:val="009A7A53"/>
    <w:rsid w:val="009A7EF8"/>
    <w:rsid w:val="009A7F99"/>
    <w:rsid w:val="009B0214"/>
    <w:rsid w:val="009B0351"/>
    <w:rsid w:val="009B05E9"/>
    <w:rsid w:val="009B0D80"/>
    <w:rsid w:val="009B0F27"/>
    <w:rsid w:val="009B108B"/>
    <w:rsid w:val="009B122B"/>
    <w:rsid w:val="009B13BD"/>
    <w:rsid w:val="009B1559"/>
    <w:rsid w:val="009B196F"/>
    <w:rsid w:val="009B1B7A"/>
    <w:rsid w:val="009B1BFF"/>
    <w:rsid w:val="009B1C08"/>
    <w:rsid w:val="009B1DC7"/>
    <w:rsid w:val="009B1F56"/>
    <w:rsid w:val="009B1FCD"/>
    <w:rsid w:val="009B202B"/>
    <w:rsid w:val="009B20BA"/>
    <w:rsid w:val="009B214D"/>
    <w:rsid w:val="009B224C"/>
    <w:rsid w:val="009B34D6"/>
    <w:rsid w:val="009B3693"/>
    <w:rsid w:val="009B3F9C"/>
    <w:rsid w:val="009B41C5"/>
    <w:rsid w:val="009B4212"/>
    <w:rsid w:val="009B4213"/>
    <w:rsid w:val="009B4B10"/>
    <w:rsid w:val="009B4B74"/>
    <w:rsid w:val="009B4CFE"/>
    <w:rsid w:val="009B4FAC"/>
    <w:rsid w:val="009B50AA"/>
    <w:rsid w:val="009B534D"/>
    <w:rsid w:val="009B58AF"/>
    <w:rsid w:val="009B58E0"/>
    <w:rsid w:val="009B5D72"/>
    <w:rsid w:val="009B6128"/>
    <w:rsid w:val="009B6341"/>
    <w:rsid w:val="009B6485"/>
    <w:rsid w:val="009B65F6"/>
    <w:rsid w:val="009B670E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945"/>
    <w:rsid w:val="009C0A04"/>
    <w:rsid w:val="009C0B69"/>
    <w:rsid w:val="009C0E8F"/>
    <w:rsid w:val="009C11FA"/>
    <w:rsid w:val="009C1251"/>
    <w:rsid w:val="009C170F"/>
    <w:rsid w:val="009C19E3"/>
    <w:rsid w:val="009C1C22"/>
    <w:rsid w:val="009C25B5"/>
    <w:rsid w:val="009C2796"/>
    <w:rsid w:val="009C2BFE"/>
    <w:rsid w:val="009C2D64"/>
    <w:rsid w:val="009C30FC"/>
    <w:rsid w:val="009C3100"/>
    <w:rsid w:val="009C3239"/>
    <w:rsid w:val="009C37E9"/>
    <w:rsid w:val="009C3844"/>
    <w:rsid w:val="009C384C"/>
    <w:rsid w:val="009C3859"/>
    <w:rsid w:val="009C3FB5"/>
    <w:rsid w:val="009C49AB"/>
    <w:rsid w:val="009C4DB7"/>
    <w:rsid w:val="009C4F37"/>
    <w:rsid w:val="009C5069"/>
    <w:rsid w:val="009C59AA"/>
    <w:rsid w:val="009C5BB2"/>
    <w:rsid w:val="009C5F2D"/>
    <w:rsid w:val="009C6191"/>
    <w:rsid w:val="009C6220"/>
    <w:rsid w:val="009C642E"/>
    <w:rsid w:val="009C66C0"/>
    <w:rsid w:val="009C69EB"/>
    <w:rsid w:val="009C6A49"/>
    <w:rsid w:val="009C6A71"/>
    <w:rsid w:val="009C6BD5"/>
    <w:rsid w:val="009C6D4C"/>
    <w:rsid w:val="009C6DF7"/>
    <w:rsid w:val="009C6EB3"/>
    <w:rsid w:val="009C7504"/>
    <w:rsid w:val="009D0115"/>
    <w:rsid w:val="009D01B6"/>
    <w:rsid w:val="009D06C2"/>
    <w:rsid w:val="009D06E0"/>
    <w:rsid w:val="009D0705"/>
    <w:rsid w:val="009D07F9"/>
    <w:rsid w:val="009D0FB6"/>
    <w:rsid w:val="009D1594"/>
    <w:rsid w:val="009D1614"/>
    <w:rsid w:val="009D16A3"/>
    <w:rsid w:val="009D16D0"/>
    <w:rsid w:val="009D170B"/>
    <w:rsid w:val="009D182E"/>
    <w:rsid w:val="009D1C63"/>
    <w:rsid w:val="009D1C9E"/>
    <w:rsid w:val="009D2335"/>
    <w:rsid w:val="009D29C2"/>
    <w:rsid w:val="009D29D7"/>
    <w:rsid w:val="009D2A49"/>
    <w:rsid w:val="009D2E49"/>
    <w:rsid w:val="009D3069"/>
    <w:rsid w:val="009D3596"/>
    <w:rsid w:val="009D3602"/>
    <w:rsid w:val="009D3820"/>
    <w:rsid w:val="009D4360"/>
    <w:rsid w:val="009D44F7"/>
    <w:rsid w:val="009D4932"/>
    <w:rsid w:val="009D59F9"/>
    <w:rsid w:val="009D60E5"/>
    <w:rsid w:val="009D635A"/>
    <w:rsid w:val="009D63C6"/>
    <w:rsid w:val="009D63E2"/>
    <w:rsid w:val="009D6629"/>
    <w:rsid w:val="009D68C8"/>
    <w:rsid w:val="009D6E90"/>
    <w:rsid w:val="009D6EA2"/>
    <w:rsid w:val="009D6ECB"/>
    <w:rsid w:val="009D7190"/>
    <w:rsid w:val="009D72B1"/>
    <w:rsid w:val="009D72D0"/>
    <w:rsid w:val="009D7C53"/>
    <w:rsid w:val="009E0434"/>
    <w:rsid w:val="009E078E"/>
    <w:rsid w:val="009E0946"/>
    <w:rsid w:val="009E0CB6"/>
    <w:rsid w:val="009E0E04"/>
    <w:rsid w:val="009E17EB"/>
    <w:rsid w:val="009E1E37"/>
    <w:rsid w:val="009E1EB3"/>
    <w:rsid w:val="009E2067"/>
    <w:rsid w:val="009E20CA"/>
    <w:rsid w:val="009E271D"/>
    <w:rsid w:val="009E2BCC"/>
    <w:rsid w:val="009E2BF6"/>
    <w:rsid w:val="009E2CC1"/>
    <w:rsid w:val="009E3050"/>
    <w:rsid w:val="009E3146"/>
    <w:rsid w:val="009E36BF"/>
    <w:rsid w:val="009E39ED"/>
    <w:rsid w:val="009E404B"/>
    <w:rsid w:val="009E406A"/>
    <w:rsid w:val="009E407E"/>
    <w:rsid w:val="009E4186"/>
    <w:rsid w:val="009E4441"/>
    <w:rsid w:val="009E44D6"/>
    <w:rsid w:val="009E488C"/>
    <w:rsid w:val="009E4F0F"/>
    <w:rsid w:val="009E5DB4"/>
    <w:rsid w:val="009E5DCD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276"/>
    <w:rsid w:val="009E7762"/>
    <w:rsid w:val="009E79B5"/>
    <w:rsid w:val="009F02D3"/>
    <w:rsid w:val="009F03A8"/>
    <w:rsid w:val="009F0516"/>
    <w:rsid w:val="009F0990"/>
    <w:rsid w:val="009F0BC1"/>
    <w:rsid w:val="009F0D2E"/>
    <w:rsid w:val="009F1066"/>
    <w:rsid w:val="009F184D"/>
    <w:rsid w:val="009F1971"/>
    <w:rsid w:val="009F1AF4"/>
    <w:rsid w:val="009F1CD1"/>
    <w:rsid w:val="009F1DB5"/>
    <w:rsid w:val="009F1FA5"/>
    <w:rsid w:val="009F22DD"/>
    <w:rsid w:val="009F22E3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27"/>
    <w:rsid w:val="009F4D4F"/>
    <w:rsid w:val="009F4F50"/>
    <w:rsid w:val="009F51D5"/>
    <w:rsid w:val="009F51E8"/>
    <w:rsid w:val="009F6007"/>
    <w:rsid w:val="009F6763"/>
    <w:rsid w:val="009F6863"/>
    <w:rsid w:val="009F6A28"/>
    <w:rsid w:val="009F6AC3"/>
    <w:rsid w:val="009F6F22"/>
    <w:rsid w:val="009F704E"/>
    <w:rsid w:val="009F71C4"/>
    <w:rsid w:val="009F72DC"/>
    <w:rsid w:val="009F76F1"/>
    <w:rsid w:val="009F77AF"/>
    <w:rsid w:val="009F7B63"/>
    <w:rsid w:val="00A001BB"/>
    <w:rsid w:val="00A00854"/>
    <w:rsid w:val="00A00A0F"/>
    <w:rsid w:val="00A00EDE"/>
    <w:rsid w:val="00A00F3B"/>
    <w:rsid w:val="00A011C1"/>
    <w:rsid w:val="00A01554"/>
    <w:rsid w:val="00A01580"/>
    <w:rsid w:val="00A0170E"/>
    <w:rsid w:val="00A019FB"/>
    <w:rsid w:val="00A01A84"/>
    <w:rsid w:val="00A01B75"/>
    <w:rsid w:val="00A01EC9"/>
    <w:rsid w:val="00A027BD"/>
    <w:rsid w:val="00A0288E"/>
    <w:rsid w:val="00A02BE4"/>
    <w:rsid w:val="00A03181"/>
    <w:rsid w:val="00A031E2"/>
    <w:rsid w:val="00A0399D"/>
    <w:rsid w:val="00A03ADA"/>
    <w:rsid w:val="00A03DEA"/>
    <w:rsid w:val="00A03EC6"/>
    <w:rsid w:val="00A04233"/>
    <w:rsid w:val="00A04648"/>
    <w:rsid w:val="00A046DA"/>
    <w:rsid w:val="00A04954"/>
    <w:rsid w:val="00A04BAD"/>
    <w:rsid w:val="00A04BDE"/>
    <w:rsid w:val="00A04D3C"/>
    <w:rsid w:val="00A04F74"/>
    <w:rsid w:val="00A051FD"/>
    <w:rsid w:val="00A0526D"/>
    <w:rsid w:val="00A05905"/>
    <w:rsid w:val="00A059B7"/>
    <w:rsid w:val="00A05A2F"/>
    <w:rsid w:val="00A05B57"/>
    <w:rsid w:val="00A05DAB"/>
    <w:rsid w:val="00A06020"/>
    <w:rsid w:val="00A06045"/>
    <w:rsid w:val="00A060A4"/>
    <w:rsid w:val="00A06857"/>
    <w:rsid w:val="00A06920"/>
    <w:rsid w:val="00A06992"/>
    <w:rsid w:val="00A06A8A"/>
    <w:rsid w:val="00A06BE3"/>
    <w:rsid w:val="00A0707C"/>
    <w:rsid w:val="00A07099"/>
    <w:rsid w:val="00A075F8"/>
    <w:rsid w:val="00A07804"/>
    <w:rsid w:val="00A07A0C"/>
    <w:rsid w:val="00A07AC3"/>
    <w:rsid w:val="00A07AE2"/>
    <w:rsid w:val="00A07BAB"/>
    <w:rsid w:val="00A07BE6"/>
    <w:rsid w:val="00A07CAB"/>
    <w:rsid w:val="00A07E5D"/>
    <w:rsid w:val="00A1016F"/>
    <w:rsid w:val="00A10388"/>
    <w:rsid w:val="00A106D4"/>
    <w:rsid w:val="00A10B51"/>
    <w:rsid w:val="00A10C7D"/>
    <w:rsid w:val="00A11265"/>
    <w:rsid w:val="00A115E6"/>
    <w:rsid w:val="00A11655"/>
    <w:rsid w:val="00A11792"/>
    <w:rsid w:val="00A11A6D"/>
    <w:rsid w:val="00A11B2E"/>
    <w:rsid w:val="00A11CEC"/>
    <w:rsid w:val="00A1204D"/>
    <w:rsid w:val="00A121B9"/>
    <w:rsid w:val="00A1249D"/>
    <w:rsid w:val="00A1259A"/>
    <w:rsid w:val="00A1274E"/>
    <w:rsid w:val="00A12961"/>
    <w:rsid w:val="00A12B5B"/>
    <w:rsid w:val="00A12E89"/>
    <w:rsid w:val="00A12FF0"/>
    <w:rsid w:val="00A131BD"/>
    <w:rsid w:val="00A133F5"/>
    <w:rsid w:val="00A13B56"/>
    <w:rsid w:val="00A13ECA"/>
    <w:rsid w:val="00A13F8F"/>
    <w:rsid w:val="00A1409E"/>
    <w:rsid w:val="00A14452"/>
    <w:rsid w:val="00A152FB"/>
    <w:rsid w:val="00A1544E"/>
    <w:rsid w:val="00A15691"/>
    <w:rsid w:val="00A15A80"/>
    <w:rsid w:val="00A15B41"/>
    <w:rsid w:val="00A15CAB"/>
    <w:rsid w:val="00A15D78"/>
    <w:rsid w:val="00A15EA8"/>
    <w:rsid w:val="00A15FBE"/>
    <w:rsid w:val="00A1606E"/>
    <w:rsid w:val="00A16087"/>
    <w:rsid w:val="00A161E9"/>
    <w:rsid w:val="00A16777"/>
    <w:rsid w:val="00A16A49"/>
    <w:rsid w:val="00A16F37"/>
    <w:rsid w:val="00A17618"/>
    <w:rsid w:val="00A1761A"/>
    <w:rsid w:val="00A17722"/>
    <w:rsid w:val="00A17A49"/>
    <w:rsid w:val="00A17ED2"/>
    <w:rsid w:val="00A17EEF"/>
    <w:rsid w:val="00A200FC"/>
    <w:rsid w:val="00A20116"/>
    <w:rsid w:val="00A20238"/>
    <w:rsid w:val="00A2030E"/>
    <w:rsid w:val="00A203B3"/>
    <w:rsid w:val="00A20844"/>
    <w:rsid w:val="00A20B25"/>
    <w:rsid w:val="00A20D0F"/>
    <w:rsid w:val="00A20E40"/>
    <w:rsid w:val="00A20EF9"/>
    <w:rsid w:val="00A21078"/>
    <w:rsid w:val="00A21244"/>
    <w:rsid w:val="00A214FC"/>
    <w:rsid w:val="00A21553"/>
    <w:rsid w:val="00A21721"/>
    <w:rsid w:val="00A21843"/>
    <w:rsid w:val="00A218FA"/>
    <w:rsid w:val="00A21CF7"/>
    <w:rsid w:val="00A21D4E"/>
    <w:rsid w:val="00A21EFF"/>
    <w:rsid w:val="00A21FAD"/>
    <w:rsid w:val="00A220A5"/>
    <w:rsid w:val="00A22402"/>
    <w:rsid w:val="00A22430"/>
    <w:rsid w:val="00A22477"/>
    <w:rsid w:val="00A2268E"/>
    <w:rsid w:val="00A22A39"/>
    <w:rsid w:val="00A22A68"/>
    <w:rsid w:val="00A22E1C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4E4"/>
    <w:rsid w:val="00A24897"/>
    <w:rsid w:val="00A24A76"/>
    <w:rsid w:val="00A24BE1"/>
    <w:rsid w:val="00A24C4E"/>
    <w:rsid w:val="00A24C81"/>
    <w:rsid w:val="00A255FB"/>
    <w:rsid w:val="00A256BB"/>
    <w:rsid w:val="00A258F6"/>
    <w:rsid w:val="00A25A1B"/>
    <w:rsid w:val="00A2633B"/>
    <w:rsid w:val="00A265E6"/>
    <w:rsid w:val="00A26703"/>
    <w:rsid w:val="00A2678B"/>
    <w:rsid w:val="00A267B9"/>
    <w:rsid w:val="00A268B2"/>
    <w:rsid w:val="00A26975"/>
    <w:rsid w:val="00A26DD3"/>
    <w:rsid w:val="00A27424"/>
    <w:rsid w:val="00A27427"/>
    <w:rsid w:val="00A30160"/>
    <w:rsid w:val="00A3017D"/>
    <w:rsid w:val="00A301AA"/>
    <w:rsid w:val="00A308B0"/>
    <w:rsid w:val="00A31289"/>
    <w:rsid w:val="00A3156B"/>
    <w:rsid w:val="00A31842"/>
    <w:rsid w:val="00A318FD"/>
    <w:rsid w:val="00A31914"/>
    <w:rsid w:val="00A31D8A"/>
    <w:rsid w:val="00A31E05"/>
    <w:rsid w:val="00A3209A"/>
    <w:rsid w:val="00A32204"/>
    <w:rsid w:val="00A32649"/>
    <w:rsid w:val="00A326B0"/>
    <w:rsid w:val="00A32A14"/>
    <w:rsid w:val="00A32AFD"/>
    <w:rsid w:val="00A32BF9"/>
    <w:rsid w:val="00A33157"/>
    <w:rsid w:val="00A332E8"/>
    <w:rsid w:val="00A3345F"/>
    <w:rsid w:val="00A337DA"/>
    <w:rsid w:val="00A33898"/>
    <w:rsid w:val="00A33987"/>
    <w:rsid w:val="00A33DC5"/>
    <w:rsid w:val="00A33E19"/>
    <w:rsid w:val="00A340F4"/>
    <w:rsid w:val="00A34143"/>
    <w:rsid w:val="00A35141"/>
    <w:rsid w:val="00A353E0"/>
    <w:rsid w:val="00A35A03"/>
    <w:rsid w:val="00A35BEB"/>
    <w:rsid w:val="00A35E16"/>
    <w:rsid w:val="00A36025"/>
    <w:rsid w:val="00A36055"/>
    <w:rsid w:val="00A3608C"/>
    <w:rsid w:val="00A360B9"/>
    <w:rsid w:val="00A36386"/>
    <w:rsid w:val="00A36529"/>
    <w:rsid w:val="00A3662C"/>
    <w:rsid w:val="00A36DD0"/>
    <w:rsid w:val="00A36DEA"/>
    <w:rsid w:val="00A36DFF"/>
    <w:rsid w:val="00A36E6B"/>
    <w:rsid w:val="00A37111"/>
    <w:rsid w:val="00A3742D"/>
    <w:rsid w:val="00A37552"/>
    <w:rsid w:val="00A3764D"/>
    <w:rsid w:val="00A37C7F"/>
    <w:rsid w:val="00A400EF"/>
    <w:rsid w:val="00A408D6"/>
    <w:rsid w:val="00A40B37"/>
    <w:rsid w:val="00A40F29"/>
    <w:rsid w:val="00A41074"/>
    <w:rsid w:val="00A419D7"/>
    <w:rsid w:val="00A41F91"/>
    <w:rsid w:val="00A420C2"/>
    <w:rsid w:val="00A4230F"/>
    <w:rsid w:val="00A42AB4"/>
    <w:rsid w:val="00A42E6D"/>
    <w:rsid w:val="00A42E96"/>
    <w:rsid w:val="00A43035"/>
    <w:rsid w:val="00A43A97"/>
    <w:rsid w:val="00A43ADA"/>
    <w:rsid w:val="00A43B17"/>
    <w:rsid w:val="00A43F7E"/>
    <w:rsid w:val="00A44257"/>
    <w:rsid w:val="00A443AC"/>
    <w:rsid w:val="00A443D5"/>
    <w:rsid w:val="00A44536"/>
    <w:rsid w:val="00A4479A"/>
    <w:rsid w:val="00A44824"/>
    <w:rsid w:val="00A44AA2"/>
    <w:rsid w:val="00A44E04"/>
    <w:rsid w:val="00A45DAE"/>
    <w:rsid w:val="00A461F7"/>
    <w:rsid w:val="00A4649A"/>
    <w:rsid w:val="00A46657"/>
    <w:rsid w:val="00A46A81"/>
    <w:rsid w:val="00A46EC5"/>
    <w:rsid w:val="00A46F83"/>
    <w:rsid w:val="00A47199"/>
    <w:rsid w:val="00A471F1"/>
    <w:rsid w:val="00A4785B"/>
    <w:rsid w:val="00A479C9"/>
    <w:rsid w:val="00A47DB0"/>
    <w:rsid w:val="00A50766"/>
    <w:rsid w:val="00A50FBD"/>
    <w:rsid w:val="00A516A2"/>
    <w:rsid w:val="00A51ACB"/>
    <w:rsid w:val="00A51C2E"/>
    <w:rsid w:val="00A51DF1"/>
    <w:rsid w:val="00A5202B"/>
    <w:rsid w:val="00A52218"/>
    <w:rsid w:val="00A522E8"/>
    <w:rsid w:val="00A52513"/>
    <w:rsid w:val="00A52791"/>
    <w:rsid w:val="00A527A1"/>
    <w:rsid w:val="00A528C8"/>
    <w:rsid w:val="00A52AB3"/>
    <w:rsid w:val="00A52B98"/>
    <w:rsid w:val="00A52FA3"/>
    <w:rsid w:val="00A534A3"/>
    <w:rsid w:val="00A53821"/>
    <w:rsid w:val="00A538E1"/>
    <w:rsid w:val="00A53DD1"/>
    <w:rsid w:val="00A5411E"/>
    <w:rsid w:val="00A542F2"/>
    <w:rsid w:val="00A545FC"/>
    <w:rsid w:val="00A54750"/>
    <w:rsid w:val="00A54914"/>
    <w:rsid w:val="00A54DA6"/>
    <w:rsid w:val="00A5536E"/>
    <w:rsid w:val="00A5568D"/>
    <w:rsid w:val="00A55778"/>
    <w:rsid w:val="00A557C1"/>
    <w:rsid w:val="00A55922"/>
    <w:rsid w:val="00A55AA7"/>
    <w:rsid w:val="00A5632B"/>
    <w:rsid w:val="00A56448"/>
    <w:rsid w:val="00A56D00"/>
    <w:rsid w:val="00A575B9"/>
    <w:rsid w:val="00A576F2"/>
    <w:rsid w:val="00A57DD7"/>
    <w:rsid w:val="00A60A0E"/>
    <w:rsid w:val="00A60C15"/>
    <w:rsid w:val="00A61497"/>
    <w:rsid w:val="00A61529"/>
    <w:rsid w:val="00A6152D"/>
    <w:rsid w:val="00A61573"/>
    <w:rsid w:val="00A6192F"/>
    <w:rsid w:val="00A61CEB"/>
    <w:rsid w:val="00A61DEF"/>
    <w:rsid w:val="00A61F42"/>
    <w:rsid w:val="00A62431"/>
    <w:rsid w:val="00A62632"/>
    <w:rsid w:val="00A628F6"/>
    <w:rsid w:val="00A62B63"/>
    <w:rsid w:val="00A62D55"/>
    <w:rsid w:val="00A62D73"/>
    <w:rsid w:val="00A62F00"/>
    <w:rsid w:val="00A62F94"/>
    <w:rsid w:val="00A638B9"/>
    <w:rsid w:val="00A639E2"/>
    <w:rsid w:val="00A63E4E"/>
    <w:rsid w:val="00A64186"/>
    <w:rsid w:val="00A6489C"/>
    <w:rsid w:val="00A64D20"/>
    <w:rsid w:val="00A64DFB"/>
    <w:rsid w:val="00A6517E"/>
    <w:rsid w:val="00A6567A"/>
    <w:rsid w:val="00A65A25"/>
    <w:rsid w:val="00A65ADB"/>
    <w:rsid w:val="00A65B15"/>
    <w:rsid w:val="00A65D2C"/>
    <w:rsid w:val="00A66268"/>
    <w:rsid w:val="00A66341"/>
    <w:rsid w:val="00A66484"/>
    <w:rsid w:val="00A66C0D"/>
    <w:rsid w:val="00A67833"/>
    <w:rsid w:val="00A67A0F"/>
    <w:rsid w:val="00A67BF6"/>
    <w:rsid w:val="00A67E3F"/>
    <w:rsid w:val="00A700FB"/>
    <w:rsid w:val="00A7013A"/>
    <w:rsid w:val="00A70295"/>
    <w:rsid w:val="00A702B9"/>
    <w:rsid w:val="00A7055D"/>
    <w:rsid w:val="00A705CB"/>
    <w:rsid w:val="00A70770"/>
    <w:rsid w:val="00A70A61"/>
    <w:rsid w:val="00A70A73"/>
    <w:rsid w:val="00A71000"/>
    <w:rsid w:val="00A7199E"/>
    <w:rsid w:val="00A71B5D"/>
    <w:rsid w:val="00A71D3E"/>
    <w:rsid w:val="00A71E89"/>
    <w:rsid w:val="00A7243A"/>
    <w:rsid w:val="00A7256E"/>
    <w:rsid w:val="00A72782"/>
    <w:rsid w:val="00A7289D"/>
    <w:rsid w:val="00A728BB"/>
    <w:rsid w:val="00A72CA4"/>
    <w:rsid w:val="00A72D19"/>
    <w:rsid w:val="00A72FBA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6C1"/>
    <w:rsid w:val="00A7579D"/>
    <w:rsid w:val="00A75847"/>
    <w:rsid w:val="00A75A45"/>
    <w:rsid w:val="00A75A4F"/>
    <w:rsid w:val="00A75C49"/>
    <w:rsid w:val="00A75CAC"/>
    <w:rsid w:val="00A760BC"/>
    <w:rsid w:val="00A76257"/>
    <w:rsid w:val="00A764D0"/>
    <w:rsid w:val="00A76AC5"/>
    <w:rsid w:val="00A76FEC"/>
    <w:rsid w:val="00A77374"/>
    <w:rsid w:val="00A77807"/>
    <w:rsid w:val="00A77B4C"/>
    <w:rsid w:val="00A77B4E"/>
    <w:rsid w:val="00A77E88"/>
    <w:rsid w:val="00A8042F"/>
    <w:rsid w:val="00A80447"/>
    <w:rsid w:val="00A8045E"/>
    <w:rsid w:val="00A8097C"/>
    <w:rsid w:val="00A80A1E"/>
    <w:rsid w:val="00A80B9E"/>
    <w:rsid w:val="00A80BC7"/>
    <w:rsid w:val="00A80BC9"/>
    <w:rsid w:val="00A80C68"/>
    <w:rsid w:val="00A80D71"/>
    <w:rsid w:val="00A80F36"/>
    <w:rsid w:val="00A80F3D"/>
    <w:rsid w:val="00A81130"/>
    <w:rsid w:val="00A8129C"/>
    <w:rsid w:val="00A813DD"/>
    <w:rsid w:val="00A81525"/>
    <w:rsid w:val="00A81559"/>
    <w:rsid w:val="00A81995"/>
    <w:rsid w:val="00A819DD"/>
    <w:rsid w:val="00A81BB2"/>
    <w:rsid w:val="00A81C1B"/>
    <w:rsid w:val="00A81C89"/>
    <w:rsid w:val="00A81DD2"/>
    <w:rsid w:val="00A82685"/>
    <w:rsid w:val="00A8272F"/>
    <w:rsid w:val="00A82F29"/>
    <w:rsid w:val="00A83478"/>
    <w:rsid w:val="00A836C8"/>
    <w:rsid w:val="00A83979"/>
    <w:rsid w:val="00A8412C"/>
    <w:rsid w:val="00A8429A"/>
    <w:rsid w:val="00A843F5"/>
    <w:rsid w:val="00A8462B"/>
    <w:rsid w:val="00A846D5"/>
    <w:rsid w:val="00A8494E"/>
    <w:rsid w:val="00A84A17"/>
    <w:rsid w:val="00A84C88"/>
    <w:rsid w:val="00A84E67"/>
    <w:rsid w:val="00A84FAD"/>
    <w:rsid w:val="00A8504A"/>
    <w:rsid w:val="00A851B1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A6"/>
    <w:rsid w:val="00A868BC"/>
    <w:rsid w:val="00A86B46"/>
    <w:rsid w:val="00A86C1B"/>
    <w:rsid w:val="00A86D19"/>
    <w:rsid w:val="00A86D37"/>
    <w:rsid w:val="00A86E27"/>
    <w:rsid w:val="00A86FCD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003"/>
    <w:rsid w:val="00A9127D"/>
    <w:rsid w:val="00A91517"/>
    <w:rsid w:val="00A91954"/>
    <w:rsid w:val="00A91D6F"/>
    <w:rsid w:val="00A92EA7"/>
    <w:rsid w:val="00A92ED9"/>
    <w:rsid w:val="00A9357D"/>
    <w:rsid w:val="00A93858"/>
    <w:rsid w:val="00A93B63"/>
    <w:rsid w:val="00A93ECE"/>
    <w:rsid w:val="00A94329"/>
    <w:rsid w:val="00A944D7"/>
    <w:rsid w:val="00A94505"/>
    <w:rsid w:val="00A94729"/>
    <w:rsid w:val="00A94B5B"/>
    <w:rsid w:val="00A94E00"/>
    <w:rsid w:val="00A954BA"/>
    <w:rsid w:val="00A956C5"/>
    <w:rsid w:val="00A95D43"/>
    <w:rsid w:val="00A95DE7"/>
    <w:rsid w:val="00A960B4"/>
    <w:rsid w:val="00A96213"/>
    <w:rsid w:val="00A962A0"/>
    <w:rsid w:val="00A96739"/>
    <w:rsid w:val="00A96859"/>
    <w:rsid w:val="00A96B79"/>
    <w:rsid w:val="00A96E9E"/>
    <w:rsid w:val="00A97083"/>
    <w:rsid w:val="00A97590"/>
    <w:rsid w:val="00A976E9"/>
    <w:rsid w:val="00A977CB"/>
    <w:rsid w:val="00A978FF"/>
    <w:rsid w:val="00A979FE"/>
    <w:rsid w:val="00A97CAC"/>
    <w:rsid w:val="00AA019F"/>
    <w:rsid w:val="00AA03E0"/>
    <w:rsid w:val="00AA09A2"/>
    <w:rsid w:val="00AA0B32"/>
    <w:rsid w:val="00AA0DF7"/>
    <w:rsid w:val="00AA1881"/>
    <w:rsid w:val="00AA1A60"/>
    <w:rsid w:val="00AA1C99"/>
    <w:rsid w:val="00AA1D8A"/>
    <w:rsid w:val="00AA218A"/>
    <w:rsid w:val="00AA21CD"/>
    <w:rsid w:val="00AA284E"/>
    <w:rsid w:val="00AA2ABA"/>
    <w:rsid w:val="00AA326A"/>
    <w:rsid w:val="00AA3487"/>
    <w:rsid w:val="00AA36EF"/>
    <w:rsid w:val="00AA3D6C"/>
    <w:rsid w:val="00AA3F8B"/>
    <w:rsid w:val="00AA4199"/>
    <w:rsid w:val="00AA421A"/>
    <w:rsid w:val="00AA43EE"/>
    <w:rsid w:val="00AA47E3"/>
    <w:rsid w:val="00AA4AFC"/>
    <w:rsid w:val="00AA4FE4"/>
    <w:rsid w:val="00AA507C"/>
    <w:rsid w:val="00AA54FA"/>
    <w:rsid w:val="00AA55C4"/>
    <w:rsid w:val="00AA574B"/>
    <w:rsid w:val="00AA575D"/>
    <w:rsid w:val="00AA57CB"/>
    <w:rsid w:val="00AA5E1D"/>
    <w:rsid w:val="00AA6287"/>
    <w:rsid w:val="00AA6B6C"/>
    <w:rsid w:val="00AA706A"/>
    <w:rsid w:val="00AA7325"/>
    <w:rsid w:val="00AA789F"/>
    <w:rsid w:val="00AB0233"/>
    <w:rsid w:val="00AB02A6"/>
    <w:rsid w:val="00AB0319"/>
    <w:rsid w:val="00AB037F"/>
    <w:rsid w:val="00AB0862"/>
    <w:rsid w:val="00AB08D7"/>
    <w:rsid w:val="00AB0A34"/>
    <w:rsid w:val="00AB0B69"/>
    <w:rsid w:val="00AB0F6C"/>
    <w:rsid w:val="00AB144B"/>
    <w:rsid w:val="00AB1885"/>
    <w:rsid w:val="00AB231E"/>
    <w:rsid w:val="00AB244B"/>
    <w:rsid w:val="00AB25ED"/>
    <w:rsid w:val="00AB266B"/>
    <w:rsid w:val="00AB29B0"/>
    <w:rsid w:val="00AB29F5"/>
    <w:rsid w:val="00AB2CD7"/>
    <w:rsid w:val="00AB2E32"/>
    <w:rsid w:val="00AB336D"/>
    <w:rsid w:val="00AB39E4"/>
    <w:rsid w:val="00AB3AA7"/>
    <w:rsid w:val="00AB3C9D"/>
    <w:rsid w:val="00AB3CED"/>
    <w:rsid w:val="00AB3E45"/>
    <w:rsid w:val="00AB3FD1"/>
    <w:rsid w:val="00AB4004"/>
    <w:rsid w:val="00AB4279"/>
    <w:rsid w:val="00AB46FA"/>
    <w:rsid w:val="00AB4BDB"/>
    <w:rsid w:val="00AB4E80"/>
    <w:rsid w:val="00AB5300"/>
    <w:rsid w:val="00AB543B"/>
    <w:rsid w:val="00AB549B"/>
    <w:rsid w:val="00AB5A85"/>
    <w:rsid w:val="00AB5DDD"/>
    <w:rsid w:val="00AB5EC2"/>
    <w:rsid w:val="00AB62B1"/>
    <w:rsid w:val="00AB6398"/>
    <w:rsid w:val="00AB68E3"/>
    <w:rsid w:val="00AB7077"/>
    <w:rsid w:val="00AB7410"/>
    <w:rsid w:val="00AB75EF"/>
    <w:rsid w:val="00AB77F7"/>
    <w:rsid w:val="00AB7A85"/>
    <w:rsid w:val="00AB7AC3"/>
    <w:rsid w:val="00AB7BE6"/>
    <w:rsid w:val="00AB7C24"/>
    <w:rsid w:val="00AC01B0"/>
    <w:rsid w:val="00AC09E6"/>
    <w:rsid w:val="00AC0ADE"/>
    <w:rsid w:val="00AC0C92"/>
    <w:rsid w:val="00AC1151"/>
    <w:rsid w:val="00AC16D0"/>
    <w:rsid w:val="00AC18E6"/>
    <w:rsid w:val="00AC195A"/>
    <w:rsid w:val="00AC1B19"/>
    <w:rsid w:val="00AC2050"/>
    <w:rsid w:val="00AC223F"/>
    <w:rsid w:val="00AC2428"/>
    <w:rsid w:val="00AC26A6"/>
    <w:rsid w:val="00AC2A3E"/>
    <w:rsid w:val="00AC2CD9"/>
    <w:rsid w:val="00AC2CFA"/>
    <w:rsid w:val="00AC2F09"/>
    <w:rsid w:val="00AC2F84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56A"/>
    <w:rsid w:val="00AC4653"/>
    <w:rsid w:val="00AC49E3"/>
    <w:rsid w:val="00AC4C7B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707"/>
    <w:rsid w:val="00AC6867"/>
    <w:rsid w:val="00AC698C"/>
    <w:rsid w:val="00AC6C3F"/>
    <w:rsid w:val="00AC6D94"/>
    <w:rsid w:val="00AC70FD"/>
    <w:rsid w:val="00AC7210"/>
    <w:rsid w:val="00AC7698"/>
    <w:rsid w:val="00AC76FF"/>
    <w:rsid w:val="00AC7C84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1E0"/>
    <w:rsid w:val="00AD265A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25"/>
    <w:rsid w:val="00AD3C52"/>
    <w:rsid w:val="00AD47A7"/>
    <w:rsid w:val="00AD4913"/>
    <w:rsid w:val="00AD4D8E"/>
    <w:rsid w:val="00AD5123"/>
    <w:rsid w:val="00AD53B0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E02E2"/>
    <w:rsid w:val="00AE0428"/>
    <w:rsid w:val="00AE051E"/>
    <w:rsid w:val="00AE074A"/>
    <w:rsid w:val="00AE079E"/>
    <w:rsid w:val="00AE0866"/>
    <w:rsid w:val="00AE0975"/>
    <w:rsid w:val="00AE0C50"/>
    <w:rsid w:val="00AE0C81"/>
    <w:rsid w:val="00AE12E3"/>
    <w:rsid w:val="00AE171B"/>
    <w:rsid w:val="00AE1860"/>
    <w:rsid w:val="00AE187D"/>
    <w:rsid w:val="00AE1B0E"/>
    <w:rsid w:val="00AE2314"/>
    <w:rsid w:val="00AE2B3E"/>
    <w:rsid w:val="00AE2BF9"/>
    <w:rsid w:val="00AE2E97"/>
    <w:rsid w:val="00AE32F7"/>
    <w:rsid w:val="00AE34F5"/>
    <w:rsid w:val="00AE385C"/>
    <w:rsid w:val="00AE3962"/>
    <w:rsid w:val="00AE3D2A"/>
    <w:rsid w:val="00AE3FD0"/>
    <w:rsid w:val="00AE4658"/>
    <w:rsid w:val="00AE49DE"/>
    <w:rsid w:val="00AE4A08"/>
    <w:rsid w:val="00AE4AC5"/>
    <w:rsid w:val="00AE4BFC"/>
    <w:rsid w:val="00AE4C9D"/>
    <w:rsid w:val="00AE4F6D"/>
    <w:rsid w:val="00AE4FFB"/>
    <w:rsid w:val="00AE54BE"/>
    <w:rsid w:val="00AE58AA"/>
    <w:rsid w:val="00AE5C21"/>
    <w:rsid w:val="00AE5D55"/>
    <w:rsid w:val="00AE5F80"/>
    <w:rsid w:val="00AE634E"/>
    <w:rsid w:val="00AE64E0"/>
    <w:rsid w:val="00AE66FC"/>
    <w:rsid w:val="00AE6D3F"/>
    <w:rsid w:val="00AE6E86"/>
    <w:rsid w:val="00AE6ECD"/>
    <w:rsid w:val="00AE6FF2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80B"/>
    <w:rsid w:val="00AF0903"/>
    <w:rsid w:val="00AF0DD5"/>
    <w:rsid w:val="00AF0DE4"/>
    <w:rsid w:val="00AF0F5E"/>
    <w:rsid w:val="00AF0FAA"/>
    <w:rsid w:val="00AF1639"/>
    <w:rsid w:val="00AF1791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67B"/>
    <w:rsid w:val="00AF3729"/>
    <w:rsid w:val="00AF3E65"/>
    <w:rsid w:val="00AF4489"/>
    <w:rsid w:val="00AF4B31"/>
    <w:rsid w:val="00AF4E28"/>
    <w:rsid w:val="00AF505C"/>
    <w:rsid w:val="00AF5270"/>
    <w:rsid w:val="00AF52DB"/>
    <w:rsid w:val="00AF54EB"/>
    <w:rsid w:val="00AF57E6"/>
    <w:rsid w:val="00AF59ED"/>
    <w:rsid w:val="00AF5CC0"/>
    <w:rsid w:val="00AF5D6F"/>
    <w:rsid w:val="00AF631F"/>
    <w:rsid w:val="00AF682C"/>
    <w:rsid w:val="00AF6BD0"/>
    <w:rsid w:val="00AF6BD9"/>
    <w:rsid w:val="00AF6EF8"/>
    <w:rsid w:val="00AF7056"/>
    <w:rsid w:val="00AF72F7"/>
    <w:rsid w:val="00AF766F"/>
    <w:rsid w:val="00AF77A0"/>
    <w:rsid w:val="00AF77C9"/>
    <w:rsid w:val="00AF7853"/>
    <w:rsid w:val="00AF7D14"/>
    <w:rsid w:val="00AF7E13"/>
    <w:rsid w:val="00B001DF"/>
    <w:rsid w:val="00B00667"/>
    <w:rsid w:val="00B007E4"/>
    <w:rsid w:val="00B0099A"/>
    <w:rsid w:val="00B00A3E"/>
    <w:rsid w:val="00B00A75"/>
    <w:rsid w:val="00B00C11"/>
    <w:rsid w:val="00B00C33"/>
    <w:rsid w:val="00B00DC6"/>
    <w:rsid w:val="00B00E8F"/>
    <w:rsid w:val="00B0101B"/>
    <w:rsid w:val="00B01022"/>
    <w:rsid w:val="00B010FC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74C"/>
    <w:rsid w:val="00B02D9A"/>
    <w:rsid w:val="00B03112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316"/>
    <w:rsid w:val="00B05467"/>
    <w:rsid w:val="00B058B7"/>
    <w:rsid w:val="00B06411"/>
    <w:rsid w:val="00B06733"/>
    <w:rsid w:val="00B067CA"/>
    <w:rsid w:val="00B067CF"/>
    <w:rsid w:val="00B06E7D"/>
    <w:rsid w:val="00B072BA"/>
    <w:rsid w:val="00B072D2"/>
    <w:rsid w:val="00B07A27"/>
    <w:rsid w:val="00B07C45"/>
    <w:rsid w:val="00B07D9F"/>
    <w:rsid w:val="00B07FCE"/>
    <w:rsid w:val="00B102FA"/>
    <w:rsid w:val="00B1071D"/>
    <w:rsid w:val="00B10C6C"/>
    <w:rsid w:val="00B10F4D"/>
    <w:rsid w:val="00B112AC"/>
    <w:rsid w:val="00B1168F"/>
    <w:rsid w:val="00B1199B"/>
    <w:rsid w:val="00B11AB0"/>
    <w:rsid w:val="00B11DBB"/>
    <w:rsid w:val="00B12319"/>
    <w:rsid w:val="00B1235F"/>
    <w:rsid w:val="00B12775"/>
    <w:rsid w:val="00B127CE"/>
    <w:rsid w:val="00B128E8"/>
    <w:rsid w:val="00B12C6E"/>
    <w:rsid w:val="00B12CC7"/>
    <w:rsid w:val="00B13B2B"/>
    <w:rsid w:val="00B13C2E"/>
    <w:rsid w:val="00B13C3F"/>
    <w:rsid w:val="00B13D58"/>
    <w:rsid w:val="00B13EE0"/>
    <w:rsid w:val="00B13EF8"/>
    <w:rsid w:val="00B14168"/>
    <w:rsid w:val="00B14416"/>
    <w:rsid w:val="00B144BD"/>
    <w:rsid w:val="00B14717"/>
    <w:rsid w:val="00B14FD9"/>
    <w:rsid w:val="00B152F2"/>
    <w:rsid w:val="00B156B6"/>
    <w:rsid w:val="00B1576D"/>
    <w:rsid w:val="00B1591A"/>
    <w:rsid w:val="00B159AA"/>
    <w:rsid w:val="00B15B2F"/>
    <w:rsid w:val="00B15DA3"/>
    <w:rsid w:val="00B15DA8"/>
    <w:rsid w:val="00B15E62"/>
    <w:rsid w:val="00B15F66"/>
    <w:rsid w:val="00B162A7"/>
    <w:rsid w:val="00B162E9"/>
    <w:rsid w:val="00B16322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0"/>
    <w:rsid w:val="00B17AE5"/>
    <w:rsid w:val="00B17B6C"/>
    <w:rsid w:val="00B17CD7"/>
    <w:rsid w:val="00B17D53"/>
    <w:rsid w:val="00B17F44"/>
    <w:rsid w:val="00B20257"/>
    <w:rsid w:val="00B20424"/>
    <w:rsid w:val="00B20795"/>
    <w:rsid w:val="00B20CA8"/>
    <w:rsid w:val="00B20D54"/>
    <w:rsid w:val="00B21004"/>
    <w:rsid w:val="00B213E6"/>
    <w:rsid w:val="00B2168B"/>
    <w:rsid w:val="00B2183D"/>
    <w:rsid w:val="00B21871"/>
    <w:rsid w:val="00B21C72"/>
    <w:rsid w:val="00B21CD3"/>
    <w:rsid w:val="00B222A9"/>
    <w:rsid w:val="00B22555"/>
    <w:rsid w:val="00B22AFA"/>
    <w:rsid w:val="00B22CAE"/>
    <w:rsid w:val="00B22CFD"/>
    <w:rsid w:val="00B234D1"/>
    <w:rsid w:val="00B234ED"/>
    <w:rsid w:val="00B2377F"/>
    <w:rsid w:val="00B238EF"/>
    <w:rsid w:val="00B23A08"/>
    <w:rsid w:val="00B23C31"/>
    <w:rsid w:val="00B24032"/>
    <w:rsid w:val="00B24054"/>
    <w:rsid w:val="00B2424F"/>
    <w:rsid w:val="00B24255"/>
    <w:rsid w:val="00B2483E"/>
    <w:rsid w:val="00B24D16"/>
    <w:rsid w:val="00B24E50"/>
    <w:rsid w:val="00B24EF6"/>
    <w:rsid w:val="00B25468"/>
    <w:rsid w:val="00B259A4"/>
    <w:rsid w:val="00B26927"/>
    <w:rsid w:val="00B26AA1"/>
    <w:rsid w:val="00B26D36"/>
    <w:rsid w:val="00B27347"/>
    <w:rsid w:val="00B27924"/>
    <w:rsid w:val="00B27934"/>
    <w:rsid w:val="00B27A72"/>
    <w:rsid w:val="00B27F53"/>
    <w:rsid w:val="00B27FA1"/>
    <w:rsid w:val="00B30761"/>
    <w:rsid w:val="00B3089B"/>
    <w:rsid w:val="00B30AF8"/>
    <w:rsid w:val="00B30DE6"/>
    <w:rsid w:val="00B31257"/>
    <w:rsid w:val="00B31343"/>
    <w:rsid w:val="00B317D8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D34"/>
    <w:rsid w:val="00B33EAD"/>
    <w:rsid w:val="00B3466E"/>
    <w:rsid w:val="00B34AD5"/>
    <w:rsid w:val="00B34B59"/>
    <w:rsid w:val="00B34BFE"/>
    <w:rsid w:val="00B3503C"/>
    <w:rsid w:val="00B3506D"/>
    <w:rsid w:val="00B351E6"/>
    <w:rsid w:val="00B35619"/>
    <w:rsid w:val="00B35A2A"/>
    <w:rsid w:val="00B35D7B"/>
    <w:rsid w:val="00B35D93"/>
    <w:rsid w:val="00B36387"/>
    <w:rsid w:val="00B36414"/>
    <w:rsid w:val="00B36AD2"/>
    <w:rsid w:val="00B36BF8"/>
    <w:rsid w:val="00B36D62"/>
    <w:rsid w:val="00B36F11"/>
    <w:rsid w:val="00B37F77"/>
    <w:rsid w:val="00B40120"/>
    <w:rsid w:val="00B40667"/>
    <w:rsid w:val="00B408A9"/>
    <w:rsid w:val="00B40D57"/>
    <w:rsid w:val="00B40F73"/>
    <w:rsid w:val="00B40FB3"/>
    <w:rsid w:val="00B414F2"/>
    <w:rsid w:val="00B41660"/>
    <w:rsid w:val="00B4198C"/>
    <w:rsid w:val="00B41CBD"/>
    <w:rsid w:val="00B42252"/>
    <w:rsid w:val="00B422F9"/>
    <w:rsid w:val="00B42497"/>
    <w:rsid w:val="00B42850"/>
    <w:rsid w:val="00B428C2"/>
    <w:rsid w:val="00B429DF"/>
    <w:rsid w:val="00B42D6C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87"/>
    <w:rsid w:val="00B451A3"/>
    <w:rsid w:val="00B45295"/>
    <w:rsid w:val="00B4532C"/>
    <w:rsid w:val="00B4551E"/>
    <w:rsid w:val="00B45D7B"/>
    <w:rsid w:val="00B45D84"/>
    <w:rsid w:val="00B45EFF"/>
    <w:rsid w:val="00B46264"/>
    <w:rsid w:val="00B4633E"/>
    <w:rsid w:val="00B46596"/>
    <w:rsid w:val="00B471D7"/>
    <w:rsid w:val="00B47395"/>
    <w:rsid w:val="00B475D8"/>
    <w:rsid w:val="00B478CB"/>
    <w:rsid w:val="00B47C4E"/>
    <w:rsid w:val="00B47F31"/>
    <w:rsid w:val="00B50225"/>
    <w:rsid w:val="00B505C1"/>
    <w:rsid w:val="00B50693"/>
    <w:rsid w:val="00B50718"/>
    <w:rsid w:val="00B50922"/>
    <w:rsid w:val="00B50D2D"/>
    <w:rsid w:val="00B5125C"/>
    <w:rsid w:val="00B515CB"/>
    <w:rsid w:val="00B51F86"/>
    <w:rsid w:val="00B5223B"/>
    <w:rsid w:val="00B523C8"/>
    <w:rsid w:val="00B5246B"/>
    <w:rsid w:val="00B525C2"/>
    <w:rsid w:val="00B528DF"/>
    <w:rsid w:val="00B52C1C"/>
    <w:rsid w:val="00B52E1C"/>
    <w:rsid w:val="00B531DD"/>
    <w:rsid w:val="00B53311"/>
    <w:rsid w:val="00B53425"/>
    <w:rsid w:val="00B5382C"/>
    <w:rsid w:val="00B5383B"/>
    <w:rsid w:val="00B538CC"/>
    <w:rsid w:val="00B53BDF"/>
    <w:rsid w:val="00B53DE5"/>
    <w:rsid w:val="00B54318"/>
    <w:rsid w:val="00B546DC"/>
    <w:rsid w:val="00B5470F"/>
    <w:rsid w:val="00B5492A"/>
    <w:rsid w:val="00B54A53"/>
    <w:rsid w:val="00B54B3C"/>
    <w:rsid w:val="00B54BEE"/>
    <w:rsid w:val="00B551D4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70D"/>
    <w:rsid w:val="00B579FC"/>
    <w:rsid w:val="00B57C26"/>
    <w:rsid w:val="00B57D8A"/>
    <w:rsid w:val="00B60946"/>
    <w:rsid w:val="00B60BF1"/>
    <w:rsid w:val="00B6111D"/>
    <w:rsid w:val="00B6126D"/>
    <w:rsid w:val="00B61941"/>
    <w:rsid w:val="00B62027"/>
    <w:rsid w:val="00B6234C"/>
    <w:rsid w:val="00B62698"/>
    <w:rsid w:val="00B626DE"/>
    <w:rsid w:val="00B6312C"/>
    <w:rsid w:val="00B634AD"/>
    <w:rsid w:val="00B635D5"/>
    <w:rsid w:val="00B6365B"/>
    <w:rsid w:val="00B63674"/>
    <w:rsid w:val="00B6367A"/>
    <w:rsid w:val="00B64956"/>
    <w:rsid w:val="00B64E16"/>
    <w:rsid w:val="00B64E60"/>
    <w:rsid w:val="00B65B2E"/>
    <w:rsid w:val="00B662B4"/>
    <w:rsid w:val="00B664CA"/>
    <w:rsid w:val="00B668FB"/>
    <w:rsid w:val="00B66C42"/>
    <w:rsid w:val="00B66E10"/>
    <w:rsid w:val="00B6720F"/>
    <w:rsid w:val="00B6724A"/>
    <w:rsid w:val="00B675A5"/>
    <w:rsid w:val="00B675F3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D13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1D2"/>
    <w:rsid w:val="00B75557"/>
    <w:rsid w:val="00B755B0"/>
    <w:rsid w:val="00B756D0"/>
    <w:rsid w:val="00B759C8"/>
    <w:rsid w:val="00B767DF"/>
    <w:rsid w:val="00B76C91"/>
    <w:rsid w:val="00B76CD9"/>
    <w:rsid w:val="00B770B1"/>
    <w:rsid w:val="00B77641"/>
    <w:rsid w:val="00B7767A"/>
    <w:rsid w:val="00B77800"/>
    <w:rsid w:val="00B77901"/>
    <w:rsid w:val="00B77939"/>
    <w:rsid w:val="00B77A87"/>
    <w:rsid w:val="00B77D9B"/>
    <w:rsid w:val="00B803C7"/>
    <w:rsid w:val="00B80454"/>
    <w:rsid w:val="00B8058C"/>
    <w:rsid w:val="00B8071F"/>
    <w:rsid w:val="00B81546"/>
    <w:rsid w:val="00B81565"/>
    <w:rsid w:val="00B81A03"/>
    <w:rsid w:val="00B81A8D"/>
    <w:rsid w:val="00B81C39"/>
    <w:rsid w:val="00B81C5A"/>
    <w:rsid w:val="00B81DAA"/>
    <w:rsid w:val="00B8219B"/>
    <w:rsid w:val="00B82206"/>
    <w:rsid w:val="00B8226D"/>
    <w:rsid w:val="00B822AD"/>
    <w:rsid w:val="00B82492"/>
    <w:rsid w:val="00B825E6"/>
    <w:rsid w:val="00B8274E"/>
    <w:rsid w:val="00B82A2C"/>
    <w:rsid w:val="00B82FC3"/>
    <w:rsid w:val="00B8338D"/>
    <w:rsid w:val="00B8359F"/>
    <w:rsid w:val="00B8369D"/>
    <w:rsid w:val="00B83B48"/>
    <w:rsid w:val="00B83ED1"/>
    <w:rsid w:val="00B83FFC"/>
    <w:rsid w:val="00B840CC"/>
    <w:rsid w:val="00B845E6"/>
    <w:rsid w:val="00B84671"/>
    <w:rsid w:val="00B84898"/>
    <w:rsid w:val="00B84BCC"/>
    <w:rsid w:val="00B84C68"/>
    <w:rsid w:val="00B85290"/>
    <w:rsid w:val="00B85792"/>
    <w:rsid w:val="00B85A41"/>
    <w:rsid w:val="00B861A7"/>
    <w:rsid w:val="00B86347"/>
    <w:rsid w:val="00B8655C"/>
    <w:rsid w:val="00B868C2"/>
    <w:rsid w:val="00B869F1"/>
    <w:rsid w:val="00B87056"/>
    <w:rsid w:val="00B872C3"/>
    <w:rsid w:val="00B87313"/>
    <w:rsid w:val="00B874B0"/>
    <w:rsid w:val="00B874E3"/>
    <w:rsid w:val="00B87645"/>
    <w:rsid w:val="00B87E2B"/>
    <w:rsid w:val="00B90092"/>
    <w:rsid w:val="00B90154"/>
    <w:rsid w:val="00B903CF"/>
    <w:rsid w:val="00B90747"/>
    <w:rsid w:val="00B90A80"/>
    <w:rsid w:val="00B90FF5"/>
    <w:rsid w:val="00B9165C"/>
    <w:rsid w:val="00B918FF"/>
    <w:rsid w:val="00B91A7E"/>
    <w:rsid w:val="00B91DA4"/>
    <w:rsid w:val="00B91F37"/>
    <w:rsid w:val="00B923AB"/>
    <w:rsid w:val="00B92B66"/>
    <w:rsid w:val="00B933F6"/>
    <w:rsid w:val="00B939B8"/>
    <w:rsid w:val="00B93C19"/>
    <w:rsid w:val="00B93CC0"/>
    <w:rsid w:val="00B94250"/>
    <w:rsid w:val="00B94291"/>
    <w:rsid w:val="00B942F9"/>
    <w:rsid w:val="00B94378"/>
    <w:rsid w:val="00B9481F"/>
    <w:rsid w:val="00B94A63"/>
    <w:rsid w:val="00B94BA0"/>
    <w:rsid w:val="00B94D9C"/>
    <w:rsid w:val="00B95295"/>
    <w:rsid w:val="00B952DD"/>
    <w:rsid w:val="00B952E0"/>
    <w:rsid w:val="00B958DC"/>
    <w:rsid w:val="00B95A25"/>
    <w:rsid w:val="00B95BBF"/>
    <w:rsid w:val="00B95D4B"/>
    <w:rsid w:val="00B95DAA"/>
    <w:rsid w:val="00B96488"/>
    <w:rsid w:val="00B9656D"/>
    <w:rsid w:val="00B9674A"/>
    <w:rsid w:val="00B96A3E"/>
    <w:rsid w:val="00B96E6D"/>
    <w:rsid w:val="00B970FF"/>
    <w:rsid w:val="00B97568"/>
    <w:rsid w:val="00B97777"/>
    <w:rsid w:val="00B97BEA"/>
    <w:rsid w:val="00B97D59"/>
    <w:rsid w:val="00B97D69"/>
    <w:rsid w:val="00BA00DC"/>
    <w:rsid w:val="00BA0620"/>
    <w:rsid w:val="00BA0758"/>
    <w:rsid w:val="00BA0856"/>
    <w:rsid w:val="00BA0DFB"/>
    <w:rsid w:val="00BA1341"/>
    <w:rsid w:val="00BA134E"/>
    <w:rsid w:val="00BA1929"/>
    <w:rsid w:val="00BA1C46"/>
    <w:rsid w:val="00BA2298"/>
    <w:rsid w:val="00BA26CF"/>
    <w:rsid w:val="00BA2CDA"/>
    <w:rsid w:val="00BA32DB"/>
    <w:rsid w:val="00BA34E5"/>
    <w:rsid w:val="00BA382A"/>
    <w:rsid w:val="00BA397B"/>
    <w:rsid w:val="00BA3A32"/>
    <w:rsid w:val="00BA404C"/>
    <w:rsid w:val="00BA40BD"/>
    <w:rsid w:val="00BA434C"/>
    <w:rsid w:val="00BA4398"/>
    <w:rsid w:val="00BA46B6"/>
    <w:rsid w:val="00BA4871"/>
    <w:rsid w:val="00BA48A8"/>
    <w:rsid w:val="00BA4A81"/>
    <w:rsid w:val="00BA5406"/>
    <w:rsid w:val="00BA54A3"/>
    <w:rsid w:val="00BA55E0"/>
    <w:rsid w:val="00BA567C"/>
    <w:rsid w:val="00BA568F"/>
    <w:rsid w:val="00BA5701"/>
    <w:rsid w:val="00BA57D9"/>
    <w:rsid w:val="00BA588A"/>
    <w:rsid w:val="00BA5BF3"/>
    <w:rsid w:val="00BA5D48"/>
    <w:rsid w:val="00BA5D9A"/>
    <w:rsid w:val="00BA647A"/>
    <w:rsid w:val="00BA647E"/>
    <w:rsid w:val="00BA64BD"/>
    <w:rsid w:val="00BA64F0"/>
    <w:rsid w:val="00BA6505"/>
    <w:rsid w:val="00BA6577"/>
    <w:rsid w:val="00BA699B"/>
    <w:rsid w:val="00BA6D33"/>
    <w:rsid w:val="00BA7663"/>
    <w:rsid w:val="00BB0308"/>
    <w:rsid w:val="00BB0420"/>
    <w:rsid w:val="00BB0518"/>
    <w:rsid w:val="00BB09CD"/>
    <w:rsid w:val="00BB0A1B"/>
    <w:rsid w:val="00BB0AEE"/>
    <w:rsid w:val="00BB0B1C"/>
    <w:rsid w:val="00BB0DBA"/>
    <w:rsid w:val="00BB1469"/>
    <w:rsid w:val="00BB1CCE"/>
    <w:rsid w:val="00BB293C"/>
    <w:rsid w:val="00BB2AB6"/>
    <w:rsid w:val="00BB2C15"/>
    <w:rsid w:val="00BB32B8"/>
    <w:rsid w:val="00BB32E1"/>
    <w:rsid w:val="00BB3969"/>
    <w:rsid w:val="00BB3ABE"/>
    <w:rsid w:val="00BB3BF3"/>
    <w:rsid w:val="00BB3CA0"/>
    <w:rsid w:val="00BB4024"/>
    <w:rsid w:val="00BB4070"/>
    <w:rsid w:val="00BB4176"/>
    <w:rsid w:val="00BB420D"/>
    <w:rsid w:val="00BB4915"/>
    <w:rsid w:val="00BB4996"/>
    <w:rsid w:val="00BB4F34"/>
    <w:rsid w:val="00BB507D"/>
    <w:rsid w:val="00BB52F2"/>
    <w:rsid w:val="00BB5B1D"/>
    <w:rsid w:val="00BB614D"/>
    <w:rsid w:val="00BB61EB"/>
    <w:rsid w:val="00BB66B1"/>
    <w:rsid w:val="00BB6BB9"/>
    <w:rsid w:val="00BB71FA"/>
    <w:rsid w:val="00BB7303"/>
    <w:rsid w:val="00BB734A"/>
    <w:rsid w:val="00BB7599"/>
    <w:rsid w:val="00BB78ED"/>
    <w:rsid w:val="00BB7B03"/>
    <w:rsid w:val="00BB7BF9"/>
    <w:rsid w:val="00BB7C61"/>
    <w:rsid w:val="00BB7F69"/>
    <w:rsid w:val="00BC00D3"/>
    <w:rsid w:val="00BC0587"/>
    <w:rsid w:val="00BC085F"/>
    <w:rsid w:val="00BC0AD9"/>
    <w:rsid w:val="00BC127D"/>
    <w:rsid w:val="00BC131F"/>
    <w:rsid w:val="00BC1453"/>
    <w:rsid w:val="00BC1C19"/>
    <w:rsid w:val="00BC1EA3"/>
    <w:rsid w:val="00BC20A9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629"/>
    <w:rsid w:val="00BC3ACF"/>
    <w:rsid w:val="00BC3B4B"/>
    <w:rsid w:val="00BC3D41"/>
    <w:rsid w:val="00BC40E9"/>
    <w:rsid w:val="00BC43EB"/>
    <w:rsid w:val="00BC4457"/>
    <w:rsid w:val="00BC46F3"/>
    <w:rsid w:val="00BC49C9"/>
    <w:rsid w:val="00BC4FE3"/>
    <w:rsid w:val="00BC5297"/>
    <w:rsid w:val="00BC551A"/>
    <w:rsid w:val="00BC56F4"/>
    <w:rsid w:val="00BC57CD"/>
    <w:rsid w:val="00BC58F3"/>
    <w:rsid w:val="00BC63F7"/>
    <w:rsid w:val="00BC6781"/>
    <w:rsid w:val="00BC68F8"/>
    <w:rsid w:val="00BC6AD8"/>
    <w:rsid w:val="00BC6B47"/>
    <w:rsid w:val="00BC6E47"/>
    <w:rsid w:val="00BC6E53"/>
    <w:rsid w:val="00BC6F42"/>
    <w:rsid w:val="00BC7089"/>
    <w:rsid w:val="00BC73F5"/>
    <w:rsid w:val="00BC7635"/>
    <w:rsid w:val="00BC77D4"/>
    <w:rsid w:val="00BC7A3F"/>
    <w:rsid w:val="00BD02CF"/>
    <w:rsid w:val="00BD0A43"/>
    <w:rsid w:val="00BD0ACA"/>
    <w:rsid w:val="00BD1128"/>
    <w:rsid w:val="00BD15E9"/>
    <w:rsid w:val="00BD16C9"/>
    <w:rsid w:val="00BD1B2C"/>
    <w:rsid w:val="00BD1B7E"/>
    <w:rsid w:val="00BD207D"/>
    <w:rsid w:val="00BD2234"/>
    <w:rsid w:val="00BD22C4"/>
    <w:rsid w:val="00BD22D7"/>
    <w:rsid w:val="00BD253B"/>
    <w:rsid w:val="00BD264D"/>
    <w:rsid w:val="00BD26A2"/>
    <w:rsid w:val="00BD303E"/>
    <w:rsid w:val="00BD3166"/>
    <w:rsid w:val="00BD3376"/>
    <w:rsid w:val="00BD361B"/>
    <w:rsid w:val="00BD3741"/>
    <w:rsid w:val="00BD3C8F"/>
    <w:rsid w:val="00BD3F3D"/>
    <w:rsid w:val="00BD40D2"/>
    <w:rsid w:val="00BD42A1"/>
    <w:rsid w:val="00BD43E0"/>
    <w:rsid w:val="00BD442A"/>
    <w:rsid w:val="00BD49E5"/>
    <w:rsid w:val="00BD4A82"/>
    <w:rsid w:val="00BD4B0B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CCC"/>
    <w:rsid w:val="00BD6D37"/>
    <w:rsid w:val="00BD6DED"/>
    <w:rsid w:val="00BD6ECC"/>
    <w:rsid w:val="00BD6F32"/>
    <w:rsid w:val="00BD6FDE"/>
    <w:rsid w:val="00BD700C"/>
    <w:rsid w:val="00BD7775"/>
    <w:rsid w:val="00BD7B59"/>
    <w:rsid w:val="00BE00E0"/>
    <w:rsid w:val="00BE052F"/>
    <w:rsid w:val="00BE0761"/>
    <w:rsid w:val="00BE08DD"/>
    <w:rsid w:val="00BE0A31"/>
    <w:rsid w:val="00BE109F"/>
    <w:rsid w:val="00BE131B"/>
    <w:rsid w:val="00BE1689"/>
    <w:rsid w:val="00BE1F62"/>
    <w:rsid w:val="00BE1FC9"/>
    <w:rsid w:val="00BE2200"/>
    <w:rsid w:val="00BE236B"/>
    <w:rsid w:val="00BE24D6"/>
    <w:rsid w:val="00BE2AC1"/>
    <w:rsid w:val="00BE2B16"/>
    <w:rsid w:val="00BE2C6C"/>
    <w:rsid w:val="00BE391C"/>
    <w:rsid w:val="00BE3A5D"/>
    <w:rsid w:val="00BE3D37"/>
    <w:rsid w:val="00BE43DC"/>
    <w:rsid w:val="00BE4622"/>
    <w:rsid w:val="00BE48F9"/>
    <w:rsid w:val="00BE4F1F"/>
    <w:rsid w:val="00BE508C"/>
    <w:rsid w:val="00BE5160"/>
    <w:rsid w:val="00BE554B"/>
    <w:rsid w:val="00BE564D"/>
    <w:rsid w:val="00BE56A1"/>
    <w:rsid w:val="00BE5C37"/>
    <w:rsid w:val="00BE5E65"/>
    <w:rsid w:val="00BE6044"/>
    <w:rsid w:val="00BE6136"/>
    <w:rsid w:val="00BE619C"/>
    <w:rsid w:val="00BE61F3"/>
    <w:rsid w:val="00BE6328"/>
    <w:rsid w:val="00BE6677"/>
    <w:rsid w:val="00BE69E2"/>
    <w:rsid w:val="00BE6B42"/>
    <w:rsid w:val="00BE6E9C"/>
    <w:rsid w:val="00BE7972"/>
    <w:rsid w:val="00BE79E8"/>
    <w:rsid w:val="00BE7AA7"/>
    <w:rsid w:val="00BE7D6D"/>
    <w:rsid w:val="00BF014C"/>
    <w:rsid w:val="00BF075C"/>
    <w:rsid w:val="00BF15B7"/>
    <w:rsid w:val="00BF1753"/>
    <w:rsid w:val="00BF1B5D"/>
    <w:rsid w:val="00BF2148"/>
    <w:rsid w:val="00BF23EA"/>
    <w:rsid w:val="00BF24FF"/>
    <w:rsid w:val="00BF2517"/>
    <w:rsid w:val="00BF2937"/>
    <w:rsid w:val="00BF294B"/>
    <w:rsid w:val="00BF2E5D"/>
    <w:rsid w:val="00BF32D4"/>
    <w:rsid w:val="00BF34D6"/>
    <w:rsid w:val="00BF35BC"/>
    <w:rsid w:val="00BF36D7"/>
    <w:rsid w:val="00BF36EC"/>
    <w:rsid w:val="00BF505F"/>
    <w:rsid w:val="00BF5111"/>
    <w:rsid w:val="00BF58C8"/>
    <w:rsid w:val="00BF5A81"/>
    <w:rsid w:val="00BF5F4A"/>
    <w:rsid w:val="00BF608F"/>
    <w:rsid w:val="00BF6110"/>
    <w:rsid w:val="00BF6342"/>
    <w:rsid w:val="00BF664A"/>
    <w:rsid w:val="00BF6680"/>
    <w:rsid w:val="00BF695F"/>
    <w:rsid w:val="00BF69EF"/>
    <w:rsid w:val="00BF6B9C"/>
    <w:rsid w:val="00BF6CB1"/>
    <w:rsid w:val="00BF6F4B"/>
    <w:rsid w:val="00BF6F92"/>
    <w:rsid w:val="00BF716A"/>
    <w:rsid w:val="00BF73C6"/>
    <w:rsid w:val="00BF745D"/>
    <w:rsid w:val="00BF7801"/>
    <w:rsid w:val="00BF7892"/>
    <w:rsid w:val="00BF79E8"/>
    <w:rsid w:val="00BF7B91"/>
    <w:rsid w:val="00BF7F19"/>
    <w:rsid w:val="00C004CE"/>
    <w:rsid w:val="00C0074E"/>
    <w:rsid w:val="00C00DE3"/>
    <w:rsid w:val="00C00E92"/>
    <w:rsid w:val="00C01008"/>
    <w:rsid w:val="00C01286"/>
    <w:rsid w:val="00C0156A"/>
    <w:rsid w:val="00C019DA"/>
    <w:rsid w:val="00C01FF5"/>
    <w:rsid w:val="00C02339"/>
    <w:rsid w:val="00C0242C"/>
    <w:rsid w:val="00C024D4"/>
    <w:rsid w:val="00C02517"/>
    <w:rsid w:val="00C0259A"/>
    <w:rsid w:val="00C027A4"/>
    <w:rsid w:val="00C02881"/>
    <w:rsid w:val="00C02961"/>
    <w:rsid w:val="00C02BA2"/>
    <w:rsid w:val="00C02CA8"/>
    <w:rsid w:val="00C02F73"/>
    <w:rsid w:val="00C03C3E"/>
    <w:rsid w:val="00C04390"/>
    <w:rsid w:val="00C044F9"/>
    <w:rsid w:val="00C046C6"/>
    <w:rsid w:val="00C04DE0"/>
    <w:rsid w:val="00C04E73"/>
    <w:rsid w:val="00C050D6"/>
    <w:rsid w:val="00C05553"/>
    <w:rsid w:val="00C0555D"/>
    <w:rsid w:val="00C05999"/>
    <w:rsid w:val="00C05F91"/>
    <w:rsid w:val="00C06094"/>
    <w:rsid w:val="00C06397"/>
    <w:rsid w:val="00C0656C"/>
    <w:rsid w:val="00C0671C"/>
    <w:rsid w:val="00C067D0"/>
    <w:rsid w:val="00C06E92"/>
    <w:rsid w:val="00C07225"/>
    <w:rsid w:val="00C076C3"/>
    <w:rsid w:val="00C078C9"/>
    <w:rsid w:val="00C07B49"/>
    <w:rsid w:val="00C07E97"/>
    <w:rsid w:val="00C07F3A"/>
    <w:rsid w:val="00C10519"/>
    <w:rsid w:val="00C10889"/>
    <w:rsid w:val="00C1090B"/>
    <w:rsid w:val="00C10F63"/>
    <w:rsid w:val="00C1111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967"/>
    <w:rsid w:val="00C14A3E"/>
    <w:rsid w:val="00C14BA7"/>
    <w:rsid w:val="00C14BD1"/>
    <w:rsid w:val="00C14C1F"/>
    <w:rsid w:val="00C14C2B"/>
    <w:rsid w:val="00C14C2C"/>
    <w:rsid w:val="00C15305"/>
    <w:rsid w:val="00C154D8"/>
    <w:rsid w:val="00C15568"/>
    <w:rsid w:val="00C15A91"/>
    <w:rsid w:val="00C15F18"/>
    <w:rsid w:val="00C16357"/>
    <w:rsid w:val="00C1674D"/>
    <w:rsid w:val="00C16B4D"/>
    <w:rsid w:val="00C170A5"/>
    <w:rsid w:val="00C172F8"/>
    <w:rsid w:val="00C1751B"/>
    <w:rsid w:val="00C1769D"/>
    <w:rsid w:val="00C17872"/>
    <w:rsid w:val="00C17FDF"/>
    <w:rsid w:val="00C204F0"/>
    <w:rsid w:val="00C20592"/>
    <w:rsid w:val="00C207F4"/>
    <w:rsid w:val="00C20925"/>
    <w:rsid w:val="00C20B3A"/>
    <w:rsid w:val="00C20B81"/>
    <w:rsid w:val="00C20C5A"/>
    <w:rsid w:val="00C20D58"/>
    <w:rsid w:val="00C21314"/>
    <w:rsid w:val="00C21752"/>
    <w:rsid w:val="00C21B4B"/>
    <w:rsid w:val="00C21B64"/>
    <w:rsid w:val="00C22F7A"/>
    <w:rsid w:val="00C23145"/>
    <w:rsid w:val="00C233B4"/>
    <w:rsid w:val="00C234A6"/>
    <w:rsid w:val="00C23679"/>
    <w:rsid w:val="00C23789"/>
    <w:rsid w:val="00C237B9"/>
    <w:rsid w:val="00C23998"/>
    <w:rsid w:val="00C23C09"/>
    <w:rsid w:val="00C23CAB"/>
    <w:rsid w:val="00C23E44"/>
    <w:rsid w:val="00C23EC5"/>
    <w:rsid w:val="00C241AE"/>
    <w:rsid w:val="00C243D7"/>
    <w:rsid w:val="00C2453A"/>
    <w:rsid w:val="00C24C78"/>
    <w:rsid w:val="00C24ED8"/>
    <w:rsid w:val="00C24FDA"/>
    <w:rsid w:val="00C253C3"/>
    <w:rsid w:val="00C25595"/>
    <w:rsid w:val="00C256C0"/>
    <w:rsid w:val="00C25ECD"/>
    <w:rsid w:val="00C2641B"/>
    <w:rsid w:val="00C264DC"/>
    <w:rsid w:val="00C2679A"/>
    <w:rsid w:val="00C26BC7"/>
    <w:rsid w:val="00C26E1C"/>
    <w:rsid w:val="00C26F6A"/>
    <w:rsid w:val="00C27235"/>
    <w:rsid w:val="00C276C6"/>
    <w:rsid w:val="00C27A52"/>
    <w:rsid w:val="00C27B0D"/>
    <w:rsid w:val="00C27C47"/>
    <w:rsid w:val="00C30016"/>
    <w:rsid w:val="00C302B1"/>
    <w:rsid w:val="00C307F2"/>
    <w:rsid w:val="00C30A25"/>
    <w:rsid w:val="00C30E85"/>
    <w:rsid w:val="00C3124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470"/>
    <w:rsid w:val="00C329CF"/>
    <w:rsid w:val="00C332BD"/>
    <w:rsid w:val="00C33799"/>
    <w:rsid w:val="00C33BDE"/>
    <w:rsid w:val="00C34024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63C"/>
    <w:rsid w:val="00C372E4"/>
    <w:rsid w:val="00C37D60"/>
    <w:rsid w:val="00C37EF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2A14"/>
    <w:rsid w:val="00C42CEB"/>
    <w:rsid w:val="00C432E7"/>
    <w:rsid w:val="00C4357C"/>
    <w:rsid w:val="00C438AC"/>
    <w:rsid w:val="00C4391F"/>
    <w:rsid w:val="00C44140"/>
    <w:rsid w:val="00C44198"/>
    <w:rsid w:val="00C441B9"/>
    <w:rsid w:val="00C4428D"/>
    <w:rsid w:val="00C442CC"/>
    <w:rsid w:val="00C44542"/>
    <w:rsid w:val="00C44622"/>
    <w:rsid w:val="00C44C8E"/>
    <w:rsid w:val="00C45A76"/>
    <w:rsid w:val="00C45BB3"/>
    <w:rsid w:val="00C45D3A"/>
    <w:rsid w:val="00C46A0F"/>
    <w:rsid w:val="00C46DCB"/>
    <w:rsid w:val="00C471BF"/>
    <w:rsid w:val="00C47670"/>
    <w:rsid w:val="00C47C2F"/>
    <w:rsid w:val="00C47D51"/>
    <w:rsid w:val="00C47D8A"/>
    <w:rsid w:val="00C500D0"/>
    <w:rsid w:val="00C50364"/>
    <w:rsid w:val="00C505FD"/>
    <w:rsid w:val="00C50B98"/>
    <w:rsid w:val="00C50E23"/>
    <w:rsid w:val="00C50E74"/>
    <w:rsid w:val="00C50F40"/>
    <w:rsid w:val="00C51285"/>
    <w:rsid w:val="00C51395"/>
    <w:rsid w:val="00C51464"/>
    <w:rsid w:val="00C5186A"/>
    <w:rsid w:val="00C518B2"/>
    <w:rsid w:val="00C519F0"/>
    <w:rsid w:val="00C51B2F"/>
    <w:rsid w:val="00C51B5B"/>
    <w:rsid w:val="00C51E09"/>
    <w:rsid w:val="00C51F9F"/>
    <w:rsid w:val="00C521FD"/>
    <w:rsid w:val="00C522A4"/>
    <w:rsid w:val="00C52903"/>
    <w:rsid w:val="00C52B8B"/>
    <w:rsid w:val="00C52D2F"/>
    <w:rsid w:val="00C52DD0"/>
    <w:rsid w:val="00C53018"/>
    <w:rsid w:val="00C53091"/>
    <w:rsid w:val="00C53225"/>
    <w:rsid w:val="00C533AC"/>
    <w:rsid w:val="00C533B2"/>
    <w:rsid w:val="00C534D3"/>
    <w:rsid w:val="00C53664"/>
    <w:rsid w:val="00C53A22"/>
    <w:rsid w:val="00C53C1A"/>
    <w:rsid w:val="00C53EAA"/>
    <w:rsid w:val="00C53F4A"/>
    <w:rsid w:val="00C544F6"/>
    <w:rsid w:val="00C54580"/>
    <w:rsid w:val="00C54591"/>
    <w:rsid w:val="00C54602"/>
    <w:rsid w:val="00C5460C"/>
    <w:rsid w:val="00C54946"/>
    <w:rsid w:val="00C550F5"/>
    <w:rsid w:val="00C551A3"/>
    <w:rsid w:val="00C551C8"/>
    <w:rsid w:val="00C551D8"/>
    <w:rsid w:val="00C5534D"/>
    <w:rsid w:val="00C55375"/>
    <w:rsid w:val="00C55677"/>
    <w:rsid w:val="00C5599E"/>
    <w:rsid w:val="00C563F8"/>
    <w:rsid w:val="00C565CB"/>
    <w:rsid w:val="00C566E2"/>
    <w:rsid w:val="00C56FB1"/>
    <w:rsid w:val="00C573ED"/>
    <w:rsid w:val="00C575B7"/>
    <w:rsid w:val="00C576CF"/>
    <w:rsid w:val="00C6006B"/>
    <w:rsid w:val="00C606D9"/>
    <w:rsid w:val="00C60942"/>
    <w:rsid w:val="00C609B3"/>
    <w:rsid w:val="00C60BBE"/>
    <w:rsid w:val="00C61339"/>
    <w:rsid w:val="00C613B1"/>
    <w:rsid w:val="00C61485"/>
    <w:rsid w:val="00C615A4"/>
    <w:rsid w:val="00C615F7"/>
    <w:rsid w:val="00C61646"/>
    <w:rsid w:val="00C619E2"/>
    <w:rsid w:val="00C61B87"/>
    <w:rsid w:val="00C61D1D"/>
    <w:rsid w:val="00C61DFE"/>
    <w:rsid w:val="00C62240"/>
    <w:rsid w:val="00C624FE"/>
    <w:rsid w:val="00C625A4"/>
    <w:rsid w:val="00C634AD"/>
    <w:rsid w:val="00C63574"/>
    <w:rsid w:val="00C635AF"/>
    <w:rsid w:val="00C63778"/>
    <w:rsid w:val="00C63A6D"/>
    <w:rsid w:val="00C63E9C"/>
    <w:rsid w:val="00C64487"/>
    <w:rsid w:val="00C64C94"/>
    <w:rsid w:val="00C64F45"/>
    <w:rsid w:val="00C653C9"/>
    <w:rsid w:val="00C654C1"/>
    <w:rsid w:val="00C65F21"/>
    <w:rsid w:val="00C65FF9"/>
    <w:rsid w:val="00C666A2"/>
    <w:rsid w:val="00C66859"/>
    <w:rsid w:val="00C66922"/>
    <w:rsid w:val="00C66A4C"/>
    <w:rsid w:val="00C66BE1"/>
    <w:rsid w:val="00C66D79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B42"/>
    <w:rsid w:val="00C71D15"/>
    <w:rsid w:val="00C71D20"/>
    <w:rsid w:val="00C71EEF"/>
    <w:rsid w:val="00C72135"/>
    <w:rsid w:val="00C7215C"/>
    <w:rsid w:val="00C72299"/>
    <w:rsid w:val="00C72497"/>
    <w:rsid w:val="00C72518"/>
    <w:rsid w:val="00C72545"/>
    <w:rsid w:val="00C7267E"/>
    <w:rsid w:val="00C73393"/>
    <w:rsid w:val="00C73493"/>
    <w:rsid w:val="00C734BD"/>
    <w:rsid w:val="00C73E08"/>
    <w:rsid w:val="00C740BD"/>
    <w:rsid w:val="00C7436C"/>
    <w:rsid w:val="00C74387"/>
    <w:rsid w:val="00C74811"/>
    <w:rsid w:val="00C74AB7"/>
    <w:rsid w:val="00C74BE3"/>
    <w:rsid w:val="00C7500A"/>
    <w:rsid w:val="00C75780"/>
    <w:rsid w:val="00C757DE"/>
    <w:rsid w:val="00C759E8"/>
    <w:rsid w:val="00C75ABD"/>
    <w:rsid w:val="00C75B95"/>
    <w:rsid w:val="00C75D58"/>
    <w:rsid w:val="00C75D7A"/>
    <w:rsid w:val="00C75EDC"/>
    <w:rsid w:val="00C762DF"/>
    <w:rsid w:val="00C762EC"/>
    <w:rsid w:val="00C763ED"/>
    <w:rsid w:val="00C764B1"/>
    <w:rsid w:val="00C77218"/>
    <w:rsid w:val="00C774EB"/>
    <w:rsid w:val="00C77B1D"/>
    <w:rsid w:val="00C77D6C"/>
    <w:rsid w:val="00C804FA"/>
    <w:rsid w:val="00C80570"/>
    <w:rsid w:val="00C80B91"/>
    <w:rsid w:val="00C81533"/>
    <w:rsid w:val="00C81AD7"/>
    <w:rsid w:val="00C81CB3"/>
    <w:rsid w:val="00C81E01"/>
    <w:rsid w:val="00C81E76"/>
    <w:rsid w:val="00C827F6"/>
    <w:rsid w:val="00C83367"/>
    <w:rsid w:val="00C83709"/>
    <w:rsid w:val="00C8387D"/>
    <w:rsid w:val="00C83DD0"/>
    <w:rsid w:val="00C83EF1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6BC2"/>
    <w:rsid w:val="00C8716A"/>
    <w:rsid w:val="00C87498"/>
    <w:rsid w:val="00C87717"/>
    <w:rsid w:val="00C87861"/>
    <w:rsid w:val="00C879AA"/>
    <w:rsid w:val="00C87CCE"/>
    <w:rsid w:val="00C87F86"/>
    <w:rsid w:val="00C87FF0"/>
    <w:rsid w:val="00C901AC"/>
    <w:rsid w:val="00C9042D"/>
    <w:rsid w:val="00C90605"/>
    <w:rsid w:val="00C906B9"/>
    <w:rsid w:val="00C909DD"/>
    <w:rsid w:val="00C90AA8"/>
    <w:rsid w:val="00C90D34"/>
    <w:rsid w:val="00C90D36"/>
    <w:rsid w:val="00C910A0"/>
    <w:rsid w:val="00C910C5"/>
    <w:rsid w:val="00C910D2"/>
    <w:rsid w:val="00C91A08"/>
    <w:rsid w:val="00C91A25"/>
    <w:rsid w:val="00C91C1A"/>
    <w:rsid w:val="00C91D85"/>
    <w:rsid w:val="00C91E98"/>
    <w:rsid w:val="00C91F50"/>
    <w:rsid w:val="00C92971"/>
    <w:rsid w:val="00C92C5D"/>
    <w:rsid w:val="00C92D8E"/>
    <w:rsid w:val="00C92DDE"/>
    <w:rsid w:val="00C92E97"/>
    <w:rsid w:val="00C931A6"/>
    <w:rsid w:val="00C93203"/>
    <w:rsid w:val="00C932AB"/>
    <w:rsid w:val="00C933A7"/>
    <w:rsid w:val="00C934D5"/>
    <w:rsid w:val="00C937BB"/>
    <w:rsid w:val="00C9387D"/>
    <w:rsid w:val="00C9390B"/>
    <w:rsid w:val="00C93AAC"/>
    <w:rsid w:val="00C93BB1"/>
    <w:rsid w:val="00C9428C"/>
    <w:rsid w:val="00C942A6"/>
    <w:rsid w:val="00C949AA"/>
    <w:rsid w:val="00C94E58"/>
    <w:rsid w:val="00C94F03"/>
    <w:rsid w:val="00C94F19"/>
    <w:rsid w:val="00C954C7"/>
    <w:rsid w:val="00C956FF"/>
    <w:rsid w:val="00C95ECD"/>
    <w:rsid w:val="00C960C1"/>
    <w:rsid w:val="00C96258"/>
    <w:rsid w:val="00C9625B"/>
    <w:rsid w:val="00C96320"/>
    <w:rsid w:val="00C963BD"/>
    <w:rsid w:val="00C963E3"/>
    <w:rsid w:val="00C9663F"/>
    <w:rsid w:val="00C972F4"/>
    <w:rsid w:val="00C978DE"/>
    <w:rsid w:val="00C97942"/>
    <w:rsid w:val="00C97976"/>
    <w:rsid w:val="00C97A64"/>
    <w:rsid w:val="00C97D53"/>
    <w:rsid w:val="00C97DBB"/>
    <w:rsid w:val="00C97EEE"/>
    <w:rsid w:val="00C97F24"/>
    <w:rsid w:val="00C97F3A"/>
    <w:rsid w:val="00C97F4F"/>
    <w:rsid w:val="00CA0066"/>
    <w:rsid w:val="00CA02AB"/>
    <w:rsid w:val="00CA0A18"/>
    <w:rsid w:val="00CA0C52"/>
    <w:rsid w:val="00CA0D15"/>
    <w:rsid w:val="00CA0D47"/>
    <w:rsid w:val="00CA11D5"/>
    <w:rsid w:val="00CA199B"/>
    <w:rsid w:val="00CA1A7A"/>
    <w:rsid w:val="00CA1E5B"/>
    <w:rsid w:val="00CA1E6E"/>
    <w:rsid w:val="00CA20F3"/>
    <w:rsid w:val="00CA21B9"/>
    <w:rsid w:val="00CA26FC"/>
    <w:rsid w:val="00CA27D7"/>
    <w:rsid w:val="00CA28AB"/>
    <w:rsid w:val="00CA28BF"/>
    <w:rsid w:val="00CA2BC9"/>
    <w:rsid w:val="00CA2E17"/>
    <w:rsid w:val="00CA31D4"/>
    <w:rsid w:val="00CA32E6"/>
    <w:rsid w:val="00CA34CF"/>
    <w:rsid w:val="00CA3CAC"/>
    <w:rsid w:val="00CA3DDF"/>
    <w:rsid w:val="00CA41E8"/>
    <w:rsid w:val="00CA42BB"/>
    <w:rsid w:val="00CA4653"/>
    <w:rsid w:val="00CA46CA"/>
    <w:rsid w:val="00CA4721"/>
    <w:rsid w:val="00CA476A"/>
    <w:rsid w:val="00CA4974"/>
    <w:rsid w:val="00CA5636"/>
    <w:rsid w:val="00CA60A6"/>
    <w:rsid w:val="00CA614A"/>
    <w:rsid w:val="00CA64C0"/>
    <w:rsid w:val="00CA6943"/>
    <w:rsid w:val="00CA6C20"/>
    <w:rsid w:val="00CA6EB5"/>
    <w:rsid w:val="00CA7128"/>
    <w:rsid w:val="00CA7263"/>
    <w:rsid w:val="00CA74CE"/>
    <w:rsid w:val="00CA75E7"/>
    <w:rsid w:val="00CA7720"/>
    <w:rsid w:val="00CA774A"/>
    <w:rsid w:val="00CA7972"/>
    <w:rsid w:val="00CA79BB"/>
    <w:rsid w:val="00CA7C1D"/>
    <w:rsid w:val="00CB006A"/>
    <w:rsid w:val="00CB0F32"/>
    <w:rsid w:val="00CB0F41"/>
    <w:rsid w:val="00CB135A"/>
    <w:rsid w:val="00CB1381"/>
    <w:rsid w:val="00CB15C7"/>
    <w:rsid w:val="00CB17C6"/>
    <w:rsid w:val="00CB270B"/>
    <w:rsid w:val="00CB287F"/>
    <w:rsid w:val="00CB2922"/>
    <w:rsid w:val="00CB2A62"/>
    <w:rsid w:val="00CB2D54"/>
    <w:rsid w:val="00CB30A1"/>
    <w:rsid w:val="00CB320B"/>
    <w:rsid w:val="00CB3422"/>
    <w:rsid w:val="00CB373A"/>
    <w:rsid w:val="00CB3761"/>
    <w:rsid w:val="00CB37D6"/>
    <w:rsid w:val="00CB3913"/>
    <w:rsid w:val="00CB4164"/>
    <w:rsid w:val="00CB4683"/>
    <w:rsid w:val="00CB46F5"/>
    <w:rsid w:val="00CB4CF1"/>
    <w:rsid w:val="00CB4E3C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6D3D"/>
    <w:rsid w:val="00CB6D4C"/>
    <w:rsid w:val="00CB70CC"/>
    <w:rsid w:val="00CB71C8"/>
    <w:rsid w:val="00CB72BB"/>
    <w:rsid w:val="00CB7485"/>
    <w:rsid w:val="00CB7C71"/>
    <w:rsid w:val="00CC0598"/>
    <w:rsid w:val="00CC07B8"/>
    <w:rsid w:val="00CC0892"/>
    <w:rsid w:val="00CC0908"/>
    <w:rsid w:val="00CC0A5B"/>
    <w:rsid w:val="00CC0ADC"/>
    <w:rsid w:val="00CC0ADE"/>
    <w:rsid w:val="00CC0C66"/>
    <w:rsid w:val="00CC0DD7"/>
    <w:rsid w:val="00CC118C"/>
    <w:rsid w:val="00CC130C"/>
    <w:rsid w:val="00CC1372"/>
    <w:rsid w:val="00CC14B3"/>
    <w:rsid w:val="00CC1585"/>
    <w:rsid w:val="00CC197A"/>
    <w:rsid w:val="00CC19ED"/>
    <w:rsid w:val="00CC1CC1"/>
    <w:rsid w:val="00CC1E88"/>
    <w:rsid w:val="00CC2666"/>
    <w:rsid w:val="00CC26D4"/>
    <w:rsid w:val="00CC277C"/>
    <w:rsid w:val="00CC27D6"/>
    <w:rsid w:val="00CC28BA"/>
    <w:rsid w:val="00CC2A89"/>
    <w:rsid w:val="00CC2AE7"/>
    <w:rsid w:val="00CC2D7B"/>
    <w:rsid w:val="00CC3036"/>
    <w:rsid w:val="00CC3A94"/>
    <w:rsid w:val="00CC3C20"/>
    <w:rsid w:val="00CC43DF"/>
    <w:rsid w:val="00CC521C"/>
    <w:rsid w:val="00CC544E"/>
    <w:rsid w:val="00CC5508"/>
    <w:rsid w:val="00CC5921"/>
    <w:rsid w:val="00CC5937"/>
    <w:rsid w:val="00CC5BE2"/>
    <w:rsid w:val="00CC5D98"/>
    <w:rsid w:val="00CC5E8A"/>
    <w:rsid w:val="00CC665B"/>
    <w:rsid w:val="00CC6D0B"/>
    <w:rsid w:val="00CC6DD0"/>
    <w:rsid w:val="00CC6EC8"/>
    <w:rsid w:val="00CC702A"/>
    <w:rsid w:val="00CC72EE"/>
    <w:rsid w:val="00CC76B0"/>
    <w:rsid w:val="00CC77DB"/>
    <w:rsid w:val="00CC7F1E"/>
    <w:rsid w:val="00CC7F92"/>
    <w:rsid w:val="00CC7FDA"/>
    <w:rsid w:val="00CD03BF"/>
    <w:rsid w:val="00CD05E8"/>
    <w:rsid w:val="00CD0602"/>
    <w:rsid w:val="00CD0B49"/>
    <w:rsid w:val="00CD0D16"/>
    <w:rsid w:val="00CD0EA8"/>
    <w:rsid w:val="00CD129C"/>
    <w:rsid w:val="00CD15F5"/>
    <w:rsid w:val="00CD1E43"/>
    <w:rsid w:val="00CD1F5D"/>
    <w:rsid w:val="00CD2552"/>
    <w:rsid w:val="00CD2632"/>
    <w:rsid w:val="00CD2B97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A3"/>
    <w:rsid w:val="00CD4FFC"/>
    <w:rsid w:val="00CD50B1"/>
    <w:rsid w:val="00CD5209"/>
    <w:rsid w:val="00CD52F3"/>
    <w:rsid w:val="00CD54F6"/>
    <w:rsid w:val="00CD5B56"/>
    <w:rsid w:val="00CD6087"/>
    <w:rsid w:val="00CD62B8"/>
    <w:rsid w:val="00CD6357"/>
    <w:rsid w:val="00CD6577"/>
    <w:rsid w:val="00CD6C61"/>
    <w:rsid w:val="00CD6E4B"/>
    <w:rsid w:val="00CD6F96"/>
    <w:rsid w:val="00CD75EE"/>
    <w:rsid w:val="00CD7C35"/>
    <w:rsid w:val="00CD7D52"/>
    <w:rsid w:val="00CE0514"/>
    <w:rsid w:val="00CE0B27"/>
    <w:rsid w:val="00CE118C"/>
    <w:rsid w:val="00CE1345"/>
    <w:rsid w:val="00CE1899"/>
    <w:rsid w:val="00CE1910"/>
    <w:rsid w:val="00CE2182"/>
    <w:rsid w:val="00CE23D6"/>
    <w:rsid w:val="00CE2483"/>
    <w:rsid w:val="00CE289E"/>
    <w:rsid w:val="00CE28D3"/>
    <w:rsid w:val="00CE2AE7"/>
    <w:rsid w:val="00CE2C88"/>
    <w:rsid w:val="00CE2E0B"/>
    <w:rsid w:val="00CE30F3"/>
    <w:rsid w:val="00CE36DA"/>
    <w:rsid w:val="00CE36E3"/>
    <w:rsid w:val="00CE36E6"/>
    <w:rsid w:val="00CE4108"/>
    <w:rsid w:val="00CE4223"/>
    <w:rsid w:val="00CE4414"/>
    <w:rsid w:val="00CE4666"/>
    <w:rsid w:val="00CE4AEC"/>
    <w:rsid w:val="00CE4CD3"/>
    <w:rsid w:val="00CE51BC"/>
    <w:rsid w:val="00CE530B"/>
    <w:rsid w:val="00CE551F"/>
    <w:rsid w:val="00CE57E8"/>
    <w:rsid w:val="00CE583D"/>
    <w:rsid w:val="00CE5FE2"/>
    <w:rsid w:val="00CE657B"/>
    <w:rsid w:val="00CE6901"/>
    <w:rsid w:val="00CE69B9"/>
    <w:rsid w:val="00CE6B6C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FDA"/>
    <w:rsid w:val="00CF04AF"/>
    <w:rsid w:val="00CF04F5"/>
    <w:rsid w:val="00CF062F"/>
    <w:rsid w:val="00CF0846"/>
    <w:rsid w:val="00CF0A20"/>
    <w:rsid w:val="00CF0B85"/>
    <w:rsid w:val="00CF11D0"/>
    <w:rsid w:val="00CF1240"/>
    <w:rsid w:val="00CF1297"/>
    <w:rsid w:val="00CF1494"/>
    <w:rsid w:val="00CF15D4"/>
    <w:rsid w:val="00CF1605"/>
    <w:rsid w:val="00CF16D8"/>
    <w:rsid w:val="00CF17B8"/>
    <w:rsid w:val="00CF1802"/>
    <w:rsid w:val="00CF1AB3"/>
    <w:rsid w:val="00CF1C01"/>
    <w:rsid w:val="00CF1C39"/>
    <w:rsid w:val="00CF1C4C"/>
    <w:rsid w:val="00CF1E84"/>
    <w:rsid w:val="00CF20E8"/>
    <w:rsid w:val="00CF2331"/>
    <w:rsid w:val="00CF2332"/>
    <w:rsid w:val="00CF23F3"/>
    <w:rsid w:val="00CF2584"/>
    <w:rsid w:val="00CF2F81"/>
    <w:rsid w:val="00CF34C0"/>
    <w:rsid w:val="00CF37E0"/>
    <w:rsid w:val="00CF3866"/>
    <w:rsid w:val="00CF3F67"/>
    <w:rsid w:val="00CF4244"/>
    <w:rsid w:val="00CF451F"/>
    <w:rsid w:val="00CF4702"/>
    <w:rsid w:val="00CF4857"/>
    <w:rsid w:val="00CF4DBD"/>
    <w:rsid w:val="00CF4DE1"/>
    <w:rsid w:val="00CF4E05"/>
    <w:rsid w:val="00CF5191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3D0"/>
    <w:rsid w:val="00CF751A"/>
    <w:rsid w:val="00CF766E"/>
    <w:rsid w:val="00CF77EC"/>
    <w:rsid w:val="00CF7A38"/>
    <w:rsid w:val="00CF7CE8"/>
    <w:rsid w:val="00CF7EF0"/>
    <w:rsid w:val="00D00034"/>
    <w:rsid w:val="00D001CF"/>
    <w:rsid w:val="00D00310"/>
    <w:rsid w:val="00D0069D"/>
    <w:rsid w:val="00D0080E"/>
    <w:rsid w:val="00D009E6"/>
    <w:rsid w:val="00D00A59"/>
    <w:rsid w:val="00D00B0B"/>
    <w:rsid w:val="00D00BFF"/>
    <w:rsid w:val="00D01018"/>
    <w:rsid w:val="00D01042"/>
    <w:rsid w:val="00D01312"/>
    <w:rsid w:val="00D01367"/>
    <w:rsid w:val="00D014CB"/>
    <w:rsid w:val="00D01665"/>
    <w:rsid w:val="00D01E1F"/>
    <w:rsid w:val="00D023CD"/>
    <w:rsid w:val="00D0246B"/>
    <w:rsid w:val="00D026E6"/>
    <w:rsid w:val="00D02C05"/>
    <w:rsid w:val="00D02FD4"/>
    <w:rsid w:val="00D03126"/>
    <w:rsid w:val="00D0315E"/>
    <w:rsid w:val="00D0378A"/>
    <w:rsid w:val="00D03861"/>
    <w:rsid w:val="00D0397F"/>
    <w:rsid w:val="00D03BF1"/>
    <w:rsid w:val="00D03DE9"/>
    <w:rsid w:val="00D03E2C"/>
    <w:rsid w:val="00D03F8A"/>
    <w:rsid w:val="00D0406D"/>
    <w:rsid w:val="00D0428C"/>
    <w:rsid w:val="00D0438F"/>
    <w:rsid w:val="00D04464"/>
    <w:rsid w:val="00D044D1"/>
    <w:rsid w:val="00D04890"/>
    <w:rsid w:val="00D04B11"/>
    <w:rsid w:val="00D04C6B"/>
    <w:rsid w:val="00D04D9D"/>
    <w:rsid w:val="00D04F83"/>
    <w:rsid w:val="00D05081"/>
    <w:rsid w:val="00D05163"/>
    <w:rsid w:val="00D0518D"/>
    <w:rsid w:val="00D052FF"/>
    <w:rsid w:val="00D05486"/>
    <w:rsid w:val="00D05561"/>
    <w:rsid w:val="00D05576"/>
    <w:rsid w:val="00D058C0"/>
    <w:rsid w:val="00D05953"/>
    <w:rsid w:val="00D059EC"/>
    <w:rsid w:val="00D05F03"/>
    <w:rsid w:val="00D062A0"/>
    <w:rsid w:val="00D062F6"/>
    <w:rsid w:val="00D06AF5"/>
    <w:rsid w:val="00D0771F"/>
    <w:rsid w:val="00D0795E"/>
    <w:rsid w:val="00D07BE9"/>
    <w:rsid w:val="00D07D5D"/>
    <w:rsid w:val="00D07E34"/>
    <w:rsid w:val="00D10176"/>
    <w:rsid w:val="00D10296"/>
    <w:rsid w:val="00D104D0"/>
    <w:rsid w:val="00D108FB"/>
    <w:rsid w:val="00D10BFF"/>
    <w:rsid w:val="00D10CFF"/>
    <w:rsid w:val="00D11161"/>
    <w:rsid w:val="00D112E0"/>
    <w:rsid w:val="00D11329"/>
    <w:rsid w:val="00D11816"/>
    <w:rsid w:val="00D11972"/>
    <w:rsid w:val="00D11A32"/>
    <w:rsid w:val="00D12372"/>
    <w:rsid w:val="00D123FC"/>
    <w:rsid w:val="00D127F4"/>
    <w:rsid w:val="00D132DA"/>
    <w:rsid w:val="00D135FA"/>
    <w:rsid w:val="00D136E9"/>
    <w:rsid w:val="00D1399F"/>
    <w:rsid w:val="00D139B1"/>
    <w:rsid w:val="00D13AAE"/>
    <w:rsid w:val="00D13C2D"/>
    <w:rsid w:val="00D13D29"/>
    <w:rsid w:val="00D13EA0"/>
    <w:rsid w:val="00D1400F"/>
    <w:rsid w:val="00D14250"/>
    <w:rsid w:val="00D142BE"/>
    <w:rsid w:val="00D147B5"/>
    <w:rsid w:val="00D14B37"/>
    <w:rsid w:val="00D14BBC"/>
    <w:rsid w:val="00D14CED"/>
    <w:rsid w:val="00D14E0C"/>
    <w:rsid w:val="00D152AD"/>
    <w:rsid w:val="00D152F2"/>
    <w:rsid w:val="00D1532A"/>
    <w:rsid w:val="00D15A7B"/>
    <w:rsid w:val="00D15BA8"/>
    <w:rsid w:val="00D15D70"/>
    <w:rsid w:val="00D164EE"/>
    <w:rsid w:val="00D165C6"/>
    <w:rsid w:val="00D16654"/>
    <w:rsid w:val="00D1670D"/>
    <w:rsid w:val="00D16A86"/>
    <w:rsid w:val="00D16ADA"/>
    <w:rsid w:val="00D172E9"/>
    <w:rsid w:val="00D17348"/>
    <w:rsid w:val="00D177C5"/>
    <w:rsid w:val="00D177D9"/>
    <w:rsid w:val="00D1788F"/>
    <w:rsid w:val="00D17B56"/>
    <w:rsid w:val="00D17D1A"/>
    <w:rsid w:val="00D17D93"/>
    <w:rsid w:val="00D2000B"/>
    <w:rsid w:val="00D203BD"/>
    <w:rsid w:val="00D20891"/>
    <w:rsid w:val="00D20D54"/>
    <w:rsid w:val="00D20ECA"/>
    <w:rsid w:val="00D20EE7"/>
    <w:rsid w:val="00D20F9C"/>
    <w:rsid w:val="00D212B2"/>
    <w:rsid w:val="00D2141C"/>
    <w:rsid w:val="00D215AC"/>
    <w:rsid w:val="00D218A4"/>
    <w:rsid w:val="00D218C1"/>
    <w:rsid w:val="00D219DD"/>
    <w:rsid w:val="00D21AEB"/>
    <w:rsid w:val="00D21AFE"/>
    <w:rsid w:val="00D21C0A"/>
    <w:rsid w:val="00D22556"/>
    <w:rsid w:val="00D227A4"/>
    <w:rsid w:val="00D22A79"/>
    <w:rsid w:val="00D22B77"/>
    <w:rsid w:val="00D2310C"/>
    <w:rsid w:val="00D232C7"/>
    <w:rsid w:val="00D23318"/>
    <w:rsid w:val="00D2346E"/>
    <w:rsid w:val="00D2363F"/>
    <w:rsid w:val="00D239E0"/>
    <w:rsid w:val="00D23B61"/>
    <w:rsid w:val="00D23E67"/>
    <w:rsid w:val="00D24270"/>
    <w:rsid w:val="00D2454A"/>
    <w:rsid w:val="00D245F3"/>
    <w:rsid w:val="00D25150"/>
    <w:rsid w:val="00D25193"/>
    <w:rsid w:val="00D2522B"/>
    <w:rsid w:val="00D254E9"/>
    <w:rsid w:val="00D25518"/>
    <w:rsid w:val="00D25572"/>
    <w:rsid w:val="00D25C70"/>
    <w:rsid w:val="00D25DE3"/>
    <w:rsid w:val="00D2621E"/>
    <w:rsid w:val="00D262A5"/>
    <w:rsid w:val="00D26494"/>
    <w:rsid w:val="00D26B78"/>
    <w:rsid w:val="00D26D5C"/>
    <w:rsid w:val="00D26D8C"/>
    <w:rsid w:val="00D26E77"/>
    <w:rsid w:val="00D27009"/>
    <w:rsid w:val="00D2722D"/>
    <w:rsid w:val="00D272E6"/>
    <w:rsid w:val="00D276C4"/>
    <w:rsid w:val="00D27799"/>
    <w:rsid w:val="00D2797E"/>
    <w:rsid w:val="00D27AED"/>
    <w:rsid w:val="00D27D6A"/>
    <w:rsid w:val="00D27FB0"/>
    <w:rsid w:val="00D30050"/>
    <w:rsid w:val="00D3028A"/>
    <w:rsid w:val="00D3053D"/>
    <w:rsid w:val="00D306AC"/>
    <w:rsid w:val="00D30C5C"/>
    <w:rsid w:val="00D30EFF"/>
    <w:rsid w:val="00D30F3D"/>
    <w:rsid w:val="00D31286"/>
    <w:rsid w:val="00D31877"/>
    <w:rsid w:val="00D319EC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245"/>
    <w:rsid w:val="00D343E3"/>
    <w:rsid w:val="00D34449"/>
    <w:rsid w:val="00D3456C"/>
    <w:rsid w:val="00D345D8"/>
    <w:rsid w:val="00D346EF"/>
    <w:rsid w:val="00D34734"/>
    <w:rsid w:val="00D34B3E"/>
    <w:rsid w:val="00D34EF7"/>
    <w:rsid w:val="00D35000"/>
    <w:rsid w:val="00D363D4"/>
    <w:rsid w:val="00D36ADE"/>
    <w:rsid w:val="00D36BE2"/>
    <w:rsid w:val="00D37032"/>
    <w:rsid w:val="00D37160"/>
    <w:rsid w:val="00D379A0"/>
    <w:rsid w:val="00D40381"/>
    <w:rsid w:val="00D410FC"/>
    <w:rsid w:val="00D41B50"/>
    <w:rsid w:val="00D41E75"/>
    <w:rsid w:val="00D42506"/>
    <w:rsid w:val="00D42A4E"/>
    <w:rsid w:val="00D42C39"/>
    <w:rsid w:val="00D42C46"/>
    <w:rsid w:val="00D43179"/>
    <w:rsid w:val="00D4318E"/>
    <w:rsid w:val="00D4323C"/>
    <w:rsid w:val="00D4338C"/>
    <w:rsid w:val="00D4362E"/>
    <w:rsid w:val="00D43654"/>
    <w:rsid w:val="00D4386A"/>
    <w:rsid w:val="00D4394A"/>
    <w:rsid w:val="00D43A2E"/>
    <w:rsid w:val="00D43CDF"/>
    <w:rsid w:val="00D43EDC"/>
    <w:rsid w:val="00D4435B"/>
    <w:rsid w:val="00D445A4"/>
    <w:rsid w:val="00D4490E"/>
    <w:rsid w:val="00D45577"/>
    <w:rsid w:val="00D4558A"/>
    <w:rsid w:val="00D455EC"/>
    <w:rsid w:val="00D45A4B"/>
    <w:rsid w:val="00D45B20"/>
    <w:rsid w:val="00D45C47"/>
    <w:rsid w:val="00D461FE"/>
    <w:rsid w:val="00D46367"/>
    <w:rsid w:val="00D464B9"/>
    <w:rsid w:val="00D468B4"/>
    <w:rsid w:val="00D468DB"/>
    <w:rsid w:val="00D46C92"/>
    <w:rsid w:val="00D4724E"/>
    <w:rsid w:val="00D47270"/>
    <w:rsid w:val="00D4779B"/>
    <w:rsid w:val="00D477D5"/>
    <w:rsid w:val="00D47BED"/>
    <w:rsid w:val="00D47CE1"/>
    <w:rsid w:val="00D508C2"/>
    <w:rsid w:val="00D50C86"/>
    <w:rsid w:val="00D50CAE"/>
    <w:rsid w:val="00D50F3F"/>
    <w:rsid w:val="00D511EA"/>
    <w:rsid w:val="00D51252"/>
    <w:rsid w:val="00D5150C"/>
    <w:rsid w:val="00D515A9"/>
    <w:rsid w:val="00D5172F"/>
    <w:rsid w:val="00D517B9"/>
    <w:rsid w:val="00D519C2"/>
    <w:rsid w:val="00D51E4F"/>
    <w:rsid w:val="00D51FFA"/>
    <w:rsid w:val="00D520EE"/>
    <w:rsid w:val="00D527AD"/>
    <w:rsid w:val="00D52B87"/>
    <w:rsid w:val="00D5322D"/>
    <w:rsid w:val="00D53235"/>
    <w:rsid w:val="00D532DA"/>
    <w:rsid w:val="00D53E09"/>
    <w:rsid w:val="00D53FD0"/>
    <w:rsid w:val="00D54006"/>
    <w:rsid w:val="00D541FB"/>
    <w:rsid w:val="00D542B6"/>
    <w:rsid w:val="00D5445E"/>
    <w:rsid w:val="00D54938"/>
    <w:rsid w:val="00D54B18"/>
    <w:rsid w:val="00D54C63"/>
    <w:rsid w:val="00D54CB6"/>
    <w:rsid w:val="00D54F5F"/>
    <w:rsid w:val="00D554E8"/>
    <w:rsid w:val="00D55910"/>
    <w:rsid w:val="00D55ACA"/>
    <w:rsid w:val="00D55C9A"/>
    <w:rsid w:val="00D5638C"/>
    <w:rsid w:val="00D5644F"/>
    <w:rsid w:val="00D564CA"/>
    <w:rsid w:val="00D56C30"/>
    <w:rsid w:val="00D56DE4"/>
    <w:rsid w:val="00D57129"/>
    <w:rsid w:val="00D57838"/>
    <w:rsid w:val="00D57915"/>
    <w:rsid w:val="00D57B8D"/>
    <w:rsid w:val="00D6005C"/>
    <w:rsid w:val="00D60153"/>
    <w:rsid w:val="00D604D3"/>
    <w:rsid w:val="00D604EB"/>
    <w:rsid w:val="00D60FFB"/>
    <w:rsid w:val="00D61728"/>
    <w:rsid w:val="00D61972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2CA"/>
    <w:rsid w:val="00D65382"/>
    <w:rsid w:val="00D655CF"/>
    <w:rsid w:val="00D657D0"/>
    <w:rsid w:val="00D65EC0"/>
    <w:rsid w:val="00D65F3A"/>
    <w:rsid w:val="00D6616F"/>
    <w:rsid w:val="00D66192"/>
    <w:rsid w:val="00D66288"/>
    <w:rsid w:val="00D662A5"/>
    <w:rsid w:val="00D662B3"/>
    <w:rsid w:val="00D66606"/>
    <w:rsid w:val="00D66621"/>
    <w:rsid w:val="00D66C15"/>
    <w:rsid w:val="00D66D9A"/>
    <w:rsid w:val="00D66E09"/>
    <w:rsid w:val="00D679E5"/>
    <w:rsid w:val="00D703E6"/>
    <w:rsid w:val="00D70447"/>
    <w:rsid w:val="00D70494"/>
    <w:rsid w:val="00D704CA"/>
    <w:rsid w:val="00D7055E"/>
    <w:rsid w:val="00D7057B"/>
    <w:rsid w:val="00D70A3C"/>
    <w:rsid w:val="00D71139"/>
    <w:rsid w:val="00D711D4"/>
    <w:rsid w:val="00D71471"/>
    <w:rsid w:val="00D715DA"/>
    <w:rsid w:val="00D71C5B"/>
    <w:rsid w:val="00D71D90"/>
    <w:rsid w:val="00D71EB7"/>
    <w:rsid w:val="00D723AB"/>
    <w:rsid w:val="00D72542"/>
    <w:rsid w:val="00D72C86"/>
    <w:rsid w:val="00D72D65"/>
    <w:rsid w:val="00D72FDB"/>
    <w:rsid w:val="00D731C7"/>
    <w:rsid w:val="00D73580"/>
    <w:rsid w:val="00D736B1"/>
    <w:rsid w:val="00D73867"/>
    <w:rsid w:val="00D73C91"/>
    <w:rsid w:val="00D741FE"/>
    <w:rsid w:val="00D742D4"/>
    <w:rsid w:val="00D7435F"/>
    <w:rsid w:val="00D744A5"/>
    <w:rsid w:val="00D745C5"/>
    <w:rsid w:val="00D746EE"/>
    <w:rsid w:val="00D754C9"/>
    <w:rsid w:val="00D75615"/>
    <w:rsid w:val="00D758A5"/>
    <w:rsid w:val="00D758FE"/>
    <w:rsid w:val="00D75C1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15F"/>
    <w:rsid w:val="00D8061C"/>
    <w:rsid w:val="00D8099E"/>
    <w:rsid w:val="00D80AD4"/>
    <w:rsid w:val="00D80B43"/>
    <w:rsid w:val="00D80C31"/>
    <w:rsid w:val="00D80E83"/>
    <w:rsid w:val="00D813A8"/>
    <w:rsid w:val="00D813B6"/>
    <w:rsid w:val="00D81996"/>
    <w:rsid w:val="00D81C71"/>
    <w:rsid w:val="00D82131"/>
    <w:rsid w:val="00D822F6"/>
    <w:rsid w:val="00D826B8"/>
    <w:rsid w:val="00D82B03"/>
    <w:rsid w:val="00D82B86"/>
    <w:rsid w:val="00D82BF9"/>
    <w:rsid w:val="00D82F80"/>
    <w:rsid w:val="00D831A9"/>
    <w:rsid w:val="00D832E6"/>
    <w:rsid w:val="00D835B0"/>
    <w:rsid w:val="00D83816"/>
    <w:rsid w:val="00D8394C"/>
    <w:rsid w:val="00D83EEC"/>
    <w:rsid w:val="00D83F19"/>
    <w:rsid w:val="00D8415D"/>
    <w:rsid w:val="00D841AB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40"/>
    <w:rsid w:val="00D86F88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082"/>
    <w:rsid w:val="00D913A3"/>
    <w:rsid w:val="00D915C0"/>
    <w:rsid w:val="00D916A8"/>
    <w:rsid w:val="00D91A1C"/>
    <w:rsid w:val="00D91AEB"/>
    <w:rsid w:val="00D91CA9"/>
    <w:rsid w:val="00D91E32"/>
    <w:rsid w:val="00D924C9"/>
    <w:rsid w:val="00D9262F"/>
    <w:rsid w:val="00D92822"/>
    <w:rsid w:val="00D929A7"/>
    <w:rsid w:val="00D92D13"/>
    <w:rsid w:val="00D92F01"/>
    <w:rsid w:val="00D932EC"/>
    <w:rsid w:val="00D933FA"/>
    <w:rsid w:val="00D93A2A"/>
    <w:rsid w:val="00D93F40"/>
    <w:rsid w:val="00D941A2"/>
    <w:rsid w:val="00D946AF"/>
    <w:rsid w:val="00D94742"/>
    <w:rsid w:val="00D94CCB"/>
    <w:rsid w:val="00D94F0D"/>
    <w:rsid w:val="00D950B4"/>
    <w:rsid w:val="00D9531E"/>
    <w:rsid w:val="00D95515"/>
    <w:rsid w:val="00D956D5"/>
    <w:rsid w:val="00D958CF"/>
    <w:rsid w:val="00D96302"/>
    <w:rsid w:val="00D96CDF"/>
    <w:rsid w:val="00D97790"/>
    <w:rsid w:val="00D97808"/>
    <w:rsid w:val="00D97AD0"/>
    <w:rsid w:val="00D97AD3"/>
    <w:rsid w:val="00D97D5F"/>
    <w:rsid w:val="00DA01BE"/>
    <w:rsid w:val="00DA04BE"/>
    <w:rsid w:val="00DA056F"/>
    <w:rsid w:val="00DA077B"/>
    <w:rsid w:val="00DA0CED"/>
    <w:rsid w:val="00DA0D6D"/>
    <w:rsid w:val="00DA0DCD"/>
    <w:rsid w:val="00DA0F5F"/>
    <w:rsid w:val="00DA1270"/>
    <w:rsid w:val="00DA12DC"/>
    <w:rsid w:val="00DA1355"/>
    <w:rsid w:val="00DA2167"/>
    <w:rsid w:val="00DA23B2"/>
    <w:rsid w:val="00DA323A"/>
    <w:rsid w:val="00DA3253"/>
    <w:rsid w:val="00DA3662"/>
    <w:rsid w:val="00DA38B5"/>
    <w:rsid w:val="00DA3FD1"/>
    <w:rsid w:val="00DA4076"/>
    <w:rsid w:val="00DA411C"/>
    <w:rsid w:val="00DA4626"/>
    <w:rsid w:val="00DA4A13"/>
    <w:rsid w:val="00DA4A2B"/>
    <w:rsid w:val="00DA4FDF"/>
    <w:rsid w:val="00DA5120"/>
    <w:rsid w:val="00DA546D"/>
    <w:rsid w:val="00DA57BA"/>
    <w:rsid w:val="00DA598D"/>
    <w:rsid w:val="00DA5DCF"/>
    <w:rsid w:val="00DA6AEC"/>
    <w:rsid w:val="00DA6F76"/>
    <w:rsid w:val="00DA793E"/>
    <w:rsid w:val="00DA7CF9"/>
    <w:rsid w:val="00DA7EDD"/>
    <w:rsid w:val="00DB008F"/>
    <w:rsid w:val="00DB0120"/>
    <w:rsid w:val="00DB02D5"/>
    <w:rsid w:val="00DB0751"/>
    <w:rsid w:val="00DB0AF6"/>
    <w:rsid w:val="00DB0E76"/>
    <w:rsid w:val="00DB1138"/>
    <w:rsid w:val="00DB1165"/>
    <w:rsid w:val="00DB1267"/>
    <w:rsid w:val="00DB12D6"/>
    <w:rsid w:val="00DB167A"/>
    <w:rsid w:val="00DB1804"/>
    <w:rsid w:val="00DB1D21"/>
    <w:rsid w:val="00DB1D49"/>
    <w:rsid w:val="00DB1D5E"/>
    <w:rsid w:val="00DB2227"/>
    <w:rsid w:val="00DB2378"/>
    <w:rsid w:val="00DB27C3"/>
    <w:rsid w:val="00DB27D9"/>
    <w:rsid w:val="00DB2972"/>
    <w:rsid w:val="00DB2BFB"/>
    <w:rsid w:val="00DB2D51"/>
    <w:rsid w:val="00DB2DE5"/>
    <w:rsid w:val="00DB3617"/>
    <w:rsid w:val="00DB370B"/>
    <w:rsid w:val="00DB38DB"/>
    <w:rsid w:val="00DB4340"/>
    <w:rsid w:val="00DB44F0"/>
    <w:rsid w:val="00DB4651"/>
    <w:rsid w:val="00DB49B6"/>
    <w:rsid w:val="00DB4AA1"/>
    <w:rsid w:val="00DB4E30"/>
    <w:rsid w:val="00DB5042"/>
    <w:rsid w:val="00DB5327"/>
    <w:rsid w:val="00DB5591"/>
    <w:rsid w:val="00DB57A5"/>
    <w:rsid w:val="00DB591A"/>
    <w:rsid w:val="00DB6234"/>
    <w:rsid w:val="00DB6426"/>
    <w:rsid w:val="00DB649A"/>
    <w:rsid w:val="00DB6551"/>
    <w:rsid w:val="00DB678D"/>
    <w:rsid w:val="00DB6AC3"/>
    <w:rsid w:val="00DB6B97"/>
    <w:rsid w:val="00DB7080"/>
    <w:rsid w:val="00DB7109"/>
    <w:rsid w:val="00DB73ED"/>
    <w:rsid w:val="00DB7BEE"/>
    <w:rsid w:val="00DB7E68"/>
    <w:rsid w:val="00DB7F0D"/>
    <w:rsid w:val="00DC00D2"/>
    <w:rsid w:val="00DC0209"/>
    <w:rsid w:val="00DC020F"/>
    <w:rsid w:val="00DC0365"/>
    <w:rsid w:val="00DC086A"/>
    <w:rsid w:val="00DC09FD"/>
    <w:rsid w:val="00DC0AB4"/>
    <w:rsid w:val="00DC0E85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CA6"/>
    <w:rsid w:val="00DC3E04"/>
    <w:rsid w:val="00DC4063"/>
    <w:rsid w:val="00DC4089"/>
    <w:rsid w:val="00DC4786"/>
    <w:rsid w:val="00DC4866"/>
    <w:rsid w:val="00DC4A12"/>
    <w:rsid w:val="00DC5508"/>
    <w:rsid w:val="00DC5651"/>
    <w:rsid w:val="00DC5C2B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7D7"/>
    <w:rsid w:val="00DC7B16"/>
    <w:rsid w:val="00DD0306"/>
    <w:rsid w:val="00DD0572"/>
    <w:rsid w:val="00DD0665"/>
    <w:rsid w:val="00DD06CB"/>
    <w:rsid w:val="00DD08D1"/>
    <w:rsid w:val="00DD0B3B"/>
    <w:rsid w:val="00DD0D3F"/>
    <w:rsid w:val="00DD1205"/>
    <w:rsid w:val="00DD129C"/>
    <w:rsid w:val="00DD12B9"/>
    <w:rsid w:val="00DD157F"/>
    <w:rsid w:val="00DD15D3"/>
    <w:rsid w:val="00DD15DE"/>
    <w:rsid w:val="00DD180E"/>
    <w:rsid w:val="00DD1D3E"/>
    <w:rsid w:val="00DD2006"/>
    <w:rsid w:val="00DD22F9"/>
    <w:rsid w:val="00DD2969"/>
    <w:rsid w:val="00DD2993"/>
    <w:rsid w:val="00DD2C06"/>
    <w:rsid w:val="00DD2E04"/>
    <w:rsid w:val="00DD34A6"/>
    <w:rsid w:val="00DD3F6E"/>
    <w:rsid w:val="00DD44E3"/>
    <w:rsid w:val="00DD48EA"/>
    <w:rsid w:val="00DD4B04"/>
    <w:rsid w:val="00DD4B89"/>
    <w:rsid w:val="00DD4B90"/>
    <w:rsid w:val="00DD4DE0"/>
    <w:rsid w:val="00DD4F54"/>
    <w:rsid w:val="00DD50C1"/>
    <w:rsid w:val="00DD50E2"/>
    <w:rsid w:val="00DD5272"/>
    <w:rsid w:val="00DD5427"/>
    <w:rsid w:val="00DD5564"/>
    <w:rsid w:val="00DD5626"/>
    <w:rsid w:val="00DD5637"/>
    <w:rsid w:val="00DD57E6"/>
    <w:rsid w:val="00DD5A41"/>
    <w:rsid w:val="00DD5BB0"/>
    <w:rsid w:val="00DD5F1F"/>
    <w:rsid w:val="00DD5F3B"/>
    <w:rsid w:val="00DD638F"/>
    <w:rsid w:val="00DD6582"/>
    <w:rsid w:val="00DD68E1"/>
    <w:rsid w:val="00DD6943"/>
    <w:rsid w:val="00DD73C0"/>
    <w:rsid w:val="00DD7670"/>
    <w:rsid w:val="00DD776C"/>
    <w:rsid w:val="00DD7888"/>
    <w:rsid w:val="00DD7AA9"/>
    <w:rsid w:val="00DD7B32"/>
    <w:rsid w:val="00DD7CDE"/>
    <w:rsid w:val="00DD7DB1"/>
    <w:rsid w:val="00DD7ED8"/>
    <w:rsid w:val="00DE0324"/>
    <w:rsid w:val="00DE08A6"/>
    <w:rsid w:val="00DE096A"/>
    <w:rsid w:val="00DE0B8B"/>
    <w:rsid w:val="00DE0E00"/>
    <w:rsid w:val="00DE10C7"/>
    <w:rsid w:val="00DE15A8"/>
    <w:rsid w:val="00DE187F"/>
    <w:rsid w:val="00DE1975"/>
    <w:rsid w:val="00DE1CE0"/>
    <w:rsid w:val="00DE2111"/>
    <w:rsid w:val="00DE25FA"/>
    <w:rsid w:val="00DE26C2"/>
    <w:rsid w:val="00DE2C5A"/>
    <w:rsid w:val="00DE31C8"/>
    <w:rsid w:val="00DE3256"/>
    <w:rsid w:val="00DE3298"/>
    <w:rsid w:val="00DE3723"/>
    <w:rsid w:val="00DE376B"/>
    <w:rsid w:val="00DE38B4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6A0"/>
    <w:rsid w:val="00DE692B"/>
    <w:rsid w:val="00DE69A2"/>
    <w:rsid w:val="00DE6A9A"/>
    <w:rsid w:val="00DE6D8B"/>
    <w:rsid w:val="00DE6F9F"/>
    <w:rsid w:val="00DE7150"/>
    <w:rsid w:val="00DE7279"/>
    <w:rsid w:val="00DE728D"/>
    <w:rsid w:val="00DE73B2"/>
    <w:rsid w:val="00DE74BA"/>
    <w:rsid w:val="00DE7709"/>
    <w:rsid w:val="00DE7CC9"/>
    <w:rsid w:val="00DE7FD6"/>
    <w:rsid w:val="00DF0071"/>
    <w:rsid w:val="00DF0208"/>
    <w:rsid w:val="00DF05B8"/>
    <w:rsid w:val="00DF09DF"/>
    <w:rsid w:val="00DF0D4B"/>
    <w:rsid w:val="00DF0F49"/>
    <w:rsid w:val="00DF0F7B"/>
    <w:rsid w:val="00DF1271"/>
    <w:rsid w:val="00DF1350"/>
    <w:rsid w:val="00DF153A"/>
    <w:rsid w:val="00DF1952"/>
    <w:rsid w:val="00DF1AA0"/>
    <w:rsid w:val="00DF1F57"/>
    <w:rsid w:val="00DF1FF5"/>
    <w:rsid w:val="00DF21BC"/>
    <w:rsid w:val="00DF24FF"/>
    <w:rsid w:val="00DF25ED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5D82"/>
    <w:rsid w:val="00DF6002"/>
    <w:rsid w:val="00DF61B2"/>
    <w:rsid w:val="00DF61FB"/>
    <w:rsid w:val="00DF637B"/>
    <w:rsid w:val="00DF6549"/>
    <w:rsid w:val="00DF69A0"/>
    <w:rsid w:val="00DF69D8"/>
    <w:rsid w:val="00DF6E1B"/>
    <w:rsid w:val="00DF6E78"/>
    <w:rsid w:val="00DF7388"/>
    <w:rsid w:val="00DF7B0A"/>
    <w:rsid w:val="00DF7B4E"/>
    <w:rsid w:val="00DF7B72"/>
    <w:rsid w:val="00DF7CB1"/>
    <w:rsid w:val="00DF7E82"/>
    <w:rsid w:val="00E002DD"/>
    <w:rsid w:val="00E004A7"/>
    <w:rsid w:val="00E00E5B"/>
    <w:rsid w:val="00E00F89"/>
    <w:rsid w:val="00E015AA"/>
    <w:rsid w:val="00E0168C"/>
    <w:rsid w:val="00E0195F"/>
    <w:rsid w:val="00E01A8D"/>
    <w:rsid w:val="00E01CE9"/>
    <w:rsid w:val="00E01E6D"/>
    <w:rsid w:val="00E01E83"/>
    <w:rsid w:val="00E022F8"/>
    <w:rsid w:val="00E02432"/>
    <w:rsid w:val="00E02748"/>
    <w:rsid w:val="00E0283A"/>
    <w:rsid w:val="00E028CD"/>
    <w:rsid w:val="00E02A7B"/>
    <w:rsid w:val="00E030AE"/>
    <w:rsid w:val="00E03109"/>
    <w:rsid w:val="00E0315A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A49"/>
    <w:rsid w:val="00E04D6A"/>
    <w:rsid w:val="00E04DF7"/>
    <w:rsid w:val="00E05376"/>
    <w:rsid w:val="00E053EE"/>
    <w:rsid w:val="00E055B8"/>
    <w:rsid w:val="00E057B9"/>
    <w:rsid w:val="00E05B2E"/>
    <w:rsid w:val="00E05DA5"/>
    <w:rsid w:val="00E05DFD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27CE"/>
    <w:rsid w:val="00E128D7"/>
    <w:rsid w:val="00E12A6B"/>
    <w:rsid w:val="00E12B30"/>
    <w:rsid w:val="00E12B6A"/>
    <w:rsid w:val="00E1321C"/>
    <w:rsid w:val="00E1362A"/>
    <w:rsid w:val="00E13E36"/>
    <w:rsid w:val="00E13F9A"/>
    <w:rsid w:val="00E145FD"/>
    <w:rsid w:val="00E14B6C"/>
    <w:rsid w:val="00E14C63"/>
    <w:rsid w:val="00E150B6"/>
    <w:rsid w:val="00E152E8"/>
    <w:rsid w:val="00E158A6"/>
    <w:rsid w:val="00E158D8"/>
    <w:rsid w:val="00E15AA8"/>
    <w:rsid w:val="00E163C5"/>
    <w:rsid w:val="00E16598"/>
    <w:rsid w:val="00E16640"/>
    <w:rsid w:val="00E16966"/>
    <w:rsid w:val="00E1697B"/>
    <w:rsid w:val="00E169F2"/>
    <w:rsid w:val="00E16C20"/>
    <w:rsid w:val="00E16C9F"/>
    <w:rsid w:val="00E1742A"/>
    <w:rsid w:val="00E176F8"/>
    <w:rsid w:val="00E179E5"/>
    <w:rsid w:val="00E20279"/>
    <w:rsid w:val="00E2093A"/>
    <w:rsid w:val="00E20F15"/>
    <w:rsid w:val="00E214D9"/>
    <w:rsid w:val="00E21795"/>
    <w:rsid w:val="00E21806"/>
    <w:rsid w:val="00E21939"/>
    <w:rsid w:val="00E21961"/>
    <w:rsid w:val="00E21985"/>
    <w:rsid w:val="00E21AB3"/>
    <w:rsid w:val="00E22522"/>
    <w:rsid w:val="00E22B7D"/>
    <w:rsid w:val="00E22D21"/>
    <w:rsid w:val="00E23654"/>
    <w:rsid w:val="00E238B0"/>
    <w:rsid w:val="00E23970"/>
    <w:rsid w:val="00E23DE1"/>
    <w:rsid w:val="00E23EEB"/>
    <w:rsid w:val="00E23F76"/>
    <w:rsid w:val="00E2402D"/>
    <w:rsid w:val="00E24167"/>
    <w:rsid w:val="00E24C74"/>
    <w:rsid w:val="00E2577C"/>
    <w:rsid w:val="00E258C6"/>
    <w:rsid w:val="00E259E1"/>
    <w:rsid w:val="00E25A73"/>
    <w:rsid w:val="00E25E93"/>
    <w:rsid w:val="00E2642A"/>
    <w:rsid w:val="00E2695B"/>
    <w:rsid w:val="00E26BAF"/>
    <w:rsid w:val="00E27029"/>
    <w:rsid w:val="00E2717E"/>
    <w:rsid w:val="00E27514"/>
    <w:rsid w:val="00E2770A"/>
    <w:rsid w:val="00E27CBD"/>
    <w:rsid w:val="00E304B2"/>
    <w:rsid w:val="00E3055E"/>
    <w:rsid w:val="00E30671"/>
    <w:rsid w:val="00E30759"/>
    <w:rsid w:val="00E30DF2"/>
    <w:rsid w:val="00E31446"/>
    <w:rsid w:val="00E319FF"/>
    <w:rsid w:val="00E31B95"/>
    <w:rsid w:val="00E31E34"/>
    <w:rsid w:val="00E32286"/>
    <w:rsid w:val="00E32E5D"/>
    <w:rsid w:val="00E33634"/>
    <w:rsid w:val="00E336FC"/>
    <w:rsid w:val="00E33781"/>
    <w:rsid w:val="00E338FD"/>
    <w:rsid w:val="00E33B0E"/>
    <w:rsid w:val="00E33B6E"/>
    <w:rsid w:val="00E33F90"/>
    <w:rsid w:val="00E346A2"/>
    <w:rsid w:val="00E34800"/>
    <w:rsid w:val="00E34943"/>
    <w:rsid w:val="00E34AE6"/>
    <w:rsid w:val="00E35648"/>
    <w:rsid w:val="00E35DF3"/>
    <w:rsid w:val="00E3628D"/>
    <w:rsid w:val="00E36C66"/>
    <w:rsid w:val="00E370B5"/>
    <w:rsid w:val="00E3728E"/>
    <w:rsid w:val="00E37E05"/>
    <w:rsid w:val="00E37E08"/>
    <w:rsid w:val="00E4033C"/>
    <w:rsid w:val="00E4051D"/>
    <w:rsid w:val="00E40680"/>
    <w:rsid w:val="00E409C0"/>
    <w:rsid w:val="00E40C80"/>
    <w:rsid w:val="00E40D5E"/>
    <w:rsid w:val="00E40FEB"/>
    <w:rsid w:val="00E411DB"/>
    <w:rsid w:val="00E41300"/>
    <w:rsid w:val="00E413B1"/>
    <w:rsid w:val="00E415BD"/>
    <w:rsid w:val="00E4167F"/>
    <w:rsid w:val="00E416DC"/>
    <w:rsid w:val="00E418AE"/>
    <w:rsid w:val="00E41B4F"/>
    <w:rsid w:val="00E41E92"/>
    <w:rsid w:val="00E42114"/>
    <w:rsid w:val="00E425A6"/>
    <w:rsid w:val="00E42647"/>
    <w:rsid w:val="00E426FF"/>
    <w:rsid w:val="00E42C27"/>
    <w:rsid w:val="00E42FD1"/>
    <w:rsid w:val="00E4362E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4C2"/>
    <w:rsid w:val="00E45796"/>
    <w:rsid w:val="00E45BD5"/>
    <w:rsid w:val="00E45FAE"/>
    <w:rsid w:val="00E46066"/>
    <w:rsid w:val="00E461A3"/>
    <w:rsid w:val="00E46387"/>
    <w:rsid w:val="00E46A17"/>
    <w:rsid w:val="00E46ADA"/>
    <w:rsid w:val="00E46B00"/>
    <w:rsid w:val="00E46B66"/>
    <w:rsid w:val="00E46D91"/>
    <w:rsid w:val="00E4748D"/>
    <w:rsid w:val="00E47B42"/>
    <w:rsid w:val="00E47C69"/>
    <w:rsid w:val="00E47ED5"/>
    <w:rsid w:val="00E47F1F"/>
    <w:rsid w:val="00E47FCA"/>
    <w:rsid w:val="00E50B44"/>
    <w:rsid w:val="00E50CF8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331"/>
    <w:rsid w:val="00E527E5"/>
    <w:rsid w:val="00E52889"/>
    <w:rsid w:val="00E52ECC"/>
    <w:rsid w:val="00E52F10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856"/>
    <w:rsid w:val="00E549E5"/>
    <w:rsid w:val="00E54A62"/>
    <w:rsid w:val="00E54CCD"/>
    <w:rsid w:val="00E54E8C"/>
    <w:rsid w:val="00E54F5D"/>
    <w:rsid w:val="00E552A8"/>
    <w:rsid w:val="00E552C7"/>
    <w:rsid w:val="00E5543D"/>
    <w:rsid w:val="00E5556D"/>
    <w:rsid w:val="00E55AD8"/>
    <w:rsid w:val="00E55CD3"/>
    <w:rsid w:val="00E5611F"/>
    <w:rsid w:val="00E562C4"/>
    <w:rsid w:val="00E56ED2"/>
    <w:rsid w:val="00E573A4"/>
    <w:rsid w:val="00E57402"/>
    <w:rsid w:val="00E5760B"/>
    <w:rsid w:val="00E60065"/>
    <w:rsid w:val="00E601B2"/>
    <w:rsid w:val="00E60232"/>
    <w:rsid w:val="00E60248"/>
    <w:rsid w:val="00E6063C"/>
    <w:rsid w:val="00E60AC7"/>
    <w:rsid w:val="00E60CC6"/>
    <w:rsid w:val="00E60D30"/>
    <w:rsid w:val="00E60FCA"/>
    <w:rsid w:val="00E61211"/>
    <w:rsid w:val="00E6153C"/>
    <w:rsid w:val="00E61B02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68B"/>
    <w:rsid w:val="00E6376B"/>
    <w:rsid w:val="00E63CFA"/>
    <w:rsid w:val="00E641ED"/>
    <w:rsid w:val="00E64538"/>
    <w:rsid w:val="00E64874"/>
    <w:rsid w:val="00E64A86"/>
    <w:rsid w:val="00E64C06"/>
    <w:rsid w:val="00E64C49"/>
    <w:rsid w:val="00E65334"/>
    <w:rsid w:val="00E65337"/>
    <w:rsid w:val="00E65BFC"/>
    <w:rsid w:val="00E663C7"/>
    <w:rsid w:val="00E6651F"/>
    <w:rsid w:val="00E6674F"/>
    <w:rsid w:val="00E66827"/>
    <w:rsid w:val="00E66985"/>
    <w:rsid w:val="00E66BBB"/>
    <w:rsid w:val="00E66C24"/>
    <w:rsid w:val="00E671C5"/>
    <w:rsid w:val="00E674D5"/>
    <w:rsid w:val="00E674DE"/>
    <w:rsid w:val="00E67D43"/>
    <w:rsid w:val="00E67E37"/>
    <w:rsid w:val="00E67E7D"/>
    <w:rsid w:val="00E67F13"/>
    <w:rsid w:val="00E701B4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1E98"/>
    <w:rsid w:val="00E723E1"/>
    <w:rsid w:val="00E725D4"/>
    <w:rsid w:val="00E72864"/>
    <w:rsid w:val="00E72901"/>
    <w:rsid w:val="00E72F0D"/>
    <w:rsid w:val="00E7301E"/>
    <w:rsid w:val="00E732BB"/>
    <w:rsid w:val="00E736D8"/>
    <w:rsid w:val="00E73B26"/>
    <w:rsid w:val="00E73E72"/>
    <w:rsid w:val="00E73EEC"/>
    <w:rsid w:val="00E74163"/>
    <w:rsid w:val="00E7431D"/>
    <w:rsid w:val="00E74D66"/>
    <w:rsid w:val="00E74FB9"/>
    <w:rsid w:val="00E75511"/>
    <w:rsid w:val="00E7569F"/>
    <w:rsid w:val="00E75B2D"/>
    <w:rsid w:val="00E76079"/>
    <w:rsid w:val="00E76089"/>
    <w:rsid w:val="00E76C4A"/>
    <w:rsid w:val="00E77108"/>
    <w:rsid w:val="00E7720E"/>
    <w:rsid w:val="00E7723F"/>
    <w:rsid w:val="00E7727F"/>
    <w:rsid w:val="00E77372"/>
    <w:rsid w:val="00E774FE"/>
    <w:rsid w:val="00E7769E"/>
    <w:rsid w:val="00E77C21"/>
    <w:rsid w:val="00E77E6A"/>
    <w:rsid w:val="00E77EDC"/>
    <w:rsid w:val="00E8039D"/>
    <w:rsid w:val="00E804D5"/>
    <w:rsid w:val="00E80608"/>
    <w:rsid w:val="00E80A82"/>
    <w:rsid w:val="00E80C3B"/>
    <w:rsid w:val="00E80CA2"/>
    <w:rsid w:val="00E80EAC"/>
    <w:rsid w:val="00E81353"/>
    <w:rsid w:val="00E814DB"/>
    <w:rsid w:val="00E815A5"/>
    <w:rsid w:val="00E81669"/>
    <w:rsid w:val="00E816F9"/>
    <w:rsid w:val="00E81831"/>
    <w:rsid w:val="00E818A3"/>
    <w:rsid w:val="00E819CC"/>
    <w:rsid w:val="00E819D0"/>
    <w:rsid w:val="00E81CDD"/>
    <w:rsid w:val="00E82082"/>
    <w:rsid w:val="00E82177"/>
    <w:rsid w:val="00E825D8"/>
    <w:rsid w:val="00E82AE9"/>
    <w:rsid w:val="00E82CC1"/>
    <w:rsid w:val="00E82FB2"/>
    <w:rsid w:val="00E8320D"/>
    <w:rsid w:val="00E832D9"/>
    <w:rsid w:val="00E833B4"/>
    <w:rsid w:val="00E836E3"/>
    <w:rsid w:val="00E83954"/>
    <w:rsid w:val="00E83C0D"/>
    <w:rsid w:val="00E84461"/>
    <w:rsid w:val="00E844B7"/>
    <w:rsid w:val="00E8484E"/>
    <w:rsid w:val="00E84964"/>
    <w:rsid w:val="00E854E6"/>
    <w:rsid w:val="00E85734"/>
    <w:rsid w:val="00E85C68"/>
    <w:rsid w:val="00E85D79"/>
    <w:rsid w:val="00E85F61"/>
    <w:rsid w:val="00E86394"/>
    <w:rsid w:val="00E86876"/>
    <w:rsid w:val="00E8699C"/>
    <w:rsid w:val="00E86B5E"/>
    <w:rsid w:val="00E86DD5"/>
    <w:rsid w:val="00E87353"/>
    <w:rsid w:val="00E87797"/>
    <w:rsid w:val="00E87FD9"/>
    <w:rsid w:val="00E90C44"/>
    <w:rsid w:val="00E90D11"/>
    <w:rsid w:val="00E919AB"/>
    <w:rsid w:val="00E9242C"/>
    <w:rsid w:val="00E92448"/>
    <w:rsid w:val="00E928A0"/>
    <w:rsid w:val="00E929FD"/>
    <w:rsid w:val="00E92A27"/>
    <w:rsid w:val="00E92A7C"/>
    <w:rsid w:val="00E92CDC"/>
    <w:rsid w:val="00E92E2D"/>
    <w:rsid w:val="00E92FD6"/>
    <w:rsid w:val="00E93012"/>
    <w:rsid w:val="00E930DC"/>
    <w:rsid w:val="00E932F1"/>
    <w:rsid w:val="00E933DD"/>
    <w:rsid w:val="00E934FC"/>
    <w:rsid w:val="00E93552"/>
    <w:rsid w:val="00E939EC"/>
    <w:rsid w:val="00E93CB1"/>
    <w:rsid w:val="00E93D69"/>
    <w:rsid w:val="00E93F6C"/>
    <w:rsid w:val="00E93F87"/>
    <w:rsid w:val="00E94053"/>
    <w:rsid w:val="00E9447C"/>
    <w:rsid w:val="00E94485"/>
    <w:rsid w:val="00E94868"/>
    <w:rsid w:val="00E94941"/>
    <w:rsid w:val="00E949BE"/>
    <w:rsid w:val="00E94A42"/>
    <w:rsid w:val="00E94DEB"/>
    <w:rsid w:val="00E94DF7"/>
    <w:rsid w:val="00E951E3"/>
    <w:rsid w:val="00E95668"/>
    <w:rsid w:val="00E95760"/>
    <w:rsid w:val="00E95ABB"/>
    <w:rsid w:val="00E9602C"/>
    <w:rsid w:val="00E96608"/>
    <w:rsid w:val="00E96623"/>
    <w:rsid w:val="00E969F7"/>
    <w:rsid w:val="00E96FE6"/>
    <w:rsid w:val="00E9717B"/>
    <w:rsid w:val="00E97356"/>
    <w:rsid w:val="00E97D0A"/>
    <w:rsid w:val="00EA02F7"/>
    <w:rsid w:val="00EA0499"/>
    <w:rsid w:val="00EA08AF"/>
    <w:rsid w:val="00EA0B63"/>
    <w:rsid w:val="00EA0C4C"/>
    <w:rsid w:val="00EA0E1D"/>
    <w:rsid w:val="00EA1112"/>
    <w:rsid w:val="00EA12B8"/>
    <w:rsid w:val="00EA13BC"/>
    <w:rsid w:val="00EA142C"/>
    <w:rsid w:val="00EA168F"/>
    <w:rsid w:val="00EA16E5"/>
    <w:rsid w:val="00EA176B"/>
    <w:rsid w:val="00EA19DD"/>
    <w:rsid w:val="00EA1CBB"/>
    <w:rsid w:val="00EA241E"/>
    <w:rsid w:val="00EA26F0"/>
    <w:rsid w:val="00EA2805"/>
    <w:rsid w:val="00EA297B"/>
    <w:rsid w:val="00EA32BD"/>
    <w:rsid w:val="00EA34A1"/>
    <w:rsid w:val="00EA3827"/>
    <w:rsid w:val="00EA42F2"/>
    <w:rsid w:val="00EA4403"/>
    <w:rsid w:val="00EA4970"/>
    <w:rsid w:val="00EA4A90"/>
    <w:rsid w:val="00EA4B3C"/>
    <w:rsid w:val="00EA4BB7"/>
    <w:rsid w:val="00EA5466"/>
    <w:rsid w:val="00EA557B"/>
    <w:rsid w:val="00EA5836"/>
    <w:rsid w:val="00EA5D41"/>
    <w:rsid w:val="00EA5DCB"/>
    <w:rsid w:val="00EA5F3E"/>
    <w:rsid w:val="00EA62DE"/>
    <w:rsid w:val="00EA65FF"/>
    <w:rsid w:val="00EA6783"/>
    <w:rsid w:val="00EA6CA3"/>
    <w:rsid w:val="00EA6E4C"/>
    <w:rsid w:val="00EA6F7B"/>
    <w:rsid w:val="00EA717F"/>
    <w:rsid w:val="00EA73E8"/>
    <w:rsid w:val="00EA7705"/>
    <w:rsid w:val="00EA7A73"/>
    <w:rsid w:val="00EA7D20"/>
    <w:rsid w:val="00EA7D75"/>
    <w:rsid w:val="00EA7F5F"/>
    <w:rsid w:val="00EB0109"/>
    <w:rsid w:val="00EB069B"/>
    <w:rsid w:val="00EB098B"/>
    <w:rsid w:val="00EB0FC7"/>
    <w:rsid w:val="00EB1137"/>
    <w:rsid w:val="00EB1241"/>
    <w:rsid w:val="00EB1470"/>
    <w:rsid w:val="00EB160B"/>
    <w:rsid w:val="00EB1C5B"/>
    <w:rsid w:val="00EB1C68"/>
    <w:rsid w:val="00EB1E56"/>
    <w:rsid w:val="00EB213D"/>
    <w:rsid w:val="00EB2A01"/>
    <w:rsid w:val="00EB2AB1"/>
    <w:rsid w:val="00EB2D2A"/>
    <w:rsid w:val="00EB300D"/>
    <w:rsid w:val="00EB30F6"/>
    <w:rsid w:val="00EB3159"/>
    <w:rsid w:val="00EB3179"/>
    <w:rsid w:val="00EB3611"/>
    <w:rsid w:val="00EB3790"/>
    <w:rsid w:val="00EB3BB8"/>
    <w:rsid w:val="00EB3F15"/>
    <w:rsid w:val="00EB3F18"/>
    <w:rsid w:val="00EB3F70"/>
    <w:rsid w:val="00EB4002"/>
    <w:rsid w:val="00EB47AC"/>
    <w:rsid w:val="00EB49E6"/>
    <w:rsid w:val="00EB4B34"/>
    <w:rsid w:val="00EB4C68"/>
    <w:rsid w:val="00EB516F"/>
    <w:rsid w:val="00EB5E7C"/>
    <w:rsid w:val="00EB63D2"/>
    <w:rsid w:val="00EB6A0A"/>
    <w:rsid w:val="00EB6A3B"/>
    <w:rsid w:val="00EB6AD4"/>
    <w:rsid w:val="00EB6F98"/>
    <w:rsid w:val="00EB7204"/>
    <w:rsid w:val="00EB7C35"/>
    <w:rsid w:val="00EC0007"/>
    <w:rsid w:val="00EC011A"/>
    <w:rsid w:val="00EC04B0"/>
    <w:rsid w:val="00EC072A"/>
    <w:rsid w:val="00EC07D8"/>
    <w:rsid w:val="00EC12FB"/>
    <w:rsid w:val="00EC15C7"/>
    <w:rsid w:val="00EC17BB"/>
    <w:rsid w:val="00EC17F8"/>
    <w:rsid w:val="00EC1B66"/>
    <w:rsid w:val="00EC2B6C"/>
    <w:rsid w:val="00EC2D63"/>
    <w:rsid w:val="00EC2DAA"/>
    <w:rsid w:val="00EC3235"/>
    <w:rsid w:val="00EC3570"/>
    <w:rsid w:val="00EC3C6A"/>
    <w:rsid w:val="00EC3C93"/>
    <w:rsid w:val="00EC3D18"/>
    <w:rsid w:val="00EC3FD7"/>
    <w:rsid w:val="00EC412E"/>
    <w:rsid w:val="00EC44B3"/>
    <w:rsid w:val="00EC492E"/>
    <w:rsid w:val="00EC4998"/>
    <w:rsid w:val="00EC4B6E"/>
    <w:rsid w:val="00EC4C50"/>
    <w:rsid w:val="00EC4F67"/>
    <w:rsid w:val="00EC50BD"/>
    <w:rsid w:val="00EC5226"/>
    <w:rsid w:val="00EC535E"/>
    <w:rsid w:val="00EC5428"/>
    <w:rsid w:val="00EC5622"/>
    <w:rsid w:val="00EC5856"/>
    <w:rsid w:val="00EC5D4A"/>
    <w:rsid w:val="00EC5DA4"/>
    <w:rsid w:val="00EC62F8"/>
    <w:rsid w:val="00EC680F"/>
    <w:rsid w:val="00EC6D07"/>
    <w:rsid w:val="00EC6F22"/>
    <w:rsid w:val="00EC7175"/>
    <w:rsid w:val="00EC72E2"/>
    <w:rsid w:val="00EC765C"/>
    <w:rsid w:val="00EC7673"/>
    <w:rsid w:val="00EC76E4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0F99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9DF"/>
    <w:rsid w:val="00ED2AA9"/>
    <w:rsid w:val="00ED2BB9"/>
    <w:rsid w:val="00ED2CEF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53E"/>
    <w:rsid w:val="00ED5695"/>
    <w:rsid w:val="00ED58E6"/>
    <w:rsid w:val="00ED5DE0"/>
    <w:rsid w:val="00ED62EF"/>
    <w:rsid w:val="00ED66AA"/>
    <w:rsid w:val="00ED67C5"/>
    <w:rsid w:val="00ED6B9C"/>
    <w:rsid w:val="00ED6C27"/>
    <w:rsid w:val="00ED6EB2"/>
    <w:rsid w:val="00ED6ED6"/>
    <w:rsid w:val="00ED717A"/>
    <w:rsid w:val="00ED721A"/>
    <w:rsid w:val="00ED7479"/>
    <w:rsid w:val="00ED797A"/>
    <w:rsid w:val="00EE0198"/>
    <w:rsid w:val="00EE047F"/>
    <w:rsid w:val="00EE0703"/>
    <w:rsid w:val="00EE0BB6"/>
    <w:rsid w:val="00EE0C05"/>
    <w:rsid w:val="00EE0CFD"/>
    <w:rsid w:val="00EE0FE1"/>
    <w:rsid w:val="00EE1156"/>
    <w:rsid w:val="00EE15A3"/>
    <w:rsid w:val="00EE1BD8"/>
    <w:rsid w:val="00EE20BE"/>
    <w:rsid w:val="00EE235B"/>
    <w:rsid w:val="00EE237A"/>
    <w:rsid w:val="00EE23BB"/>
    <w:rsid w:val="00EE24AE"/>
    <w:rsid w:val="00EE258A"/>
    <w:rsid w:val="00EE293A"/>
    <w:rsid w:val="00EE2A95"/>
    <w:rsid w:val="00EE2E2A"/>
    <w:rsid w:val="00EE2E44"/>
    <w:rsid w:val="00EE320A"/>
    <w:rsid w:val="00EE320D"/>
    <w:rsid w:val="00EE336E"/>
    <w:rsid w:val="00EE3714"/>
    <w:rsid w:val="00EE3C43"/>
    <w:rsid w:val="00EE3DF5"/>
    <w:rsid w:val="00EE3F98"/>
    <w:rsid w:val="00EE4648"/>
    <w:rsid w:val="00EE47CE"/>
    <w:rsid w:val="00EE4C20"/>
    <w:rsid w:val="00EE4CC9"/>
    <w:rsid w:val="00EE563D"/>
    <w:rsid w:val="00EE586F"/>
    <w:rsid w:val="00EE5DCD"/>
    <w:rsid w:val="00EE60BE"/>
    <w:rsid w:val="00EE6175"/>
    <w:rsid w:val="00EE6264"/>
    <w:rsid w:val="00EE652E"/>
    <w:rsid w:val="00EE6646"/>
    <w:rsid w:val="00EE66C6"/>
    <w:rsid w:val="00EE711B"/>
    <w:rsid w:val="00EE742B"/>
    <w:rsid w:val="00EE7510"/>
    <w:rsid w:val="00EE7D77"/>
    <w:rsid w:val="00EF0138"/>
    <w:rsid w:val="00EF01A2"/>
    <w:rsid w:val="00EF097C"/>
    <w:rsid w:val="00EF0D0D"/>
    <w:rsid w:val="00EF1319"/>
    <w:rsid w:val="00EF134A"/>
    <w:rsid w:val="00EF1895"/>
    <w:rsid w:val="00EF19C0"/>
    <w:rsid w:val="00EF1B04"/>
    <w:rsid w:val="00EF1B52"/>
    <w:rsid w:val="00EF2C6C"/>
    <w:rsid w:val="00EF2F1E"/>
    <w:rsid w:val="00EF306B"/>
    <w:rsid w:val="00EF3109"/>
    <w:rsid w:val="00EF3202"/>
    <w:rsid w:val="00EF322D"/>
    <w:rsid w:val="00EF36AD"/>
    <w:rsid w:val="00EF40B1"/>
    <w:rsid w:val="00EF416F"/>
    <w:rsid w:val="00EF427A"/>
    <w:rsid w:val="00EF4D74"/>
    <w:rsid w:val="00EF4E88"/>
    <w:rsid w:val="00EF50A3"/>
    <w:rsid w:val="00EF52FE"/>
    <w:rsid w:val="00EF53F2"/>
    <w:rsid w:val="00EF58AA"/>
    <w:rsid w:val="00EF6051"/>
    <w:rsid w:val="00EF63B2"/>
    <w:rsid w:val="00EF64C0"/>
    <w:rsid w:val="00EF64CF"/>
    <w:rsid w:val="00EF65A5"/>
    <w:rsid w:val="00EF69B5"/>
    <w:rsid w:val="00EF6C51"/>
    <w:rsid w:val="00EF7355"/>
    <w:rsid w:val="00EF735C"/>
    <w:rsid w:val="00EF74CA"/>
    <w:rsid w:val="00EF7504"/>
    <w:rsid w:val="00EF7B27"/>
    <w:rsid w:val="00EF7E34"/>
    <w:rsid w:val="00F0073C"/>
    <w:rsid w:val="00F00927"/>
    <w:rsid w:val="00F00BC0"/>
    <w:rsid w:val="00F00DA9"/>
    <w:rsid w:val="00F0151B"/>
    <w:rsid w:val="00F01CBF"/>
    <w:rsid w:val="00F02076"/>
    <w:rsid w:val="00F0233B"/>
    <w:rsid w:val="00F0245D"/>
    <w:rsid w:val="00F02568"/>
    <w:rsid w:val="00F02799"/>
    <w:rsid w:val="00F03162"/>
    <w:rsid w:val="00F0321C"/>
    <w:rsid w:val="00F03672"/>
    <w:rsid w:val="00F0376F"/>
    <w:rsid w:val="00F03CB2"/>
    <w:rsid w:val="00F03D4E"/>
    <w:rsid w:val="00F03FD8"/>
    <w:rsid w:val="00F0422E"/>
    <w:rsid w:val="00F042A9"/>
    <w:rsid w:val="00F045C1"/>
    <w:rsid w:val="00F04DE7"/>
    <w:rsid w:val="00F04E72"/>
    <w:rsid w:val="00F04FAC"/>
    <w:rsid w:val="00F05686"/>
    <w:rsid w:val="00F05A35"/>
    <w:rsid w:val="00F0641C"/>
    <w:rsid w:val="00F0642F"/>
    <w:rsid w:val="00F067C7"/>
    <w:rsid w:val="00F06FA7"/>
    <w:rsid w:val="00F072A8"/>
    <w:rsid w:val="00F07399"/>
    <w:rsid w:val="00F073F0"/>
    <w:rsid w:val="00F074BD"/>
    <w:rsid w:val="00F0760E"/>
    <w:rsid w:val="00F07C4B"/>
    <w:rsid w:val="00F10774"/>
    <w:rsid w:val="00F10BF9"/>
    <w:rsid w:val="00F10E89"/>
    <w:rsid w:val="00F11187"/>
    <w:rsid w:val="00F1134B"/>
    <w:rsid w:val="00F116C1"/>
    <w:rsid w:val="00F11C3E"/>
    <w:rsid w:val="00F11E79"/>
    <w:rsid w:val="00F1201E"/>
    <w:rsid w:val="00F128A7"/>
    <w:rsid w:val="00F128ED"/>
    <w:rsid w:val="00F129C8"/>
    <w:rsid w:val="00F12A8B"/>
    <w:rsid w:val="00F12C70"/>
    <w:rsid w:val="00F12D81"/>
    <w:rsid w:val="00F12E4E"/>
    <w:rsid w:val="00F12E8D"/>
    <w:rsid w:val="00F12E94"/>
    <w:rsid w:val="00F12FDB"/>
    <w:rsid w:val="00F1315F"/>
    <w:rsid w:val="00F13666"/>
    <w:rsid w:val="00F138A4"/>
    <w:rsid w:val="00F13BEF"/>
    <w:rsid w:val="00F13CF4"/>
    <w:rsid w:val="00F13E03"/>
    <w:rsid w:val="00F13E85"/>
    <w:rsid w:val="00F13F27"/>
    <w:rsid w:val="00F141D9"/>
    <w:rsid w:val="00F1445E"/>
    <w:rsid w:val="00F1469B"/>
    <w:rsid w:val="00F149FF"/>
    <w:rsid w:val="00F14A83"/>
    <w:rsid w:val="00F14AD7"/>
    <w:rsid w:val="00F14B96"/>
    <w:rsid w:val="00F14FB0"/>
    <w:rsid w:val="00F151A7"/>
    <w:rsid w:val="00F15275"/>
    <w:rsid w:val="00F1531C"/>
    <w:rsid w:val="00F15451"/>
    <w:rsid w:val="00F15CB0"/>
    <w:rsid w:val="00F15CBD"/>
    <w:rsid w:val="00F15D49"/>
    <w:rsid w:val="00F16054"/>
    <w:rsid w:val="00F1615D"/>
    <w:rsid w:val="00F16384"/>
    <w:rsid w:val="00F16514"/>
    <w:rsid w:val="00F165AB"/>
    <w:rsid w:val="00F166CC"/>
    <w:rsid w:val="00F16969"/>
    <w:rsid w:val="00F16B3A"/>
    <w:rsid w:val="00F16EFD"/>
    <w:rsid w:val="00F17367"/>
    <w:rsid w:val="00F173F0"/>
    <w:rsid w:val="00F17873"/>
    <w:rsid w:val="00F1788C"/>
    <w:rsid w:val="00F17D71"/>
    <w:rsid w:val="00F17E8A"/>
    <w:rsid w:val="00F17FB3"/>
    <w:rsid w:val="00F2000C"/>
    <w:rsid w:val="00F2044D"/>
    <w:rsid w:val="00F20AD5"/>
    <w:rsid w:val="00F20B0B"/>
    <w:rsid w:val="00F21054"/>
    <w:rsid w:val="00F211BC"/>
    <w:rsid w:val="00F2179A"/>
    <w:rsid w:val="00F21C1C"/>
    <w:rsid w:val="00F21DFE"/>
    <w:rsid w:val="00F21E89"/>
    <w:rsid w:val="00F22239"/>
    <w:rsid w:val="00F222F5"/>
    <w:rsid w:val="00F22479"/>
    <w:rsid w:val="00F2267D"/>
    <w:rsid w:val="00F2327A"/>
    <w:rsid w:val="00F23411"/>
    <w:rsid w:val="00F2365A"/>
    <w:rsid w:val="00F23832"/>
    <w:rsid w:val="00F239CD"/>
    <w:rsid w:val="00F239CE"/>
    <w:rsid w:val="00F23C82"/>
    <w:rsid w:val="00F2405A"/>
    <w:rsid w:val="00F2419B"/>
    <w:rsid w:val="00F24239"/>
    <w:rsid w:val="00F242D6"/>
    <w:rsid w:val="00F243E9"/>
    <w:rsid w:val="00F245DA"/>
    <w:rsid w:val="00F247C1"/>
    <w:rsid w:val="00F24914"/>
    <w:rsid w:val="00F24B1F"/>
    <w:rsid w:val="00F24C84"/>
    <w:rsid w:val="00F24D3E"/>
    <w:rsid w:val="00F24EAF"/>
    <w:rsid w:val="00F25085"/>
    <w:rsid w:val="00F25149"/>
    <w:rsid w:val="00F25282"/>
    <w:rsid w:val="00F25298"/>
    <w:rsid w:val="00F25649"/>
    <w:rsid w:val="00F256D3"/>
    <w:rsid w:val="00F25A81"/>
    <w:rsid w:val="00F26154"/>
    <w:rsid w:val="00F261EC"/>
    <w:rsid w:val="00F2662B"/>
    <w:rsid w:val="00F26664"/>
    <w:rsid w:val="00F266E4"/>
    <w:rsid w:val="00F268E4"/>
    <w:rsid w:val="00F269D0"/>
    <w:rsid w:val="00F26C71"/>
    <w:rsid w:val="00F2732E"/>
    <w:rsid w:val="00F27374"/>
    <w:rsid w:val="00F2798C"/>
    <w:rsid w:val="00F27DEE"/>
    <w:rsid w:val="00F305DC"/>
    <w:rsid w:val="00F3068A"/>
    <w:rsid w:val="00F310F6"/>
    <w:rsid w:val="00F311BC"/>
    <w:rsid w:val="00F31280"/>
    <w:rsid w:val="00F312CE"/>
    <w:rsid w:val="00F31433"/>
    <w:rsid w:val="00F3160B"/>
    <w:rsid w:val="00F31908"/>
    <w:rsid w:val="00F319ED"/>
    <w:rsid w:val="00F31F85"/>
    <w:rsid w:val="00F32038"/>
    <w:rsid w:val="00F32632"/>
    <w:rsid w:val="00F32746"/>
    <w:rsid w:val="00F33157"/>
    <w:rsid w:val="00F3326B"/>
    <w:rsid w:val="00F338D3"/>
    <w:rsid w:val="00F34238"/>
    <w:rsid w:val="00F348AD"/>
    <w:rsid w:val="00F34953"/>
    <w:rsid w:val="00F34A9C"/>
    <w:rsid w:val="00F34C80"/>
    <w:rsid w:val="00F34C85"/>
    <w:rsid w:val="00F34F0B"/>
    <w:rsid w:val="00F351EB"/>
    <w:rsid w:val="00F3533B"/>
    <w:rsid w:val="00F35AB9"/>
    <w:rsid w:val="00F35DC3"/>
    <w:rsid w:val="00F36548"/>
    <w:rsid w:val="00F36583"/>
    <w:rsid w:val="00F365FE"/>
    <w:rsid w:val="00F36926"/>
    <w:rsid w:val="00F369BB"/>
    <w:rsid w:val="00F36A42"/>
    <w:rsid w:val="00F370DE"/>
    <w:rsid w:val="00F371D9"/>
    <w:rsid w:val="00F37463"/>
    <w:rsid w:val="00F3760C"/>
    <w:rsid w:val="00F37D61"/>
    <w:rsid w:val="00F37D90"/>
    <w:rsid w:val="00F40162"/>
    <w:rsid w:val="00F40376"/>
    <w:rsid w:val="00F404A1"/>
    <w:rsid w:val="00F41928"/>
    <w:rsid w:val="00F4278E"/>
    <w:rsid w:val="00F42A27"/>
    <w:rsid w:val="00F42CDC"/>
    <w:rsid w:val="00F430EB"/>
    <w:rsid w:val="00F4311B"/>
    <w:rsid w:val="00F4323B"/>
    <w:rsid w:val="00F43669"/>
    <w:rsid w:val="00F438EF"/>
    <w:rsid w:val="00F43EB3"/>
    <w:rsid w:val="00F43FD6"/>
    <w:rsid w:val="00F44030"/>
    <w:rsid w:val="00F44465"/>
    <w:rsid w:val="00F44705"/>
    <w:rsid w:val="00F4520B"/>
    <w:rsid w:val="00F45374"/>
    <w:rsid w:val="00F45819"/>
    <w:rsid w:val="00F45B53"/>
    <w:rsid w:val="00F45E3D"/>
    <w:rsid w:val="00F461A1"/>
    <w:rsid w:val="00F46896"/>
    <w:rsid w:val="00F477D6"/>
    <w:rsid w:val="00F478A1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F56"/>
    <w:rsid w:val="00F51150"/>
    <w:rsid w:val="00F512FD"/>
    <w:rsid w:val="00F514A3"/>
    <w:rsid w:val="00F51646"/>
    <w:rsid w:val="00F516B7"/>
    <w:rsid w:val="00F5178C"/>
    <w:rsid w:val="00F51AD7"/>
    <w:rsid w:val="00F51AE3"/>
    <w:rsid w:val="00F51F2D"/>
    <w:rsid w:val="00F522E2"/>
    <w:rsid w:val="00F523F1"/>
    <w:rsid w:val="00F52727"/>
    <w:rsid w:val="00F5281A"/>
    <w:rsid w:val="00F5316C"/>
    <w:rsid w:val="00F53230"/>
    <w:rsid w:val="00F53562"/>
    <w:rsid w:val="00F53733"/>
    <w:rsid w:val="00F5376B"/>
    <w:rsid w:val="00F53B72"/>
    <w:rsid w:val="00F54486"/>
    <w:rsid w:val="00F54566"/>
    <w:rsid w:val="00F54636"/>
    <w:rsid w:val="00F54A8C"/>
    <w:rsid w:val="00F54B85"/>
    <w:rsid w:val="00F54B9F"/>
    <w:rsid w:val="00F54C3A"/>
    <w:rsid w:val="00F55303"/>
    <w:rsid w:val="00F559CD"/>
    <w:rsid w:val="00F55A0C"/>
    <w:rsid w:val="00F55BB7"/>
    <w:rsid w:val="00F55F39"/>
    <w:rsid w:val="00F569DB"/>
    <w:rsid w:val="00F56AF0"/>
    <w:rsid w:val="00F57024"/>
    <w:rsid w:val="00F570AD"/>
    <w:rsid w:val="00F57151"/>
    <w:rsid w:val="00F574A7"/>
    <w:rsid w:val="00F60016"/>
    <w:rsid w:val="00F6029F"/>
    <w:rsid w:val="00F60634"/>
    <w:rsid w:val="00F60906"/>
    <w:rsid w:val="00F609DA"/>
    <w:rsid w:val="00F60E59"/>
    <w:rsid w:val="00F61A43"/>
    <w:rsid w:val="00F6202D"/>
    <w:rsid w:val="00F623BE"/>
    <w:rsid w:val="00F6242C"/>
    <w:rsid w:val="00F624C6"/>
    <w:rsid w:val="00F624D1"/>
    <w:rsid w:val="00F625FD"/>
    <w:rsid w:val="00F63389"/>
    <w:rsid w:val="00F63BF7"/>
    <w:rsid w:val="00F63E2A"/>
    <w:rsid w:val="00F6400D"/>
    <w:rsid w:val="00F6401D"/>
    <w:rsid w:val="00F6413B"/>
    <w:rsid w:val="00F6422F"/>
    <w:rsid w:val="00F6475A"/>
    <w:rsid w:val="00F6478A"/>
    <w:rsid w:val="00F649B2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67D"/>
    <w:rsid w:val="00F66708"/>
    <w:rsid w:val="00F667F0"/>
    <w:rsid w:val="00F6689E"/>
    <w:rsid w:val="00F66C8B"/>
    <w:rsid w:val="00F66D2F"/>
    <w:rsid w:val="00F66E43"/>
    <w:rsid w:val="00F66F3F"/>
    <w:rsid w:val="00F66F45"/>
    <w:rsid w:val="00F67133"/>
    <w:rsid w:val="00F67413"/>
    <w:rsid w:val="00F675BC"/>
    <w:rsid w:val="00F6795F"/>
    <w:rsid w:val="00F67F9E"/>
    <w:rsid w:val="00F702DB"/>
    <w:rsid w:val="00F70508"/>
    <w:rsid w:val="00F70552"/>
    <w:rsid w:val="00F70960"/>
    <w:rsid w:val="00F70CB7"/>
    <w:rsid w:val="00F713A1"/>
    <w:rsid w:val="00F71596"/>
    <w:rsid w:val="00F71AA7"/>
    <w:rsid w:val="00F72425"/>
    <w:rsid w:val="00F727BA"/>
    <w:rsid w:val="00F72C96"/>
    <w:rsid w:val="00F72DDC"/>
    <w:rsid w:val="00F73228"/>
    <w:rsid w:val="00F73509"/>
    <w:rsid w:val="00F73736"/>
    <w:rsid w:val="00F73875"/>
    <w:rsid w:val="00F73946"/>
    <w:rsid w:val="00F73B34"/>
    <w:rsid w:val="00F73B99"/>
    <w:rsid w:val="00F73FD8"/>
    <w:rsid w:val="00F742EF"/>
    <w:rsid w:val="00F74717"/>
    <w:rsid w:val="00F74A76"/>
    <w:rsid w:val="00F74C43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78D"/>
    <w:rsid w:val="00F768EC"/>
    <w:rsid w:val="00F76A08"/>
    <w:rsid w:val="00F76E41"/>
    <w:rsid w:val="00F7785F"/>
    <w:rsid w:val="00F778D9"/>
    <w:rsid w:val="00F779C3"/>
    <w:rsid w:val="00F77B2E"/>
    <w:rsid w:val="00F804D7"/>
    <w:rsid w:val="00F80843"/>
    <w:rsid w:val="00F80FBA"/>
    <w:rsid w:val="00F81225"/>
    <w:rsid w:val="00F8145B"/>
    <w:rsid w:val="00F81536"/>
    <w:rsid w:val="00F81E65"/>
    <w:rsid w:val="00F8206E"/>
    <w:rsid w:val="00F823A9"/>
    <w:rsid w:val="00F8269D"/>
    <w:rsid w:val="00F8282A"/>
    <w:rsid w:val="00F8288F"/>
    <w:rsid w:val="00F82AE6"/>
    <w:rsid w:val="00F83120"/>
    <w:rsid w:val="00F83278"/>
    <w:rsid w:val="00F83621"/>
    <w:rsid w:val="00F83EB4"/>
    <w:rsid w:val="00F83EF6"/>
    <w:rsid w:val="00F83F7E"/>
    <w:rsid w:val="00F84089"/>
    <w:rsid w:val="00F842EB"/>
    <w:rsid w:val="00F8449F"/>
    <w:rsid w:val="00F84845"/>
    <w:rsid w:val="00F849EC"/>
    <w:rsid w:val="00F84A24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0DB9"/>
    <w:rsid w:val="00F90DD2"/>
    <w:rsid w:val="00F91527"/>
    <w:rsid w:val="00F9187C"/>
    <w:rsid w:val="00F91AC6"/>
    <w:rsid w:val="00F91C27"/>
    <w:rsid w:val="00F91EFF"/>
    <w:rsid w:val="00F92092"/>
    <w:rsid w:val="00F921F3"/>
    <w:rsid w:val="00F922D6"/>
    <w:rsid w:val="00F9256C"/>
    <w:rsid w:val="00F9272A"/>
    <w:rsid w:val="00F92A72"/>
    <w:rsid w:val="00F92C65"/>
    <w:rsid w:val="00F9324D"/>
    <w:rsid w:val="00F93598"/>
    <w:rsid w:val="00F93738"/>
    <w:rsid w:val="00F9390D"/>
    <w:rsid w:val="00F93AC6"/>
    <w:rsid w:val="00F93BF8"/>
    <w:rsid w:val="00F93D5B"/>
    <w:rsid w:val="00F93EA0"/>
    <w:rsid w:val="00F9424B"/>
    <w:rsid w:val="00F94628"/>
    <w:rsid w:val="00F94866"/>
    <w:rsid w:val="00F94C25"/>
    <w:rsid w:val="00F95116"/>
    <w:rsid w:val="00F9517C"/>
    <w:rsid w:val="00F9605B"/>
    <w:rsid w:val="00F96398"/>
    <w:rsid w:val="00F96414"/>
    <w:rsid w:val="00F965C3"/>
    <w:rsid w:val="00F96BC0"/>
    <w:rsid w:val="00F96E32"/>
    <w:rsid w:val="00F97994"/>
    <w:rsid w:val="00F97A11"/>
    <w:rsid w:val="00F97DD8"/>
    <w:rsid w:val="00F97F3D"/>
    <w:rsid w:val="00FA06F8"/>
    <w:rsid w:val="00FA0D15"/>
    <w:rsid w:val="00FA22D3"/>
    <w:rsid w:val="00FA2377"/>
    <w:rsid w:val="00FA25A3"/>
    <w:rsid w:val="00FA26F4"/>
    <w:rsid w:val="00FA29AF"/>
    <w:rsid w:val="00FA35C3"/>
    <w:rsid w:val="00FA416A"/>
    <w:rsid w:val="00FA4439"/>
    <w:rsid w:val="00FA47D8"/>
    <w:rsid w:val="00FA4F14"/>
    <w:rsid w:val="00FA5972"/>
    <w:rsid w:val="00FA5C84"/>
    <w:rsid w:val="00FA5D1C"/>
    <w:rsid w:val="00FA5D75"/>
    <w:rsid w:val="00FA67B9"/>
    <w:rsid w:val="00FA69D0"/>
    <w:rsid w:val="00FA6A09"/>
    <w:rsid w:val="00FA6A1B"/>
    <w:rsid w:val="00FA7055"/>
    <w:rsid w:val="00FA706A"/>
    <w:rsid w:val="00FA7747"/>
    <w:rsid w:val="00FA78B6"/>
    <w:rsid w:val="00FA7C8C"/>
    <w:rsid w:val="00FA7CAE"/>
    <w:rsid w:val="00FB0126"/>
    <w:rsid w:val="00FB029E"/>
    <w:rsid w:val="00FB0309"/>
    <w:rsid w:val="00FB0322"/>
    <w:rsid w:val="00FB0814"/>
    <w:rsid w:val="00FB0FD9"/>
    <w:rsid w:val="00FB10CB"/>
    <w:rsid w:val="00FB14DB"/>
    <w:rsid w:val="00FB1514"/>
    <w:rsid w:val="00FB1860"/>
    <w:rsid w:val="00FB18BD"/>
    <w:rsid w:val="00FB1BC5"/>
    <w:rsid w:val="00FB1C2B"/>
    <w:rsid w:val="00FB1CD0"/>
    <w:rsid w:val="00FB1FC8"/>
    <w:rsid w:val="00FB26DC"/>
    <w:rsid w:val="00FB2913"/>
    <w:rsid w:val="00FB2B60"/>
    <w:rsid w:val="00FB2CA1"/>
    <w:rsid w:val="00FB2ECB"/>
    <w:rsid w:val="00FB31F4"/>
    <w:rsid w:val="00FB38D5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488"/>
    <w:rsid w:val="00FB64B7"/>
    <w:rsid w:val="00FB6915"/>
    <w:rsid w:val="00FB6F33"/>
    <w:rsid w:val="00FB6F8C"/>
    <w:rsid w:val="00FB716F"/>
    <w:rsid w:val="00FB766C"/>
    <w:rsid w:val="00FB7876"/>
    <w:rsid w:val="00FB7BBF"/>
    <w:rsid w:val="00FB7FAF"/>
    <w:rsid w:val="00FC0078"/>
    <w:rsid w:val="00FC00C8"/>
    <w:rsid w:val="00FC012A"/>
    <w:rsid w:val="00FC0B75"/>
    <w:rsid w:val="00FC0CB0"/>
    <w:rsid w:val="00FC0D4C"/>
    <w:rsid w:val="00FC0EFB"/>
    <w:rsid w:val="00FC1680"/>
    <w:rsid w:val="00FC1C44"/>
    <w:rsid w:val="00FC1EAB"/>
    <w:rsid w:val="00FC206E"/>
    <w:rsid w:val="00FC2112"/>
    <w:rsid w:val="00FC2121"/>
    <w:rsid w:val="00FC22BB"/>
    <w:rsid w:val="00FC2365"/>
    <w:rsid w:val="00FC2678"/>
    <w:rsid w:val="00FC26F3"/>
    <w:rsid w:val="00FC2B76"/>
    <w:rsid w:val="00FC2D9D"/>
    <w:rsid w:val="00FC314A"/>
    <w:rsid w:val="00FC34BD"/>
    <w:rsid w:val="00FC37DD"/>
    <w:rsid w:val="00FC39B3"/>
    <w:rsid w:val="00FC3A9C"/>
    <w:rsid w:val="00FC3CA0"/>
    <w:rsid w:val="00FC4121"/>
    <w:rsid w:val="00FC4169"/>
    <w:rsid w:val="00FC449E"/>
    <w:rsid w:val="00FC46FF"/>
    <w:rsid w:val="00FC49C5"/>
    <w:rsid w:val="00FC4B93"/>
    <w:rsid w:val="00FC4DAF"/>
    <w:rsid w:val="00FC4F50"/>
    <w:rsid w:val="00FC5182"/>
    <w:rsid w:val="00FC56CA"/>
    <w:rsid w:val="00FC5757"/>
    <w:rsid w:val="00FC57D4"/>
    <w:rsid w:val="00FC598E"/>
    <w:rsid w:val="00FC5A98"/>
    <w:rsid w:val="00FC5F07"/>
    <w:rsid w:val="00FC5FD9"/>
    <w:rsid w:val="00FC608F"/>
    <w:rsid w:val="00FC626E"/>
    <w:rsid w:val="00FC62A4"/>
    <w:rsid w:val="00FC649B"/>
    <w:rsid w:val="00FC6661"/>
    <w:rsid w:val="00FC6A26"/>
    <w:rsid w:val="00FC6A9B"/>
    <w:rsid w:val="00FC6E47"/>
    <w:rsid w:val="00FC74E0"/>
    <w:rsid w:val="00FC771A"/>
    <w:rsid w:val="00FC7A9E"/>
    <w:rsid w:val="00FC7BEC"/>
    <w:rsid w:val="00FC7F72"/>
    <w:rsid w:val="00FD0086"/>
    <w:rsid w:val="00FD00AE"/>
    <w:rsid w:val="00FD0167"/>
    <w:rsid w:val="00FD0300"/>
    <w:rsid w:val="00FD0379"/>
    <w:rsid w:val="00FD086A"/>
    <w:rsid w:val="00FD0F46"/>
    <w:rsid w:val="00FD1135"/>
    <w:rsid w:val="00FD128F"/>
    <w:rsid w:val="00FD131D"/>
    <w:rsid w:val="00FD134A"/>
    <w:rsid w:val="00FD1682"/>
    <w:rsid w:val="00FD1C6B"/>
    <w:rsid w:val="00FD2344"/>
    <w:rsid w:val="00FD2661"/>
    <w:rsid w:val="00FD2BFD"/>
    <w:rsid w:val="00FD2F99"/>
    <w:rsid w:val="00FD328E"/>
    <w:rsid w:val="00FD329E"/>
    <w:rsid w:val="00FD3307"/>
    <w:rsid w:val="00FD33FB"/>
    <w:rsid w:val="00FD3AAE"/>
    <w:rsid w:val="00FD3FA5"/>
    <w:rsid w:val="00FD402B"/>
    <w:rsid w:val="00FD4316"/>
    <w:rsid w:val="00FD4560"/>
    <w:rsid w:val="00FD45C4"/>
    <w:rsid w:val="00FD4A56"/>
    <w:rsid w:val="00FD4B0F"/>
    <w:rsid w:val="00FD4BE3"/>
    <w:rsid w:val="00FD561F"/>
    <w:rsid w:val="00FD56F0"/>
    <w:rsid w:val="00FD5884"/>
    <w:rsid w:val="00FD58ED"/>
    <w:rsid w:val="00FD5962"/>
    <w:rsid w:val="00FD5BA6"/>
    <w:rsid w:val="00FD5DD2"/>
    <w:rsid w:val="00FD6102"/>
    <w:rsid w:val="00FD612B"/>
    <w:rsid w:val="00FD62E9"/>
    <w:rsid w:val="00FD62F3"/>
    <w:rsid w:val="00FD6873"/>
    <w:rsid w:val="00FD6E86"/>
    <w:rsid w:val="00FD7069"/>
    <w:rsid w:val="00FD7090"/>
    <w:rsid w:val="00FD7248"/>
    <w:rsid w:val="00FD724B"/>
    <w:rsid w:val="00FD7432"/>
    <w:rsid w:val="00FD7664"/>
    <w:rsid w:val="00FD7C61"/>
    <w:rsid w:val="00FD7DEF"/>
    <w:rsid w:val="00FD7EE3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412"/>
    <w:rsid w:val="00FE282D"/>
    <w:rsid w:val="00FE3512"/>
    <w:rsid w:val="00FE3927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6E45"/>
    <w:rsid w:val="00FE7009"/>
    <w:rsid w:val="00FE75F6"/>
    <w:rsid w:val="00FE78E9"/>
    <w:rsid w:val="00FE7B3F"/>
    <w:rsid w:val="00FF0135"/>
    <w:rsid w:val="00FF0216"/>
    <w:rsid w:val="00FF0324"/>
    <w:rsid w:val="00FF032C"/>
    <w:rsid w:val="00FF07AF"/>
    <w:rsid w:val="00FF09E9"/>
    <w:rsid w:val="00FF0B19"/>
    <w:rsid w:val="00FF0EEC"/>
    <w:rsid w:val="00FF101B"/>
    <w:rsid w:val="00FF17C1"/>
    <w:rsid w:val="00FF1865"/>
    <w:rsid w:val="00FF188F"/>
    <w:rsid w:val="00FF19E6"/>
    <w:rsid w:val="00FF1A6E"/>
    <w:rsid w:val="00FF1CBF"/>
    <w:rsid w:val="00FF21CB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C4D"/>
    <w:rsid w:val="00FF3D12"/>
    <w:rsid w:val="00FF42B9"/>
    <w:rsid w:val="00FF4444"/>
    <w:rsid w:val="00FF445B"/>
    <w:rsid w:val="00FF45C6"/>
    <w:rsid w:val="00FF4CBD"/>
    <w:rsid w:val="00FF4CCD"/>
    <w:rsid w:val="00FF505A"/>
    <w:rsid w:val="00FF55A5"/>
    <w:rsid w:val="00FF5870"/>
    <w:rsid w:val="00FF599F"/>
    <w:rsid w:val="00FF6411"/>
    <w:rsid w:val="00FF6560"/>
    <w:rsid w:val="00FF665E"/>
    <w:rsid w:val="00FF675A"/>
    <w:rsid w:val="00FF6810"/>
    <w:rsid w:val="00FF6B01"/>
    <w:rsid w:val="00FF6BD9"/>
    <w:rsid w:val="00FF6D94"/>
    <w:rsid w:val="00FF7654"/>
    <w:rsid w:val="00FF76D9"/>
    <w:rsid w:val="38D784AD"/>
    <w:rsid w:val="5A58CD2B"/>
    <w:rsid w:val="6F2BE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33F9C4EC-3960-451C-895F-59E20A56D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3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5" ma:contentTypeDescription="Create a new document." ma:contentTypeScope="" ma:versionID="5f00e3fa25fe53f85e5185daa26c6eb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4a350aa14aa6f75ec9745868eae60de0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1ba60-6799-4a44-b753-a922a48b8635" xsi:nil="true"/>
    <lcf76f155ced4ddcb4097134ff3c332f xmlns="b2e7aad7-4db8-448d-8afe-9059bfedaad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051D3E-F4B9-4814-823A-A51B40F9280A}"/>
</file>

<file path=customXml/itemProps2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18</Pages>
  <Words>3111</Words>
  <Characters>17735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20805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Poonnama, Sutantiwanichkul</cp:lastModifiedBy>
  <cp:revision>5</cp:revision>
  <cp:lastPrinted>2025-08-08T05:51:00Z</cp:lastPrinted>
  <dcterms:created xsi:type="dcterms:W3CDTF">2025-08-11T18:13:00Z</dcterms:created>
  <dcterms:modified xsi:type="dcterms:W3CDTF">2025-08-13T08:29:00Z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0x0101000E6EEB7AC852CC4091B39E29BAB62EEB</vt:lpwstr>
  </property>
</Properties>
</file>