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AA7FA" w14:textId="77777777" w:rsidR="00540637" w:rsidRPr="00B748E3" w:rsidRDefault="00540637" w:rsidP="00B748E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spacing w:line="240" w:lineRule="auto"/>
        <w:ind w:hanging="886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52ACC4E" w14:textId="77777777" w:rsidR="00540637" w:rsidRPr="00B748E3" w:rsidRDefault="00540637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5ECA5CC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48E3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 w:rsidRPr="00B748E3">
        <w:rPr>
          <w:rFonts w:ascii="Angsana New" w:hAnsi="Angsana New"/>
          <w:sz w:val="30"/>
          <w:szCs w:val="30"/>
        </w:rPr>
        <w:t>2019</w:t>
      </w:r>
      <w:r w:rsidRPr="00B748E3">
        <w:rPr>
          <w:rFonts w:ascii="Angsana New" w:hAnsi="Angsana New"/>
          <w:sz w:val="30"/>
          <w:szCs w:val="30"/>
          <w:cs/>
        </w:rPr>
        <w:t>) จำกัด (มหาชน) (</w:t>
      </w:r>
      <w:r w:rsidRPr="00B748E3">
        <w:rPr>
          <w:rFonts w:ascii="Angsana New" w:hAnsi="Angsana New"/>
          <w:sz w:val="30"/>
          <w:szCs w:val="30"/>
        </w:rPr>
        <w:t>“</w:t>
      </w:r>
      <w:r w:rsidRPr="00B748E3">
        <w:rPr>
          <w:rFonts w:ascii="Angsana New" w:hAnsi="Angsana New"/>
          <w:sz w:val="30"/>
          <w:szCs w:val="30"/>
          <w:cs/>
        </w:rPr>
        <w:t>บริษัท”)</w:t>
      </w:r>
      <w:r w:rsidRPr="00B748E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 </w:t>
      </w:r>
      <w:r w:rsidRPr="00B748E3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B748E3" w:rsidRPr="00B748E3">
        <w:rPr>
          <w:rFonts w:ascii="Angsana New" w:hAnsi="Angsana New"/>
          <w:sz w:val="30"/>
          <w:szCs w:val="30"/>
        </w:rPr>
        <w:t xml:space="preserve"> </w:t>
      </w:r>
      <w:r w:rsidRPr="00B748E3">
        <w:rPr>
          <w:rFonts w:ascii="Angsana New" w:hAnsi="Angsana New"/>
          <w:sz w:val="30"/>
          <w:szCs w:val="30"/>
          <w:cs/>
        </w:rPr>
        <w:t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</w:t>
      </w:r>
      <w:r w:rsidRPr="00B748E3">
        <w:rPr>
          <w:rFonts w:ascii="Angsana New" w:hAnsi="Angsana New"/>
          <w:sz w:val="30"/>
          <w:szCs w:val="30"/>
        </w:rPr>
        <w:t xml:space="preserve"> </w:t>
      </w:r>
      <w:r w:rsidRPr="00B748E3">
        <w:rPr>
          <w:rFonts w:ascii="Angsana New" w:hAnsi="Angsana New"/>
          <w:sz w:val="30"/>
          <w:szCs w:val="30"/>
          <w:cs/>
        </w:rPr>
        <w:t>พ</w:t>
      </w:r>
      <w:r w:rsidRPr="00B748E3">
        <w:rPr>
          <w:rFonts w:ascii="Angsana New" w:hAnsi="Angsana New"/>
          <w:sz w:val="30"/>
          <w:szCs w:val="30"/>
        </w:rPr>
        <w:t>.</w:t>
      </w:r>
      <w:r w:rsidRPr="00B748E3">
        <w:rPr>
          <w:rFonts w:ascii="Angsana New" w:hAnsi="Angsana New"/>
          <w:sz w:val="30"/>
          <w:szCs w:val="30"/>
          <w:cs/>
        </w:rPr>
        <w:t>ศ</w:t>
      </w:r>
      <w:r w:rsidRPr="00B748E3">
        <w:rPr>
          <w:rFonts w:ascii="Angsana New" w:hAnsi="Angsana New"/>
          <w:sz w:val="30"/>
          <w:szCs w:val="30"/>
        </w:rPr>
        <w:t>.</w:t>
      </w:r>
      <w:r w:rsidRPr="00B748E3">
        <w:rPr>
          <w:rFonts w:ascii="Angsana New" w:hAnsi="Angsana New"/>
          <w:sz w:val="30"/>
          <w:szCs w:val="30"/>
          <w:cs/>
        </w:rPr>
        <w:t xml:space="preserve"> </w:t>
      </w:r>
      <w:r w:rsidRPr="00B748E3">
        <w:rPr>
          <w:rFonts w:ascii="Angsana New" w:hAnsi="Angsana New"/>
          <w:sz w:val="30"/>
          <w:szCs w:val="30"/>
        </w:rPr>
        <w:t>2535</w:t>
      </w:r>
      <w:r w:rsidRPr="00B748E3">
        <w:rPr>
          <w:rFonts w:ascii="Angsana New" w:hAnsi="Angsana New"/>
          <w:sz w:val="30"/>
          <w:szCs w:val="30"/>
          <w:cs/>
        </w:rPr>
        <w:t xml:space="preserve"> กับกระทรวงพาณิชย์เมื่อวันที่ </w:t>
      </w:r>
      <w:r w:rsidRPr="00B748E3">
        <w:rPr>
          <w:rFonts w:ascii="Angsana New" w:hAnsi="Angsana New"/>
          <w:sz w:val="30"/>
          <w:szCs w:val="30"/>
        </w:rPr>
        <w:t>13</w:t>
      </w:r>
      <w:r w:rsidRPr="00B748E3">
        <w:rPr>
          <w:rFonts w:ascii="Angsana New" w:hAnsi="Angsana New"/>
          <w:sz w:val="30"/>
          <w:szCs w:val="30"/>
          <w:cs/>
        </w:rPr>
        <w:t xml:space="preserve"> มีนาคม </w:t>
      </w:r>
      <w:r w:rsidRPr="00B748E3">
        <w:rPr>
          <w:rFonts w:ascii="Angsana New" w:hAnsi="Angsana New"/>
          <w:sz w:val="30"/>
          <w:szCs w:val="30"/>
        </w:rPr>
        <w:t xml:space="preserve">2566 </w:t>
      </w:r>
      <w:r w:rsidRPr="00B748E3">
        <w:rPr>
          <w:rFonts w:ascii="Angsana New" w:hAnsi="Angsana New"/>
          <w:sz w:val="30"/>
          <w:szCs w:val="30"/>
          <w:cs/>
        </w:rPr>
        <w:t xml:space="preserve">(เลขทะเบียนนิติบุคคล </w:t>
      </w:r>
      <w:r w:rsidRPr="00B748E3">
        <w:rPr>
          <w:rFonts w:ascii="Angsana New" w:hAnsi="Angsana New"/>
          <w:sz w:val="30"/>
          <w:szCs w:val="30"/>
        </w:rPr>
        <w:t xml:space="preserve">0107566000097) </w:t>
      </w:r>
      <w:r w:rsidRPr="00B748E3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Pr="00B748E3">
        <w:rPr>
          <w:rFonts w:ascii="Angsana New" w:hAnsi="Angsana New"/>
          <w:sz w:val="30"/>
          <w:szCs w:val="30"/>
        </w:rPr>
        <w:t xml:space="preserve">6 </w:t>
      </w:r>
      <w:r w:rsidRPr="00B748E3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B748E3">
        <w:rPr>
          <w:rFonts w:ascii="Angsana New" w:hAnsi="Angsana New"/>
          <w:sz w:val="30"/>
          <w:szCs w:val="30"/>
        </w:rPr>
        <w:t>2567</w:t>
      </w:r>
      <w:r w:rsidRPr="00B748E3">
        <w:rPr>
          <w:rFonts w:ascii="Angsana New" w:hAnsi="Angsana New"/>
          <w:sz w:val="30"/>
          <w:szCs w:val="30"/>
          <w:cs/>
        </w:rPr>
        <w:t xml:space="preserve"> </w:t>
      </w:r>
    </w:p>
    <w:p w14:paraId="12A18A2C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A3E6A03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B748E3">
        <w:rPr>
          <w:rFonts w:ascii="Angsana New" w:hAnsi="Angsana New"/>
          <w:sz w:val="30"/>
          <w:szCs w:val="30"/>
          <w:cs/>
        </w:rPr>
        <w:t xml:space="preserve">สำนักงานใหญ่ของบริษัทตั้งอยู่เลขที่ </w:t>
      </w:r>
      <w:r w:rsidRPr="00B748E3">
        <w:rPr>
          <w:rFonts w:ascii="Angsana New" w:hAnsi="Angsana New"/>
          <w:sz w:val="30"/>
          <w:szCs w:val="30"/>
        </w:rPr>
        <w:t>723</w:t>
      </w:r>
      <w:r w:rsidRPr="00B748E3">
        <w:rPr>
          <w:rFonts w:ascii="Angsana New" w:hAnsi="Angsana New"/>
          <w:sz w:val="30"/>
          <w:szCs w:val="30"/>
          <w:cs/>
          <w:lang w:val="th-TH"/>
        </w:rPr>
        <w:t xml:space="preserve"> ถนนโชคชัย - เดชอุดม ตำบลนางรอง อำเภอนางรอง จังหวัดบุรีรัมย์</w:t>
      </w:r>
      <w:r w:rsidRPr="00B748E3">
        <w:rPr>
          <w:rFonts w:ascii="Angsana New" w:hAnsi="Angsana New"/>
          <w:sz w:val="30"/>
          <w:szCs w:val="30"/>
        </w:rPr>
        <w:t xml:space="preserve"> </w:t>
      </w:r>
    </w:p>
    <w:p w14:paraId="2775DF7D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700B958D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748E3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บริษัทดำเนินธุรกิจหลักเกี่ยวกับการเลี้ยงไก่เนื้อในประเทศไทย มีฟาร์มที่ดำเนินงานแปดแห่งดังต่อไปนี้</w:t>
      </w:r>
    </w:p>
    <w:p w14:paraId="07752595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365" w:type="dxa"/>
        <w:tblInd w:w="108" w:type="dxa"/>
        <w:tblLook w:val="04A0" w:firstRow="1" w:lastRow="0" w:firstColumn="1" w:lastColumn="0" w:noHBand="0" w:noVBand="1"/>
      </w:tblPr>
      <w:tblGrid>
        <w:gridCol w:w="854"/>
        <w:gridCol w:w="280"/>
        <w:gridCol w:w="1985"/>
        <w:gridCol w:w="283"/>
        <w:gridCol w:w="5963"/>
      </w:tblGrid>
      <w:tr w:rsidR="009534F9" w:rsidRPr="00B748E3" w14:paraId="01779F3E" w14:textId="77777777" w:rsidTr="00861B49">
        <w:tc>
          <w:tcPr>
            <w:tcW w:w="854" w:type="dxa"/>
            <w:tcBorders>
              <w:bottom w:val="single" w:sz="4" w:space="0" w:color="auto"/>
            </w:tcBorders>
          </w:tcPr>
          <w:p w14:paraId="342F733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48E3">
              <w:rPr>
                <w:rFonts w:ascii="Angsana New" w:hAnsi="Angsana New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80" w:type="dxa"/>
          </w:tcPr>
          <w:p w14:paraId="1B63AD4B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9FBE572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ชื่อฟาร์ม</w:t>
            </w:r>
          </w:p>
        </w:tc>
        <w:tc>
          <w:tcPr>
            <w:tcW w:w="283" w:type="dxa"/>
          </w:tcPr>
          <w:p w14:paraId="2F9E200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  <w:tcBorders>
              <w:bottom w:val="single" w:sz="4" w:space="0" w:color="auto"/>
            </w:tcBorders>
          </w:tcPr>
          <w:p w14:paraId="603F8FAC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48E3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ที่อยู่</w:t>
            </w:r>
          </w:p>
        </w:tc>
      </w:tr>
      <w:tr w:rsidR="009534F9" w:rsidRPr="00B748E3" w14:paraId="10D222F0" w14:textId="77777777" w:rsidTr="00861B49">
        <w:tc>
          <w:tcPr>
            <w:tcW w:w="854" w:type="dxa"/>
          </w:tcPr>
          <w:p w14:paraId="6524B442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4C2444A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266ACFED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โคกสนวน</w:t>
            </w:r>
          </w:p>
        </w:tc>
        <w:tc>
          <w:tcPr>
            <w:tcW w:w="283" w:type="dxa"/>
          </w:tcPr>
          <w:p w14:paraId="6AB78A5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1E43243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48E3">
              <w:rPr>
                <w:rFonts w:ascii="Angsana New" w:hAnsi="Angsana New"/>
                <w:sz w:val="30"/>
                <w:szCs w:val="30"/>
              </w:rPr>
              <w:t xml:space="preserve">129 </w:t>
            </w:r>
            <w:r w:rsidRPr="00B748E3">
              <w:rPr>
                <w:rFonts w:ascii="Angsana New" w:hAnsi="Angsana New"/>
                <w:sz w:val="30"/>
                <w:szCs w:val="30"/>
                <w:cs/>
              </w:rPr>
              <w:t xml:space="preserve">หมู่ที่ </w:t>
            </w:r>
            <w:r w:rsidRPr="00B748E3">
              <w:rPr>
                <w:rFonts w:ascii="Angsana New" w:hAnsi="Angsana New"/>
                <w:sz w:val="30"/>
                <w:szCs w:val="30"/>
              </w:rPr>
              <w:t>3</w:t>
            </w:r>
            <w:r w:rsidRPr="00B748E3">
              <w:rPr>
                <w:rFonts w:ascii="Angsana New" w:hAnsi="Angsana New"/>
                <w:sz w:val="30"/>
                <w:szCs w:val="30"/>
                <w:cs/>
              </w:rPr>
              <w:t xml:space="preserve"> ตำบลโคกสนวน อำเภอชำนิ จังหวัดบุรีรัมย์</w:t>
            </w:r>
          </w:p>
        </w:tc>
      </w:tr>
      <w:tr w:rsidR="009534F9" w:rsidRPr="00B748E3" w14:paraId="01486D28" w14:textId="77777777" w:rsidTr="00861B49">
        <w:tc>
          <w:tcPr>
            <w:tcW w:w="854" w:type="dxa"/>
          </w:tcPr>
          <w:p w14:paraId="6892FE71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14:paraId="6A382A29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7B6636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หนองบอน</w:t>
            </w:r>
          </w:p>
        </w:tc>
        <w:tc>
          <w:tcPr>
            <w:tcW w:w="283" w:type="dxa"/>
          </w:tcPr>
          <w:p w14:paraId="7B11221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5B55AFDC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258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ตำบลบ้านยาง อำเภอลำปลายมาศ จังหวัดบุรีรัมย์</w:t>
            </w:r>
          </w:p>
        </w:tc>
      </w:tr>
      <w:tr w:rsidR="009534F9" w:rsidRPr="00B748E3" w14:paraId="2CC24FB0" w14:textId="77777777" w:rsidTr="00861B49">
        <w:tc>
          <w:tcPr>
            <w:tcW w:w="854" w:type="dxa"/>
          </w:tcPr>
          <w:p w14:paraId="5290500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055AF4BD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D6BAD9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หนองถนน</w:t>
            </w:r>
          </w:p>
        </w:tc>
        <w:tc>
          <w:tcPr>
            <w:tcW w:w="283" w:type="dxa"/>
          </w:tcPr>
          <w:p w14:paraId="76EF0C6F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4BBD0053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9534F9" w:rsidRPr="00B748E3" w14:paraId="4A09ADCA" w14:textId="77777777" w:rsidTr="00861B49">
        <w:tc>
          <w:tcPr>
            <w:tcW w:w="854" w:type="dxa"/>
          </w:tcPr>
          <w:p w14:paraId="3577DD1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14:paraId="526A9AF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EC8ECF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นรินทร์</w:t>
            </w:r>
          </w:p>
        </w:tc>
        <w:tc>
          <w:tcPr>
            <w:tcW w:w="283" w:type="dxa"/>
          </w:tcPr>
          <w:p w14:paraId="5D37D91B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4290DA0B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</w:t>
            </w:r>
            <w:proofErr w:type="spellStart"/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</w:t>
            </w:r>
            <w:proofErr w:type="spellEnd"/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อำเภอประโคนชัย จังหวัดบุรีรัมย์</w:t>
            </w:r>
          </w:p>
        </w:tc>
      </w:tr>
      <w:tr w:rsidR="009534F9" w:rsidRPr="00B748E3" w14:paraId="405D0E02" w14:textId="77777777" w:rsidTr="00861B49">
        <w:tc>
          <w:tcPr>
            <w:tcW w:w="854" w:type="dxa"/>
          </w:tcPr>
          <w:p w14:paraId="705CF765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398BD5CD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495F9E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ก้านเหลือง</w:t>
            </w:r>
          </w:p>
        </w:tc>
        <w:tc>
          <w:tcPr>
            <w:tcW w:w="283" w:type="dxa"/>
          </w:tcPr>
          <w:p w14:paraId="48A10A5A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65170D1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146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9534F9" w:rsidRPr="00B748E3" w14:paraId="47CBEC93" w14:textId="77777777" w:rsidTr="00861B49">
        <w:tc>
          <w:tcPr>
            <w:tcW w:w="854" w:type="dxa"/>
          </w:tcPr>
          <w:p w14:paraId="4CEF2B7B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0E63F5D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2BDAD8A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ศรีสุข</w:t>
            </w:r>
          </w:p>
        </w:tc>
        <w:tc>
          <w:tcPr>
            <w:tcW w:w="283" w:type="dxa"/>
          </w:tcPr>
          <w:p w14:paraId="05B64435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3C6347F2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</w:t>
            </w:r>
            <w:proofErr w:type="spellStart"/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</w:t>
            </w:r>
            <w:proofErr w:type="spellEnd"/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อำเภอประโคนชัย จังหวัดบุรีรัมย์</w:t>
            </w:r>
          </w:p>
        </w:tc>
      </w:tr>
      <w:tr w:rsidR="009534F9" w:rsidRPr="00B748E3" w14:paraId="1940DAF9" w14:textId="77777777" w:rsidTr="00861B49">
        <w:tc>
          <w:tcPr>
            <w:tcW w:w="854" w:type="dxa"/>
          </w:tcPr>
          <w:p w14:paraId="753F9F3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24CAE1D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64689B7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บ้านบาตร</w:t>
            </w:r>
          </w:p>
        </w:tc>
        <w:tc>
          <w:tcPr>
            <w:tcW w:w="283" w:type="dxa"/>
          </w:tcPr>
          <w:p w14:paraId="2B1DE316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349D7FE9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251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</w:t>
            </w:r>
            <w:proofErr w:type="spellStart"/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พิ</w:t>
            </w:r>
            <w:proofErr w:type="spellEnd"/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อำเภอประโคนชัย จังหวัดบุรีรัมย์</w:t>
            </w:r>
          </w:p>
        </w:tc>
      </w:tr>
      <w:tr w:rsidR="009534F9" w:rsidRPr="00B748E3" w14:paraId="28210990" w14:textId="77777777" w:rsidTr="00861B49">
        <w:tc>
          <w:tcPr>
            <w:tcW w:w="854" w:type="dxa"/>
          </w:tcPr>
          <w:p w14:paraId="681D4750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4645C57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DB64F28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ละหานทราย</w:t>
            </w:r>
          </w:p>
        </w:tc>
        <w:tc>
          <w:tcPr>
            <w:tcW w:w="283" w:type="dxa"/>
          </w:tcPr>
          <w:p w14:paraId="5607B04F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3" w:type="dxa"/>
          </w:tcPr>
          <w:p w14:paraId="0003AD6E" w14:textId="77777777" w:rsidR="009534F9" w:rsidRPr="00B748E3" w:rsidRDefault="009534F9" w:rsidP="00B7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151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B748E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ตำบลละหานทราย อำเภอละหานทราย จังหวัดบุรีรัมย์</w:t>
            </w:r>
          </w:p>
        </w:tc>
      </w:tr>
    </w:tbl>
    <w:p w14:paraId="1678A06C" w14:textId="77777777" w:rsidR="009534F9" w:rsidRPr="00B748E3" w:rsidRDefault="009534F9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CAF1EFF" w14:textId="77777777" w:rsidR="009534F9" w:rsidRPr="00C36C04" w:rsidRDefault="009534F9" w:rsidP="00C36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C0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C36C04" w:rsidRPr="00C36C04">
        <w:rPr>
          <w:rFonts w:ascii="Angsana New" w:hAnsi="Angsana New"/>
          <w:color w:val="000000"/>
          <w:sz w:val="30"/>
          <w:szCs w:val="30"/>
        </w:rPr>
        <w:t xml:space="preserve">30 </w:t>
      </w:r>
      <w:r w:rsidR="00C36C04" w:rsidRPr="00C36C04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C36C04">
        <w:rPr>
          <w:rFonts w:ascii="Angsana New" w:hAnsi="Angsana New"/>
          <w:color w:val="000000"/>
          <w:sz w:val="30"/>
          <w:szCs w:val="30"/>
        </w:rPr>
        <w:t xml:space="preserve"> 2568 </w:t>
      </w:r>
      <w:r w:rsidRPr="00C36C04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C36C04" w:rsidRPr="00C36C04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C36C0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36C04">
        <w:rPr>
          <w:rFonts w:ascii="Angsana New" w:hAnsi="Angsana New"/>
          <w:color w:val="000000"/>
          <w:sz w:val="30"/>
          <w:szCs w:val="30"/>
        </w:rPr>
        <w:t xml:space="preserve">31 </w:t>
      </w:r>
      <w:r w:rsidRPr="00C36C04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C36C04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C36C04">
        <w:rPr>
          <w:rFonts w:ascii="Angsana New" w:hAnsi="Angsana New"/>
          <w:color w:val="000000"/>
          <w:sz w:val="30"/>
          <w:szCs w:val="30"/>
          <w:cs/>
        </w:rPr>
        <w:t xml:space="preserve">ผู้ถือหุ้นใหญ่ของบริษัทได้แก่บุคคลธรรมดาแปดท่านในครอบครัวจึงธนสมบูรณ์ซึ่งถือหุ้นรวมกันคิดเป็นสัดส่วนร้อยละ </w:t>
      </w:r>
      <w:r w:rsidR="006C65F7">
        <w:rPr>
          <w:rFonts w:ascii="Angsana New" w:hAnsi="Angsana New"/>
          <w:color w:val="000000"/>
          <w:sz w:val="30"/>
          <w:szCs w:val="30"/>
        </w:rPr>
        <w:t xml:space="preserve">75.02 </w:t>
      </w:r>
      <w:r w:rsidR="006C65F7">
        <w:rPr>
          <w:rFonts w:ascii="Angsana New" w:hAnsi="Angsana New" w:hint="cs"/>
          <w:color w:val="000000"/>
          <w:sz w:val="30"/>
          <w:szCs w:val="30"/>
          <w:cs/>
        </w:rPr>
        <w:t xml:space="preserve">และร้อยละ </w:t>
      </w:r>
      <w:r w:rsidRPr="00C36C04">
        <w:rPr>
          <w:rFonts w:ascii="Angsana New" w:hAnsi="Angsana New"/>
          <w:color w:val="000000"/>
          <w:sz w:val="30"/>
          <w:szCs w:val="30"/>
        </w:rPr>
        <w:t>74.79</w:t>
      </w:r>
      <w:r w:rsidR="006C65F7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Pr="00C36C04">
        <w:rPr>
          <w:rFonts w:ascii="Angsana New" w:hAnsi="Angsana New"/>
          <w:color w:val="000000"/>
          <w:sz w:val="30"/>
          <w:szCs w:val="30"/>
          <w:cs/>
        </w:rPr>
        <w:t xml:space="preserve"> โดยสามท่านจากแปดท่านเป็นกรรมการของบริษัท</w:t>
      </w:r>
    </w:p>
    <w:p w14:paraId="5544F0F8" w14:textId="77777777" w:rsidR="00B748E3" w:rsidRPr="00B748E3" w:rsidRDefault="00B748E3" w:rsidP="00B7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50DD317F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50C0BDBC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0D3BC505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4901FDA0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6C6BAE6D" w14:textId="77777777" w:rsidR="00B748E3" w:rsidRDefault="00B748E3" w:rsidP="00953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</w:p>
    <w:p w14:paraId="7A0F7A7D" w14:textId="77777777" w:rsidR="00357101" w:rsidRPr="001723CB" w:rsidRDefault="0035710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เกณฑ์การจัดทำข้อมูลทางการเงินระหว่างกาล</w:t>
      </w:r>
    </w:p>
    <w:p w14:paraId="3EDB0705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3A91D29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1723CB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ข้อมูลทางการเงินระหว่างกาลนี้จัดทำขึ้นในรูปแบบย่อและตามมาตรฐานการบัญชีฉบับที่ </w:t>
      </w:r>
      <w:r w:rsidRPr="001723CB">
        <w:rPr>
          <w:rFonts w:ascii="Angsana New" w:hAnsi="Angsana New"/>
          <w:sz w:val="30"/>
          <w:szCs w:val="30"/>
        </w:rPr>
        <w:t>34</w:t>
      </w:r>
      <w:r w:rsidRPr="001723CB">
        <w:rPr>
          <w:rFonts w:ascii="Angsana New" w:hAnsi="Angsana New"/>
          <w:sz w:val="30"/>
          <w:szCs w:val="30"/>
          <w:cs/>
        </w:rPr>
        <w:t xml:space="preserve"> เรื่อง “</w:t>
      </w:r>
      <w:r w:rsidRPr="001723CB">
        <w:rPr>
          <w:rFonts w:ascii="Angsana New" w:eastAsia="Brush Script MT" w:hAnsi="Angsana New"/>
          <w:sz w:val="30"/>
          <w:szCs w:val="30"/>
          <w:cs/>
        </w:rPr>
        <w:t>การรายงานทางการเงินระหว่างกาล</w:t>
      </w:r>
      <w:r w:rsidRPr="001723CB">
        <w:rPr>
          <w:rFonts w:ascii="Angsana New" w:hAnsi="Angsana New"/>
          <w:sz w:val="30"/>
          <w:szCs w:val="30"/>
          <w:cs/>
        </w:rPr>
        <w:t>” รวมถึงการตีความและแนวปฏิบัติทางการบัญชีที่ประกาศใช้โดยสภาวิชาชีพบัญชี</w:t>
      </w:r>
      <w:r w:rsidRPr="001723CB">
        <w:rPr>
          <w:rFonts w:ascii="Angsana New" w:hAnsi="Angsana New"/>
          <w:sz w:val="30"/>
          <w:szCs w:val="30"/>
        </w:rPr>
        <w:t xml:space="preserve"> </w:t>
      </w:r>
      <w:r w:rsidRPr="001723CB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 และประกาศกรมพัฒนาธุรกิจการค้าที่เกี่ยวข้อง  </w:t>
      </w:r>
    </w:p>
    <w:p w14:paraId="39D09FA3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388FFDE" w14:textId="77777777" w:rsidR="00357101" w:rsidRPr="001723CB" w:rsidRDefault="00357101" w:rsidP="00D5696C">
      <w:pPr>
        <w:pStyle w:val="ReportHeading1"/>
        <w:framePr w:w="0" w:hRule="auto" w:hSpace="0" w:wrap="auto" w:vAnchor="margin" w:hAnchor="text" w:xAlign="left" w:yAlign="inline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</w:t>
      </w:r>
      <w:r w:rsidR="00C14740" w:rsidRPr="001723CB">
        <w:rPr>
          <w:rFonts w:ascii="Angsana New" w:hAnsi="Angsana New"/>
          <w:b w:val="0"/>
          <w:bCs w:val="0"/>
          <w:sz w:val="30"/>
          <w:szCs w:val="30"/>
          <w:cs/>
        </w:rPr>
        <w:t>สำหรับ</w:t>
      </w:r>
      <w:r w:rsidR="009D3C64"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ปีสิ้นสุดวันที่ </w:t>
      </w:r>
      <w:r w:rsidR="00560C03" w:rsidRPr="001723CB">
        <w:rPr>
          <w:rFonts w:ascii="Angsana New" w:hAnsi="Angsana New"/>
          <w:b w:val="0"/>
          <w:bCs w:val="0"/>
          <w:sz w:val="30"/>
          <w:szCs w:val="30"/>
        </w:rPr>
        <w:t>31</w:t>
      </w:r>
      <w:r w:rsidR="009D3C64"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 ธันวาคม </w:t>
      </w:r>
      <w:r w:rsidR="00560C03" w:rsidRPr="001723CB">
        <w:rPr>
          <w:rFonts w:ascii="Angsana New" w:hAnsi="Angsana New"/>
          <w:b w:val="0"/>
          <w:bCs w:val="0"/>
          <w:sz w:val="30"/>
          <w:szCs w:val="30"/>
        </w:rPr>
        <w:t>256</w:t>
      </w:r>
      <w:r w:rsidR="00ED3513" w:rsidRPr="001723CB">
        <w:rPr>
          <w:rFonts w:ascii="Angsana New" w:hAnsi="Angsana New"/>
          <w:b w:val="0"/>
          <w:bCs w:val="0"/>
          <w:sz w:val="30"/>
          <w:szCs w:val="30"/>
        </w:rPr>
        <w:t>7</w:t>
      </w:r>
      <w:r w:rsidR="00C14740"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</w:t>
      </w:r>
      <w:r w:rsidR="009D3C64" w:rsidRPr="001723CB">
        <w:rPr>
          <w:rFonts w:ascii="Angsana New" w:hAnsi="Angsana New"/>
          <w:b w:val="0"/>
          <w:bCs w:val="0"/>
          <w:sz w:val="30"/>
          <w:szCs w:val="30"/>
          <w:cs/>
        </w:rPr>
        <w:t>ปีสิ้นสุด</w:t>
      </w: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วันที่ </w:t>
      </w:r>
      <w:r w:rsidRPr="001723CB"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Pr="001723CB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1723CB">
        <w:rPr>
          <w:rFonts w:ascii="Angsana New" w:hAnsi="Angsana New"/>
          <w:b w:val="0"/>
          <w:bCs w:val="0"/>
          <w:sz w:val="30"/>
          <w:szCs w:val="30"/>
        </w:rPr>
        <w:t>256</w:t>
      </w:r>
      <w:r w:rsidR="00ED3513" w:rsidRPr="001723CB">
        <w:rPr>
          <w:rFonts w:ascii="Angsana New" w:hAnsi="Angsana New"/>
          <w:b w:val="0"/>
          <w:bCs w:val="0"/>
          <w:sz w:val="30"/>
          <w:szCs w:val="30"/>
        </w:rPr>
        <w:t>7</w:t>
      </w:r>
    </w:p>
    <w:p w14:paraId="09CC9E5A" w14:textId="77777777" w:rsidR="009D3C64" w:rsidRPr="001723CB" w:rsidRDefault="009D3C64" w:rsidP="00357101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9E386BD" w14:textId="77777777" w:rsidR="00F33979" w:rsidRPr="001723CB" w:rsidRDefault="00F33979" w:rsidP="0094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78B4C24B" w14:textId="77777777" w:rsidR="00F33979" w:rsidRPr="001723CB" w:rsidRDefault="00F33979" w:rsidP="0094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98EBBF2" w14:textId="77777777" w:rsidR="00942A9F" w:rsidRPr="001723CB" w:rsidRDefault="00942A9F" w:rsidP="0094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1723CB">
        <w:rPr>
          <w:rFonts w:ascii="Angsana New" w:hAnsi="Angsana New"/>
          <w:sz w:val="30"/>
          <w:szCs w:val="30"/>
        </w:rPr>
        <w:t xml:space="preserve">1 </w:t>
      </w:r>
      <w:r w:rsidRPr="001723CB">
        <w:rPr>
          <w:rFonts w:ascii="Angsana New" w:hAnsi="Angsana New"/>
          <w:sz w:val="30"/>
          <w:szCs w:val="30"/>
          <w:cs/>
        </w:rPr>
        <w:t xml:space="preserve">มกราคม </w:t>
      </w:r>
      <w:r w:rsidRPr="001723CB">
        <w:rPr>
          <w:rFonts w:ascii="Angsana New" w:hAnsi="Angsana New"/>
          <w:sz w:val="30"/>
          <w:szCs w:val="30"/>
        </w:rPr>
        <w:t>25</w:t>
      </w:r>
      <w:r w:rsidR="00560C03" w:rsidRPr="001723CB">
        <w:rPr>
          <w:rFonts w:ascii="Angsana New" w:hAnsi="Angsana New"/>
          <w:sz w:val="30"/>
          <w:szCs w:val="30"/>
        </w:rPr>
        <w:t>6</w:t>
      </w:r>
      <w:r w:rsidR="00ED3513" w:rsidRPr="001723CB">
        <w:rPr>
          <w:rFonts w:ascii="Angsana New" w:hAnsi="Angsana New"/>
          <w:sz w:val="30"/>
          <w:szCs w:val="30"/>
        </w:rPr>
        <w:t>8</w:t>
      </w:r>
      <w:r w:rsidRPr="001723CB">
        <w:rPr>
          <w:rFonts w:ascii="Angsana New" w:hAnsi="Angsana New"/>
          <w:sz w:val="30"/>
          <w:szCs w:val="30"/>
          <w:cs/>
        </w:rPr>
        <w:t xml:space="preserve"> บริษัทได้นำมาตรฐาน</w:t>
      </w:r>
      <w:r w:rsidR="00FC1D84" w:rsidRPr="001723CB">
        <w:rPr>
          <w:rFonts w:ascii="Angsana New" w:hAnsi="Angsana New"/>
          <w:sz w:val="30"/>
          <w:szCs w:val="30"/>
          <w:cs/>
        </w:rPr>
        <w:t>การบัญชีและมาตรฐาน</w:t>
      </w:r>
      <w:r w:rsidRPr="001723CB">
        <w:rPr>
          <w:rFonts w:ascii="Angsana New" w:hAnsi="Angsana New"/>
          <w:sz w:val="30"/>
          <w:szCs w:val="30"/>
          <w:cs/>
        </w:rPr>
        <w:t>การรายงานทางการเงิ</w:t>
      </w:r>
      <w:r w:rsidR="002E36AA" w:rsidRPr="001723CB"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Pr="001723CB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1723CB">
        <w:rPr>
          <w:rFonts w:ascii="Angsana New" w:hAnsi="Angsana New"/>
          <w:sz w:val="30"/>
          <w:szCs w:val="30"/>
        </w:rPr>
        <w:t>1</w:t>
      </w:r>
      <w:r w:rsidRPr="001723CB">
        <w:rPr>
          <w:rFonts w:ascii="Angsana New" w:hAnsi="Angsana New"/>
          <w:sz w:val="30"/>
          <w:szCs w:val="30"/>
          <w:cs/>
        </w:rPr>
        <w:t xml:space="preserve"> มกราคม </w:t>
      </w:r>
      <w:r w:rsidR="001D03DF" w:rsidRPr="001723CB">
        <w:rPr>
          <w:rFonts w:ascii="Angsana New" w:hAnsi="Angsana New"/>
          <w:sz w:val="30"/>
          <w:szCs w:val="30"/>
        </w:rPr>
        <w:t>256</w:t>
      </w:r>
      <w:r w:rsidR="00ED3513" w:rsidRPr="001723CB">
        <w:rPr>
          <w:rFonts w:ascii="Angsana New" w:hAnsi="Angsana New"/>
          <w:sz w:val="30"/>
          <w:szCs w:val="30"/>
        </w:rPr>
        <w:t>8</w:t>
      </w:r>
      <w:r w:rsidRPr="001723CB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03CD00C5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AA32E7A" w14:textId="77777777" w:rsidR="009D3C64" w:rsidRPr="001723CB" w:rsidRDefault="009D3C64" w:rsidP="009D3C64">
      <w:pPr>
        <w:pStyle w:val="NoSpacing"/>
        <w:rPr>
          <w:rFonts w:ascii="Angsana New" w:hAnsi="Angsana New"/>
          <w:i/>
          <w:iCs/>
          <w:szCs w:val="30"/>
        </w:rPr>
      </w:pPr>
      <w:r w:rsidRPr="001723CB">
        <w:rPr>
          <w:rFonts w:ascii="Angsana New" w:hAnsi="Angsana New"/>
          <w:i/>
          <w:iCs/>
          <w:szCs w:val="30"/>
          <w:cs/>
        </w:rPr>
        <w:t>สรุปนโยบายการบัญชีที่</w:t>
      </w:r>
      <w:r w:rsidR="00FC1D84" w:rsidRPr="001723CB">
        <w:rPr>
          <w:rFonts w:ascii="Angsana New" w:hAnsi="Angsana New"/>
          <w:i/>
          <w:iCs/>
          <w:szCs w:val="30"/>
          <w:cs/>
        </w:rPr>
        <w:t>มีสาระ</w:t>
      </w:r>
      <w:r w:rsidRPr="001723CB">
        <w:rPr>
          <w:rFonts w:ascii="Angsana New" w:hAnsi="Angsana New"/>
          <w:i/>
          <w:iCs/>
          <w:szCs w:val="30"/>
          <w:cs/>
        </w:rPr>
        <w:t>สำคัญ</w:t>
      </w:r>
    </w:p>
    <w:p w14:paraId="113ADEE8" w14:textId="77777777" w:rsidR="009D3C64" w:rsidRPr="001723CB" w:rsidRDefault="009D3C64" w:rsidP="009D3C64">
      <w:pPr>
        <w:pStyle w:val="NoSpacing"/>
        <w:rPr>
          <w:rFonts w:ascii="Angsana New" w:hAnsi="Angsana New"/>
          <w:szCs w:val="30"/>
        </w:rPr>
      </w:pPr>
    </w:p>
    <w:p w14:paraId="1A8622EE" w14:textId="77777777" w:rsidR="00560C03" w:rsidRPr="001723CB" w:rsidRDefault="00560C03" w:rsidP="00560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</w:t>
      </w:r>
      <w:r w:rsidR="00467B16">
        <w:rPr>
          <w:rFonts w:ascii="Angsana New" w:hAnsi="Angsana New" w:hint="cs"/>
          <w:sz w:val="30"/>
          <w:szCs w:val="30"/>
          <w:cs/>
        </w:rPr>
        <w:t>มี</w:t>
      </w:r>
      <w:r w:rsidR="00467B16" w:rsidRPr="00467B16">
        <w:rPr>
          <w:rFonts w:ascii="Angsana New" w:hAnsi="Angsana New"/>
          <w:sz w:val="30"/>
          <w:szCs w:val="30"/>
          <w:cs/>
        </w:rPr>
        <w:t>สาระสำคัญ</w:t>
      </w:r>
      <w:r w:rsidRPr="001723CB">
        <w:rPr>
          <w:rFonts w:ascii="Angsana New" w:hAnsi="Angsana New"/>
          <w:sz w:val="30"/>
          <w:szCs w:val="30"/>
          <w:cs/>
        </w:rPr>
        <w:t>และวิธีการคำนวณต่างๆ ในการจัดทำข้อมูลทางการเงินระหว่างกาลสำหรับงวดสามเดือน</w:t>
      </w:r>
      <w:r w:rsidR="00830C6E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723C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019DE" w:rsidRPr="001723CB">
        <w:rPr>
          <w:rFonts w:ascii="Angsana New" w:hAnsi="Angsana New"/>
          <w:sz w:val="30"/>
          <w:szCs w:val="30"/>
        </w:rPr>
        <w:t>3</w:t>
      </w:r>
      <w:r w:rsidR="00830C6E">
        <w:rPr>
          <w:rFonts w:ascii="Angsana New" w:hAnsi="Angsana New"/>
          <w:sz w:val="30"/>
          <w:szCs w:val="30"/>
        </w:rPr>
        <w:t>0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830C6E">
        <w:rPr>
          <w:rFonts w:ascii="Angsana New" w:hAnsi="Angsana New" w:hint="cs"/>
          <w:sz w:val="30"/>
          <w:szCs w:val="30"/>
          <w:cs/>
        </w:rPr>
        <w:t>มิถุนายน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9C083F" w:rsidRPr="001723CB">
        <w:rPr>
          <w:rFonts w:ascii="Angsana New" w:hAnsi="Angsana New"/>
          <w:sz w:val="30"/>
          <w:szCs w:val="30"/>
        </w:rPr>
        <w:t>8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และ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9C083F" w:rsidRPr="001723CB">
        <w:rPr>
          <w:rFonts w:ascii="Angsana New" w:hAnsi="Angsana New"/>
          <w:sz w:val="30"/>
          <w:szCs w:val="30"/>
        </w:rPr>
        <w:t>7</w:t>
      </w:r>
      <w:r w:rsidRPr="001723CB">
        <w:rPr>
          <w:rFonts w:ascii="Angsana New" w:hAnsi="Angsana New"/>
          <w:sz w:val="30"/>
          <w:szCs w:val="30"/>
        </w:rPr>
        <w:t xml:space="preserve"> </w:t>
      </w:r>
      <w:r w:rsidRPr="001723C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1723CB">
        <w:rPr>
          <w:rFonts w:ascii="Angsana New" w:hAnsi="Angsana New"/>
          <w:sz w:val="30"/>
          <w:szCs w:val="30"/>
        </w:rPr>
        <w:t xml:space="preserve">31 </w:t>
      </w:r>
      <w:r w:rsidRPr="001723C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723CB">
        <w:rPr>
          <w:rFonts w:ascii="Angsana New" w:hAnsi="Angsana New"/>
          <w:sz w:val="30"/>
          <w:szCs w:val="30"/>
        </w:rPr>
        <w:t>256</w:t>
      </w:r>
      <w:r w:rsidR="009C083F" w:rsidRPr="001723CB">
        <w:rPr>
          <w:rFonts w:ascii="Angsana New" w:hAnsi="Angsana New"/>
          <w:sz w:val="30"/>
          <w:szCs w:val="30"/>
        </w:rPr>
        <w:t>7</w:t>
      </w:r>
    </w:p>
    <w:p w14:paraId="26F6C43A" w14:textId="77777777" w:rsidR="00942A9F" w:rsidRPr="001723CB" w:rsidRDefault="00942A9F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3D2AEA6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482FE62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065B48A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8CC0226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57B5AD8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8591804" w14:textId="77777777" w:rsidR="00861B49" w:rsidRPr="001723CB" w:rsidRDefault="00861B49" w:rsidP="009D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CFB1B8F" w14:textId="77777777" w:rsidR="00357101" w:rsidRPr="001723CB" w:rsidRDefault="00FC1D84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รายการบัญชีและยอดคงเหลือกับบุคคลหรือกิจการที่เกี่ยวข้องกัน</w:t>
      </w:r>
    </w:p>
    <w:p w14:paraId="385D0914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4320CB8" w14:textId="77777777" w:rsidR="00357101" w:rsidRPr="001723CB" w:rsidRDefault="00357101" w:rsidP="00357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บุคคลหรือกิจการที่อยู่ภายใต้การควบคุมของบริษัท 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6F1EE17B" w14:textId="77777777" w:rsidR="00861B49" w:rsidRPr="001723CB" w:rsidRDefault="00861B49" w:rsidP="0035710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EBD2871" w14:textId="77777777" w:rsidR="00357101" w:rsidRPr="001723CB" w:rsidRDefault="00560C03" w:rsidP="0035710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t>รายการบัญชีกับบุคคลและกิจการที่เกี่ยวข้องกันที่มีสาระสำคัญที่เกิดขึ้นสำหรับงวดสามเดือน</w:t>
      </w:r>
      <w:r w:rsidR="002C5703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723C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C5703">
        <w:rPr>
          <w:rFonts w:ascii="Angsana New" w:hAnsi="Angsana New"/>
          <w:sz w:val="30"/>
          <w:szCs w:val="30"/>
        </w:rPr>
        <w:t>30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2C5703">
        <w:rPr>
          <w:rFonts w:ascii="Angsana New" w:hAnsi="Angsana New" w:hint="cs"/>
          <w:sz w:val="30"/>
          <w:szCs w:val="30"/>
          <w:cs/>
        </w:rPr>
        <w:t>มิถุนายน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861B49" w:rsidRPr="001723CB">
        <w:rPr>
          <w:rFonts w:ascii="Angsana New" w:hAnsi="Angsana New"/>
          <w:sz w:val="30"/>
          <w:szCs w:val="30"/>
        </w:rPr>
        <w:t>8</w:t>
      </w:r>
      <w:r w:rsidR="008019DE" w:rsidRPr="001723CB">
        <w:rPr>
          <w:rFonts w:ascii="Angsana New" w:hAnsi="Angsana New"/>
          <w:sz w:val="30"/>
          <w:szCs w:val="30"/>
        </w:rPr>
        <w:t xml:space="preserve"> </w:t>
      </w:r>
      <w:r w:rsidR="008019DE" w:rsidRPr="001723CB">
        <w:rPr>
          <w:rFonts w:ascii="Angsana New" w:hAnsi="Angsana New"/>
          <w:sz w:val="30"/>
          <w:szCs w:val="30"/>
          <w:cs/>
        </w:rPr>
        <w:t xml:space="preserve">และ </w:t>
      </w:r>
      <w:r w:rsidR="008019DE" w:rsidRPr="001723CB">
        <w:rPr>
          <w:rFonts w:ascii="Angsana New" w:hAnsi="Angsana New"/>
          <w:sz w:val="30"/>
          <w:szCs w:val="30"/>
        </w:rPr>
        <w:t>256</w:t>
      </w:r>
      <w:r w:rsidR="00861B49" w:rsidRPr="001723CB">
        <w:rPr>
          <w:rFonts w:ascii="Angsana New" w:hAnsi="Angsana New"/>
          <w:sz w:val="30"/>
          <w:szCs w:val="30"/>
        </w:rPr>
        <w:t>7</w:t>
      </w:r>
      <w:r w:rsidRPr="001723C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9C53B2A" w14:textId="77777777" w:rsidR="008019DE" w:rsidRPr="001723CB" w:rsidRDefault="008019DE" w:rsidP="008019D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401"/>
        <w:gridCol w:w="1304"/>
        <w:gridCol w:w="284"/>
        <w:gridCol w:w="1304"/>
        <w:gridCol w:w="283"/>
        <w:gridCol w:w="1304"/>
        <w:gridCol w:w="283"/>
        <w:gridCol w:w="1304"/>
      </w:tblGrid>
      <w:tr w:rsidR="002C5703" w:rsidRPr="001723CB" w14:paraId="4DB31553" w14:textId="77777777" w:rsidTr="008F3E5C">
        <w:tc>
          <w:tcPr>
            <w:tcW w:w="3401" w:type="dxa"/>
          </w:tcPr>
          <w:p w14:paraId="6E7B7201" w14:textId="77777777" w:rsidR="002C5703" w:rsidRPr="001723CB" w:rsidRDefault="002C5703" w:rsidP="00E3130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7"/>
            <w:tcBorders>
              <w:bottom w:val="single" w:sz="4" w:space="0" w:color="auto"/>
            </w:tcBorders>
          </w:tcPr>
          <w:p w14:paraId="10D16F9A" w14:textId="77777777" w:rsidR="002C5703" w:rsidRPr="001723CB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C5703" w:rsidRPr="001723CB" w14:paraId="79D0F559" w14:textId="77777777" w:rsidTr="008F3E5C">
        <w:tc>
          <w:tcPr>
            <w:tcW w:w="3401" w:type="dxa"/>
          </w:tcPr>
          <w:p w14:paraId="6A45FBB3" w14:textId="77777777" w:rsidR="002C5703" w:rsidRPr="001723CB" w:rsidRDefault="002C5703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</w:tcPr>
          <w:p w14:paraId="19D5E71C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3E0FD1EC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</w:tcPr>
          <w:p w14:paraId="7FF51FC6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2C5703" w:rsidRPr="001723CB" w14:paraId="05220C42" w14:textId="77777777" w:rsidTr="008F3E5C">
        <w:tc>
          <w:tcPr>
            <w:tcW w:w="3401" w:type="dxa"/>
          </w:tcPr>
          <w:p w14:paraId="60615270" w14:textId="77777777" w:rsidR="002C5703" w:rsidRPr="001723CB" w:rsidRDefault="002C5703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0A47D50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11682BC0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4631560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4837FFA8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757AC92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9841D07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C5A7408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C5703" w:rsidRPr="001723CB" w14:paraId="3516C058" w14:textId="77777777" w:rsidTr="008F3E5C">
        <w:tc>
          <w:tcPr>
            <w:tcW w:w="3401" w:type="dxa"/>
          </w:tcPr>
          <w:p w14:paraId="063D000B" w14:textId="77777777" w:rsidR="002C5703" w:rsidRPr="001723CB" w:rsidRDefault="002C5703" w:rsidP="00E31300">
            <w:pPr>
              <w:ind w:left="165" w:hanging="16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D376515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12DD496" w14:textId="77777777" w:rsidR="002C5703" w:rsidRPr="001723CB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6413F01" w14:textId="77777777" w:rsidR="002C5703" w:rsidRPr="001723CB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01AF244" w14:textId="77777777" w:rsidR="002C5703" w:rsidRPr="001723CB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4CCE508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7B44F1" w14:textId="77777777" w:rsidR="002C5703" w:rsidRPr="001723CB" w:rsidRDefault="002C570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B108DA5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703" w:rsidRPr="001723CB" w14:paraId="4DE87B7D" w14:textId="77777777" w:rsidTr="008F3E5C">
        <w:tc>
          <w:tcPr>
            <w:tcW w:w="3401" w:type="dxa"/>
          </w:tcPr>
          <w:p w14:paraId="44DDBBCC" w14:textId="77777777" w:rsidR="002C5703" w:rsidRPr="001723CB" w:rsidRDefault="002C5703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097A540F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4" w:type="dxa"/>
          </w:tcPr>
          <w:p w14:paraId="34F779D9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150A4EBB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83" w:type="dxa"/>
          </w:tcPr>
          <w:p w14:paraId="477B07B1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55E2EE23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83" w:type="dxa"/>
          </w:tcPr>
          <w:p w14:paraId="7DD69093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2B754BC4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2C5703" w:rsidRPr="001723CB" w14:paraId="00E0D310" w14:textId="77777777" w:rsidTr="008F3E5C">
        <w:tc>
          <w:tcPr>
            <w:tcW w:w="3401" w:type="dxa"/>
          </w:tcPr>
          <w:p w14:paraId="6AD649B7" w14:textId="77777777" w:rsidR="002C5703" w:rsidRPr="001723CB" w:rsidRDefault="002C5703" w:rsidP="000B706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39D6F37B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84" w:type="dxa"/>
          </w:tcPr>
          <w:p w14:paraId="06479539" w14:textId="77777777" w:rsidR="002C5703" w:rsidRPr="001723CB" w:rsidRDefault="002C5703" w:rsidP="000B70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03344F87" w14:textId="77777777" w:rsidR="002C5703" w:rsidRPr="000B7068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8DB9AC7" w14:textId="77777777" w:rsidR="002C5703" w:rsidRDefault="002C5703" w:rsidP="000B70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6BCD88A1" w14:textId="77777777" w:rsidR="002C5703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83" w:type="dxa"/>
          </w:tcPr>
          <w:p w14:paraId="46FF6C22" w14:textId="77777777" w:rsidR="002C5703" w:rsidRDefault="002C5703" w:rsidP="000B70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4FE43562" w14:textId="77777777" w:rsidR="002C5703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5703" w:rsidRPr="001723CB" w14:paraId="5E19620B" w14:textId="77777777" w:rsidTr="008F3E5C">
        <w:tc>
          <w:tcPr>
            <w:tcW w:w="3401" w:type="dxa"/>
          </w:tcPr>
          <w:p w14:paraId="4C0DB3DA" w14:textId="77777777" w:rsidR="002C5703" w:rsidRPr="001723CB" w:rsidRDefault="002C5703" w:rsidP="004069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44B97E06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248A98" w14:textId="77777777" w:rsidR="002C5703" w:rsidRPr="001723CB" w:rsidRDefault="002C5703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63E59799" w14:textId="77777777" w:rsidR="002C5703" w:rsidRPr="00E7584E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F5B320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61E5DE11" w14:textId="77777777" w:rsidR="002C5703" w:rsidRPr="001C44B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850D5D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6D5E84CB" w14:textId="77777777" w:rsidR="002C5703" w:rsidRPr="00E7584E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703" w:rsidRPr="001723CB" w14:paraId="431F8D5E" w14:textId="77777777" w:rsidTr="008F3E5C">
        <w:tc>
          <w:tcPr>
            <w:tcW w:w="3401" w:type="dxa"/>
          </w:tcPr>
          <w:p w14:paraId="0ED33B68" w14:textId="77777777" w:rsidR="002C5703" w:rsidRPr="001723CB" w:rsidRDefault="002C5703" w:rsidP="004069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</w:tcPr>
          <w:p w14:paraId="589ABE7A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38A22EA" w14:textId="77777777" w:rsidR="002C5703" w:rsidRPr="001723CB" w:rsidRDefault="002C5703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56A479F" w14:textId="77777777" w:rsidR="002C5703" w:rsidRPr="00E7584E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4A65B7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362D1E35" w14:textId="77777777" w:rsidR="002C5703" w:rsidRPr="001C44B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ECB37D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42AEB341" w14:textId="77777777" w:rsidR="002C5703" w:rsidRPr="00E7584E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703" w:rsidRPr="001723CB" w14:paraId="4B7E4E4B" w14:textId="77777777" w:rsidTr="008F3E5C">
        <w:tc>
          <w:tcPr>
            <w:tcW w:w="3401" w:type="dxa"/>
          </w:tcPr>
          <w:p w14:paraId="2C7F374D" w14:textId="77777777" w:rsidR="002C5703" w:rsidRPr="001723CB" w:rsidRDefault="002C5703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27794AE2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733A85A2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27258746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3" w:type="dxa"/>
          </w:tcPr>
          <w:p w14:paraId="65C33FCD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0E737E3B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FBE6057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4582F1AD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2C5703" w:rsidRPr="001723CB" w14:paraId="033C2F76" w14:textId="77777777" w:rsidTr="008F3E5C">
        <w:tc>
          <w:tcPr>
            <w:tcW w:w="3401" w:type="dxa"/>
          </w:tcPr>
          <w:p w14:paraId="478E61EC" w14:textId="77777777" w:rsidR="002C5703" w:rsidRPr="001723CB" w:rsidRDefault="002C5703" w:rsidP="00861B4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3C4F69EF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4" w:type="dxa"/>
          </w:tcPr>
          <w:p w14:paraId="4D9FCF70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06E5DED2" w14:textId="77777777" w:rsidR="002C5703" w:rsidRPr="008F3E5C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F3E5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14:paraId="3BA1DDAE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4BC22950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83" w:type="dxa"/>
          </w:tcPr>
          <w:p w14:paraId="72B7B861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0D2944AC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2C5703" w:rsidRPr="001723CB" w14:paraId="1CEB3EB9" w14:textId="77777777" w:rsidTr="008F3E5C">
        <w:tc>
          <w:tcPr>
            <w:tcW w:w="3401" w:type="dxa"/>
          </w:tcPr>
          <w:p w14:paraId="36F58574" w14:textId="77777777" w:rsidR="002C5703" w:rsidRPr="001723CB" w:rsidRDefault="002C5703" w:rsidP="00861B49">
            <w:pPr>
              <w:ind w:left="165" w:hanging="165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040D86D8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84" w:type="dxa"/>
          </w:tcPr>
          <w:p w14:paraId="15FAAC77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4CB71A36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83" w:type="dxa"/>
          </w:tcPr>
          <w:p w14:paraId="27756050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5CFC969B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3" w:type="dxa"/>
          </w:tcPr>
          <w:p w14:paraId="612AA554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</w:tcPr>
          <w:p w14:paraId="3C156C5F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2C5703" w:rsidRPr="001723CB" w14:paraId="30F68D6F" w14:textId="77777777" w:rsidTr="008F3E5C">
        <w:tc>
          <w:tcPr>
            <w:tcW w:w="3401" w:type="dxa"/>
          </w:tcPr>
          <w:p w14:paraId="07D1FA41" w14:textId="77777777" w:rsidR="002C5703" w:rsidRPr="001723CB" w:rsidRDefault="002C5703" w:rsidP="00406978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1D7A4830" w14:textId="77777777" w:rsidR="002C5703" w:rsidRPr="001C44B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730123B" w14:textId="77777777" w:rsidR="002C5703" w:rsidRPr="001723CB" w:rsidRDefault="002C5703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0A385580" w14:textId="77777777" w:rsidR="002C5703" w:rsidRPr="008F3E5C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34D0EA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3B3F6A70" w14:textId="77777777" w:rsidR="002C5703" w:rsidRPr="00E7584E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E324D4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4708A033" w14:textId="77777777" w:rsidR="002C5703" w:rsidRPr="008F3E5C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703" w:rsidRPr="001723CB" w14:paraId="292CCF90" w14:textId="77777777" w:rsidTr="008F3E5C">
        <w:tc>
          <w:tcPr>
            <w:tcW w:w="3401" w:type="dxa"/>
          </w:tcPr>
          <w:p w14:paraId="7D9CAB0B" w14:textId="77777777" w:rsidR="002C5703" w:rsidRPr="001723CB" w:rsidRDefault="002C5703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04" w:type="dxa"/>
          </w:tcPr>
          <w:p w14:paraId="7E5ACF63" w14:textId="77777777" w:rsidR="002C5703" w:rsidRPr="001C44B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CD2F5AF" w14:textId="77777777" w:rsidR="002C5703" w:rsidRPr="001723CB" w:rsidRDefault="002C5703" w:rsidP="004069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442829FE" w14:textId="77777777" w:rsidR="002C5703" w:rsidRPr="008F3E5C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3DFD302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4CAED67B" w14:textId="77777777" w:rsidR="002C5703" w:rsidRPr="00E7584E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A6715F5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0FC239B7" w14:textId="77777777" w:rsidR="002C5703" w:rsidRPr="008F3E5C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703" w:rsidRPr="001723CB" w14:paraId="31C8505F" w14:textId="77777777" w:rsidTr="008F3E5C">
        <w:tc>
          <w:tcPr>
            <w:tcW w:w="3401" w:type="dxa"/>
          </w:tcPr>
          <w:p w14:paraId="372395FD" w14:textId="77777777" w:rsidR="002C5703" w:rsidRPr="001723CB" w:rsidRDefault="002C5703" w:rsidP="00861B4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40" w:right="-108" w:hanging="14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4" w:type="dxa"/>
          </w:tcPr>
          <w:p w14:paraId="6B3DDA1B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284" w:type="dxa"/>
          </w:tcPr>
          <w:p w14:paraId="3EE53DC9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B802B25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2,064</w:t>
            </w:r>
          </w:p>
        </w:tc>
        <w:tc>
          <w:tcPr>
            <w:tcW w:w="283" w:type="dxa"/>
          </w:tcPr>
          <w:p w14:paraId="7F04368E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FADD933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4,002</w:t>
            </w:r>
          </w:p>
        </w:tc>
        <w:tc>
          <w:tcPr>
            <w:tcW w:w="283" w:type="dxa"/>
          </w:tcPr>
          <w:p w14:paraId="2B725DDC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D877CB7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4,148</w:t>
            </w:r>
          </w:p>
        </w:tc>
      </w:tr>
      <w:tr w:rsidR="002C5703" w:rsidRPr="001723CB" w14:paraId="4D9A1274" w14:textId="77777777" w:rsidTr="008F3E5C">
        <w:tc>
          <w:tcPr>
            <w:tcW w:w="3401" w:type="dxa"/>
          </w:tcPr>
          <w:p w14:paraId="6CC028D2" w14:textId="77777777" w:rsidR="002C5703" w:rsidRPr="001723CB" w:rsidRDefault="002C5703" w:rsidP="00861B49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40" w:right="-108" w:hanging="14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2EAF81A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84" w:type="dxa"/>
          </w:tcPr>
          <w:p w14:paraId="2B3CC202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4EB81EB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3" w:type="dxa"/>
          </w:tcPr>
          <w:p w14:paraId="69E4013D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B107E70" w14:textId="77777777" w:rsidR="002C5703" w:rsidRPr="001723CB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83" w:type="dxa"/>
          </w:tcPr>
          <w:p w14:paraId="72CF837F" w14:textId="77777777" w:rsidR="002C5703" w:rsidRPr="001723CB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DF4A63C" w14:textId="77777777" w:rsidR="002C5703" w:rsidRPr="001723CB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</w:t>
            </w:r>
          </w:p>
        </w:tc>
      </w:tr>
      <w:tr w:rsidR="002C5703" w:rsidRPr="00AB30F3" w14:paraId="4E766D73" w14:textId="77777777" w:rsidTr="008F3E5C">
        <w:tc>
          <w:tcPr>
            <w:tcW w:w="3401" w:type="dxa"/>
          </w:tcPr>
          <w:p w14:paraId="2AC2D0FF" w14:textId="77777777" w:rsidR="002C5703" w:rsidRPr="00C00133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0013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0ED88CD9" w14:textId="77777777" w:rsidR="002C5703" w:rsidRPr="00C00133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2,118</w:t>
            </w:r>
          </w:p>
        </w:tc>
        <w:tc>
          <w:tcPr>
            <w:tcW w:w="284" w:type="dxa"/>
            <w:tcBorders>
              <w:bottom w:val="nil"/>
            </w:tcBorders>
          </w:tcPr>
          <w:p w14:paraId="24A01BE1" w14:textId="77777777" w:rsidR="002C5703" w:rsidRPr="00C00133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2D5A3F50" w14:textId="77777777" w:rsidR="002C5703" w:rsidRPr="00C00133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00133"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3" w:type="dxa"/>
          </w:tcPr>
          <w:p w14:paraId="7A3B98DB" w14:textId="77777777" w:rsidR="002C5703" w:rsidRPr="00C00133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5B63FD9F" w14:textId="77777777" w:rsidR="002C5703" w:rsidRPr="00C00133" w:rsidRDefault="00D06B54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4,208</w:t>
            </w:r>
          </w:p>
        </w:tc>
        <w:tc>
          <w:tcPr>
            <w:tcW w:w="283" w:type="dxa"/>
          </w:tcPr>
          <w:p w14:paraId="2605A48A" w14:textId="77777777" w:rsidR="002C5703" w:rsidRPr="00C00133" w:rsidRDefault="002C5703" w:rsidP="00861B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1860B90" w14:textId="77777777" w:rsidR="002C5703" w:rsidRPr="00C00133" w:rsidRDefault="002C5703" w:rsidP="00E7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00133">
              <w:rPr>
                <w:rFonts w:ascii="Angsana New" w:hAnsi="Angsana New"/>
                <w:sz w:val="30"/>
                <w:szCs w:val="30"/>
              </w:rPr>
              <w:t>4,396</w:t>
            </w:r>
          </w:p>
        </w:tc>
      </w:tr>
    </w:tbl>
    <w:p w14:paraId="3051C253" w14:textId="77777777" w:rsidR="008019DE" w:rsidRPr="001723CB" w:rsidRDefault="008019DE" w:rsidP="008019D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B98B30F" w14:textId="77777777" w:rsidR="00357101" w:rsidRPr="001723CB" w:rsidRDefault="008019DE" w:rsidP="00801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723CB">
        <w:rPr>
          <w:rFonts w:ascii="Angsana New" w:hAnsi="Angsana New"/>
          <w:sz w:val="30"/>
          <w:szCs w:val="30"/>
          <w:cs/>
        </w:rPr>
        <w:br w:type="page"/>
      </w:r>
      <w:r w:rsidR="00560C03" w:rsidRPr="001723CB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ยอดคงเหลือกับบุคคลและกิจการที่เกี่ยวข้องกัน ณ วันที่ </w:t>
      </w:r>
      <w:r w:rsidR="004325F3">
        <w:rPr>
          <w:rFonts w:ascii="Angsana New" w:hAnsi="Angsana New"/>
          <w:sz w:val="30"/>
          <w:szCs w:val="30"/>
        </w:rPr>
        <w:t xml:space="preserve">30 </w:t>
      </w:r>
      <w:r w:rsidR="004325F3">
        <w:rPr>
          <w:rFonts w:ascii="Angsana New" w:hAnsi="Angsana New" w:hint="cs"/>
          <w:sz w:val="30"/>
          <w:szCs w:val="30"/>
          <w:cs/>
        </w:rPr>
        <w:t>มิถุนายน</w:t>
      </w:r>
      <w:r w:rsidRPr="001723CB">
        <w:rPr>
          <w:rFonts w:ascii="Angsana New" w:hAnsi="Angsana New"/>
          <w:sz w:val="30"/>
          <w:szCs w:val="30"/>
          <w:cs/>
        </w:rPr>
        <w:t xml:space="preserve"> </w:t>
      </w:r>
      <w:r w:rsidRPr="001723CB">
        <w:rPr>
          <w:rFonts w:ascii="Angsana New" w:hAnsi="Angsana New"/>
          <w:sz w:val="30"/>
          <w:szCs w:val="30"/>
        </w:rPr>
        <w:t>256</w:t>
      </w:r>
      <w:r w:rsidR="00861B49" w:rsidRPr="001723CB">
        <w:rPr>
          <w:rFonts w:ascii="Angsana New" w:hAnsi="Angsana New"/>
          <w:sz w:val="30"/>
          <w:szCs w:val="30"/>
        </w:rPr>
        <w:t>8</w:t>
      </w:r>
      <w:r w:rsidR="00560C03" w:rsidRPr="001723C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60C03" w:rsidRPr="001723CB">
        <w:rPr>
          <w:rFonts w:ascii="Angsana New" w:hAnsi="Angsana New"/>
          <w:sz w:val="30"/>
          <w:szCs w:val="30"/>
        </w:rPr>
        <w:t>31</w:t>
      </w:r>
      <w:r w:rsidR="00560C03" w:rsidRPr="001723C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60C03" w:rsidRPr="001723CB">
        <w:rPr>
          <w:rFonts w:ascii="Angsana New" w:hAnsi="Angsana New"/>
          <w:sz w:val="30"/>
          <w:szCs w:val="30"/>
        </w:rPr>
        <w:t>256</w:t>
      </w:r>
      <w:r w:rsidR="00861B49" w:rsidRPr="001723CB">
        <w:rPr>
          <w:rFonts w:ascii="Angsana New" w:hAnsi="Angsana New"/>
          <w:sz w:val="30"/>
          <w:szCs w:val="30"/>
        </w:rPr>
        <w:t>7</w:t>
      </w:r>
      <w:r w:rsidR="00560C03" w:rsidRPr="001723C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C1A162C" w14:textId="77777777" w:rsidR="006A6CB3" w:rsidRPr="00400E8E" w:rsidRDefault="006A6CB3" w:rsidP="006A6CB3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10"/>
      </w:tblGrid>
      <w:tr w:rsidR="006A6CB3" w:rsidRPr="001723CB" w14:paraId="43A961AC" w14:textId="77777777" w:rsidTr="001162ED">
        <w:tc>
          <w:tcPr>
            <w:tcW w:w="5778" w:type="dxa"/>
          </w:tcPr>
          <w:p w14:paraId="4FD17A03" w14:textId="77777777" w:rsidR="006A6CB3" w:rsidRPr="001723CB" w:rsidRDefault="006A6CB3" w:rsidP="00E3130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5" w:type="dxa"/>
            <w:gridSpan w:val="3"/>
            <w:tcBorders>
              <w:bottom w:val="single" w:sz="4" w:space="0" w:color="auto"/>
            </w:tcBorders>
          </w:tcPr>
          <w:p w14:paraId="3242B1BD" w14:textId="77777777" w:rsidR="006A6CB3" w:rsidRPr="001723CB" w:rsidRDefault="006A6CB3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A6CB3" w:rsidRPr="001723CB" w14:paraId="1C745442" w14:textId="77777777" w:rsidTr="001162ED">
        <w:tc>
          <w:tcPr>
            <w:tcW w:w="5778" w:type="dxa"/>
          </w:tcPr>
          <w:p w14:paraId="5414DE4C" w14:textId="77777777" w:rsidR="006A6CB3" w:rsidRPr="001723CB" w:rsidRDefault="006A6CB3" w:rsidP="006A6CB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FA0E925" w14:textId="77777777" w:rsidR="006A6CB3" w:rsidRPr="001723CB" w:rsidRDefault="004325F3" w:rsidP="006A6C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6A6CB3" w:rsidRPr="001723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A6CB3" w:rsidRPr="001723CB">
              <w:rPr>
                <w:rFonts w:ascii="Angsana New" w:hAnsi="Angsana New"/>
                <w:sz w:val="30"/>
                <w:szCs w:val="30"/>
              </w:rPr>
              <w:t>256</w:t>
            </w:r>
            <w:r w:rsidR="001162ED" w:rsidRPr="001723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B1CFA9F" w14:textId="77777777" w:rsidR="006A6CB3" w:rsidRPr="001723CB" w:rsidRDefault="006A6CB3" w:rsidP="006A6C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1C778DB" w14:textId="77777777" w:rsidR="006A6CB3" w:rsidRPr="001723CB" w:rsidRDefault="006A6CB3" w:rsidP="006A6C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</w:t>
            </w:r>
            <w:r w:rsidR="001162ED" w:rsidRPr="001723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829AA" w:rsidRPr="001723CB" w14:paraId="6DB21062" w14:textId="77777777" w:rsidTr="00AF5C22">
        <w:tc>
          <w:tcPr>
            <w:tcW w:w="5778" w:type="dxa"/>
          </w:tcPr>
          <w:p w14:paraId="35D134A1" w14:textId="77777777" w:rsidR="00E829AA" w:rsidRPr="001723CB" w:rsidRDefault="00E829AA" w:rsidP="00E829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1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เจ้าหนี้</w:t>
            </w:r>
            <w:r w:rsidRPr="00F86E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701" w:type="dxa"/>
          </w:tcPr>
          <w:p w14:paraId="35DCD75C" w14:textId="77777777" w:rsidR="00E829AA" w:rsidRPr="00AE1645" w:rsidRDefault="00E829A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43EBA36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257AA8FF" w14:textId="77777777" w:rsidR="00E829AA" w:rsidRPr="00AE1645" w:rsidRDefault="00E829A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64395" w:rsidRPr="001723CB" w14:paraId="4D969C76" w14:textId="77777777" w:rsidTr="00AF5C22">
        <w:tc>
          <w:tcPr>
            <w:tcW w:w="5778" w:type="dxa"/>
          </w:tcPr>
          <w:p w14:paraId="632B5FF5" w14:textId="77777777" w:rsidR="00464395" w:rsidRPr="001723CB" w:rsidRDefault="00464395" w:rsidP="004643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1093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  <w:r w:rsidRPr="00A9109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F5C22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20D2AA0" w14:textId="77777777" w:rsidR="00464395" w:rsidRPr="00F801D5" w:rsidRDefault="00D06B54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84" w:type="dxa"/>
          </w:tcPr>
          <w:p w14:paraId="1E28EFD4" w14:textId="77777777" w:rsidR="00464395" w:rsidRPr="001723CB" w:rsidRDefault="00464395" w:rsidP="004643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385583B" w14:textId="77777777" w:rsidR="00464395" w:rsidRPr="00464395" w:rsidRDefault="004325F3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29AA" w:rsidRPr="001723CB" w14:paraId="4D6E41AE" w14:textId="77777777" w:rsidTr="00AF5C22">
        <w:tc>
          <w:tcPr>
            <w:tcW w:w="5778" w:type="dxa"/>
          </w:tcPr>
          <w:p w14:paraId="25FD2A38" w14:textId="77777777" w:rsidR="00E829AA" w:rsidRPr="002C4292" w:rsidRDefault="00E829AA" w:rsidP="00E829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C496787" w14:textId="77777777" w:rsidR="00E829AA" w:rsidRPr="002C4292" w:rsidRDefault="00E829A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2715A74C" w14:textId="77777777" w:rsidR="00E829AA" w:rsidRPr="002C4292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4BFCED4" w14:textId="77777777" w:rsidR="00E829AA" w:rsidRPr="002C4292" w:rsidRDefault="00E829A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829AA" w:rsidRPr="001723CB" w14:paraId="0977569A" w14:textId="77777777" w:rsidTr="001162ED">
        <w:tc>
          <w:tcPr>
            <w:tcW w:w="5778" w:type="dxa"/>
          </w:tcPr>
          <w:p w14:paraId="19DA7F90" w14:textId="77777777" w:rsidR="00E829AA" w:rsidRPr="001723CB" w:rsidRDefault="00E829AA" w:rsidP="00E829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 -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2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6E5C787F" w14:textId="77777777" w:rsidR="00E829AA" w:rsidRPr="00F801D5" w:rsidRDefault="00E829A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C87A163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2A47398B" w14:textId="77777777" w:rsidR="00E829AA" w:rsidRPr="00AE1645" w:rsidRDefault="00E829A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29AA" w:rsidRPr="001723CB" w14:paraId="14676546" w14:textId="77777777" w:rsidTr="001162ED">
        <w:tc>
          <w:tcPr>
            <w:tcW w:w="5778" w:type="dxa"/>
          </w:tcPr>
          <w:p w14:paraId="424201E6" w14:textId="77777777" w:rsidR="00E829AA" w:rsidRPr="001723CB" w:rsidRDefault="00E829AA" w:rsidP="00E829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794FB7FB" w14:textId="77777777" w:rsidR="00E829AA" w:rsidRPr="001723CB" w:rsidRDefault="00D06B54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84" w:type="dxa"/>
          </w:tcPr>
          <w:p w14:paraId="025219D0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22B4FD55" w14:textId="77777777" w:rsidR="00E829AA" w:rsidRPr="001723CB" w:rsidRDefault="00E829A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E829AA" w:rsidRPr="001723CB" w14:paraId="67E856A8" w14:textId="77777777" w:rsidTr="001162ED">
        <w:tc>
          <w:tcPr>
            <w:tcW w:w="5778" w:type="dxa"/>
          </w:tcPr>
          <w:p w14:paraId="5DA4EC2B" w14:textId="77777777" w:rsidR="00E829AA" w:rsidRPr="001723CB" w:rsidRDefault="00E829AA" w:rsidP="00E829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14:paraId="1B05213D" w14:textId="77777777" w:rsidR="00E829AA" w:rsidRPr="001723CB" w:rsidRDefault="00D06B54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84" w:type="dxa"/>
          </w:tcPr>
          <w:p w14:paraId="2ED8DF0D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</w:tcPr>
          <w:p w14:paraId="50F1D0E9" w14:textId="77777777" w:rsidR="00E829AA" w:rsidRPr="001723CB" w:rsidRDefault="00E829A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2,112</w:t>
            </w:r>
          </w:p>
        </w:tc>
      </w:tr>
      <w:tr w:rsidR="00E829AA" w:rsidRPr="001723CB" w14:paraId="495AD017" w14:textId="77777777" w:rsidTr="001162ED">
        <w:tc>
          <w:tcPr>
            <w:tcW w:w="5778" w:type="dxa"/>
          </w:tcPr>
          <w:p w14:paraId="575146F8" w14:textId="77777777" w:rsidR="00E829AA" w:rsidRPr="001723CB" w:rsidRDefault="00E829AA" w:rsidP="00E829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41C6D10" w14:textId="77777777" w:rsidR="00E829AA" w:rsidRPr="001723CB" w:rsidRDefault="00D06B54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284" w:type="dxa"/>
          </w:tcPr>
          <w:p w14:paraId="3190D7E7" w14:textId="77777777" w:rsidR="00E829AA" w:rsidRPr="001723CB" w:rsidRDefault="00E829AA" w:rsidP="00E829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CB791A3" w14:textId="77777777" w:rsidR="00E829AA" w:rsidRPr="001723CB" w:rsidRDefault="00E829A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</w:tr>
    </w:tbl>
    <w:p w14:paraId="3BEDCCD6" w14:textId="77777777" w:rsidR="006A6CB3" w:rsidRPr="00400E8E" w:rsidRDefault="006A6CB3" w:rsidP="006A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2CD7F659" w14:textId="77777777" w:rsidR="009E5715" w:rsidRPr="00312DC8" w:rsidRDefault="001162ED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312DC8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  <w:r w:rsidR="00312DC8">
        <w:rPr>
          <w:rFonts w:ascii="Angsana New" w:hAnsi="Angsana New"/>
          <w:b/>
          <w:bCs/>
          <w:sz w:val="30"/>
          <w:szCs w:val="30"/>
        </w:rPr>
        <w:t>-</w:t>
      </w:r>
      <w:r w:rsidRPr="00312DC8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74128E8B" w14:textId="77777777" w:rsidR="00312DC8" w:rsidRPr="00400E8E" w:rsidRDefault="00312DC8" w:rsidP="00312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5777"/>
        <w:gridCol w:w="1701"/>
        <w:gridCol w:w="284"/>
        <w:gridCol w:w="1701"/>
      </w:tblGrid>
      <w:tr w:rsidR="001162ED" w:rsidRPr="00312DC8" w14:paraId="6860D358" w14:textId="77777777" w:rsidTr="001C44BB">
        <w:tc>
          <w:tcPr>
            <w:tcW w:w="5777" w:type="dxa"/>
          </w:tcPr>
          <w:p w14:paraId="06F35F03" w14:textId="77777777" w:rsidR="001162ED" w:rsidRPr="00312DC8" w:rsidRDefault="001162ED" w:rsidP="001C44BB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190BAF3" w14:textId="77777777" w:rsidR="001162ED" w:rsidRPr="00312DC8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F1891" w:rsidRPr="00312DC8" w14:paraId="4BDC8B64" w14:textId="77777777" w:rsidTr="001C44BB">
        <w:tc>
          <w:tcPr>
            <w:tcW w:w="5777" w:type="dxa"/>
          </w:tcPr>
          <w:p w14:paraId="6598B35A" w14:textId="77777777" w:rsidR="00FF1891" w:rsidRPr="00312DC8" w:rsidRDefault="00FF1891" w:rsidP="001C44BB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25827A" w14:textId="77777777" w:rsidR="00FF1891" w:rsidRPr="00312DC8" w:rsidRDefault="001C44BB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FF1891" w:rsidRPr="001723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1891" w:rsidRPr="001723C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700B42AE" w14:textId="77777777" w:rsidR="00FF1891" w:rsidRPr="00312DC8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0A0E89" w14:textId="77777777" w:rsidR="00FF1891" w:rsidRPr="00312DC8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162ED" w:rsidRPr="00312DC8" w14:paraId="186B1719" w14:textId="77777777" w:rsidTr="001C44BB">
        <w:tc>
          <w:tcPr>
            <w:tcW w:w="5777" w:type="dxa"/>
          </w:tcPr>
          <w:p w14:paraId="66DC4B46" w14:textId="77777777" w:rsidR="001162ED" w:rsidRPr="00312DC8" w:rsidRDefault="001162ED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C40B55E" w14:textId="77777777" w:rsidR="001162ED" w:rsidRPr="00AE1645" w:rsidRDefault="001162ED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97A9111" w14:textId="77777777" w:rsidR="001162ED" w:rsidRPr="00312DC8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E1C22AC" w14:textId="77777777" w:rsidR="001162ED" w:rsidRPr="00312DC8" w:rsidRDefault="001162ED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DC8" w:rsidRPr="00312DC8" w14:paraId="5FA9DB49" w14:textId="77777777" w:rsidTr="001C44BB">
        <w:tc>
          <w:tcPr>
            <w:tcW w:w="5777" w:type="dxa"/>
          </w:tcPr>
          <w:p w14:paraId="5F61E23D" w14:textId="77777777" w:rsidR="00312DC8" w:rsidRPr="00312DC8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3114ED" w14:textId="77777777" w:rsidR="00312DC8" w:rsidRPr="00312DC8" w:rsidRDefault="00400E8E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191069">
              <w:rPr>
                <w:rFonts w:ascii="Angsana New" w:hAnsi="Angsana New"/>
                <w:sz w:val="30"/>
                <w:szCs w:val="30"/>
              </w:rPr>
              <w:t>243</w:t>
            </w:r>
            <w:r w:rsidR="0098264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14:paraId="7AFCAEF9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D16F5B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15,523</w:t>
            </w:r>
          </w:p>
        </w:tc>
      </w:tr>
      <w:tr w:rsidR="00312DC8" w:rsidRPr="00312DC8" w14:paraId="534A0ECA" w14:textId="77777777" w:rsidTr="001C44BB">
        <w:tc>
          <w:tcPr>
            <w:tcW w:w="5777" w:type="dxa"/>
          </w:tcPr>
          <w:p w14:paraId="124E6892" w14:textId="77777777" w:rsidR="00312DC8" w:rsidRPr="002C4292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0E75D7" w14:textId="77777777" w:rsidR="00312DC8" w:rsidRPr="002C4292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CB99E9" w14:textId="77777777" w:rsidR="00312DC8" w:rsidRPr="002C4292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BDC738E" w14:textId="77777777" w:rsidR="00312DC8" w:rsidRPr="002C4292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12DC8" w:rsidRPr="00312DC8" w14:paraId="39B4D562" w14:textId="77777777" w:rsidTr="001C44BB">
        <w:trPr>
          <w:trHeight w:val="64"/>
        </w:trPr>
        <w:tc>
          <w:tcPr>
            <w:tcW w:w="5777" w:type="dxa"/>
          </w:tcPr>
          <w:p w14:paraId="5B262D21" w14:textId="77777777" w:rsidR="00312DC8" w:rsidRPr="00312DC8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312DC8">
              <w:rPr>
                <w:rFonts w:ascii="Angsana New" w:hAnsi="Angsana New"/>
                <w:sz w:val="30"/>
                <w:szCs w:val="30"/>
              </w:rPr>
              <w:t>-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</w:tcPr>
          <w:p w14:paraId="629E2B58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8F1BF6F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49F7D1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4DCC" w:rsidRPr="00312DC8" w14:paraId="23D8E62A" w14:textId="77777777">
        <w:tc>
          <w:tcPr>
            <w:tcW w:w="5777" w:type="dxa"/>
          </w:tcPr>
          <w:p w14:paraId="696ADCE0" w14:textId="77777777" w:rsidR="003A4DCC" w:rsidRPr="00312DC8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43A87A21" w14:textId="77777777" w:rsidR="003A4DCC" w:rsidRPr="00312DC8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883D1D" w:rsidRPr="00883D1D">
              <w:rPr>
                <w:rFonts w:ascii="Angsana New" w:hAnsi="Angsana New" w:hint="cs"/>
                <w:sz w:val="30"/>
                <w:szCs w:val="30"/>
              </w:rPr>
              <w:t>910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14:paraId="31622E63" w14:textId="77777777" w:rsidR="003A4DCC" w:rsidRPr="00312DC8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E9A631C" w14:textId="77777777" w:rsidR="003A4DCC" w:rsidRPr="00312DC8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1,219</w:t>
            </w:r>
          </w:p>
        </w:tc>
      </w:tr>
      <w:tr w:rsidR="00335D7A" w:rsidRPr="00312DC8" w14:paraId="58B953CD" w14:textId="77777777">
        <w:tc>
          <w:tcPr>
            <w:tcW w:w="5777" w:type="dxa"/>
          </w:tcPr>
          <w:p w14:paraId="5302AD8D" w14:textId="77777777" w:rsidR="00335D7A" w:rsidRPr="00312DC8" w:rsidRDefault="0033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รายได้ค้างรับ - โบนัสเลี้ยงไก่*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ดูหมายเหตุ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28C8E153" w14:textId="77777777" w:rsidR="00335D7A" w:rsidRPr="00312DC8" w:rsidRDefault="0033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1,504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14:paraId="3D790498" w14:textId="77777777" w:rsidR="00335D7A" w:rsidRPr="00312DC8" w:rsidRDefault="00335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B21415" w14:textId="77777777" w:rsidR="00335D7A" w:rsidRPr="00312DC8" w:rsidRDefault="0033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2,266</w:t>
            </w:r>
          </w:p>
        </w:tc>
      </w:tr>
      <w:tr w:rsidR="00335D7A" w:rsidRPr="00312DC8" w14:paraId="091084B5" w14:textId="77777777">
        <w:tc>
          <w:tcPr>
            <w:tcW w:w="5777" w:type="dxa"/>
          </w:tcPr>
          <w:p w14:paraId="58D0C812" w14:textId="77777777" w:rsidR="00335D7A" w:rsidRPr="00312DC8" w:rsidRDefault="0033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5C984A41" w14:textId="77777777" w:rsidR="00335D7A" w:rsidRDefault="0088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83D1D">
              <w:rPr>
                <w:rFonts w:ascii="Angsana New" w:hAnsi="Angsana New" w:hint="cs"/>
                <w:sz w:val="30"/>
                <w:szCs w:val="30"/>
              </w:rPr>
              <w:t>925</w:t>
            </w:r>
          </w:p>
        </w:tc>
        <w:tc>
          <w:tcPr>
            <w:tcW w:w="284" w:type="dxa"/>
          </w:tcPr>
          <w:p w14:paraId="59659925" w14:textId="77777777" w:rsidR="00335D7A" w:rsidRPr="00312DC8" w:rsidRDefault="00335D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9B1121C" w14:textId="77777777" w:rsidR="00335D7A" w:rsidRPr="00312DC8" w:rsidRDefault="0088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83D1D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  <w:tr w:rsidR="003A4DCC" w:rsidRPr="00312DC8" w14:paraId="54A4AA65" w14:textId="77777777">
        <w:tc>
          <w:tcPr>
            <w:tcW w:w="5777" w:type="dxa"/>
          </w:tcPr>
          <w:p w14:paraId="59BFC0A2" w14:textId="77777777" w:rsidR="003A4DCC" w:rsidRPr="00312DC8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**</w:t>
            </w:r>
          </w:p>
        </w:tc>
        <w:tc>
          <w:tcPr>
            <w:tcW w:w="1701" w:type="dxa"/>
          </w:tcPr>
          <w:p w14:paraId="2C4DFF7D" w14:textId="77777777" w:rsidR="003A4DCC" w:rsidRPr="00312DC8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14:paraId="474F22D2" w14:textId="77777777" w:rsidR="003A4DCC" w:rsidRPr="00312DC8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F7A5E9" w14:textId="77777777" w:rsidR="003A4DCC" w:rsidRPr="00312DC8" w:rsidRDefault="003A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587</w:t>
            </w:r>
          </w:p>
        </w:tc>
      </w:tr>
      <w:tr w:rsidR="00D57FB3" w:rsidRPr="00312DC8" w14:paraId="2A485AA6" w14:textId="77777777" w:rsidTr="001C44BB">
        <w:tc>
          <w:tcPr>
            <w:tcW w:w="5777" w:type="dxa"/>
          </w:tcPr>
          <w:p w14:paraId="4C29BADC" w14:textId="77777777" w:rsidR="00D57FB3" w:rsidRPr="00312DC8" w:rsidRDefault="00D57FB3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เงินจ่ายล่วงหน้าค่าซื้อสินค้า</w:t>
            </w:r>
            <w:r w:rsidR="00F01A0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01A00" w:rsidRPr="00312DC8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01A00"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ดูหมายเหตุ </w:t>
            </w:r>
            <w:r w:rsidR="00F01A00" w:rsidRPr="00312DC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83FD4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01A00" w:rsidRPr="00312D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77F25F69" w14:textId="77777777" w:rsidR="00D57FB3" w:rsidRPr="00312DC8" w:rsidRDefault="00883D1D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883D1D">
              <w:rPr>
                <w:rFonts w:ascii="Angsana New" w:hAnsi="Angsana New" w:hint="cs"/>
                <w:sz w:val="30"/>
                <w:szCs w:val="30"/>
              </w:rPr>
              <w:t>268</w:t>
            </w:r>
            <w:r w:rsidR="0098264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14:paraId="28434904" w14:textId="77777777" w:rsidR="00D57FB3" w:rsidRPr="00312DC8" w:rsidRDefault="00D57F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54DA52" w14:textId="77777777" w:rsidR="00D57FB3" w:rsidRPr="00312DC8" w:rsidRDefault="00D06B54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312DC8" w:rsidRPr="00312DC8" w14:paraId="2866F9CA" w14:textId="77777777" w:rsidTr="001C44BB">
        <w:tc>
          <w:tcPr>
            <w:tcW w:w="5777" w:type="dxa"/>
          </w:tcPr>
          <w:p w14:paraId="34CA6A7F" w14:textId="77777777" w:rsidR="00312DC8" w:rsidRPr="00312DC8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</w:tcPr>
          <w:p w14:paraId="54645BF5" w14:textId="77777777" w:rsidR="00312DC8" w:rsidRPr="00312DC8" w:rsidRDefault="00883D1D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883D1D">
              <w:rPr>
                <w:rFonts w:ascii="Angsana New" w:hAnsi="Angsana New" w:hint="cs"/>
                <w:sz w:val="30"/>
                <w:szCs w:val="30"/>
              </w:rPr>
              <w:t>929</w:t>
            </w:r>
            <w:r w:rsidR="0098264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14:paraId="2928AD55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88E5BDD" w14:textId="77777777" w:rsidR="00312DC8" w:rsidRPr="00312DC8" w:rsidRDefault="00883D1D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883D1D">
              <w:rPr>
                <w:rFonts w:ascii="Angsana New" w:hAnsi="Angsana New" w:hint="cs"/>
                <w:sz w:val="30"/>
                <w:szCs w:val="30"/>
              </w:rPr>
              <w:t>346</w:t>
            </w:r>
          </w:p>
        </w:tc>
      </w:tr>
      <w:tr w:rsidR="00312DC8" w:rsidRPr="00312DC8" w14:paraId="0E9E8849" w14:textId="77777777" w:rsidTr="001C44BB">
        <w:tc>
          <w:tcPr>
            <w:tcW w:w="5777" w:type="dxa"/>
          </w:tcPr>
          <w:p w14:paraId="11897F52" w14:textId="77777777" w:rsidR="00312DC8" w:rsidRPr="00312DC8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2E62475" w14:textId="77777777" w:rsidR="00312DC8" w:rsidRPr="00312DC8" w:rsidRDefault="00400E8E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</w:t>
            </w:r>
            <w:r w:rsidR="00191069">
              <w:rPr>
                <w:rFonts w:ascii="Angsana New" w:hAnsi="Angsana New"/>
                <w:sz w:val="30"/>
                <w:szCs w:val="30"/>
              </w:rPr>
              <w:t>7</w:t>
            </w:r>
            <w:r w:rsidR="0098264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14:paraId="32119B22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8794024" w14:textId="77777777" w:rsidR="00312DC8" w:rsidRPr="00312DC8" w:rsidRDefault="00D06B54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4,725</w:t>
            </w:r>
          </w:p>
        </w:tc>
      </w:tr>
      <w:tr w:rsidR="00312DC8" w:rsidRPr="00312DC8" w14:paraId="70846785" w14:textId="77777777" w:rsidTr="001C44BB">
        <w:tc>
          <w:tcPr>
            <w:tcW w:w="5777" w:type="dxa"/>
          </w:tcPr>
          <w:p w14:paraId="72DF1EE0" w14:textId="77777777" w:rsidR="00312DC8" w:rsidRPr="00312DC8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  <w:r w:rsidR="00D57FB3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4B066B7" w14:textId="77777777" w:rsidR="00312DC8" w:rsidRPr="00312DC8" w:rsidRDefault="00400E8E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(241)</w:t>
            </w:r>
            <w:r w:rsidR="0098264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14:paraId="2E6177B0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39627E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(241)</w:t>
            </w:r>
          </w:p>
        </w:tc>
      </w:tr>
      <w:tr w:rsidR="00312DC8" w:rsidRPr="00312DC8" w14:paraId="6C7AF8EE" w14:textId="77777777" w:rsidTr="001C44BB">
        <w:tc>
          <w:tcPr>
            <w:tcW w:w="5777" w:type="dxa"/>
          </w:tcPr>
          <w:p w14:paraId="22843AF3" w14:textId="77777777" w:rsidR="00312DC8" w:rsidRPr="00312DC8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5D649D4" w14:textId="77777777" w:rsidR="00312DC8" w:rsidRPr="00312DC8" w:rsidRDefault="00400E8E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</w:t>
            </w:r>
            <w:r w:rsidR="00191069">
              <w:rPr>
                <w:rFonts w:ascii="Angsana New" w:hAnsi="Angsana New"/>
                <w:sz w:val="30"/>
                <w:szCs w:val="30"/>
              </w:rPr>
              <w:t>6</w:t>
            </w:r>
            <w:r w:rsidR="0098264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84" w:type="dxa"/>
          </w:tcPr>
          <w:p w14:paraId="48DB23C8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9F87A5D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4,</w:t>
            </w:r>
            <w:r w:rsidR="00D06B54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312DC8" w:rsidRPr="00312DC8" w14:paraId="2CB756BA" w14:textId="77777777" w:rsidTr="001C44BB">
        <w:tc>
          <w:tcPr>
            <w:tcW w:w="5777" w:type="dxa"/>
          </w:tcPr>
          <w:p w14:paraId="44ACB6AD" w14:textId="77777777" w:rsidR="00312DC8" w:rsidRPr="00312DC8" w:rsidRDefault="00312DC8" w:rsidP="001C4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0E8DA33" w14:textId="77777777" w:rsidR="00312DC8" w:rsidRPr="00312DC8" w:rsidRDefault="00400E8E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 w:rsidRPr="00400E8E">
              <w:rPr>
                <w:rFonts w:ascii="Angsana New" w:hAnsi="Angsana New"/>
                <w:sz w:val="30"/>
                <w:szCs w:val="30"/>
              </w:rPr>
              <w:t>23,</w:t>
            </w:r>
            <w:r w:rsidR="00191069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84" w:type="dxa"/>
          </w:tcPr>
          <w:p w14:paraId="700797B6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E54225E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20,</w:t>
            </w:r>
            <w:r w:rsidR="00D06B54">
              <w:rPr>
                <w:rFonts w:ascii="Angsana New" w:hAnsi="Angsana New"/>
                <w:sz w:val="30"/>
                <w:szCs w:val="30"/>
              </w:rPr>
              <w:t>007</w:t>
            </w:r>
          </w:p>
        </w:tc>
      </w:tr>
    </w:tbl>
    <w:p w14:paraId="1086EAAD" w14:textId="77777777" w:rsidR="001162ED" w:rsidRPr="00312DC8" w:rsidRDefault="001162ED" w:rsidP="00312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12DC8">
        <w:rPr>
          <w:rFonts w:ascii="Angsana New" w:hAnsi="Angsana New"/>
          <w:sz w:val="30"/>
          <w:szCs w:val="30"/>
          <w:cs/>
        </w:rPr>
        <w:lastRenderedPageBreak/>
        <w:t>* บริษัทจะได้รับชำระโบนัสเลี้ยงไก่จากบริษัทคู่สัญญาแห่งหนึ่งภายในเดือน</w:t>
      </w:r>
      <w:r w:rsidR="00D06B54">
        <w:rPr>
          <w:rFonts w:ascii="Angsana New" w:hAnsi="Angsana New" w:hint="cs"/>
          <w:sz w:val="30"/>
          <w:szCs w:val="30"/>
          <w:cs/>
        </w:rPr>
        <w:t>กรกฎาคม</w:t>
      </w:r>
      <w:r w:rsidRPr="00312DC8">
        <w:rPr>
          <w:rFonts w:ascii="Angsana New" w:hAnsi="Angsana New"/>
          <w:sz w:val="30"/>
          <w:szCs w:val="30"/>
          <w:cs/>
        </w:rPr>
        <w:t xml:space="preserve"> </w:t>
      </w:r>
      <w:r w:rsidRPr="00312DC8">
        <w:rPr>
          <w:rFonts w:ascii="Angsana New" w:hAnsi="Angsana New"/>
          <w:sz w:val="30"/>
          <w:szCs w:val="30"/>
        </w:rPr>
        <w:t>2568</w:t>
      </w:r>
      <w:r w:rsidRPr="00312DC8">
        <w:rPr>
          <w:rFonts w:ascii="Angsana New" w:hAnsi="Angsana New"/>
          <w:sz w:val="30"/>
          <w:szCs w:val="30"/>
          <w:cs/>
        </w:rPr>
        <w:t xml:space="preserve"> และเดือนมกราคม </w:t>
      </w:r>
      <w:r w:rsidRPr="00312DC8">
        <w:rPr>
          <w:rFonts w:ascii="Angsana New" w:hAnsi="Angsana New"/>
          <w:sz w:val="30"/>
          <w:szCs w:val="30"/>
        </w:rPr>
        <w:t>256</w:t>
      </w:r>
      <w:r w:rsidR="00312DC8">
        <w:rPr>
          <w:rFonts w:ascii="Angsana New" w:hAnsi="Angsana New"/>
          <w:sz w:val="30"/>
          <w:szCs w:val="30"/>
        </w:rPr>
        <w:t>8</w:t>
      </w:r>
      <w:r w:rsidR="00312DC8">
        <w:rPr>
          <w:rFonts w:ascii="Angsana New" w:hAnsi="Angsana New" w:hint="cs"/>
          <w:sz w:val="30"/>
          <w:szCs w:val="30"/>
          <w:cs/>
        </w:rPr>
        <w:t xml:space="preserve"> </w:t>
      </w:r>
      <w:r w:rsidRPr="00312DC8">
        <w:rPr>
          <w:rFonts w:ascii="Angsana New" w:hAnsi="Angsana New"/>
          <w:sz w:val="30"/>
          <w:szCs w:val="30"/>
          <w:cs/>
        </w:rPr>
        <w:t>ตามลำดับ</w:t>
      </w:r>
    </w:p>
    <w:p w14:paraId="22E59ECE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5E0A01E7" w14:textId="77777777" w:rsidR="001162ED" w:rsidRPr="0098264C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</w:rPr>
      </w:pPr>
      <w:r w:rsidRPr="0098264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98264C" w:rsidRPr="0098264C">
        <w:rPr>
          <w:rFonts w:ascii="Angsana New" w:hAnsi="Angsana New"/>
          <w:spacing w:val="-4"/>
          <w:sz w:val="30"/>
          <w:szCs w:val="30"/>
        </w:rPr>
        <w:t xml:space="preserve">30 </w:t>
      </w:r>
      <w:r w:rsidR="0098264C" w:rsidRPr="0098264C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98264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8264C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312DC8" w:rsidRPr="0098264C">
        <w:rPr>
          <w:rFonts w:ascii="Angsana New" w:hAnsi="Angsana New"/>
          <w:color w:val="000000"/>
          <w:spacing w:val="-4"/>
          <w:sz w:val="30"/>
          <w:szCs w:val="30"/>
        </w:rPr>
        <w:t>8</w:t>
      </w:r>
      <w:r w:rsidRPr="0098264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และ</w:t>
      </w:r>
      <w:r w:rsidR="008A3E3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วันที่</w:t>
      </w:r>
      <w:r w:rsidRPr="0098264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12DC8" w:rsidRPr="0098264C">
        <w:rPr>
          <w:rFonts w:ascii="Angsana New" w:hAnsi="Angsana New"/>
          <w:spacing w:val="-4"/>
          <w:sz w:val="30"/>
          <w:szCs w:val="30"/>
        </w:rPr>
        <w:t>31</w:t>
      </w:r>
      <w:r w:rsidR="00312DC8" w:rsidRPr="0098264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312DC8" w:rsidRPr="0098264C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="00312DC8" w:rsidRPr="0098264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8264C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บริษัทมียอดลูกหนี้การค้าคงเหลือโดยแยกตามอายุหนี้ที่ค้างชำระได้ดังนี้</w:t>
      </w:r>
    </w:p>
    <w:p w14:paraId="40F7D62E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469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5783"/>
        <w:gridCol w:w="1694"/>
        <w:gridCol w:w="278"/>
        <w:gridCol w:w="1714"/>
      </w:tblGrid>
      <w:tr w:rsidR="001162ED" w:rsidRPr="00312DC8" w14:paraId="6BCBE73D" w14:textId="77777777" w:rsidTr="0078715F">
        <w:tc>
          <w:tcPr>
            <w:tcW w:w="5783" w:type="dxa"/>
          </w:tcPr>
          <w:p w14:paraId="7EE085B0" w14:textId="77777777" w:rsidR="001162ED" w:rsidRPr="00312DC8" w:rsidRDefault="001162ED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675AF1F" w14:textId="77777777" w:rsidR="001162ED" w:rsidRPr="00312DC8" w:rsidRDefault="001162ED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F1891" w:rsidRPr="00312DC8" w14:paraId="305AF0FF" w14:textId="77777777" w:rsidTr="0078715F">
        <w:tc>
          <w:tcPr>
            <w:tcW w:w="5783" w:type="dxa"/>
          </w:tcPr>
          <w:p w14:paraId="08730B18" w14:textId="77777777" w:rsidR="00FF1891" w:rsidRPr="00312DC8" w:rsidRDefault="00FF1891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407D5BFB" w14:textId="77777777" w:rsidR="00FF1891" w:rsidRPr="00312DC8" w:rsidRDefault="0098264C" w:rsidP="009826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FF1891" w:rsidRPr="001723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F1891" w:rsidRPr="001723C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8" w:type="dxa"/>
          </w:tcPr>
          <w:p w14:paraId="243E71DE" w14:textId="77777777" w:rsidR="00FF1891" w:rsidRPr="00312DC8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0AA328A5" w14:textId="77777777" w:rsidR="00FF1891" w:rsidRPr="00312DC8" w:rsidRDefault="00FF1891" w:rsidP="00FF18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12DC8" w:rsidRPr="00312DC8" w14:paraId="37F45196" w14:textId="77777777" w:rsidTr="0078715F">
        <w:tc>
          <w:tcPr>
            <w:tcW w:w="5783" w:type="dxa"/>
          </w:tcPr>
          <w:p w14:paraId="2BDC432D" w14:textId="77777777" w:rsidR="00312DC8" w:rsidRPr="0078715F" w:rsidRDefault="00312DC8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71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94" w:type="dxa"/>
          </w:tcPr>
          <w:p w14:paraId="3C09D556" w14:textId="77777777" w:rsidR="00312DC8" w:rsidRPr="00312DC8" w:rsidRDefault="00335D7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8A3E33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8" w:type="dxa"/>
          </w:tcPr>
          <w:p w14:paraId="604A22BA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</w:tcPr>
          <w:p w14:paraId="17231549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15,523</w:t>
            </w:r>
          </w:p>
        </w:tc>
      </w:tr>
      <w:tr w:rsidR="00312DC8" w:rsidRPr="00312DC8" w14:paraId="3499015D" w14:textId="77777777" w:rsidTr="0078715F">
        <w:tc>
          <w:tcPr>
            <w:tcW w:w="5783" w:type="dxa"/>
          </w:tcPr>
          <w:p w14:paraId="32EAA695" w14:textId="77777777" w:rsidR="00312DC8" w:rsidRPr="0078715F" w:rsidRDefault="00312DC8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715F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78715F">
              <w:rPr>
                <w:rFonts w:ascii="Angsana New" w:hAnsi="Angsana New"/>
                <w:sz w:val="30"/>
                <w:szCs w:val="30"/>
              </w:rPr>
              <w:t xml:space="preserve">: </w:t>
            </w:r>
          </w:p>
        </w:tc>
        <w:tc>
          <w:tcPr>
            <w:tcW w:w="1694" w:type="dxa"/>
          </w:tcPr>
          <w:p w14:paraId="6F0579B8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78" w:type="dxa"/>
          </w:tcPr>
          <w:p w14:paraId="401B6EA5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</w:tcPr>
          <w:p w14:paraId="777091DF" w14:textId="77777777" w:rsidR="00312DC8" w:rsidRPr="00312DC8" w:rsidRDefault="00FE06AE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527FD9" w:rsidRPr="00312DC8" w14:paraId="113D6FED" w14:textId="77777777" w:rsidTr="0078715F">
        <w:tc>
          <w:tcPr>
            <w:tcW w:w="5783" w:type="dxa"/>
          </w:tcPr>
          <w:p w14:paraId="6CD60F3F" w14:textId="77777777" w:rsidR="00527FD9" w:rsidRPr="0078715F" w:rsidRDefault="00527FD9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ไม่เกิน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94" w:type="dxa"/>
          </w:tcPr>
          <w:p w14:paraId="6B13C225" w14:textId="77777777" w:rsidR="00527FD9" w:rsidRPr="00312DC8" w:rsidRDefault="00335D7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8" w:type="dxa"/>
          </w:tcPr>
          <w:p w14:paraId="700BF2C2" w14:textId="77777777" w:rsidR="00527FD9" w:rsidRPr="00312DC8" w:rsidRDefault="00527FD9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</w:tcPr>
          <w:p w14:paraId="156CFD48" w14:textId="77777777" w:rsidR="00527FD9" w:rsidRPr="00312DC8" w:rsidRDefault="008E12CF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2DC8" w:rsidRPr="00312DC8" w14:paraId="4E7DC345" w14:textId="77777777" w:rsidTr="0078715F">
        <w:tc>
          <w:tcPr>
            <w:tcW w:w="5783" w:type="dxa"/>
          </w:tcPr>
          <w:p w14:paraId="7CFB967C" w14:textId="77777777" w:rsidR="00312DC8" w:rsidRPr="0078715F" w:rsidRDefault="00312DC8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12DC8">
              <w:rPr>
                <w:rFonts w:ascii="Angsana New" w:hAnsi="Angsana New"/>
                <w:sz w:val="30"/>
                <w:szCs w:val="30"/>
              </w:rPr>
              <w:t>12</w:t>
            </w:r>
            <w:r w:rsidRPr="00312DC8">
              <w:rPr>
                <w:rFonts w:ascii="Angsana New" w:hAnsi="Angsana New"/>
                <w:sz w:val="30"/>
                <w:szCs w:val="30"/>
                <w:cs/>
              </w:rPr>
              <w:t xml:space="preserve"> เดือน ขึ้นไป</w:t>
            </w:r>
            <w:r w:rsidR="00527FD9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5AC90683" w14:textId="77777777" w:rsidR="00312DC8" w:rsidRPr="00312DC8" w:rsidRDefault="00335D7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  <w:tc>
          <w:tcPr>
            <w:tcW w:w="278" w:type="dxa"/>
          </w:tcPr>
          <w:p w14:paraId="6D0BA5FB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72EB7894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3,589</w:t>
            </w:r>
          </w:p>
        </w:tc>
      </w:tr>
      <w:tr w:rsidR="00312DC8" w:rsidRPr="00312DC8" w14:paraId="43FDCA56" w14:textId="77777777" w:rsidTr="0078715F">
        <w:tc>
          <w:tcPr>
            <w:tcW w:w="5783" w:type="dxa"/>
          </w:tcPr>
          <w:p w14:paraId="49B9117F" w14:textId="77777777" w:rsidR="00312DC8" w:rsidRPr="0078715F" w:rsidRDefault="00312DC8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71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14:paraId="5BE11066" w14:textId="77777777" w:rsidR="00312DC8" w:rsidRPr="00312DC8" w:rsidRDefault="00335D7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8A3E33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278" w:type="dxa"/>
          </w:tcPr>
          <w:p w14:paraId="643EFC08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5F57BD15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19,112</w:t>
            </w:r>
          </w:p>
        </w:tc>
      </w:tr>
      <w:tr w:rsidR="00312DC8" w:rsidRPr="00312DC8" w14:paraId="534D97B3" w14:textId="77777777" w:rsidTr="0078715F">
        <w:tc>
          <w:tcPr>
            <w:tcW w:w="5783" w:type="dxa"/>
          </w:tcPr>
          <w:p w14:paraId="7A481ACF" w14:textId="77777777" w:rsidR="00312DC8" w:rsidRPr="00312DC8" w:rsidRDefault="00312DC8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  <w:r w:rsidR="00527FD9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3B3961AC" w14:textId="77777777" w:rsidR="00312DC8" w:rsidRPr="00312DC8" w:rsidRDefault="00335D7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(3,589)</w:t>
            </w:r>
          </w:p>
        </w:tc>
        <w:tc>
          <w:tcPr>
            <w:tcW w:w="278" w:type="dxa"/>
          </w:tcPr>
          <w:p w14:paraId="2364E1AC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70324352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(3,589)</w:t>
            </w:r>
          </w:p>
        </w:tc>
      </w:tr>
      <w:tr w:rsidR="00312DC8" w:rsidRPr="00312DC8" w14:paraId="5E30F71F" w14:textId="77777777" w:rsidTr="0078715F">
        <w:tc>
          <w:tcPr>
            <w:tcW w:w="5783" w:type="dxa"/>
          </w:tcPr>
          <w:p w14:paraId="62C1920E" w14:textId="77777777" w:rsidR="00312DC8" w:rsidRPr="00312DC8" w:rsidRDefault="00312DC8" w:rsidP="0078715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370D0FBC" w14:textId="77777777" w:rsidR="00312DC8" w:rsidRPr="00312DC8" w:rsidRDefault="00335D7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8A3E33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78" w:type="dxa"/>
          </w:tcPr>
          <w:p w14:paraId="0B216150" w14:textId="77777777" w:rsidR="00312DC8" w:rsidRPr="00312DC8" w:rsidRDefault="00312DC8" w:rsidP="00312D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14:paraId="1A9EEE84" w14:textId="77777777" w:rsidR="00312DC8" w:rsidRPr="00312DC8" w:rsidRDefault="00312DC8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12DC8">
              <w:rPr>
                <w:rFonts w:ascii="Angsana New" w:hAnsi="Angsana New"/>
                <w:sz w:val="30"/>
                <w:szCs w:val="30"/>
              </w:rPr>
              <w:t>15,523</w:t>
            </w:r>
          </w:p>
        </w:tc>
      </w:tr>
    </w:tbl>
    <w:p w14:paraId="178550CF" w14:textId="77777777" w:rsidR="001162ED" w:rsidRPr="00312DC8" w:rsidRDefault="001162ED" w:rsidP="001162ED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79C1EE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312DC8">
        <w:rPr>
          <w:rFonts w:ascii="Angsana New" w:hAnsi="Angsana New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แก่ลูกค้าตามนโยบายของบริษัทในปี </w:t>
      </w:r>
      <w:r w:rsidRPr="00312DC8">
        <w:rPr>
          <w:rFonts w:ascii="Angsana New" w:hAnsi="Angsana New"/>
          <w:sz w:val="30"/>
          <w:szCs w:val="30"/>
        </w:rPr>
        <w:t>256</w:t>
      </w:r>
      <w:r w:rsidR="00312DC8">
        <w:rPr>
          <w:rFonts w:ascii="Angsana New" w:hAnsi="Angsana New"/>
          <w:sz w:val="30"/>
          <w:szCs w:val="30"/>
        </w:rPr>
        <w:t>8</w:t>
      </w:r>
      <w:r w:rsidRPr="00312DC8">
        <w:rPr>
          <w:rFonts w:ascii="Angsana New" w:hAnsi="Angsana New"/>
          <w:sz w:val="30"/>
          <w:szCs w:val="30"/>
        </w:rPr>
        <w:t xml:space="preserve"> </w:t>
      </w:r>
      <w:r w:rsidRPr="00312DC8">
        <w:rPr>
          <w:rFonts w:ascii="Angsana New" w:hAnsi="Angsana New"/>
          <w:sz w:val="30"/>
          <w:szCs w:val="30"/>
          <w:cs/>
        </w:rPr>
        <w:t xml:space="preserve">และ </w:t>
      </w:r>
      <w:r w:rsidRPr="00312DC8">
        <w:rPr>
          <w:rFonts w:ascii="Angsana New" w:hAnsi="Angsana New"/>
          <w:sz w:val="30"/>
          <w:szCs w:val="30"/>
        </w:rPr>
        <w:t>256</w:t>
      </w:r>
      <w:r w:rsidR="00312DC8">
        <w:rPr>
          <w:rFonts w:ascii="Angsana New" w:hAnsi="Angsana New"/>
          <w:sz w:val="30"/>
          <w:szCs w:val="30"/>
        </w:rPr>
        <w:t>7</w:t>
      </w:r>
      <w:r w:rsidRPr="00312DC8">
        <w:rPr>
          <w:rFonts w:ascii="Angsana New" w:hAnsi="Angsana New"/>
          <w:sz w:val="30"/>
          <w:szCs w:val="30"/>
        </w:rPr>
        <w:t xml:space="preserve"> </w:t>
      </w:r>
      <w:r w:rsidRPr="00312DC8">
        <w:rPr>
          <w:rFonts w:ascii="Angsana New" w:hAnsi="Angsana New"/>
          <w:sz w:val="30"/>
          <w:szCs w:val="30"/>
          <w:cs/>
        </w:rPr>
        <w:t xml:space="preserve">คือ </w:t>
      </w:r>
      <w:r w:rsidRPr="00312DC8">
        <w:rPr>
          <w:rFonts w:ascii="Angsana New" w:hAnsi="Angsana New"/>
          <w:sz w:val="30"/>
          <w:szCs w:val="30"/>
        </w:rPr>
        <w:t xml:space="preserve">15 - 30 </w:t>
      </w:r>
      <w:r w:rsidRPr="00312DC8">
        <w:rPr>
          <w:rFonts w:ascii="Angsana New" w:hAnsi="Angsana New"/>
          <w:sz w:val="30"/>
          <w:szCs w:val="30"/>
          <w:cs/>
        </w:rPr>
        <w:t>วัน</w:t>
      </w:r>
    </w:p>
    <w:p w14:paraId="0A11B22A" w14:textId="77777777" w:rsidR="001162ED" w:rsidRPr="00312DC8" w:rsidRDefault="001162ED" w:rsidP="00116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63EC9B8B" w14:textId="77777777" w:rsidR="00481211" w:rsidRPr="001723CB" w:rsidRDefault="0048121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07181CBC" w14:textId="77777777" w:rsidR="00E02921" w:rsidRDefault="00E02921" w:rsidP="00E0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5783"/>
        <w:gridCol w:w="1701"/>
        <w:gridCol w:w="286"/>
        <w:gridCol w:w="1703"/>
      </w:tblGrid>
      <w:tr w:rsidR="009C0682" w:rsidRPr="00F86E84" w14:paraId="7359A33C" w14:textId="77777777" w:rsidTr="0078715F">
        <w:tc>
          <w:tcPr>
            <w:tcW w:w="5783" w:type="dxa"/>
          </w:tcPr>
          <w:p w14:paraId="431307BA" w14:textId="77777777" w:rsidR="009C0682" w:rsidRPr="00F86E84" w:rsidRDefault="009C0682" w:rsidP="0078715F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4C1C4396" w14:textId="77777777" w:rsidR="009C0682" w:rsidRPr="00F86E84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C0682" w:rsidRPr="00F86E84" w14:paraId="056C6549" w14:textId="77777777" w:rsidTr="0078715F">
        <w:tc>
          <w:tcPr>
            <w:tcW w:w="5783" w:type="dxa"/>
          </w:tcPr>
          <w:p w14:paraId="50D83B84" w14:textId="77777777" w:rsidR="009C0682" w:rsidRPr="00F86E84" w:rsidRDefault="009C0682" w:rsidP="0078715F">
            <w:pPr>
              <w:tabs>
                <w:tab w:val="clear" w:pos="227"/>
              </w:tabs>
              <w:ind w:left="6" w:hanging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702793" w14:textId="77777777" w:rsidR="009C0682" w:rsidRPr="00F86E84" w:rsidRDefault="005A00C6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9C0682" w:rsidRPr="001723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C0682" w:rsidRPr="001723CB">
              <w:rPr>
                <w:rFonts w:ascii="Angsana New" w:hAnsi="Angsana New"/>
                <w:sz w:val="30"/>
                <w:szCs w:val="30"/>
              </w:rPr>
              <w:t>256</w:t>
            </w:r>
            <w:r w:rsidR="009C06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6" w:type="dxa"/>
          </w:tcPr>
          <w:p w14:paraId="73AAE61A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7E4A5A05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723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C0682" w:rsidRPr="00F86E84" w14:paraId="3D9B98E8" w14:textId="77777777" w:rsidTr="0078715F">
        <w:tc>
          <w:tcPr>
            <w:tcW w:w="5783" w:type="dxa"/>
          </w:tcPr>
          <w:p w14:paraId="2A76518D" w14:textId="77777777" w:rsidR="009C0682" w:rsidRPr="00F86E84" w:rsidRDefault="009C0682" w:rsidP="0078715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ต้นทุนในการเตรียมโรงเรือนเพื่อเลี้ยงไก่ (ก่อนลงลูกไก่)</w:t>
            </w:r>
          </w:p>
        </w:tc>
        <w:tc>
          <w:tcPr>
            <w:tcW w:w="1701" w:type="dxa"/>
          </w:tcPr>
          <w:p w14:paraId="18235243" w14:textId="77777777" w:rsidR="009C0682" w:rsidRPr="00F86E84" w:rsidRDefault="00335D7A" w:rsidP="00AE1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</w:t>
            </w:r>
            <w:r w:rsidR="004B393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1E17851F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075AB342" w14:textId="77777777" w:rsidR="009C0682" w:rsidRPr="00F86E84" w:rsidRDefault="009C0682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9C0682" w:rsidRPr="00F86E84" w14:paraId="68137F51" w14:textId="77777777" w:rsidTr="0078715F">
        <w:tc>
          <w:tcPr>
            <w:tcW w:w="5783" w:type="dxa"/>
          </w:tcPr>
          <w:p w14:paraId="1545E363" w14:textId="77777777" w:rsidR="009C0682" w:rsidRPr="00F86E84" w:rsidRDefault="009C0682" w:rsidP="0078715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ผลิตผลพลอยได้</w:t>
            </w:r>
          </w:p>
        </w:tc>
        <w:tc>
          <w:tcPr>
            <w:tcW w:w="1701" w:type="dxa"/>
          </w:tcPr>
          <w:p w14:paraId="3530FE0B" w14:textId="77777777" w:rsidR="009C0682" w:rsidRPr="00F86E84" w:rsidRDefault="00335D7A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4B3934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86" w:type="dxa"/>
          </w:tcPr>
          <w:p w14:paraId="338EC4DD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07231619" w14:textId="77777777" w:rsidR="009C0682" w:rsidRPr="00F86E84" w:rsidRDefault="00EA42C2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3</w:t>
            </w:r>
            <w:r w:rsidR="009C0682" w:rsidRPr="00F86E84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9C0682" w:rsidRPr="00F86E84" w14:paraId="04E7A9F7" w14:textId="77777777" w:rsidTr="0078715F">
        <w:tc>
          <w:tcPr>
            <w:tcW w:w="5783" w:type="dxa"/>
          </w:tcPr>
          <w:p w14:paraId="4F083625" w14:textId="77777777" w:rsidR="009C0682" w:rsidRPr="00F86E84" w:rsidRDefault="009C0682" w:rsidP="0078715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ยาและวัคซีน</w:t>
            </w:r>
          </w:p>
        </w:tc>
        <w:tc>
          <w:tcPr>
            <w:tcW w:w="1701" w:type="dxa"/>
          </w:tcPr>
          <w:p w14:paraId="0911FC9E" w14:textId="77777777" w:rsidR="009C0682" w:rsidRPr="00F86E84" w:rsidRDefault="00335D7A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286" w:type="dxa"/>
          </w:tcPr>
          <w:p w14:paraId="1214DE57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45A27823" w14:textId="77777777" w:rsidR="009C0682" w:rsidRPr="00F86E84" w:rsidRDefault="009C0682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388</w:t>
            </w:r>
          </w:p>
        </w:tc>
      </w:tr>
      <w:tr w:rsidR="009C0682" w:rsidRPr="00F86E84" w14:paraId="38DFB0C6" w14:textId="77777777" w:rsidTr="0078715F">
        <w:tc>
          <w:tcPr>
            <w:tcW w:w="5783" w:type="dxa"/>
          </w:tcPr>
          <w:p w14:paraId="467014A3" w14:textId="77777777" w:rsidR="009C0682" w:rsidRPr="00F86E84" w:rsidRDefault="009C0682" w:rsidP="0078715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อะไหล่ วัสดุสิ้นเปลือง และเคมีภัณฑ์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D49BFD" w14:textId="77777777" w:rsidR="009C0682" w:rsidRPr="00F86E84" w:rsidRDefault="004B3934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1,651</w:t>
            </w:r>
          </w:p>
        </w:tc>
        <w:tc>
          <w:tcPr>
            <w:tcW w:w="286" w:type="dxa"/>
          </w:tcPr>
          <w:p w14:paraId="7B710C87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3AFA8C28" w14:textId="77777777" w:rsidR="009C0682" w:rsidRPr="00F86E84" w:rsidRDefault="009C0682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9C0682" w:rsidRPr="00F86E84" w14:paraId="5F979355" w14:textId="77777777" w:rsidTr="0078715F">
        <w:tc>
          <w:tcPr>
            <w:tcW w:w="5783" w:type="dxa"/>
          </w:tcPr>
          <w:p w14:paraId="788D7863" w14:textId="77777777" w:rsidR="009C0682" w:rsidRPr="00F86E84" w:rsidRDefault="009C0682" w:rsidP="0078715F">
            <w:pPr>
              <w:tabs>
                <w:tab w:val="clear" w:pos="227"/>
                <w:tab w:val="left" w:pos="342"/>
              </w:tabs>
              <w:ind w:left="6" w:right="-108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65073B6" w14:textId="77777777" w:rsidR="009C0682" w:rsidRPr="00F86E84" w:rsidRDefault="004B3934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7,452</w:t>
            </w:r>
          </w:p>
        </w:tc>
        <w:tc>
          <w:tcPr>
            <w:tcW w:w="286" w:type="dxa"/>
          </w:tcPr>
          <w:p w14:paraId="3773EFCC" w14:textId="77777777" w:rsidR="009C0682" w:rsidRPr="00F86E84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14:paraId="75C3476A" w14:textId="77777777" w:rsidR="009C0682" w:rsidRPr="00F86E84" w:rsidRDefault="00EA42C2" w:rsidP="00A40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7</w:t>
            </w:r>
            <w:r w:rsidR="009C0682" w:rsidRPr="00F86E84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</w:tbl>
    <w:p w14:paraId="54FC1E63" w14:textId="77777777" w:rsidR="002E1785" w:rsidRPr="001723CB" w:rsidRDefault="002B051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</w:rPr>
        <w:br w:type="page"/>
      </w:r>
      <w:r w:rsidR="009C0682" w:rsidRPr="009C068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สินทรัพย์ทางการเงินหมุนเวียนอื่นและเงินฝากสถาบันการเงินที่มีภาระค้ำประกัน</w:t>
      </w:r>
      <w:r w:rsidR="002E1785" w:rsidRPr="001723CB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67269521" w14:textId="77777777" w:rsidR="00E02921" w:rsidRPr="009C0682" w:rsidRDefault="00E02921" w:rsidP="00E0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33F2AC" w14:textId="77777777" w:rsidR="009C0682" w:rsidRDefault="009C0682" w:rsidP="009C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C0682">
        <w:rPr>
          <w:rFonts w:ascii="Angsana New" w:hAnsi="Angsana New"/>
          <w:sz w:val="30"/>
          <w:szCs w:val="30"/>
          <w:cs/>
        </w:rPr>
        <w:t>สินทรัพย์ทางการเงินหมุนเวียนอื่นประกอบด้วยเงินฝากประจำกับธนาคารที่ปลอดภาระค้ำประกัน และเงินฝากสถาบันการเงินที่มีภาระค้ำประกันประกอบด้วยเงินฝากออมทรัพย์กับธนาคารซึ่งใช้เป็นหลักประกันวงเงินสินเชื่อของบริษัท ดังนี้</w:t>
      </w:r>
    </w:p>
    <w:p w14:paraId="39F1889A" w14:textId="77777777" w:rsidR="00404400" w:rsidRPr="009C0682" w:rsidRDefault="00404400" w:rsidP="009C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5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2324"/>
        <w:gridCol w:w="794"/>
        <w:gridCol w:w="236"/>
        <w:gridCol w:w="796"/>
        <w:gridCol w:w="283"/>
        <w:gridCol w:w="1077"/>
        <w:gridCol w:w="236"/>
        <w:gridCol w:w="1079"/>
        <w:gridCol w:w="237"/>
        <w:gridCol w:w="1077"/>
        <w:gridCol w:w="236"/>
        <w:gridCol w:w="1090"/>
      </w:tblGrid>
      <w:tr w:rsidR="009C0682" w:rsidRPr="009C0682" w14:paraId="7D3A6D4A" w14:textId="77777777" w:rsidTr="009C5F2C">
        <w:trPr>
          <w:cantSplit/>
          <w:trHeight w:val="20"/>
        </w:trPr>
        <w:tc>
          <w:tcPr>
            <w:tcW w:w="2324" w:type="dxa"/>
          </w:tcPr>
          <w:p w14:paraId="021246CE" w14:textId="77777777" w:rsidR="009C0682" w:rsidRPr="009C0682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6" w:type="dxa"/>
            <w:gridSpan w:val="3"/>
          </w:tcPr>
          <w:p w14:paraId="1232EB8F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683928F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2" w:type="dxa"/>
            <w:gridSpan w:val="7"/>
            <w:tcBorders>
              <w:bottom w:val="single" w:sz="4" w:space="0" w:color="auto"/>
            </w:tcBorders>
          </w:tcPr>
          <w:p w14:paraId="409A5EFA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C0682" w:rsidRPr="009C0682" w14:paraId="3198E3DD" w14:textId="77777777" w:rsidTr="009C5F2C">
        <w:trPr>
          <w:cantSplit/>
          <w:trHeight w:val="388"/>
        </w:trPr>
        <w:tc>
          <w:tcPr>
            <w:tcW w:w="2324" w:type="dxa"/>
          </w:tcPr>
          <w:p w14:paraId="457FB33B" w14:textId="77777777" w:rsidR="009C0682" w:rsidRPr="009C0682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6" w:type="dxa"/>
            <w:gridSpan w:val="3"/>
            <w:tcBorders>
              <w:bottom w:val="single" w:sz="4" w:space="0" w:color="auto"/>
            </w:tcBorders>
          </w:tcPr>
          <w:p w14:paraId="4F0BC84F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</w:p>
        </w:tc>
        <w:tc>
          <w:tcPr>
            <w:tcW w:w="283" w:type="dxa"/>
          </w:tcPr>
          <w:p w14:paraId="12104B6E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</w:tcBorders>
          </w:tcPr>
          <w:p w14:paraId="162A6E71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4DB905B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</w:tcBorders>
          </w:tcPr>
          <w:p w14:paraId="263DF2D0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</w:tr>
      <w:tr w:rsidR="009C0682" w:rsidRPr="009C0682" w14:paraId="1D507DDE" w14:textId="77777777" w:rsidTr="009C5F2C">
        <w:trPr>
          <w:cantSplit/>
          <w:trHeight w:val="388"/>
        </w:trPr>
        <w:tc>
          <w:tcPr>
            <w:tcW w:w="2324" w:type="dxa"/>
          </w:tcPr>
          <w:p w14:paraId="516A6801" w14:textId="77777777" w:rsidR="009C0682" w:rsidRPr="009C0682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24DC94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14:paraId="732F2162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7220A41C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ที่ปลอดภาระค้ำประกัน</w:t>
            </w:r>
          </w:p>
        </w:tc>
        <w:tc>
          <w:tcPr>
            <w:tcW w:w="237" w:type="dxa"/>
          </w:tcPr>
          <w:p w14:paraId="6944BB95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0CDD3540" w14:textId="77777777" w:rsidR="009C0682" w:rsidRPr="009C0682" w:rsidRDefault="009C0682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ที่มีภาระค้ำประกัน</w:t>
            </w:r>
          </w:p>
        </w:tc>
      </w:tr>
      <w:tr w:rsidR="009C5F2C" w:rsidRPr="009C0682" w14:paraId="2A0E4BE4" w14:textId="77777777" w:rsidTr="009C5F2C">
        <w:trPr>
          <w:cantSplit/>
          <w:trHeight w:val="388"/>
        </w:trPr>
        <w:tc>
          <w:tcPr>
            <w:tcW w:w="2324" w:type="dxa"/>
          </w:tcPr>
          <w:p w14:paraId="33F9682B" w14:textId="77777777" w:rsidR="00486A9F" w:rsidRPr="009C0682" w:rsidRDefault="00486A9F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21E0E25" w14:textId="77777777" w:rsidR="00486A9F" w:rsidRPr="009C0682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1150B8" w14:textId="77777777" w:rsidR="00486A9F" w:rsidRPr="009C0682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71529449" w14:textId="77777777" w:rsidR="00486A9F" w:rsidRPr="009C0682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80FA584" w14:textId="77777777" w:rsidR="00486A9F" w:rsidRPr="009C0682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B4D6921" w14:textId="77777777" w:rsidR="00486A9F" w:rsidRPr="009C0682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C70F53" w14:textId="77777777" w:rsidR="00486A9F" w:rsidRPr="009C0682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6A3B20D" w14:textId="77777777" w:rsidR="00486A9F" w:rsidRPr="009C0682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7" w:type="dxa"/>
          </w:tcPr>
          <w:p w14:paraId="10F280D4" w14:textId="77777777" w:rsidR="00486A9F" w:rsidRPr="009C0682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2451244" w14:textId="77777777" w:rsidR="00486A9F" w:rsidRPr="009C0682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DA9EF4" w14:textId="77777777" w:rsidR="00486A9F" w:rsidRPr="009C0682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5410F831" w14:textId="77777777" w:rsidR="00486A9F" w:rsidRPr="009C0682" w:rsidRDefault="00486A9F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C0682" w:rsidRPr="009C0682" w14:paraId="3A2C85A8" w14:textId="77777777" w:rsidTr="009C5F2C">
        <w:trPr>
          <w:cantSplit/>
          <w:trHeight w:val="388"/>
        </w:trPr>
        <w:tc>
          <w:tcPr>
            <w:tcW w:w="2324" w:type="dxa"/>
          </w:tcPr>
          <w:p w14:paraId="01822660" w14:textId="77777777" w:rsidR="009C0682" w:rsidRPr="009C0682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906DB5B" w14:textId="77777777" w:rsidR="009C0682" w:rsidRPr="009C0682" w:rsidRDefault="009C0682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71A31E4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2F8B232" w14:textId="77777777" w:rsidR="009C0682" w:rsidRPr="009C0682" w:rsidRDefault="009C0682" w:rsidP="00486A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9D9151B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80BB10F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39456DB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CD4D132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4B6A4980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7928147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A764919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06DF28CA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C0682" w:rsidRPr="009C0682" w14:paraId="26ED97BD" w14:textId="77777777" w:rsidTr="009C5F2C">
        <w:trPr>
          <w:cantSplit/>
        </w:trPr>
        <w:tc>
          <w:tcPr>
            <w:tcW w:w="2324" w:type="dxa"/>
          </w:tcPr>
          <w:p w14:paraId="59104151" w14:textId="77777777" w:rsidR="009C0682" w:rsidRPr="009C0682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เงินฝากออมทรัพย์ </w:t>
            </w: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FA69E9C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36" w:type="dxa"/>
          </w:tcPr>
          <w:p w14:paraId="161FACE0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5837DDEC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83" w:type="dxa"/>
          </w:tcPr>
          <w:p w14:paraId="72498AB0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A5A679E" w14:textId="77777777" w:rsidR="009C0682" w:rsidRPr="00354067" w:rsidRDefault="00EE458B" w:rsidP="007768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35406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945DE9B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879C1B8" w14:textId="77777777" w:rsidR="009C0682" w:rsidRPr="009C0682" w:rsidRDefault="009C0682" w:rsidP="007768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209686B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DF789AC" w14:textId="77777777" w:rsidR="009C0682" w:rsidRPr="00354067" w:rsidRDefault="004B3934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36" w:type="dxa"/>
          </w:tcPr>
          <w:p w14:paraId="6C6932D2" w14:textId="77777777" w:rsidR="009C0682" w:rsidRPr="009C0682" w:rsidRDefault="009C068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60" w:lineRule="atLeast"/>
              <w:ind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ACF89FE" w14:textId="77777777" w:rsidR="009C0682" w:rsidRPr="009C0682" w:rsidRDefault="009C0682" w:rsidP="001A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</w:tr>
      <w:tr w:rsidR="009C0682" w:rsidRPr="009C0682" w14:paraId="3FDF318A" w14:textId="77777777" w:rsidTr="009C5F2C">
        <w:trPr>
          <w:cantSplit/>
        </w:trPr>
        <w:tc>
          <w:tcPr>
            <w:tcW w:w="2324" w:type="dxa"/>
          </w:tcPr>
          <w:p w14:paraId="03E2E590" w14:textId="77777777" w:rsidR="009C0682" w:rsidRPr="009C0682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794" w:type="dxa"/>
          </w:tcPr>
          <w:p w14:paraId="328D65C2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5858FE7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dxa"/>
          </w:tcPr>
          <w:p w14:paraId="1FEE7540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14D41F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C1A61C2" w14:textId="77777777" w:rsidR="009C0682" w:rsidRPr="00354067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527AC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6F9CF2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3E4B0E0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7626DB9" w14:textId="77777777" w:rsidR="009C0682" w:rsidRPr="00354067" w:rsidRDefault="009C068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6181EDD" w14:textId="77777777" w:rsidR="009C0682" w:rsidRPr="009C0682" w:rsidRDefault="009C068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6664B0CA" w14:textId="77777777" w:rsidR="009C0682" w:rsidRPr="009C0682" w:rsidRDefault="009C068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0682" w:rsidRPr="009C0682" w14:paraId="2981C237" w14:textId="77777777" w:rsidTr="009C5F2C">
        <w:trPr>
          <w:cantSplit/>
        </w:trPr>
        <w:tc>
          <w:tcPr>
            <w:tcW w:w="2324" w:type="dxa"/>
          </w:tcPr>
          <w:p w14:paraId="707C5425" w14:textId="77777777" w:rsidR="009C0682" w:rsidRPr="009C0682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404400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40440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9C0682">
              <w:rPr>
                <w:rFonts w:ascii="Angsana New" w:hAnsi="Angsana New"/>
                <w:sz w:val="30"/>
                <w:szCs w:val="30"/>
              </w:rPr>
              <w:t>7</w:t>
            </w: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794" w:type="dxa"/>
          </w:tcPr>
          <w:p w14:paraId="6CB5078D" w14:textId="77777777" w:rsidR="009C0682" w:rsidRPr="009C0682" w:rsidRDefault="00EA42C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2</w:t>
            </w:r>
            <w:r w:rsidR="009C0682" w:rsidRPr="009C0682">
              <w:rPr>
                <w:rFonts w:ascii="Angsana New" w:hAnsi="Angsana New"/>
                <w:sz w:val="30"/>
                <w:szCs w:val="30"/>
              </w:rPr>
              <w:t>.</w:t>
            </w:r>
            <w:r w:rsidR="00883D1D" w:rsidRPr="00883D1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42C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7EF8CA7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dxa"/>
          </w:tcPr>
          <w:p w14:paraId="3BF3DA2E" w14:textId="77777777" w:rsidR="009C0682" w:rsidRPr="009C0682" w:rsidRDefault="00EA42C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2</w:t>
            </w:r>
            <w:r w:rsidR="009C0682" w:rsidRPr="009C0682">
              <w:rPr>
                <w:rFonts w:ascii="Angsana New" w:hAnsi="Angsana New"/>
                <w:sz w:val="30"/>
                <w:szCs w:val="30"/>
              </w:rPr>
              <w:t>.</w:t>
            </w:r>
            <w:r w:rsidRPr="00EA42C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</w:tcPr>
          <w:p w14:paraId="1505E5C3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E4C3585" w14:textId="77777777" w:rsidR="009C0682" w:rsidRPr="00354067" w:rsidRDefault="004B3934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36" w:type="dxa"/>
          </w:tcPr>
          <w:p w14:paraId="6CADF453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882F927" w14:textId="77777777" w:rsidR="009C0682" w:rsidRPr="009C0682" w:rsidRDefault="00EA42C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20</w:t>
            </w:r>
            <w:r w:rsidR="009C0682" w:rsidRPr="009C068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7" w:type="dxa"/>
          </w:tcPr>
          <w:p w14:paraId="039D47AE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3D39103" w14:textId="77777777" w:rsidR="009C0682" w:rsidRPr="00354067" w:rsidRDefault="004B3934" w:rsidP="004B39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6EFFC6" w14:textId="77777777" w:rsidR="009C0682" w:rsidRPr="009C0682" w:rsidRDefault="009C068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B57270D" w14:textId="77777777" w:rsidR="009C0682" w:rsidRPr="009C0682" w:rsidRDefault="009C0682" w:rsidP="0077683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0682" w:rsidRPr="009C0682" w14:paraId="184AC025" w14:textId="77777777" w:rsidTr="009C5F2C">
        <w:trPr>
          <w:cantSplit/>
        </w:trPr>
        <w:tc>
          <w:tcPr>
            <w:tcW w:w="2324" w:type="dxa"/>
          </w:tcPr>
          <w:p w14:paraId="72047D10" w14:textId="77777777" w:rsidR="009C0682" w:rsidRPr="009C0682" w:rsidRDefault="009C0682" w:rsidP="006D623D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</w:tcPr>
          <w:p w14:paraId="313EBAC9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E90811E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dxa"/>
          </w:tcPr>
          <w:p w14:paraId="18B63C69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23839D3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20F1789" w14:textId="77777777" w:rsidR="009C0682" w:rsidRPr="00354067" w:rsidRDefault="004B3934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36" w:type="dxa"/>
          </w:tcPr>
          <w:p w14:paraId="7806D256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8C018D7" w14:textId="77777777" w:rsidR="009C0682" w:rsidRPr="009C0682" w:rsidRDefault="00EA42C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20</w:t>
            </w:r>
            <w:r w:rsidR="009C0682" w:rsidRPr="009C068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7" w:type="dxa"/>
          </w:tcPr>
          <w:p w14:paraId="3C85C3A7" w14:textId="77777777" w:rsidR="009C0682" w:rsidRPr="009C0682" w:rsidRDefault="009C068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2AFA572" w14:textId="77777777" w:rsidR="009C0682" w:rsidRPr="00354067" w:rsidRDefault="004B3934" w:rsidP="004B3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36" w:type="dxa"/>
          </w:tcPr>
          <w:p w14:paraId="576B0711" w14:textId="77777777" w:rsidR="009C0682" w:rsidRPr="009C0682" w:rsidRDefault="009C068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60" w:lineRule="atLeast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FFAEC5F" w14:textId="77777777" w:rsidR="009C0682" w:rsidRPr="009C0682" w:rsidRDefault="009C0682" w:rsidP="00776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</w:tr>
    </w:tbl>
    <w:p w14:paraId="06BA17CC" w14:textId="77777777" w:rsidR="009C0682" w:rsidRPr="009C0682" w:rsidRDefault="009C0682" w:rsidP="009C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2FA41C" w14:textId="77777777" w:rsidR="00D07F0A" w:rsidRPr="009C0682" w:rsidRDefault="00D07F0A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9C0682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Pr="009C0682">
        <w:rPr>
          <w:rFonts w:ascii="Angsana New" w:hAnsi="Angsana New"/>
          <w:b/>
          <w:bCs/>
          <w:sz w:val="30"/>
          <w:szCs w:val="30"/>
        </w:rPr>
        <w:t xml:space="preserve"> </w:t>
      </w:r>
      <w:r w:rsidR="00DB25DA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9C0682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3AB78616" w14:textId="77777777" w:rsidR="00D07F0A" w:rsidRPr="009C0682" w:rsidRDefault="00D07F0A" w:rsidP="00B12C21">
      <w:pPr>
        <w:pStyle w:val="NoSpacing"/>
        <w:rPr>
          <w:rFonts w:ascii="Angsana New" w:hAnsi="Angsana New"/>
          <w:szCs w:val="30"/>
        </w:rPr>
      </w:pPr>
    </w:p>
    <w:p w14:paraId="2D9FD183" w14:textId="77777777" w:rsidR="00D07F0A" w:rsidRDefault="00560C03" w:rsidP="00E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9C0682">
        <w:rPr>
          <w:rFonts w:ascii="Angsana New" w:hAnsi="Angsana New"/>
          <w:color w:val="000000"/>
          <w:sz w:val="30"/>
          <w:szCs w:val="30"/>
          <w:cs/>
        </w:rPr>
        <w:t xml:space="preserve">รายการเคลื่อนไหวของบัญชีที่ดิน อาคารและอุปกรณ์ </w:t>
      </w:r>
      <w:r w:rsidR="009C0682">
        <w:rPr>
          <w:rFonts w:ascii="Angsana New" w:hAnsi="Angsana New"/>
          <w:color w:val="000000"/>
          <w:sz w:val="30"/>
          <w:szCs w:val="30"/>
        </w:rPr>
        <w:t>-</w:t>
      </w:r>
      <w:r w:rsidRPr="009C0682">
        <w:rPr>
          <w:rFonts w:ascii="Angsana New" w:hAnsi="Angsana New"/>
          <w:color w:val="000000"/>
          <w:sz w:val="30"/>
          <w:szCs w:val="30"/>
          <w:cs/>
        </w:rPr>
        <w:t xml:space="preserve"> สุทธิสำหรับงวด</w:t>
      </w:r>
      <w:r w:rsidR="0069673D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="008E1EC6" w:rsidRPr="009C0682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Pr="009C0682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69673D">
        <w:rPr>
          <w:rFonts w:ascii="Angsana New" w:hAnsi="Angsana New"/>
          <w:color w:val="000000"/>
          <w:sz w:val="30"/>
          <w:szCs w:val="30"/>
        </w:rPr>
        <w:t xml:space="preserve">30 </w:t>
      </w:r>
      <w:r w:rsidR="0069673D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8019DE" w:rsidRPr="009C06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019DE" w:rsidRPr="009C0682">
        <w:rPr>
          <w:rFonts w:ascii="Angsana New" w:hAnsi="Angsana New"/>
          <w:color w:val="000000"/>
          <w:sz w:val="30"/>
          <w:szCs w:val="30"/>
        </w:rPr>
        <w:t>256</w:t>
      </w:r>
      <w:r w:rsidR="009C0682">
        <w:rPr>
          <w:rFonts w:ascii="Angsana New" w:hAnsi="Angsana New"/>
          <w:color w:val="000000"/>
          <w:sz w:val="30"/>
          <w:szCs w:val="30"/>
        </w:rPr>
        <w:t>8</w:t>
      </w:r>
      <w:r w:rsidRPr="009C0682">
        <w:rPr>
          <w:rFonts w:ascii="Angsana New" w:hAnsi="Angsana New"/>
          <w:color w:val="000000"/>
          <w:sz w:val="30"/>
          <w:szCs w:val="30"/>
          <w:cs/>
        </w:rPr>
        <w:t xml:space="preserve"> มีรายละเอียดดังนี้</w:t>
      </w:r>
    </w:p>
    <w:p w14:paraId="6735480F" w14:textId="77777777" w:rsidR="00404400" w:rsidRPr="009C0682" w:rsidRDefault="00404400" w:rsidP="00E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9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682"/>
        <w:gridCol w:w="1814"/>
      </w:tblGrid>
      <w:tr w:rsidR="004B5E52" w:rsidRPr="009C0682" w14:paraId="3DB0DE28" w14:textId="77777777" w:rsidTr="00057EE5">
        <w:trPr>
          <w:cantSplit/>
        </w:trPr>
        <w:tc>
          <w:tcPr>
            <w:tcW w:w="7682" w:type="dxa"/>
          </w:tcPr>
          <w:p w14:paraId="021A4D81" w14:textId="77777777" w:rsidR="004B5E52" w:rsidRPr="009C0682" w:rsidRDefault="004B5E52" w:rsidP="009C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40"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461C1079" w14:textId="77777777" w:rsidR="004B5E52" w:rsidRPr="009C0682" w:rsidRDefault="004B5E52" w:rsidP="008F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02921" w:rsidRPr="009C0682" w14:paraId="197654B3" w14:textId="77777777" w:rsidTr="00057EE5">
        <w:trPr>
          <w:cantSplit/>
        </w:trPr>
        <w:tc>
          <w:tcPr>
            <w:tcW w:w="7682" w:type="dxa"/>
          </w:tcPr>
          <w:p w14:paraId="45477A19" w14:textId="77777777" w:rsidR="00E02921" w:rsidRPr="009C0682" w:rsidRDefault="00E02921" w:rsidP="009C0682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C068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9C068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068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14:paraId="6223FB8E" w14:textId="77777777" w:rsidR="00E02921" w:rsidRPr="00E7798E" w:rsidRDefault="00E02921" w:rsidP="00057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7798E">
              <w:rPr>
                <w:rFonts w:ascii="Angsana New" w:hAnsi="Angsana New"/>
                <w:sz w:val="30"/>
                <w:szCs w:val="30"/>
              </w:rPr>
              <w:t>5</w:t>
            </w:r>
            <w:r w:rsidR="009C0682" w:rsidRPr="00E7798E">
              <w:rPr>
                <w:rFonts w:ascii="Angsana New" w:hAnsi="Angsana New"/>
                <w:sz w:val="30"/>
                <w:szCs w:val="30"/>
              </w:rPr>
              <w:t>46</w:t>
            </w:r>
            <w:r w:rsidRPr="00E7798E">
              <w:rPr>
                <w:rFonts w:ascii="Angsana New" w:hAnsi="Angsana New"/>
                <w:sz w:val="30"/>
                <w:szCs w:val="30"/>
              </w:rPr>
              <w:t>,</w:t>
            </w:r>
            <w:r w:rsidR="009C0682" w:rsidRPr="00E7798E">
              <w:rPr>
                <w:rFonts w:ascii="Angsana New" w:hAnsi="Angsana New"/>
                <w:sz w:val="30"/>
                <w:szCs w:val="30"/>
              </w:rPr>
              <w:t>213</w:t>
            </w:r>
          </w:p>
        </w:tc>
      </w:tr>
      <w:tr w:rsidR="004B5E52" w:rsidRPr="009C0682" w14:paraId="6626D16F" w14:textId="77777777" w:rsidTr="00057EE5">
        <w:trPr>
          <w:cantSplit/>
        </w:trPr>
        <w:tc>
          <w:tcPr>
            <w:tcW w:w="7682" w:type="dxa"/>
          </w:tcPr>
          <w:p w14:paraId="6B9C0FE5" w14:textId="77777777" w:rsidR="004B5E52" w:rsidRPr="009C0682" w:rsidRDefault="004B5E52" w:rsidP="009C0682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เพิ่มระหว่างงวด </w:t>
            </w:r>
            <w:r w:rsidR="009C06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814" w:type="dxa"/>
          </w:tcPr>
          <w:p w14:paraId="5D1ABF39" w14:textId="77777777" w:rsidR="004B5E52" w:rsidRPr="00E7798E" w:rsidRDefault="004B3934" w:rsidP="00057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5,201</w:t>
            </w:r>
          </w:p>
        </w:tc>
      </w:tr>
      <w:tr w:rsidR="002B0511" w:rsidRPr="009C0682" w14:paraId="5C91DC2C" w14:textId="77777777" w:rsidTr="00057EE5">
        <w:trPr>
          <w:cantSplit/>
        </w:trPr>
        <w:tc>
          <w:tcPr>
            <w:tcW w:w="7682" w:type="dxa"/>
          </w:tcPr>
          <w:p w14:paraId="7A3D8675" w14:textId="77777777" w:rsidR="002B0511" w:rsidRPr="009C0682" w:rsidRDefault="00806178" w:rsidP="009C0682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ตัดจำหน่ายระหว่างงวด </w:t>
            </w:r>
            <w:r w:rsidR="009C068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814" w:type="dxa"/>
            <w:vAlign w:val="center"/>
          </w:tcPr>
          <w:p w14:paraId="255C2F5D" w14:textId="77777777" w:rsidR="002B0511" w:rsidRPr="009C0682" w:rsidRDefault="004B3934" w:rsidP="00057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</w:tr>
      <w:tr w:rsidR="00937817" w:rsidRPr="009C0682" w14:paraId="5D79A982" w14:textId="77777777" w:rsidTr="00057EE5">
        <w:trPr>
          <w:cantSplit/>
        </w:trPr>
        <w:tc>
          <w:tcPr>
            <w:tcW w:w="7682" w:type="dxa"/>
          </w:tcPr>
          <w:p w14:paraId="62B87892" w14:textId="77777777" w:rsidR="00937817" w:rsidRPr="009C0682" w:rsidRDefault="00937817" w:rsidP="009C0682">
            <w:pPr>
              <w:pStyle w:val="a1"/>
              <w:tabs>
                <w:tab w:val="decimal" w:pos="792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59F66B27" w14:textId="77777777" w:rsidR="00937817" w:rsidRPr="009C0682" w:rsidRDefault="004B3934" w:rsidP="00057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(24,48</w:t>
            </w:r>
            <w:r w:rsidR="00F9339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7817" w:rsidRPr="009C0682" w14:paraId="75F712F1" w14:textId="77777777" w:rsidTr="00057EE5">
        <w:trPr>
          <w:cantSplit/>
        </w:trPr>
        <w:tc>
          <w:tcPr>
            <w:tcW w:w="7682" w:type="dxa"/>
          </w:tcPr>
          <w:p w14:paraId="1F68C11C" w14:textId="77777777" w:rsidR="00937817" w:rsidRPr="009C0682" w:rsidRDefault="00937817" w:rsidP="009C0682">
            <w:pPr>
              <w:pStyle w:val="a1"/>
              <w:tabs>
                <w:tab w:val="decimal" w:pos="792"/>
                <w:tab w:val="left" w:pos="1310"/>
              </w:tabs>
              <w:spacing w:line="240" w:lineRule="atLeast"/>
              <w:ind w:left="40"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9C0682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6643CA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6643C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8019DE" w:rsidRPr="009C06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8019DE" w:rsidRPr="009C068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068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</w:tcPr>
          <w:p w14:paraId="10C523B2" w14:textId="77777777" w:rsidR="00937817" w:rsidRPr="00E7798E" w:rsidRDefault="004B3934" w:rsidP="00057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526,922</w:t>
            </w:r>
          </w:p>
        </w:tc>
      </w:tr>
    </w:tbl>
    <w:p w14:paraId="229E98FF" w14:textId="77777777" w:rsidR="00E02921" w:rsidRPr="009C0682" w:rsidRDefault="00E02921" w:rsidP="0049080F">
      <w:pPr>
        <w:tabs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960226A" w14:textId="77777777" w:rsidR="002B0511" w:rsidRPr="001723CB" w:rsidRDefault="002B0511" w:rsidP="0049080F">
      <w:pPr>
        <w:tabs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81503B1" w14:textId="77777777" w:rsidR="005F3B8E" w:rsidRPr="005F3B8E" w:rsidRDefault="002B051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</w:rPr>
        <w:br w:type="page"/>
      </w:r>
      <w:r w:rsidR="005F3B8E" w:rsidRPr="005F3B8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สินทรัพย์ภาษีเงินได้รอการตัดบัญชี </w:t>
      </w:r>
      <w:r w:rsidR="00DD097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5F3B8E" w:rsidRPr="005F3B8E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193B6635" w14:textId="77777777" w:rsidR="005F3B8E" w:rsidRPr="005F3B8E" w:rsidRDefault="005F3B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16CCCEFB" w14:textId="77777777" w:rsidR="005F3B8E" w:rsidRDefault="005F3B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14"/>
        <w:jc w:val="thaiDistribute"/>
        <w:rPr>
          <w:rFonts w:ascii="Angsana New" w:hAnsi="Angsana New"/>
          <w:sz w:val="30"/>
          <w:szCs w:val="30"/>
        </w:rPr>
      </w:pPr>
      <w:r w:rsidRPr="005F3B8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ที่แสดงสุทธิในงบฐานะการเงิน ณ วันที่</w:t>
      </w:r>
      <w:r w:rsidRPr="005F3B8E">
        <w:rPr>
          <w:rFonts w:ascii="Angsana New" w:hAnsi="Angsana New"/>
          <w:sz w:val="30"/>
          <w:szCs w:val="30"/>
        </w:rPr>
        <w:t xml:space="preserve"> </w:t>
      </w:r>
      <w:r w:rsidR="00CA4A1F">
        <w:rPr>
          <w:rFonts w:ascii="Angsana New" w:hAnsi="Angsana New"/>
          <w:sz w:val="30"/>
          <w:szCs w:val="30"/>
        </w:rPr>
        <w:t xml:space="preserve">30 </w:t>
      </w:r>
      <w:r w:rsidR="00CA4A1F">
        <w:rPr>
          <w:rFonts w:ascii="Angsana New" w:hAnsi="Angsana New" w:hint="cs"/>
          <w:sz w:val="30"/>
          <w:szCs w:val="30"/>
          <w:cs/>
        </w:rPr>
        <w:t>มิถุนายน</w:t>
      </w:r>
      <w:r w:rsidR="00632183">
        <w:rPr>
          <w:rFonts w:ascii="Angsana New" w:hAnsi="Angsana New"/>
          <w:sz w:val="30"/>
          <w:szCs w:val="30"/>
        </w:rPr>
        <w:t xml:space="preserve"> </w:t>
      </w:r>
      <w:r w:rsidR="00632183" w:rsidRPr="005F3B8E">
        <w:rPr>
          <w:rFonts w:ascii="Angsana New" w:hAnsi="Angsana New"/>
          <w:sz w:val="30"/>
          <w:szCs w:val="30"/>
        </w:rPr>
        <w:t>256</w:t>
      </w:r>
      <w:r w:rsidR="00632183">
        <w:rPr>
          <w:rFonts w:ascii="Angsana New" w:hAnsi="Angsana New"/>
          <w:sz w:val="30"/>
          <w:szCs w:val="30"/>
        </w:rPr>
        <w:t>8</w:t>
      </w:r>
      <w:r w:rsidRPr="005F3B8E">
        <w:rPr>
          <w:rFonts w:ascii="Angsana New" w:hAnsi="Angsana New"/>
          <w:sz w:val="30"/>
          <w:szCs w:val="30"/>
        </w:rPr>
        <w:t xml:space="preserve"> </w:t>
      </w:r>
      <w:r w:rsidRPr="005F3B8E">
        <w:rPr>
          <w:rFonts w:ascii="Angsana New" w:hAnsi="Angsana New"/>
          <w:sz w:val="30"/>
          <w:szCs w:val="30"/>
          <w:cs/>
        </w:rPr>
        <w:t>และ</w:t>
      </w:r>
      <w:r w:rsidR="00CA4A1F">
        <w:rPr>
          <w:rFonts w:ascii="Angsana New" w:hAnsi="Angsana New" w:hint="cs"/>
          <w:sz w:val="30"/>
          <w:szCs w:val="30"/>
          <w:cs/>
        </w:rPr>
        <w:t>วันที่</w:t>
      </w:r>
      <w:r w:rsidRPr="005F3B8E">
        <w:rPr>
          <w:rFonts w:ascii="Angsana New" w:hAnsi="Angsana New"/>
          <w:sz w:val="30"/>
          <w:szCs w:val="30"/>
          <w:cs/>
        </w:rPr>
        <w:t xml:space="preserve"> </w:t>
      </w:r>
      <w:r w:rsidR="00632183" w:rsidRPr="005F3B8E">
        <w:rPr>
          <w:rFonts w:ascii="Angsana New" w:hAnsi="Angsana New"/>
          <w:sz w:val="30"/>
          <w:szCs w:val="30"/>
        </w:rPr>
        <w:t xml:space="preserve">31 </w:t>
      </w:r>
      <w:r w:rsidR="00632183" w:rsidRPr="005F3B8E">
        <w:rPr>
          <w:rFonts w:ascii="Angsana New" w:hAnsi="Angsana New"/>
          <w:sz w:val="30"/>
          <w:szCs w:val="30"/>
          <w:cs/>
        </w:rPr>
        <w:t xml:space="preserve">ธันวาคม </w:t>
      </w:r>
      <w:r w:rsidR="00632183" w:rsidRPr="005F3B8E">
        <w:rPr>
          <w:rFonts w:ascii="Angsana New" w:hAnsi="Angsana New"/>
          <w:sz w:val="30"/>
          <w:szCs w:val="30"/>
        </w:rPr>
        <w:t>2567</w:t>
      </w:r>
      <w:r w:rsidRPr="005F3B8E">
        <w:rPr>
          <w:rFonts w:ascii="Angsana New" w:hAnsi="Angsana New"/>
          <w:sz w:val="30"/>
          <w:szCs w:val="30"/>
        </w:rPr>
        <w:t xml:space="preserve"> </w:t>
      </w:r>
      <w:r w:rsidRPr="005F3B8E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4A2D30D9" w14:textId="77777777" w:rsidR="00FB7CF6" w:rsidRPr="005F3B8E" w:rsidRDefault="00FB7CF6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14"/>
        <w:jc w:val="thaiDistribute"/>
        <w:rPr>
          <w:rFonts w:ascii="Angsana New" w:hAnsi="Angsana New" w:hint="cs"/>
          <w:sz w:val="30"/>
          <w:szCs w:val="30"/>
          <w:cs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5783"/>
        <w:gridCol w:w="1700"/>
        <w:gridCol w:w="283"/>
        <w:gridCol w:w="1702"/>
      </w:tblGrid>
      <w:tr w:rsidR="005F3B8E" w:rsidRPr="005F3B8E" w14:paraId="1918A07B" w14:textId="77777777" w:rsidTr="003169AC">
        <w:tc>
          <w:tcPr>
            <w:tcW w:w="5783" w:type="dxa"/>
          </w:tcPr>
          <w:p w14:paraId="42B7E17A" w14:textId="77777777" w:rsidR="005F3B8E" w:rsidRPr="005F3B8E" w:rsidRDefault="005F3B8E" w:rsidP="006A3B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2351EDB3" w14:textId="77777777" w:rsidR="005F3B8E" w:rsidRPr="005F3B8E" w:rsidRDefault="005F3B8E" w:rsidP="006A3B85">
            <w:pPr>
              <w:pStyle w:val="BodyText3"/>
              <w:jc w:val="center"/>
              <w:rPr>
                <w:cs/>
              </w:rPr>
            </w:pPr>
            <w:r w:rsidRPr="005F3B8E">
              <w:rPr>
                <w:cs/>
              </w:rPr>
              <w:t>พันบาท</w:t>
            </w:r>
          </w:p>
        </w:tc>
      </w:tr>
      <w:tr w:rsidR="005F3B8E" w:rsidRPr="005F3B8E" w14:paraId="0629C138" w14:textId="77777777" w:rsidTr="003169AC">
        <w:tc>
          <w:tcPr>
            <w:tcW w:w="5783" w:type="dxa"/>
          </w:tcPr>
          <w:p w14:paraId="60D147DA" w14:textId="77777777" w:rsidR="005F3B8E" w:rsidRPr="005F3B8E" w:rsidRDefault="005F3B8E" w:rsidP="006A3B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57BE66BD" w14:textId="77777777" w:rsidR="005F3B8E" w:rsidRPr="005F3B8E" w:rsidRDefault="00CA4A1F" w:rsidP="006A3B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F3B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F3B8E" w:rsidRPr="005F3B8E">
              <w:rPr>
                <w:rFonts w:ascii="Angsana New" w:hAnsi="Angsana New"/>
                <w:sz w:val="30"/>
                <w:szCs w:val="30"/>
              </w:rPr>
              <w:t>256</w:t>
            </w:r>
            <w:r w:rsidR="005F3B8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E7833C2" w14:textId="77777777" w:rsidR="005F3B8E" w:rsidRPr="005F3B8E" w:rsidRDefault="005F3B8E" w:rsidP="006A3B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24665DD0" w14:textId="77777777" w:rsidR="005F3B8E" w:rsidRPr="005F3B8E" w:rsidRDefault="005F3B8E" w:rsidP="006A3B8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</w:rPr>
              <w:t>31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3B8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F3B8E" w:rsidRPr="005F3B8E" w14:paraId="6EDAC51E" w14:textId="77777777" w:rsidTr="003169AC">
        <w:tc>
          <w:tcPr>
            <w:tcW w:w="5783" w:type="dxa"/>
          </w:tcPr>
          <w:p w14:paraId="0AE62DDB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5F3B8E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ผลกระทบของรายการซึ่งยังไม่สามารถถือเป็นค่าใช้จ่าย</w:t>
            </w:r>
          </w:p>
          <w:p w14:paraId="3B79D9FD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i/>
                <w:iCs/>
                <w:sz w:val="30"/>
                <w:szCs w:val="30"/>
                <w:u w:val="single"/>
                <w:cs/>
              </w:rPr>
            </w:pPr>
            <w:r w:rsidRPr="005F3B8E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หรือรายได้ทางภาษี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4CAC97ED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4D30D9" w14:textId="77777777" w:rsidR="005F3B8E" w:rsidRPr="005F3B8E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7057AED3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B8E" w:rsidRPr="005F3B8E" w14:paraId="20281CF9" w14:textId="77777777" w:rsidTr="003169AC">
        <w:tc>
          <w:tcPr>
            <w:tcW w:w="5783" w:type="dxa"/>
          </w:tcPr>
          <w:p w14:paraId="59C90276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</w:tcPr>
          <w:p w14:paraId="0F705EBC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4EEFB0E" w14:textId="77777777" w:rsidR="005F3B8E" w:rsidRPr="005F3B8E" w:rsidRDefault="005F3B8E" w:rsidP="006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14:paraId="3F224118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B8E" w:rsidRPr="005F3B8E" w14:paraId="0F9228A6" w14:textId="77777777" w:rsidTr="003169AC">
        <w:tc>
          <w:tcPr>
            <w:tcW w:w="5783" w:type="dxa"/>
          </w:tcPr>
          <w:p w14:paraId="3DEC3B79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- ค่าเผื่อผลขาดทุนด้านเครดิตที่คาดว่าจะเกิดขึ้น</w:t>
            </w:r>
          </w:p>
        </w:tc>
        <w:tc>
          <w:tcPr>
            <w:tcW w:w="1700" w:type="dxa"/>
          </w:tcPr>
          <w:p w14:paraId="2AB26195" w14:textId="77777777" w:rsidR="005F3B8E" w:rsidRPr="005F3B8E" w:rsidRDefault="00F9339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83" w:type="dxa"/>
          </w:tcPr>
          <w:p w14:paraId="185655B1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322227F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5F3B8E" w:rsidRPr="005F3B8E" w14:paraId="60EC0F7A" w14:textId="77777777" w:rsidTr="003169AC">
        <w:tc>
          <w:tcPr>
            <w:tcW w:w="5783" w:type="dxa"/>
          </w:tcPr>
          <w:p w14:paraId="752E18DB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B748E3" w:rsidRPr="00B748E3">
              <w:rPr>
                <w:rFonts w:ascii="Angsana New" w:hAnsi="Angsana New"/>
                <w:sz w:val="30"/>
                <w:szCs w:val="30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700" w:type="dxa"/>
          </w:tcPr>
          <w:p w14:paraId="047C7E60" w14:textId="77777777" w:rsidR="005F3B8E" w:rsidRPr="005F3B8E" w:rsidRDefault="00F9339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932ACA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283" w:type="dxa"/>
          </w:tcPr>
          <w:p w14:paraId="3708E33F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B02AE78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</w:tr>
      <w:tr w:rsidR="005F3B8E" w:rsidRPr="005F3B8E" w14:paraId="30ED0316" w14:textId="77777777" w:rsidTr="003169AC">
        <w:tc>
          <w:tcPr>
            <w:tcW w:w="5783" w:type="dxa"/>
          </w:tcPr>
          <w:p w14:paraId="5B1AAC16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D2553A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="00B748E3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5F3B8E">
              <w:rPr>
                <w:rFonts w:ascii="Angsana New" w:hAnsi="Angsana New"/>
                <w:sz w:val="30"/>
                <w:szCs w:val="30"/>
                <w:cs/>
              </w:rPr>
              <w:t>ขาดทุนจากการเลี้ยงไก่</w:t>
            </w:r>
            <w:r w:rsidR="00B748E3">
              <w:rPr>
                <w:rFonts w:ascii="Angsana New" w:hAnsi="Angsana New" w:hint="cs"/>
                <w:sz w:val="30"/>
                <w:szCs w:val="30"/>
                <w:cs/>
              </w:rPr>
              <w:t>เนื้อ</w:t>
            </w:r>
            <w:r w:rsidR="00B748E3" w:rsidRPr="00B748E3">
              <w:rPr>
                <w:rFonts w:ascii="Angsana New" w:hAnsi="Angsana New"/>
                <w:sz w:val="30"/>
                <w:szCs w:val="30"/>
                <w:cs/>
              </w:rPr>
              <w:t>ตามพันธะสัญญา</w:t>
            </w:r>
          </w:p>
        </w:tc>
        <w:tc>
          <w:tcPr>
            <w:tcW w:w="1700" w:type="dxa"/>
          </w:tcPr>
          <w:p w14:paraId="2948AFFF" w14:textId="77777777" w:rsidR="005F3B8E" w:rsidRPr="005F3B8E" w:rsidRDefault="00932ACA" w:rsidP="00932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14:paraId="6494819B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03D0B73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5F3B8E" w:rsidRPr="005F3B8E" w14:paraId="37ECAAEA" w14:textId="77777777" w:rsidTr="003169AC">
        <w:tc>
          <w:tcPr>
            <w:tcW w:w="5783" w:type="dxa"/>
          </w:tcPr>
          <w:p w14:paraId="0F9C2156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pacing w:val="-2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700" w:type="dxa"/>
          </w:tcPr>
          <w:p w14:paraId="73B79883" w14:textId="77777777" w:rsidR="005F3B8E" w:rsidRPr="005F3B8E" w:rsidRDefault="00F9339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83" w:type="dxa"/>
          </w:tcPr>
          <w:p w14:paraId="6562C33D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8E8D97F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5F3B8E" w:rsidRPr="005F3B8E" w14:paraId="497CDE83" w14:textId="77777777" w:rsidTr="003169AC">
        <w:tc>
          <w:tcPr>
            <w:tcW w:w="5783" w:type="dxa"/>
          </w:tcPr>
          <w:p w14:paraId="0D659B51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- </w:t>
            </w:r>
            <w:r w:rsidR="00887C4D" w:rsidRPr="00887C4D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E0430C5" w14:textId="77777777" w:rsidR="005F3B8E" w:rsidRPr="005F3B8E" w:rsidRDefault="00F9339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1,617</w:t>
            </w:r>
          </w:p>
        </w:tc>
        <w:tc>
          <w:tcPr>
            <w:tcW w:w="283" w:type="dxa"/>
          </w:tcPr>
          <w:p w14:paraId="51CFADD6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74CD465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</w:tr>
      <w:tr w:rsidR="005F3B8E" w:rsidRPr="005F3B8E" w14:paraId="318EAB63" w14:textId="77777777" w:rsidTr="003169AC">
        <w:tc>
          <w:tcPr>
            <w:tcW w:w="5783" w:type="dxa"/>
          </w:tcPr>
          <w:p w14:paraId="56712DCA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4EF6954B" w14:textId="77777777" w:rsidR="005F3B8E" w:rsidRPr="00E7798E" w:rsidRDefault="00932ACA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933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283" w:type="dxa"/>
          </w:tcPr>
          <w:p w14:paraId="64CA4233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E5A8435" w14:textId="77777777" w:rsidR="005F3B8E" w:rsidRPr="00E779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7,010</w:t>
            </w:r>
          </w:p>
        </w:tc>
      </w:tr>
      <w:tr w:rsidR="005F3B8E" w:rsidRPr="005F3B8E" w14:paraId="2C19C1D5" w14:textId="77777777" w:rsidTr="003169AC">
        <w:tc>
          <w:tcPr>
            <w:tcW w:w="5783" w:type="dxa"/>
          </w:tcPr>
          <w:p w14:paraId="4951CF67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628E8579" w14:textId="77777777" w:rsidR="005F3B8E" w:rsidRPr="00E779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0A351BF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6483B73E" w14:textId="77777777" w:rsidR="005F3B8E" w:rsidRPr="00E779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B8E" w:rsidRPr="005F3B8E" w14:paraId="76596CF4" w14:textId="77777777" w:rsidTr="003169AC">
        <w:tc>
          <w:tcPr>
            <w:tcW w:w="5783" w:type="dxa"/>
          </w:tcPr>
          <w:p w14:paraId="732DC8F7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- ลูกหนี้ที่ยังไม่ออกใบแจ้งหนี้</w:t>
            </w:r>
          </w:p>
        </w:tc>
        <w:tc>
          <w:tcPr>
            <w:tcW w:w="1700" w:type="dxa"/>
          </w:tcPr>
          <w:p w14:paraId="3E839B99" w14:textId="77777777" w:rsidR="005F3B8E" w:rsidRPr="005F3B8E" w:rsidRDefault="00932ACA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9339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,780)</w:t>
            </w:r>
          </w:p>
        </w:tc>
        <w:tc>
          <w:tcPr>
            <w:tcW w:w="283" w:type="dxa"/>
          </w:tcPr>
          <w:p w14:paraId="59F51DC3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B83B23C" w14:textId="77777777" w:rsidR="005F3B8E" w:rsidRPr="00E7798E" w:rsidRDefault="00932ACA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3B8E" w:rsidRPr="005F3B8E">
              <w:rPr>
                <w:rFonts w:ascii="Angsana New" w:hAnsi="Angsana New"/>
                <w:sz w:val="30"/>
                <w:szCs w:val="30"/>
              </w:rPr>
              <w:t>4,933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3B8E" w:rsidRPr="005F3B8E" w14:paraId="218F2B24" w14:textId="77777777" w:rsidTr="003169AC">
        <w:tc>
          <w:tcPr>
            <w:tcW w:w="5783" w:type="dxa"/>
          </w:tcPr>
          <w:p w14:paraId="5FB5BF94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- สินทรัพย์สิทธิการใช้</w:t>
            </w:r>
          </w:p>
        </w:tc>
        <w:tc>
          <w:tcPr>
            <w:tcW w:w="1700" w:type="dxa"/>
          </w:tcPr>
          <w:p w14:paraId="5A83832E" w14:textId="77777777" w:rsidR="005F3B8E" w:rsidRPr="005F3B8E" w:rsidRDefault="00932ACA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9339E">
              <w:rPr>
                <w:rFonts w:ascii="Angsana New" w:hAnsi="Angsana New"/>
                <w:sz w:val="30"/>
                <w:szCs w:val="30"/>
              </w:rPr>
              <w:t>362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24C6391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7945BB6" w14:textId="77777777" w:rsidR="005F3B8E" w:rsidRPr="00E7798E" w:rsidRDefault="00932ACA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3B8E" w:rsidRPr="005F3B8E">
              <w:rPr>
                <w:rFonts w:ascii="Angsana New" w:hAnsi="Angsana New"/>
                <w:sz w:val="30"/>
                <w:szCs w:val="30"/>
              </w:rPr>
              <w:t>391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3B8E" w:rsidRPr="005F3B8E" w14:paraId="3B6F4BE0" w14:textId="77777777" w:rsidTr="003169AC">
        <w:tc>
          <w:tcPr>
            <w:tcW w:w="5783" w:type="dxa"/>
          </w:tcPr>
          <w:p w14:paraId="0C76BC47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4221AC1C" w14:textId="77777777" w:rsidR="005F3B8E" w:rsidRPr="00E7798E" w:rsidRDefault="00932ACA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9339E">
              <w:rPr>
                <w:rFonts w:ascii="Angsana New" w:hAnsi="Angsana New"/>
                <w:sz w:val="30"/>
                <w:szCs w:val="30"/>
              </w:rPr>
              <w:t>3,1</w:t>
            </w:r>
            <w:r>
              <w:rPr>
                <w:rFonts w:ascii="Angsana New" w:hAnsi="Angsana New"/>
                <w:sz w:val="30"/>
                <w:szCs w:val="30"/>
              </w:rPr>
              <w:t>42)</w:t>
            </w:r>
          </w:p>
        </w:tc>
        <w:tc>
          <w:tcPr>
            <w:tcW w:w="283" w:type="dxa"/>
          </w:tcPr>
          <w:p w14:paraId="20D4907B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15B77E27" w14:textId="77777777" w:rsidR="005F3B8E" w:rsidRPr="005F3B8E" w:rsidRDefault="00932ACA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3B8E" w:rsidRPr="005F3B8E">
              <w:rPr>
                <w:rFonts w:ascii="Angsana New" w:hAnsi="Angsana New"/>
                <w:sz w:val="30"/>
                <w:szCs w:val="30"/>
              </w:rPr>
              <w:t>5,324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3B8E" w:rsidRPr="005F3B8E" w14:paraId="3FC396F7" w14:textId="77777777" w:rsidTr="003169AC">
        <w:tc>
          <w:tcPr>
            <w:tcW w:w="5783" w:type="dxa"/>
          </w:tcPr>
          <w:p w14:paraId="37BEA292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B8E">
              <w:rPr>
                <w:rFonts w:ascii="Angsana New" w:hAnsi="Angsana New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276F9ED8" w14:textId="77777777" w:rsidR="005F3B8E" w:rsidRPr="00E7798E" w:rsidRDefault="00F9339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932ACA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83" w:type="dxa"/>
          </w:tcPr>
          <w:p w14:paraId="002D9C37" w14:textId="77777777" w:rsidR="005F3B8E" w:rsidRPr="005F3B8E" w:rsidRDefault="005F3B8E" w:rsidP="005F3B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70CE91FD" w14:textId="77777777" w:rsidR="005F3B8E" w:rsidRPr="005F3B8E" w:rsidRDefault="005F3B8E" w:rsidP="00FB7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5F3B8E">
              <w:rPr>
                <w:rFonts w:ascii="Angsana New" w:hAnsi="Angsana New"/>
                <w:sz w:val="30"/>
                <w:szCs w:val="30"/>
              </w:rPr>
              <w:t>1,686</w:t>
            </w:r>
          </w:p>
        </w:tc>
      </w:tr>
    </w:tbl>
    <w:p w14:paraId="4D8353ED" w14:textId="77777777" w:rsidR="005F3B8E" w:rsidRDefault="005F3B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42378EE7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68720BA8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7A3620C4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0993FF42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0DB44ACA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58A5E99E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7000421D" w14:textId="77777777" w:rsidR="00E7798E" w:rsidRDefault="00E7798E" w:rsidP="005F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54F54C11" w14:textId="77777777" w:rsidR="00A86C6E" w:rsidRPr="001723CB" w:rsidRDefault="004B5E52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617419FD" w14:textId="77777777" w:rsidR="008E1EC6" w:rsidRPr="001723CB" w:rsidRDefault="008E1EC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9" w:type="dxa"/>
        <w:tblLook w:val="04A0" w:firstRow="1" w:lastRow="0" w:firstColumn="1" w:lastColumn="0" w:noHBand="0" w:noVBand="1"/>
      </w:tblPr>
      <w:tblGrid>
        <w:gridCol w:w="5783"/>
        <w:gridCol w:w="1701"/>
        <w:gridCol w:w="283"/>
        <w:gridCol w:w="1702"/>
      </w:tblGrid>
      <w:tr w:rsidR="008E1EC6" w:rsidRPr="00E7798E" w14:paraId="57B4A690" w14:textId="77777777" w:rsidTr="006A21BD">
        <w:tc>
          <w:tcPr>
            <w:tcW w:w="5783" w:type="dxa"/>
          </w:tcPr>
          <w:p w14:paraId="3E15FBBE" w14:textId="77777777" w:rsidR="008E1EC6" w:rsidRPr="00E7798E" w:rsidRDefault="008E1EC6" w:rsidP="00E313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C677306" w14:textId="77777777" w:rsidR="008E1EC6" w:rsidRPr="00E7798E" w:rsidRDefault="008E1EC6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798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E1EC6" w:rsidRPr="00E7798E" w14:paraId="3D36A83F" w14:textId="77777777" w:rsidTr="006A21BD">
        <w:tc>
          <w:tcPr>
            <w:tcW w:w="5783" w:type="dxa"/>
          </w:tcPr>
          <w:p w14:paraId="4866C60B" w14:textId="77777777" w:rsidR="008E1EC6" w:rsidRPr="00E7798E" w:rsidRDefault="008E1EC6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9C864C5" w14:textId="77777777" w:rsidR="008E1EC6" w:rsidRPr="00E7798E" w:rsidRDefault="008E1EC6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98E">
              <w:rPr>
                <w:rFonts w:ascii="Angsana New" w:hAnsi="Angsana New"/>
                <w:sz w:val="30"/>
                <w:szCs w:val="30"/>
              </w:rPr>
              <w:t>3</w:t>
            </w:r>
            <w:r w:rsidR="006A21BD">
              <w:rPr>
                <w:rFonts w:ascii="Angsana New" w:hAnsi="Angsana New"/>
                <w:sz w:val="30"/>
                <w:szCs w:val="30"/>
              </w:rPr>
              <w:t>0</w:t>
            </w:r>
            <w:r w:rsidRPr="00E779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6A21BD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798E">
              <w:rPr>
                <w:rFonts w:ascii="Angsana New" w:hAnsi="Angsana New"/>
                <w:sz w:val="30"/>
                <w:szCs w:val="30"/>
              </w:rPr>
              <w:t>256</w:t>
            </w:r>
            <w:r w:rsidR="00E7798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7CEAC11" w14:textId="77777777" w:rsidR="008E1EC6" w:rsidRPr="00E7798E" w:rsidRDefault="008E1EC6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1EABBB21" w14:textId="77777777" w:rsidR="008E1EC6" w:rsidRPr="00E7798E" w:rsidRDefault="008E1EC6" w:rsidP="008E1E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98E">
              <w:rPr>
                <w:rFonts w:ascii="Angsana New" w:hAnsi="Angsana New"/>
                <w:sz w:val="30"/>
                <w:szCs w:val="30"/>
              </w:rPr>
              <w:t>31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7798E">
              <w:rPr>
                <w:rFonts w:ascii="Angsana New" w:hAnsi="Angsana New"/>
                <w:sz w:val="30"/>
                <w:szCs w:val="30"/>
              </w:rPr>
              <w:t>256</w:t>
            </w:r>
            <w:r w:rsidR="00E7798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E1EC6" w:rsidRPr="00E7798E" w14:paraId="55884B5B" w14:textId="77777777" w:rsidTr="006A21BD">
        <w:tc>
          <w:tcPr>
            <w:tcW w:w="5783" w:type="dxa"/>
          </w:tcPr>
          <w:p w14:paraId="74E148C2" w14:textId="77777777" w:rsidR="008E1EC6" w:rsidRPr="00E7798E" w:rsidRDefault="008E1EC6" w:rsidP="008E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1B12C72" w14:textId="77777777" w:rsidR="008E1EC6" w:rsidRPr="00E7798E" w:rsidRDefault="008E1EC6" w:rsidP="008E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502CF89" w14:textId="77777777" w:rsidR="008E1EC6" w:rsidRPr="00E7798E" w:rsidRDefault="008E1EC6" w:rsidP="008E1EC6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7E05E23" w14:textId="77777777" w:rsidR="008E1EC6" w:rsidRPr="00E7798E" w:rsidRDefault="008E1EC6" w:rsidP="008E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98E" w:rsidRPr="00E7798E" w14:paraId="3DB7BE57" w14:textId="77777777" w:rsidTr="006A21BD">
        <w:tc>
          <w:tcPr>
            <w:tcW w:w="5783" w:type="dxa"/>
          </w:tcPr>
          <w:p w14:paraId="68BFCD21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79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798E">
              <w:rPr>
                <w:rFonts w:ascii="Angsana New" w:hAnsi="Angsana New"/>
                <w:sz w:val="30"/>
                <w:szCs w:val="30"/>
              </w:rPr>
              <w:t>(</w:t>
            </w:r>
            <w:r w:rsidRPr="00E7798E">
              <w:rPr>
                <w:rFonts w:ascii="Angsana New" w:hAnsi="Angsana New"/>
                <w:sz w:val="30"/>
                <w:szCs w:val="30"/>
                <w:cs/>
              </w:rPr>
              <w:t xml:space="preserve">ดูหมายเหตุ </w:t>
            </w:r>
            <w:r w:rsidRPr="00E7798E">
              <w:rPr>
                <w:rFonts w:ascii="Angsana New" w:hAnsi="Angsana New"/>
                <w:sz w:val="30"/>
                <w:szCs w:val="30"/>
              </w:rPr>
              <w:t>11)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2D5A7C" w14:textId="77777777" w:rsidR="00E7798E" w:rsidRPr="00E7798E" w:rsidRDefault="008D77A9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13,748</w:t>
            </w:r>
          </w:p>
        </w:tc>
        <w:tc>
          <w:tcPr>
            <w:tcW w:w="283" w:type="dxa"/>
          </w:tcPr>
          <w:p w14:paraId="63F5054F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49D9A5BA" w14:textId="77777777" w:rsidR="00E7798E" w:rsidRPr="00E7798E" w:rsidRDefault="00E7798E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13,770</w:t>
            </w:r>
          </w:p>
        </w:tc>
      </w:tr>
      <w:tr w:rsidR="00E7798E" w:rsidRPr="00E7798E" w14:paraId="18295954" w14:textId="77777777" w:rsidTr="006A21BD">
        <w:tc>
          <w:tcPr>
            <w:tcW w:w="5783" w:type="dxa"/>
          </w:tcPr>
          <w:p w14:paraId="4D0DED6A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A59E53C" w14:textId="77777777" w:rsidR="00E7798E" w:rsidRPr="00E7798E" w:rsidRDefault="00E7798E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5BBED96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5967593" w14:textId="77777777" w:rsidR="00E7798E" w:rsidRPr="00E7798E" w:rsidRDefault="00E7798E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98E" w:rsidRPr="00E7798E" w14:paraId="7C6C5689" w14:textId="77777777" w:rsidTr="006A21BD">
        <w:tc>
          <w:tcPr>
            <w:tcW w:w="5783" w:type="dxa"/>
          </w:tcPr>
          <w:p w14:paraId="0554A597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1B613C91" w14:textId="77777777" w:rsidR="00E7798E" w:rsidRPr="00E7798E" w:rsidRDefault="00E7798E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C5D4EAE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2A05868" w14:textId="77777777" w:rsidR="00E7798E" w:rsidRPr="00E7798E" w:rsidRDefault="00E7798E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98E" w:rsidRPr="00E7798E" w14:paraId="0267B0F2" w14:textId="77777777" w:rsidTr="006A21BD">
        <w:tc>
          <w:tcPr>
            <w:tcW w:w="5783" w:type="dxa"/>
          </w:tcPr>
          <w:p w14:paraId="6340ADEB" w14:textId="77777777" w:rsidR="00E7798E" w:rsidRPr="00E7798E" w:rsidRDefault="00E7798E" w:rsidP="00E7798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435CFCCB" w14:textId="77777777" w:rsidR="00E7798E" w:rsidRPr="00E7798E" w:rsidRDefault="008D77A9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4,414</w:t>
            </w:r>
          </w:p>
        </w:tc>
        <w:tc>
          <w:tcPr>
            <w:tcW w:w="283" w:type="dxa"/>
          </w:tcPr>
          <w:p w14:paraId="615ACB37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7332E427" w14:textId="77777777" w:rsidR="00E7798E" w:rsidRPr="00E7798E" w:rsidRDefault="00E7798E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3,</w:t>
            </w:r>
            <w:r w:rsidR="00EA42C2" w:rsidRPr="00EA42C2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610251" w:rsidRPr="00E7798E" w14:paraId="004D4912" w14:textId="77777777" w:rsidTr="006A21BD">
        <w:tc>
          <w:tcPr>
            <w:tcW w:w="5783" w:type="dxa"/>
          </w:tcPr>
          <w:p w14:paraId="5EFBE24B" w14:textId="77777777" w:rsidR="00610251" w:rsidRPr="00E7798E" w:rsidRDefault="00610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1701" w:type="dxa"/>
          </w:tcPr>
          <w:p w14:paraId="002541CD" w14:textId="77777777" w:rsidR="00610251" w:rsidRPr="00E7798E" w:rsidRDefault="008D77A9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2,349</w:t>
            </w:r>
          </w:p>
        </w:tc>
        <w:tc>
          <w:tcPr>
            <w:tcW w:w="283" w:type="dxa"/>
          </w:tcPr>
          <w:p w14:paraId="305A04D4" w14:textId="77777777" w:rsidR="00610251" w:rsidRPr="00E7798E" w:rsidRDefault="00610251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8780B11" w14:textId="77777777" w:rsidR="00610251" w:rsidRPr="00E7798E" w:rsidRDefault="00610251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1</w:t>
            </w:r>
            <w:r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/>
                <w:sz w:val="30"/>
                <w:szCs w:val="30"/>
              </w:rPr>
              <w:t>883</w:t>
            </w:r>
          </w:p>
        </w:tc>
      </w:tr>
      <w:tr w:rsidR="00E7798E" w:rsidRPr="00E7798E" w14:paraId="5FBC388F" w14:textId="77777777" w:rsidTr="006A21BD">
        <w:tc>
          <w:tcPr>
            <w:tcW w:w="5783" w:type="dxa"/>
          </w:tcPr>
          <w:p w14:paraId="2FF8EC5D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701" w:type="dxa"/>
          </w:tcPr>
          <w:p w14:paraId="7B9087CC" w14:textId="77777777" w:rsidR="00E7798E" w:rsidRPr="00E7798E" w:rsidRDefault="008D77A9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  <w:tc>
          <w:tcPr>
            <w:tcW w:w="283" w:type="dxa"/>
          </w:tcPr>
          <w:p w14:paraId="72B6876E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F767D92" w14:textId="77777777" w:rsidR="00E7798E" w:rsidRPr="00E7798E" w:rsidRDefault="00EA42C2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 w:hint="cs"/>
                <w:sz w:val="30"/>
                <w:szCs w:val="30"/>
              </w:rPr>
              <w:t>1</w:t>
            </w:r>
            <w:r w:rsidR="00E7798E"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 w:hint="cs"/>
                <w:sz w:val="30"/>
                <w:szCs w:val="30"/>
              </w:rPr>
              <w:t>946</w:t>
            </w:r>
          </w:p>
        </w:tc>
      </w:tr>
      <w:tr w:rsidR="00CC4525" w:rsidRPr="00E7798E" w14:paraId="3B108A7C" w14:textId="77777777">
        <w:tc>
          <w:tcPr>
            <w:tcW w:w="5783" w:type="dxa"/>
          </w:tcPr>
          <w:p w14:paraId="52D29CB7" w14:textId="77777777" w:rsidR="00CC4525" w:rsidRPr="00E7798E" w:rsidRDefault="00CC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ประมาณการผลขาดทุนจากการเลี้ยงไก่เนื้อตามพันธะสัญญา</w:t>
            </w:r>
          </w:p>
        </w:tc>
        <w:tc>
          <w:tcPr>
            <w:tcW w:w="1701" w:type="dxa"/>
          </w:tcPr>
          <w:p w14:paraId="74D2FF5B" w14:textId="77777777" w:rsidR="00CC4525" w:rsidRPr="00E7798E" w:rsidRDefault="00CC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A8793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5D9B2EF5" w14:textId="77777777" w:rsidR="00CC4525" w:rsidRPr="00E7798E" w:rsidRDefault="00CC4525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565523C" w14:textId="77777777" w:rsidR="00CC4525" w:rsidRPr="00840B99" w:rsidRDefault="00CC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EA42C2">
              <w:rPr>
                <w:rFonts w:ascii="Angsana New" w:hAnsi="Angsana New" w:hint="cs"/>
                <w:sz w:val="30"/>
                <w:szCs w:val="30"/>
              </w:rPr>
              <w:t>328</w:t>
            </w:r>
          </w:p>
        </w:tc>
      </w:tr>
      <w:tr w:rsidR="00E7798E" w:rsidRPr="00E7798E" w14:paraId="1ED08AD2" w14:textId="77777777" w:rsidTr="006A21BD">
        <w:tc>
          <w:tcPr>
            <w:tcW w:w="5783" w:type="dxa"/>
          </w:tcPr>
          <w:p w14:paraId="049D83DA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>ค่าที่ปรึกษาค้างจ่าย</w:t>
            </w:r>
          </w:p>
        </w:tc>
        <w:tc>
          <w:tcPr>
            <w:tcW w:w="1701" w:type="dxa"/>
          </w:tcPr>
          <w:p w14:paraId="29D7FCA4" w14:textId="77777777" w:rsidR="00E7798E" w:rsidRPr="00E7798E" w:rsidRDefault="008D77A9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A8793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5E03ED21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7ACE4C0" w14:textId="77777777" w:rsidR="00E7798E" w:rsidRPr="00E7798E" w:rsidRDefault="00EA42C2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 w:hint="cs"/>
                <w:sz w:val="30"/>
                <w:szCs w:val="30"/>
              </w:rPr>
              <w:t>214</w:t>
            </w:r>
          </w:p>
        </w:tc>
      </w:tr>
      <w:tr w:rsidR="00E7798E" w:rsidRPr="00E7798E" w14:paraId="0CB0E0CC" w14:textId="77777777" w:rsidTr="006A21BD">
        <w:tc>
          <w:tcPr>
            <w:tcW w:w="5783" w:type="dxa"/>
          </w:tcPr>
          <w:p w14:paraId="416A5170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C3038A" w14:textId="77777777" w:rsidR="00E7798E" w:rsidRPr="00E7798E" w:rsidRDefault="008D77A9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283" w:type="dxa"/>
          </w:tcPr>
          <w:p w14:paraId="226B9469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4293A5E" w14:textId="77777777" w:rsidR="00E7798E" w:rsidRPr="00E7798E" w:rsidRDefault="00EA42C2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 w:hint="cs"/>
                <w:sz w:val="30"/>
                <w:szCs w:val="30"/>
              </w:rPr>
              <w:t>850</w:t>
            </w:r>
          </w:p>
        </w:tc>
      </w:tr>
      <w:tr w:rsidR="00E7798E" w:rsidRPr="00E7798E" w14:paraId="453DA475" w14:textId="77777777" w:rsidTr="006A21BD">
        <w:tc>
          <w:tcPr>
            <w:tcW w:w="5783" w:type="dxa"/>
          </w:tcPr>
          <w:p w14:paraId="78ACB1DF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430A7F5" w14:textId="77777777" w:rsidR="00E7798E" w:rsidRPr="00E7798E" w:rsidRDefault="00CC4525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8D77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83" w:type="dxa"/>
          </w:tcPr>
          <w:p w14:paraId="29A823DE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274C887" w14:textId="77777777" w:rsidR="00E7798E" w:rsidRPr="00E7798E" w:rsidRDefault="00EA42C2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 w:hint="cs"/>
                <w:sz w:val="30"/>
                <w:szCs w:val="30"/>
              </w:rPr>
              <w:t>8</w:t>
            </w:r>
            <w:r w:rsidR="00E7798E"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 w:hint="cs"/>
                <w:sz w:val="30"/>
                <w:szCs w:val="30"/>
              </w:rPr>
              <w:t>595</w:t>
            </w:r>
          </w:p>
        </w:tc>
      </w:tr>
      <w:tr w:rsidR="00E7798E" w:rsidRPr="00E7798E" w14:paraId="5F9C96CE" w14:textId="77777777" w:rsidTr="006A21BD">
        <w:tc>
          <w:tcPr>
            <w:tcW w:w="5783" w:type="dxa"/>
          </w:tcPr>
          <w:p w14:paraId="68DAE5EE" w14:textId="77777777" w:rsidR="00E7798E" w:rsidRPr="00E7798E" w:rsidRDefault="00E7798E" w:rsidP="00E77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0B3DBF7" w14:textId="77777777" w:rsidR="00E7798E" w:rsidRPr="00E7798E" w:rsidRDefault="008D77A9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 w:rsidR="00932ACA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83" w:type="dxa"/>
          </w:tcPr>
          <w:p w14:paraId="7F0A59E9" w14:textId="77777777" w:rsidR="00E7798E" w:rsidRPr="00E7798E" w:rsidRDefault="00E7798E" w:rsidP="00E7798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4B282EEA" w14:textId="77777777" w:rsidR="00E7798E" w:rsidRPr="00E7798E" w:rsidRDefault="00EA42C2" w:rsidP="006A2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42C2">
              <w:rPr>
                <w:rFonts w:ascii="Angsana New" w:hAnsi="Angsana New"/>
                <w:sz w:val="30"/>
                <w:szCs w:val="30"/>
              </w:rPr>
              <w:t>2</w:t>
            </w:r>
            <w:r w:rsidRPr="00EA42C2">
              <w:rPr>
                <w:rFonts w:ascii="Angsana New" w:hAnsi="Angsana New" w:hint="cs"/>
                <w:sz w:val="30"/>
                <w:szCs w:val="30"/>
              </w:rPr>
              <w:t>2</w:t>
            </w:r>
            <w:r w:rsidR="00E7798E"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EA42C2">
              <w:rPr>
                <w:rFonts w:ascii="Angsana New" w:hAnsi="Angsana New" w:hint="cs"/>
                <w:sz w:val="30"/>
                <w:szCs w:val="30"/>
              </w:rPr>
              <w:t>365</w:t>
            </w:r>
          </w:p>
        </w:tc>
      </w:tr>
    </w:tbl>
    <w:p w14:paraId="155247D6" w14:textId="77777777" w:rsidR="0001159D" w:rsidRPr="001723CB" w:rsidRDefault="0001159D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09A9EE8" w14:textId="77777777" w:rsidR="00526F83" w:rsidRPr="001723CB" w:rsidRDefault="00526F83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1723CB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  <w:r w:rsidR="00EC002A" w:rsidRPr="00EC002A">
        <w:rPr>
          <w:rFonts w:ascii="Angsana New" w:hAnsi="Angsana New"/>
          <w:b/>
          <w:bCs/>
          <w:sz w:val="30"/>
          <w:szCs w:val="30"/>
          <w:cs/>
        </w:rPr>
        <w:t>และส่วนเกินมูลค่าหุ้น</w:t>
      </w:r>
    </w:p>
    <w:p w14:paraId="16CEECAC" w14:textId="77777777" w:rsidR="00434076" w:rsidRDefault="0043407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5A336A" w14:textId="77777777" w:rsidR="008E1EC6" w:rsidRPr="0085478B" w:rsidRDefault="00434076" w:rsidP="00854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5478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2B54F3" w:rsidRPr="0085478B">
        <w:rPr>
          <w:rFonts w:ascii="Angsana New" w:hAnsi="Angsana New"/>
          <w:spacing w:val="-4"/>
          <w:sz w:val="30"/>
          <w:szCs w:val="30"/>
        </w:rPr>
        <w:t xml:space="preserve">30 </w:t>
      </w:r>
      <w:r w:rsidR="002B54F3" w:rsidRPr="0085478B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8547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5478B">
        <w:rPr>
          <w:rFonts w:ascii="Angsana New" w:hAnsi="Angsana New"/>
          <w:spacing w:val="-4"/>
          <w:sz w:val="30"/>
          <w:szCs w:val="30"/>
        </w:rPr>
        <w:t>256</w:t>
      </w:r>
      <w:r w:rsidR="00EA42C2" w:rsidRPr="0085478B">
        <w:rPr>
          <w:rFonts w:ascii="Angsana New" w:hAnsi="Angsana New" w:hint="cs"/>
          <w:spacing w:val="-4"/>
          <w:sz w:val="30"/>
          <w:szCs w:val="30"/>
        </w:rPr>
        <w:t>8</w:t>
      </w:r>
      <w:r w:rsidRPr="0085478B">
        <w:rPr>
          <w:rFonts w:ascii="Angsana New" w:hAnsi="Angsana New"/>
          <w:spacing w:val="-4"/>
          <w:sz w:val="30"/>
          <w:szCs w:val="30"/>
        </w:rPr>
        <w:t xml:space="preserve"> </w:t>
      </w:r>
      <w:r w:rsidRPr="0085478B">
        <w:rPr>
          <w:rFonts w:ascii="Angsana New" w:hAnsi="Angsana New"/>
          <w:spacing w:val="-4"/>
          <w:sz w:val="30"/>
          <w:szCs w:val="30"/>
          <w:cs/>
        </w:rPr>
        <w:t>และ</w:t>
      </w:r>
      <w:r w:rsidR="0085478B" w:rsidRPr="0085478B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8547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5478B">
        <w:rPr>
          <w:rFonts w:ascii="Angsana New" w:hAnsi="Angsana New"/>
          <w:spacing w:val="-4"/>
          <w:sz w:val="30"/>
          <w:szCs w:val="30"/>
        </w:rPr>
        <w:t xml:space="preserve">31 </w:t>
      </w:r>
      <w:r w:rsidRPr="0085478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85478B">
        <w:rPr>
          <w:rFonts w:ascii="Angsana New" w:hAnsi="Angsana New"/>
          <w:spacing w:val="-4"/>
          <w:sz w:val="30"/>
          <w:szCs w:val="30"/>
        </w:rPr>
        <w:t xml:space="preserve">2567 </w:t>
      </w:r>
      <w:r w:rsidRPr="0085478B">
        <w:rPr>
          <w:rFonts w:ascii="Angsana New" w:hAnsi="Angsana New"/>
          <w:spacing w:val="-4"/>
          <w:sz w:val="30"/>
          <w:szCs w:val="30"/>
          <w:cs/>
        </w:rPr>
        <w:t>ยอดคงเหลือของ</w:t>
      </w:r>
      <w:r w:rsidR="0036123A" w:rsidRPr="0085478B">
        <w:rPr>
          <w:rFonts w:ascii="Angsana New" w:hAnsi="Angsana New"/>
          <w:spacing w:val="-4"/>
          <w:sz w:val="30"/>
          <w:szCs w:val="30"/>
          <w:cs/>
        </w:rPr>
        <w:t>ทุนเรือนหุ้นและส่วนเกินมูลค่าหุ้น</w:t>
      </w:r>
      <w:r w:rsidRPr="0085478B">
        <w:rPr>
          <w:rFonts w:ascii="Angsana New" w:hAnsi="Angsana New"/>
          <w:spacing w:val="-4"/>
          <w:sz w:val="30"/>
          <w:szCs w:val="30"/>
          <w:cs/>
        </w:rPr>
        <w:t>ประกอบ</w:t>
      </w:r>
      <w:r w:rsidR="0036123A" w:rsidRPr="0085478B">
        <w:rPr>
          <w:rFonts w:ascii="Angsana New" w:hAnsi="Angsana New" w:hint="cs"/>
          <w:spacing w:val="-4"/>
          <w:sz w:val="30"/>
          <w:szCs w:val="30"/>
          <w:cs/>
        </w:rPr>
        <w:t>ไป</w:t>
      </w:r>
      <w:r w:rsidRPr="0085478B">
        <w:rPr>
          <w:rFonts w:ascii="Angsana New" w:hAnsi="Angsana New"/>
          <w:spacing w:val="-4"/>
          <w:sz w:val="30"/>
          <w:szCs w:val="30"/>
          <w:cs/>
        </w:rPr>
        <w:t>ด้วย</w:t>
      </w:r>
    </w:p>
    <w:p w14:paraId="6E73346F" w14:textId="77777777" w:rsidR="00434076" w:rsidRPr="001723CB" w:rsidRDefault="0043407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7" w:type="dxa"/>
        <w:tblLook w:val="01E0" w:firstRow="1" w:lastRow="1" w:firstColumn="1" w:lastColumn="1" w:noHBand="0" w:noVBand="0"/>
      </w:tblPr>
      <w:tblGrid>
        <w:gridCol w:w="4422"/>
        <w:gridCol w:w="1361"/>
        <w:gridCol w:w="283"/>
        <w:gridCol w:w="1531"/>
        <w:gridCol w:w="283"/>
        <w:gridCol w:w="1587"/>
      </w:tblGrid>
      <w:tr w:rsidR="00732C21" w:rsidRPr="001723CB" w14:paraId="57E401EA" w14:textId="77777777" w:rsidTr="00124716">
        <w:tc>
          <w:tcPr>
            <w:tcW w:w="4422" w:type="dxa"/>
          </w:tcPr>
          <w:p w14:paraId="54AF78BD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6AB7D295" w14:textId="77777777" w:rsidR="00732C21" w:rsidRPr="001723CB" w:rsidRDefault="00732C21" w:rsidP="002B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29169BDC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36618D1" w14:textId="77777777" w:rsidR="00732C21" w:rsidRPr="001723CB" w:rsidRDefault="00732C21" w:rsidP="0012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83" w:type="dxa"/>
          </w:tcPr>
          <w:p w14:paraId="5ED2F838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E896491" w14:textId="77777777" w:rsidR="00732C21" w:rsidRPr="001723CB" w:rsidRDefault="00732C21" w:rsidP="002B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32C21" w:rsidRPr="001723CB" w14:paraId="3024F92B" w14:textId="77777777" w:rsidTr="00124716">
        <w:tc>
          <w:tcPr>
            <w:tcW w:w="4422" w:type="dxa"/>
          </w:tcPr>
          <w:p w14:paraId="612A55C8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029C973" w14:textId="77777777" w:rsidR="00732C21" w:rsidRPr="001723CB" w:rsidRDefault="00732C21" w:rsidP="002B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C002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283" w:type="dxa"/>
          </w:tcPr>
          <w:p w14:paraId="4E221AEA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D6F708E" w14:textId="77777777" w:rsidR="00732C21" w:rsidRPr="001723CB" w:rsidRDefault="00732C21" w:rsidP="002B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83" w:type="dxa"/>
          </w:tcPr>
          <w:p w14:paraId="073DC07F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670E717F" w14:textId="77777777" w:rsidR="00732C21" w:rsidRPr="001723CB" w:rsidRDefault="00732C21" w:rsidP="002B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C002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1723C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32C21" w:rsidRPr="001723CB" w14:paraId="1A0ACB89" w14:textId="77777777" w:rsidTr="00124716">
        <w:tc>
          <w:tcPr>
            <w:tcW w:w="4422" w:type="dxa"/>
          </w:tcPr>
          <w:p w14:paraId="1577ACE8" w14:textId="77777777" w:rsidR="00732C21" w:rsidRPr="00EC002A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00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361" w:type="dxa"/>
          </w:tcPr>
          <w:p w14:paraId="2B31024B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14:paraId="1231D210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1" w:type="dxa"/>
          </w:tcPr>
          <w:p w14:paraId="1C5468FC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14:paraId="6D4C55B9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7" w:type="dxa"/>
          </w:tcPr>
          <w:p w14:paraId="248193AB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32C21" w:rsidRPr="001723CB" w14:paraId="5DBD5BA7" w14:textId="77777777" w:rsidTr="00124716">
        <w:tc>
          <w:tcPr>
            <w:tcW w:w="4422" w:type="dxa"/>
          </w:tcPr>
          <w:p w14:paraId="2B2EF407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- ทุนจดทะเบียน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43547F4B" w14:textId="77777777" w:rsidR="00732C21" w:rsidRPr="00124716" w:rsidRDefault="00732C21" w:rsidP="00C6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24716">
              <w:rPr>
                <w:rFonts w:ascii="Angsana New" w:hAnsi="Angsana New"/>
                <w:sz w:val="30"/>
                <w:szCs w:val="30"/>
              </w:rPr>
              <w:t>580,000</w:t>
            </w:r>
          </w:p>
        </w:tc>
        <w:tc>
          <w:tcPr>
            <w:tcW w:w="283" w:type="dxa"/>
          </w:tcPr>
          <w:p w14:paraId="1BA4366B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1" w:type="dxa"/>
          </w:tcPr>
          <w:p w14:paraId="05C85601" w14:textId="77777777" w:rsidR="00732C21" w:rsidRPr="00124716" w:rsidRDefault="00732C21" w:rsidP="00F0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247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71982181" w14:textId="77777777" w:rsidR="00732C21" w:rsidRPr="001723CB" w:rsidRDefault="00732C21" w:rsidP="00E31300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744A3417" w14:textId="77777777" w:rsidR="00732C21" w:rsidRPr="00124716" w:rsidRDefault="00732C21" w:rsidP="0012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24716">
              <w:rPr>
                <w:rFonts w:ascii="Angsana New" w:hAnsi="Angsana New"/>
                <w:sz w:val="30"/>
                <w:szCs w:val="30"/>
              </w:rPr>
              <w:t>580,000</w:t>
            </w:r>
          </w:p>
        </w:tc>
      </w:tr>
      <w:tr w:rsidR="00732C21" w:rsidRPr="001723CB" w14:paraId="11ED1711" w14:textId="77777777" w:rsidTr="00124716">
        <w:tc>
          <w:tcPr>
            <w:tcW w:w="4422" w:type="dxa"/>
          </w:tcPr>
          <w:p w14:paraId="4471F4E7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23CB">
              <w:rPr>
                <w:rFonts w:ascii="Angsana New" w:hAnsi="Angsana New"/>
                <w:sz w:val="30"/>
                <w:szCs w:val="30"/>
                <w:cs/>
              </w:rPr>
              <w:t>- ทุนที่ออกและชำระแล้ว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62CD1696" w14:textId="77777777" w:rsidR="00732C21" w:rsidRPr="00124716" w:rsidRDefault="00DE5026" w:rsidP="00C6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24716">
              <w:rPr>
                <w:rFonts w:ascii="Angsana New" w:hAnsi="Angsana New"/>
                <w:sz w:val="30"/>
                <w:szCs w:val="30"/>
              </w:rPr>
              <w:t>580</w:t>
            </w:r>
            <w:r w:rsidR="00732C21" w:rsidRPr="0012471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14:paraId="70E85C12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1D2107BE" w14:textId="77777777" w:rsidR="00732C21" w:rsidRPr="00124716" w:rsidRDefault="00732C21" w:rsidP="00F0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247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1732B867" w14:textId="77777777" w:rsidR="00732C21" w:rsidRPr="001723CB" w:rsidRDefault="00732C21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0FD8F9A0" w14:textId="77777777" w:rsidR="00732C21" w:rsidRPr="00124716" w:rsidRDefault="00DE5026" w:rsidP="0012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24716">
              <w:rPr>
                <w:rFonts w:ascii="Angsana New" w:hAnsi="Angsana New"/>
                <w:sz w:val="30"/>
                <w:szCs w:val="30"/>
              </w:rPr>
              <w:t>580</w:t>
            </w:r>
            <w:r w:rsidR="00732C21" w:rsidRPr="0012471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EC002A" w:rsidRPr="001723CB" w14:paraId="563C2449" w14:textId="77777777" w:rsidTr="00124716">
        <w:tc>
          <w:tcPr>
            <w:tcW w:w="4422" w:type="dxa"/>
          </w:tcPr>
          <w:p w14:paraId="4F9A9388" w14:textId="77777777" w:rsidR="00EC002A" w:rsidRPr="00434076" w:rsidRDefault="00434076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781AB69F" w14:textId="77777777" w:rsidR="00EC002A" w:rsidRPr="00124716" w:rsidRDefault="00EC002A" w:rsidP="0012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DCF962" w14:textId="77777777" w:rsidR="00EC002A" w:rsidRPr="001723CB" w:rsidRDefault="00EC002A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nil"/>
            </w:tcBorders>
          </w:tcPr>
          <w:p w14:paraId="3F57F5C0" w14:textId="77777777" w:rsidR="00EC002A" w:rsidRPr="001723CB" w:rsidRDefault="00EC002A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C7B95BA" w14:textId="77777777" w:rsidR="00EC002A" w:rsidRPr="001723CB" w:rsidRDefault="00EC002A" w:rsidP="00E31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double" w:sz="4" w:space="0" w:color="auto"/>
              <w:bottom w:val="double" w:sz="4" w:space="0" w:color="auto"/>
            </w:tcBorders>
          </w:tcPr>
          <w:p w14:paraId="1C2BC548" w14:textId="77777777" w:rsidR="00EC002A" w:rsidRPr="00124716" w:rsidRDefault="00434076" w:rsidP="0012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24716">
              <w:rPr>
                <w:rFonts w:ascii="Angsana New" w:hAnsi="Angsana New"/>
                <w:sz w:val="30"/>
                <w:szCs w:val="30"/>
              </w:rPr>
              <w:t>44,072</w:t>
            </w:r>
          </w:p>
        </w:tc>
      </w:tr>
    </w:tbl>
    <w:p w14:paraId="5C48E926" w14:textId="77777777" w:rsidR="008E1EC6" w:rsidRPr="001723CB" w:rsidRDefault="008E1EC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252E78" w14:textId="77777777" w:rsidR="00DC7834" w:rsidRPr="001723CB" w:rsidRDefault="00732C21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723CB">
        <w:rPr>
          <w:rFonts w:ascii="Angsana New" w:hAnsi="Angsana New"/>
          <w:b/>
          <w:bCs/>
          <w:sz w:val="30"/>
          <w:szCs w:val="30"/>
        </w:rPr>
        <w:br w:type="page"/>
      </w:r>
      <w:r w:rsidR="00434076" w:rsidRPr="00434076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รายได้จากการเลี้ยงไก่เนื้อตามพันธะสัญญา (สัญญาซื้อขายไก่/ประกันราคา)</w:t>
      </w:r>
    </w:p>
    <w:p w14:paraId="51749F5D" w14:textId="77777777" w:rsidR="008E1EC6" w:rsidRPr="00547B37" w:rsidRDefault="008E1EC6" w:rsidP="008E1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  <w:highlight w:val="yellow"/>
        </w:rPr>
      </w:pPr>
    </w:p>
    <w:p w14:paraId="021290AD" w14:textId="77777777" w:rsidR="00434076" w:rsidRPr="00434076" w:rsidRDefault="00434076" w:rsidP="00434076">
      <w:pPr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>บริษัทมีสัญญาซื้อขายไก่/ประกันราคาซื้อคืนไก่ใหญ่มีชีวิต</w:t>
      </w:r>
      <w:bookmarkStart w:id="0" w:name="_Hlk188286994"/>
      <w:r w:rsidRPr="00434076">
        <w:rPr>
          <w:rFonts w:ascii="Angsana New" w:hAnsi="Angsana New"/>
          <w:sz w:val="30"/>
          <w:szCs w:val="30"/>
          <w:cs/>
        </w:rPr>
        <w:t>ที่ทำกับบริษัทคู่สัญญาหลายราย</w:t>
      </w:r>
      <w:bookmarkStart w:id="1" w:name="_Hlk188366386"/>
      <w:bookmarkEnd w:id="0"/>
      <w:r w:rsidRPr="00434076">
        <w:rPr>
          <w:rFonts w:ascii="Angsana New" w:hAnsi="Angsana New"/>
          <w:sz w:val="30"/>
          <w:szCs w:val="30"/>
          <w:cs/>
        </w:rPr>
        <w:t>จำนวนหลายฉบับเป็นระยะเวลาต่าง ๆ กัน</w:t>
      </w:r>
      <w:bookmarkEnd w:id="1"/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</w:rPr>
        <w:t>(1</w:t>
      </w:r>
      <w:r w:rsidRPr="00434076">
        <w:rPr>
          <w:rFonts w:ascii="Angsana New" w:hAnsi="Angsana New"/>
          <w:sz w:val="30"/>
          <w:szCs w:val="30"/>
          <w:cs/>
        </w:rPr>
        <w:t xml:space="preserve"> ถึง </w:t>
      </w:r>
      <w:r w:rsidRPr="00434076">
        <w:rPr>
          <w:rFonts w:ascii="Angsana New" w:hAnsi="Angsana New"/>
          <w:sz w:val="30"/>
          <w:szCs w:val="30"/>
        </w:rPr>
        <w:t>3</w:t>
      </w:r>
      <w:r w:rsidRPr="00434076">
        <w:rPr>
          <w:rFonts w:ascii="Angsana New" w:hAnsi="Angsana New"/>
          <w:sz w:val="30"/>
          <w:szCs w:val="30"/>
          <w:cs/>
        </w:rPr>
        <w:t xml:space="preserve"> ปี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สรุปสาระสำคัญดังนี้</w:t>
      </w:r>
    </w:p>
    <w:p w14:paraId="1D44E0D1" w14:textId="77777777" w:rsidR="00434076" w:rsidRPr="00547B37" w:rsidRDefault="00434076" w:rsidP="00434076">
      <w:pPr>
        <w:pStyle w:val="NoSpacing"/>
        <w:rPr>
          <w:rFonts w:ascii="Angsana New" w:hAnsi="Angsana New"/>
          <w:sz w:val="22"/>
          <w:szCs w:val="22"/>
        </w:rPr>
      </w:pPr>
    </w:p>
    <w:p w14:paraId="76716C98" w14:textId="77777777" w:rsidR="00434076" w:rsidRPr="00434076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บริษัทคู่สัญญาจะเป็นผู้จัดหาลูกไก่ อาหารไก่ ยา วัคซีน และเวชภัณฑ์ที่จำเป็นในปริมาณที่เพียงพอต่อการเลี้ยงไก่ </w:t>
      </w:r>
      <w:r w:rsidRPr="00434076">
        <w:rPr>
          <w:rFonts w:ascii="Angsana New" w:hAnsi="Angsana New"/>
          <w:sz w:val="30"/>
          <w:szCs w:val="30"/>
        </w:rPr>
        <w:t>1</w:t>
      </w:r>
      <w:r w:rsidRPr="00434076">
        <w:rPr>
          <w:rFonts w:ascii="Angsana New" w:hAnsi="Angsana New"/>
          <w:sz w:val="30"/>
          <w:szCs w:val="30"/>
          <w:cs/>
        </w:rPr>
        <w:t xml:space="preserve"> รุ่น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 xml:space="preserve">ประมาณ </w:t>
      </w:r>
      <w:r w:rsidRPr="00434076">
        <w:rPr>
          <w:rFonts w:ascii="Angsana New" w:hAnsi="Angsana New"/>
          <w:sz w:val="30"/>
          <w:szCs w:val="30"/>
        </w:rPr>
        <w:t>35</w:t>
      </w:r>
      <w:r w:rsidRPr="00434076">
        <w:rPr>
          <w:rFonts w:ascii="Angsana New" w:hAnsi="Angsana New"/>
          <w:sz w:val="30"/>
          <w:szCs w:val="30"/>
          <w:cs/>
        </w:rPr>
        <w:t xml:space="preserve"> ถึง </w:t>
      </w:r>
      <w:r w:rsidRPr="00434076">
        <w:rPr>
          <w:rFonts w:ascii="Angsana New" w:hAnsi="Angsana New"/>
          <w:sz w:val="30"/>
          <w:szCs w:val="30"/>
        </w:rPr>
        <w:t>45</w:t>
      </w:r>
      <w:r w:rsidRPr="00434076">
        <w:rPr>
          <w:rFonts w:ascii="Angsana New" w:hAnsi="Angsana New"/>
          <w:sz w:val="30"/>
          <w:szCs w:val="30"/>
          <w:cs/>
        </w:rPr>
        <w:t xml:space="preserve"> วัน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เพื่อขายให้บริษัทในราคาที่กำหนดโดยบริษัทคู่สัญญา </w:t>
      </w:r>
    </w:p>
    <w:p w14:paraId="785FFCAD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156D63A0" w14:textId="77777777" w:rsidR="00434076" w:rsidRPr="00434076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บริษัทมีหน้าที่เลี้ยงลูกไก่ตามมาตรฐานและวิธีการเลี้ยงของบริษัทคู่สัญญาโดยใช้อาหารไก่ ยา วัคซีน และเวชภัณฑ์ที่จำเป็นที่บริษัทคู่สัญญาจัดหาให้ บริษัทคู่สัญญาบางรายอนุญาตให้บริษัทเป็นผู้จัดหา ยา วัคซีน และเวชภัณฑ์ตามเงื่อนไขที่บริษัทคู่สัญญากำหนด และขายไก่ใหญ่มีชีวิตทั้งหมดคืนให้กับบริษัทคู่สัญญาในราคาและเงื่อนไขที่บริษัทคู่สัญญากำหนด </w:t>
      </w:r>
    </w:p>
    <w:p w14:paraId="20939E75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5A32C438" w14:textId="77777777" w:rsidR="00434076" w:rsidRPr="00434076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บริษัทเป็นผู้รับผิดชอบค่าใช้จ่ายในการจับไก่และค่าขนส่งไก่ใหญ่ที่เกี่ยวข้องไปยังโรงชำแหละของบริษัทคู่สัญญา และ </w:t>
      </w:r>
    </w:p>
    <w:p w14:paraId="689E90C0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262411FC" w14:textId="77777777" w:rsidR="00434076" w:rsidRPr="00434076" w:rsidRDefault="00434076" w:rsidP="0043407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>บริษัทคู่สัญญาจะจ่ายชำระค่าซื้อไก่ประกันราคาเมื่อครบกำหนดชำระให้กับบริษัทหลังหักต้นทุนค่าลูกไก่ อาหารไก่ ยา วัคซีน และเวชภัณฑ์ที่บริษัทคู่สัญญาจัดหาให้และค่าใช้จ่ายอื่นที่บริษัทคู่สัญญาทดรองจ่าย เช่น ค่าขนส่งไก่ใหญ่ เป็นต้น</w:t>
      </w:r>
    </w:p>
    <w:p w14:paraId="50D2AA2B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22"/>
          <w:szCs w:val="22"/>
        </w:rPr>
      </w:pPr>
    </w:p>
    <w:p w14:paraId="3CD7013F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30"/>
          <w:szCs w:val="30"/>
          <w:cs/>
        </w:rPr>
      </w:pPr>
      <w:r w:rsidRPr="00434076">
        <w:rPr>
          <w:rFonts w:ascii="Angsana New" w:hAnsi="Angsana New"/>
          <w:sz w:val="30"/>
          <w:szCs w:val="30"/>
          <w:cs/>
        </w:rPr>
        <w:t>กรณีต้นทุนค่าลูกไก่ อาหารไก่ ยา วัคซีน เวชภัณฑ์ และค่าใช้จ่ายอื่นที่บริษัทคู่สัญญาทดรองจ่ายมากกว่ามูลค่าไก่ใหญ่ที่บริษัทคู่สัญญารับซื้อจากบริษัท บริษัทต้องจ่ายชำระเงินส่วนที่เหลือให้บริษัทคู่สัญญาตามเงื่อนไขที่บริษัทคู่สัญญากำหนด</w:t>
      </w:r>
    </w:p>
    <w:p w14:paraId="1F57AE9F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1D2D059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>บริษัทคู่สัญญารายหนึ่งกำหนดเงื่อนไขพิเศษในการจ่ายโบนัสจากปริมาณไก่เข้าเลี้ยง/ไก่จับสุทธิเข้าโรงงาน หากบริษัทสามารถปฏิบัติได้ตามข้อกำหนดและเงื่อนไขในสัญญา</w:t>
      </w:r>
    </w:p>
    <w:p w14:paraId="0F8F9DDB" w14:textId="77777777" w:rsidR="00434076" w:rsidRPr="00547B37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13A7A4E5" w14:textId="77777777" w:rsidR="00434076" w:rsidRPr="00CA0C88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บริษัทคู่สัญญาบางรายเรียกเก็บเงินประกันการเลี้ยงไก่จากบริษัท ณ วันที่ </w:t>
      </w:r>
      <w:r w:rsidR="00A666CE">
        <w:rPr>
          <w:rFonts w:ascii="Angsana New" w:hAnsi="Angsana New"/>
          <w:spacing w:val="-2"/>
          <w:sz w:val="30"/>
          <w:szCs w:val="30"/>
        </w:rPr>
        <w:t xml:space="preserve">30 </w:t>
      </w:r>
      <w:r w:rsidR="00A666CE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A0C88">
        <w:rPr>
          <w:rFonts w:ascii="Angsana New" w:hAnsi="Angsana New"/>
          <w:spacing w:val="-2"/>
          <w:sz w:val="30"/>
          <w:szCs w:val="30"/>
        </w:rPr>
        <w:t>2568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และวันที่ </w:t>
      </w:r>
      <w:r w:rsidRPr="00CA0C88">
        <w:rPr>
          <w:rFonts w:ascii="Angsana New" w:hAnsi="Angsana New"/>
          <w:spacing w:val="-2"/>
          <w:sz w:val="30"/>
          <w:szCs w:val="30"/>
        </w:rPr>
        <w:t>31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CA0C88">
        <w:rPr>
          <w:rFonts w:ascii="Angsana New" w:hAnsi="Angsana New"/>
          <w:spacing w:val="-2"/>
          <w:sz w:val="30"/>
          <w:szCs w:val="30"/>
        </w:rPr>
        <w:t>2567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5B84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DE5B84" w:rsidRPr="00CA0C88">
        <w:rPr>
          <w:rFonts w:ascii="Angsana New" w:hAnsi="Angsana New"/>
          <w:spacing w:val="-2"/>
          <w:sz w:val="30"/>
          <w:szCs w:val="30"/>
          <w:cs/>
        </w:rPr>
        <w:t>จำนวนเงินสะสมรวม</w:t>
      </w:r>
      <w:r w:rsidR="00DE5B84">
        <w:rPr>
          <w:rFonts w:ascii="Angsana New" w:hAnsi="Angsana New"/>
          <w:spacing w:val="-2"/>
          <w:sz w:val="30"/>
          <w:szCs w:val="30"/>
        </w:rPr>
        <w:t xml:space="preserve"> </w:t>
      </w:r>
      <w:r w:rsidR="00F43A0E">
        <w:rPr>
          <w:rFonts w:ascii="Angsana New" w:hAnsi="Angsana New"/>
          <w:spacing w:val="-2"/>
          <w:sz w:val="30"/>
          <w:szCs w:val="30"/>
        </w:rPr>
        <w:t xml:space="preserve">50.3 </w:t>
      </w:r>
      <w:r w:rsidR="00F43A0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ล้านบาทและ </w:t>
      </w:r>
      <w:r w:rsidRPr="00F43A0E">
        <w:rPr>
          <w:rFonts w:ascii="Angsana New" w:hAnsi="Angsana New"/>
          <w:spacing w:val="-2"/>
          <w:sz w:val="30"/>
          <w:szCs w:val="30"/>
        </w:rPr>
        <w:t>44.2</w:t>
      </w:r>
      <w:r w:rsidRPr="00CA0C88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F43A0E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</w:t>
      </w:r>
      <w:r w:rsidR="00610251">
        <w:rPr>
          <w:rFonts w:ascii="Angsana New" w:hAnsi="Angsana New"/>
          <w:spacing w:val="-2"/>
          <w:sz w:val="30"/>
          <w:szCs w:val="30"/>
        </w:rPr>
        <w:t xml:space="preserve"> </w:t>
      </w:r>
      <w:r w:rsidR="00DE5B84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CA0C88">
        <w:rPr>
          <w:rFonts w:ascii="Angsana New" w:hAnsi="Angsana New"/>
          <w:spacing w:val="-2"/>
          <w:sz w:val="30"/>
          <w:szCs w:val="30"/>
          <w:cs/>
        </w:rPr>
        <w:t>แสดง</w:t>
      </w:r>
      <w:r w:rsidR="00CA0C88" w:rsidRPr="00CA0C88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Pr="00CA0C88">
        <w:rPr>
          <w:rFonts w:ascii="Angsana New" w:hAnsi="Angsana New"/>
          <w:spacing w:val="-2"/>
          <w:sz w:val="30"/>
          <w:szCs w:val="30"/>
        </w:rPr>
        <w:t xml:space="preserve"> “</w:t>
      </w:r>
      <w:r w:rsidRPr="00CA0C88">
        <w:rPr>
          <w:rFonts w:ascii="Angsana New" w:hAnsi="Angsana New"/>
          <w:spacing w:val="-2"/>
          <w:sz w:val="30"/>
          <w:szCs w:val="30"/>
          <w:cs/>
        </w:rPr>
        <w:t>เงินค้ำประกันตามสัญญา</w:t>
      </w:r>
      <w:r w:rsidRPr="00CA0C88">
        <w:rPr>
          <w:rFonts w:ascii="Angsana New" w:hAnsi="Angsana New"/>
          <w:spacing w:val="-2"/>
          <w:sz w:val="30"/>
          <w:szCs w:val="30"/>
        </w:rPr>
        <w:t>”</w:t>
      </w:r>
      <w:r w:rsidRPr="00CA0C88">
        <w:rPr>
          <w:rFonts w:ascii="Angsana New" w:hAnsi="Angsana New"/>
          <w:spacing w:val="-2"/>
          <w:sz w:val="30"/>
          <w:szCs w:val="30"/>
          <w:cs/>
        </w:rPr>
        <w:t>ในงบฐานะการเงิน</w:t>
      </w:r>
    </w:p>
    <w:p w14:paraId="216D9081" w14:textId="77777777" w:rsid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34D57E5" w14:textId="77777777" w:rsidR="00A9443D" w:rsidRDefault="00A9443D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931940E" w14:textId="77777777" w:rsidR="00A9443D" w:rsidRDefault="00A9443D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E09A8D8" w14:textId="77777777" w:rsidR="00610251" w:rsidRPr="00F97ED2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97ED2">
        <w:rPr>
          <w:rFonts w:ascii="Angsana New" w:hAnsi="Angsana New"/>
          <w:sz w:val="30"/>
          <w:szCs w:val="30"/>
          <w:cs/>
        </w:rPr>
        <w:lastRenderedPageBreak/>
        <w:t>ผลการดำเนินงานที่บริษัทบันทึกตามสัญญาซื้อขายไก่/ประกันราคาดังกล่าวข้างต้นสำหรับ</w:t>
      </w:r>
      <w:r w:rsidR="00547B37" w:rsidRPr="00F97ED2">
        <w:rPr>
          <w:rFonts w:ascii="Angsana New" w:hAnsi="Angsana New" w:hint="cs"/>
          <w:sz w:val="30"/>
          <w:szCs w:val="30"/>
          <w:cs/>
        </w:rPr>
        <w:t>งวด</w:t>
      </w:r>
      <w:r w:rsidR="00831EA6" w:rsidRPr="00F97ED2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547B37" w:rsidRPr="00F97ED2">
        <w:rPr>
          <w:rFonts w:ascii="Angsana New" w:hAnsi="Angsana New" w:hint="cs"/>
          <w:sz w:val="30"/>
          <w:szCs w:val="30"/>
          <w:cs/>
        </w:rPr>
        <w:t>เดือน</w:t>
      </w:r>
      <w:r w:rsidRPr="00F97E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31EA6" w:rsidRPr="00F97ED2">
        <w:rPr>
          <w:rFonts w:ascii="Angsana New" w:hAnsi="Angsana New"/>
          <w:sz w:val="30"/>
          <w:szCs w:val="30"/>
        </w:rPr>
        <w:t xml:space="preserve">30 </w:t>
      </w:r>
      <w:r w:rsidR="00831EA6" w:rsidRPr="00F97ED2">
        <w:rPr>
          <w:rFonts w:ascii="Angsana New" w:hAnsi="Angsana New" w:hint="cs"/>
          <w:sz w:val="30"/>
          <w:szCs w:val="30"/>
          <w:cs/>
        </w:rPr>
        <w:t>มิถุนายน</w:t>
      </w:r>
      <w:r w:rsidRPr="00F97ED2">
        <w:rPr>
          <w:rFonts w:ascii="Angsana New" w:hAnsi="Angsana New"/>
          <w:sz w:val="30"/>
          <w:szCs w:val="30"/>
          <w:cs/>
        </w:rPr>
        <w:t xml:space="preserve"> </w:t>
      </w:r>
      <w:r w:rsidRPr="00F97ED2">
        <w:rPr>
          <w:rFonts w:ascii="Angsana New" w:hAnsi="Angsana New"/>
          <w:sz w:val="30"/>
          <w:szCs w:val="30"/>
        </w:rPr>
        <w:t>256</w:t>
      </w:r>
      <w:r w:rsidR="00547B37" w:rsidRPr="00F97ED2">
        <w:rPr>
          <w:rFonts w:ascii="Angsana New" w:hAnsi="Angsana New"/>
          <w:sz w:val="30"/>
          <w:szCs w:val="30"/>
        </w:rPr>
        <w:t>8</w:t>
      </w:r>
      <w:r w:rsidRPr="00F97ED2">
        <w:rPr>
          <w:rFonts w:ascii="Angsana New" w:hAnsi="Angsana New"/>
          <w:sz w:val="30"/>
          <w:szCs w:val="30"/>
          <w:cs/>
        </w:rPr>
        <w:t xml:space="preserve"> และ </w:t>
      </w:r>
      <w:r w:rsidRPr="00F97ED2">
        <w:rPr>
          <w:rFonts w:ascii="Angsana New" w:hAnsi="Angsana New"/>
          <w:sz w:val="30"/>
          <w:szCs w:val="30"/>
        </w:rPr>
        <w:t>256</w:t>
      </w:r>
      <w:r w:rsidR="00547B37" w:rsidRPr="00F97ED2">
        <w:rPr>
          <w:rFonts w:ascii="Angsana New" w:hAnsi="Angsana New"/>
          <w:sz w:val="30"/>
          <w:szCs w:val="30"/>
        </w:rPr>
        <w:t>7</w:t>
      </w:r>
      <w:r w:rsidRPr="00F97ED2">
        <w:rPr>
          <w:rFonts w:ascii="Angsana New" w:hAnsi="Angsana New"/>
          <w:sz w:val="30"/>
          <w:szCs w:val="30"/>
          <w:cs/>
        </w:rPr>
        <w:t xml:space="preserve"> มีรายละเอียด ดังนี้</w:t>
      </w:r>
    </w:p>
    <w:p w14:paraId="239F2316" w14:textId="77777777" w:rsidR="00F97ED2" w:rsidRPr="001F499F" w:rsidRDefault="00F97ED2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cs/>
        </w:rPr>
      </w:pPr>
    </w:p>
    <w:tbl>
      <w:tblPr>
        <w:tblW w:w="10012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4762"/>
        <w:gridCol w:w="1134"/>
        <w:gridCol w:w="236"/>
        <w:gridCol w:w="1136"/>
        <w:gridCol w:w="236"/>
        <w:gridCol w:w="1134"/>
        <w:gridCol w:w="238"/>
        <w:gridCol w:w="1136"/>
      </w:tblGrid>
      <w:tr w:rsidR="00831EA6" w:rsidRPr="00831EA6" w14:paraId="21620611" w14:textId="77777777" w:rsidTr="0050527D">
        <w:trPr>
          <w:cantSplit/>
        </w:trPr>
        <w:tc>
          <w:tcPr>
            <w:tcW w:w="4762" w:type="dxa"/>
          </w:tcPr>
          <w:p w14:paraId="2B11DACF" w14:textId="77777777" w:rsidR="00831EA6" w:rsidRPr="00831EA6" w:rsidRDefault="00831EA6" w:rsidP="00831EA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0" w:type="dxa"/>
            <w:gridSpan w:val="7"/>
            <w:tcBorders>
              <w:bottom w:val="single" w:sz="4" w:space="0" w:color="auto"/>
            </w:tcBorders>
          </w:tcPr>
          <w:p w14:paraId="67040C8A" w14:textId="77777777" w:rsidR="00831EA6" w:rsidRPr="00831EA6" w:rsidRDefault="00831EA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31EA6" w:rsidRPr="00831EA6" w14:paraId="0265C8F5" w14:textId="77777777" w:rsidTr="0050527D">
        <w:trPr>
          <w:cantSplit/>
        </w:trPr>
        <w:tc>
          <w:tcPr>
            <w:tcW w:w="4762" w:type="dxa"/>
          </w:tcPr>
          <w:p w14:paraId="488F7E49" w14:textId="77777777" w:rsidR="00831EA6" w:rsidRPr="00831EA6" w:rsidRDefault="00831EA6" w:rsidP="00831EA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6" w:type="dxa"/>
            <w:gridSpan w:val="3"/>
            <w:tcBorders>
              <w:bottom w:val="single" w:sz="4" w:space="0" w:color="auto"/>
            </w:tcBorders>
          </w:tcPr>
          <w:p w14:paraId="43EC94A1" w14:textId="77777777" w:rsidR="00831EA6" w:rsidRPr="00831EA6" w:rsidRDefault="00831EA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งวดสามเดือน</w:t>
            </w:r>
          </w:p>
        </w:tc>
        <w:tc>
          <w:tcPr>
            <w:tcW w:w="236" w:type="dxa"/>
          </w:tcPr>
          <w:p w14:paraId="660EC3B8" w14:textId="77777777" w:rsidR="00831EA6" w:rsidRPr="00831EA6" w:rsidRDefault="00831EA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08" w:type="dxa"/>
            <w:gridSpan w:val="3"/>
          </w:tcPr>
          <w:p w14:paraId="5F7764E0" w14:textId="77777777" w:rsidR="00831EA6" w:rsidRPr="00831EA6" w:rsidRDefault="00831EA6" w:rsidP="006A3B8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งวดหกเดือน</w:t>
            </w:r>
          </w:p>
        </w:tc>
      </w:tr>
      <w:tr w:rsidR="0008576B" w:rsidRPr="00831EA6" w14:paraId="72729FC0" w14:textId="77777777" w:rsidTr="0050527D">
        <w:trPr>
          <w:cantSplit/>
        </w:trPr>
        <w:tc>
          <w:tcPr>
            <w:tcW w:w="4762" w:type="dxa"/>
          </w:tcPr>
          <w:p w14:paraId="15DB21D8" w14:textId="77777777" w:rsidR="00831EA6" w:rsidRPr="00831EA6" w:rsidRDefault="00831EA6" w:rsidP="00831EA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936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AE0FD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EA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3AA2C10A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0D461DF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EA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3EBB5532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3C026F2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EA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DA2EC33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1E4C5C03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EA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8576B" w:rsidRPr="00831EA6" w14:paraId="5CEDC25D" w14:textId="77777777" w:rsidTr="0050527D">
        <w:trPr>
          <w:cantSplit/>
        </w:trPr>
        <w:tc>
          <w:tcPr>
            <w:tcW w:w="4762" w:type="dxa"/>
          </w:tcPr>
          <w:p w14:paraId="32677F96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47967AA1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EB43DC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12" w:space="0" w:color="auto"/>
            </w:tcBorders>
            <w:vAlign w:val="bottom"/>
          </w:tcPr>
          <w:p w14:paraId="469732CD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84C142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CF6D233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3EAC47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</w:tcPr>
          <w:p w14:paraId="5080168B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76B" w:rsidRPr="00831EA6" w14:paraId="48546CB8" w14:textId="77777777" w:rsidTr="0050527D">
        <w:trPr>
          <w:cantSplit/>
        </w:trPr>
        <w:tc>
          <w:tcPr>
            <w:tcW w:w="4762" w:type="dxa"/>
            <w:tcBorders>
              <w:right w:val="single" w:sz="12" w:space="0" w:color="auto"/>
            </w:tcBorders>
          </w:tcPr>
          <w:p w14:paraId="28464AE5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 ไก่เนื้อที่ส่งโรงชำแหละของบริษัทคู่สัญญา (จำนวนพันตัว)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BB3F641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3,207</w:t>
            </w: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14:paraId="31FAE4E5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12BF166" w14:textId="77777777" w:rsidR="00831EA6" w:rsidRPr="00831EA6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3,057</w:t>
            </w: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14:paraId="0DD87F1E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916A0E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7,172</w:t>
            </w:r>
          </w:p>
        </w:tc>
        <w:tc>
          <w:tcPr>
            <w:tcW w:w="238" w:type="dxa"/>
            <w:tcBorders>
              <w:left w:val="single" w:sz="12" w:space="0" w:color="auto"/>
              <w:right w:val="single" w:sz="12" w:space="0" w:color="auto"/>
            </w:tcBorders>
          </w:tcPr>
          <w:p w14:paraId="769E7D5A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3BDB2F" w14:textId="77777777" w:rsidR="00831EA6" w:rsidRPr="00831EA6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5,997</w:t>
            </w:r>
          </w:p>
        </w:tc>
      </w:tr>
      <w:tr w:rsidR="0008576B" w:rsidRPr="00831EA6" w14:paraId="3CF007AA" w14:textId="77777777" w:rsidTr="0050527D">
        <w:trPr>
          <w:cantSplit/>
        </w:trPr>
        <w:tc>
          <w:tcPr>
            <w:tcW w:w="4762" w:type="dxa"/>
          </w:tcPr>
          <w:p w14:paraId="69DBB618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รายได้จากการขายไก่ประกันราคาตามสัญญา</w:t>
            </w:r>
            <w:r w:rsidRPr="00831EA6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2CE59C19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372,189</w:t>
            </w:r>
          </w:p>
        </w:tc>
        <w:tc>
          <w:tcPr>
            <w:tcW w:w="236" w:type="dxa"/>
          </w:tcPr>
          <w:p w14:paraId="7FA23BB4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  <w:vAlign w:val="bottom"/>
          </w:tcPr>
          <w:p w14:paraId="0DD95351" w14:textId="77777777" w:rsidR="00831EA6" w:rsidRPr="00831EA6" w:rsidRDefault="00D82F67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360,275</w:t>
            </w:r>
          </w:p>
        </w:tc>
        <w:tc>
          <w:tcPr>
            <w:tcW w:w="236" w:type="dxa"/>
          </w:tcPr>
          <w:p w14:paraId="655E05B1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30D4B23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822,175</w:t>
            </w:r>
          </w:p>
        </w:tc>
        <w:tc>
          <w:tcPr>
            <w:tcW w:w="238" w:type="dxa"/>
          </w:tcPr>
          <w:p w14:paraId="100876E1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</w:tcPr>
          <w:p w14:paraId="2FC53E33" w14:textId="77777777" w:rsidR="00831EA6" w:rsidRPr="00831EA6" w:rsidRDefault="005E14B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711,530</w:t>
            </w:r>
          </w:p>
        </w:tc>
      </w:tr>
      <w:tr w:rsidR="0008576B" w:rsidRPr="00831EA6" w14:paraId="00396B7F" w14:textId="77777777" w:rsidTr="0050527D">
        <w:trPr>
          <w:cantSplit/>
        </w:trPr>
        <w:tc>
          <w:tcPr>
            <w:tcW w:w="4762" w:type="dxa"/>
          </w:tcPr>
          <w:p w14:paraId="5F62D621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831EA6">
              <w:rPr>
                <w:rFonts w:ascii="Angsana New" w:hAnsi="Angsana New"/>
                <w:sz w:val="26"/>
                <w:szCs w:val="26"/>
              </w:rPr>
              <w:t>-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ต้นทุนค่าลูกไก่และอาหารไก่ที่บริษัทคู่สัญญาจัดหาให้ </w:t>
            </w:r>
          </w:p>
        </w:tc>
        <w:tc>
          <w:tcPr>
            <w:tcW w:w="1134" w:type="dxa"/>
            <w:vAlign w:val="bottom"/>
          </w:tcPr>
          <w:p w14:paraId="6DBD93DD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(312,804)</w:t>
            </w:r>
          </w:p>
        </w:tc>
        <w:tc>
          <w:tcPr>
            <w:tcW w:w="236" w:type="dxa"/>
          </w:tcPr>
          <w:p w14:paraId="1CDE8A5C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06EB5AE" w14:textId="77777777" w:rsidR="00D82F67" w:rsidRPr="00831EA6" w:rsidRDefault="00D82F67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(301,376)</w:t>
            </w:r>
          </w:p>
        </w:tc>
        <w:tc>
          <w:tcPr>
            <w:tcW w:w="236" w:type="dxa"/>
          </w:tcPr>
          <w:p w14:paraId="523C87E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736DC38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(695,190)</w:t>
            </w:r>
          </w:p>
        </w:tc>
        <w:tc>
          <w:tcPr>
            <w:tcW w:w="238" w:type="dxa"/>
          </w:tcPr>
          <w:p w14:paraId="0EAB43BD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B5252A5" w14:textId="77777777" w:rsidR="00831EA6" w:rsidRPr="00831EA6" w:rsidRDefault="005E14B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(598,415)</w:t>
            </w:r>
          </w:p>
        </w:tc>
      </w:tr>
      <w:tr w:rsidR="0008576B" w:rsidRPr="00831EA6" w14:paraId="17267017" w14:textId="77777777" w:rsidTr="0050527D">
        <w:trPr>
          <w:cantSplit/>
        </w:trPr>
        <w:tc>
          <w:tcPr>
            <w:tcW w:w="4762" w:type="dxa"/>
          </w:tcPr>
          <w:p w14:paraId="35DD9BAA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831EA6">
              <w:rPr>
                <w:rFonts w:ascii="Angsana New" w:hAnsi="Angsana New"/>
                <w:sz w:val="26"/>
                <w:szCs w:val="26"/>
              </w:rPr>
              <w:t>-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ค่าขนส่งไก่ใหญ่ที่บริษัทคู่สัญญาทดรองจ่าย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A988E7" w14:textId="77777777" w:rsidR="00831EA6" w:rsidRPr="00CC4525" w:rsidRDefault="00E92342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C82539" w:rsidRPr="00CC4525">
              <w:rPr>
                <w:rFonts w:ascii="Angsana New" w:hAnsi="Angsana New"/>
                <w:sz w:val="26"/>
                <w:szCs w:val="26"/>
              </w:rPr>
              <w:t>9,192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FF5B400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00732AE" w14:textId="77777777" w:rsidR="00831EA6" w:rsidRPr="00831EA6" w:rsidRDefault="00D82F67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(8,545)</w:t>
            </w:r>
          </w:p>
        </w:tc>
        <w:tc>
          <w:tcPr>
            <w:tcW w:w="236" w:type="dxa"/>
          </w:tcPr>
          <w:p w14:paraId="2F2FE60C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9933F9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(20,496)</w:t>
            </w:r>
          </w:p>
        </w:tc>
        <w:tc>
          <w:tcPr>
            <w:tcW w:w="238" w:type="dxa"/>
          </w:tcPr>
          <w:p w14:paraId="1F6BC83A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4ED1AB6" w14:textId="77777777" w:rsidR="00831EA6" w:rsidRPr="00831EA6" w:rsidRDefault="005E14B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(16,603)</w:t>
            </w:r>
          </w:p>
        </w:tc>
      </w:tr>
      <w:tr w:rsidR="0008576B" w:rsidRPr="00831EA6" w14:paraId="5CCF0A6B" w14:textId="77777777" w:rsidTr="0050527D">
        <w:trPr>
          <w:cantSplit/>
        </w:trPr>
        <w:tc>
          <w:tcPr>
            <w:tcW w:w="4762" w:type="dxa"/>
          </w:tcPr>
          <w:p w14:paraId="38A6F022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เงินรับจากการขายไก่ประกันราคาตามสัญญา </w:t>
            </w:r>
            <w:r w:rsidRPr="00831EA6">
              <w:rPr>
                <w:rFonts w:ascii="Angsana New" w:hAnsi="Angsana New"/>
                <w:sz w:val="26"/>
                <w:szCs w:val="26"/>
              </w:rPr>
              <w:t>(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ดูหมายเหตุ </w:t>
            </w:r>
            <w:r w:rsidRPr="00831EA6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Pr="00831EA6"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5710A8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50,193</w:t>
            </w:r>
          </w:p>
        </w:tc>
        <w:tc>
          <w:tcPr>
            <w:tcW w:w="236" w:type="dxa"/>
          </w:tcPr>
          <w:p w14:paraId="6226E1BC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08AEC7EF" w14:textId="77777777" w:rsidR="00831EA6" w:rsidRPr="00831EA6" w:rsidRDefault="00D82F67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50,354</w:t>
            </w:r>
          </w:p>
        </w:tc>
        <w:tc>
          <w:tcPr>
            <w:tcW w:w="236" w:type="dxa"/>
          </w:tcPr>
          <w:p w14:paraId="3438DF1C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D4135C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106,489</w:t>
            </w:r>
          </w:p>
        </w:tc>
        <w:tc>
          <w:tcPr>
            <w:tcW w:w="238" w:type="dxa"/>
          </w:tcPr>
          <w:p w14:paraId="56F77042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D9A8AE3" w14:textId="77777777" w:rsidR="00831EA6" w:rsidRPr="00831EA6" w:rsidRDefault="005E14B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96,512</w:t>
            </w:r>
          </w:p>
        </w:tc>
      </w:tr>
      <w:tr w:rsidR="0008576B" w:rsidRPr="00831EA6" w14:paraId="6542AD71" w14:textId="77777777" w:rsidTr="0050527D">
        <w:trPr>
          <w:cantSplit/>
        </w:trPr>
        <w:tc>
          <w:tcPr>
            <w:tcW w:w="4762" w:type="dxa"/>
          </w:tcPr>
          <w:p w14:paraId="0DCF90B4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หัก รายได้ค้างรับจากการเลี้ยงไก่เนื้อตามพันธะสัญญาตลอด</w:t>
            </w:r>
          </w:p>
        </w:tc>
        <w:tc>
          <w:tcPr>
            <w:tcW w:w="1134" w:type="dxa"/>
            <w:vAlign w:val="bottom"/>
          </w:tcPr>
          <w:p w14:paraId="6EEEF718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08A4C47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49D23AC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B6E5C33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3D3B46C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0BBD46F0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7572566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8576B" w:rsidRPr="00831EA6" w14:paraId="2ED1C17B" w14:textId="77777777" w:rsidTr="0050527D">
        <w:trPr>
          <w:cantSplit/>
        </w:trPr>
        <w:tc>
          <w:tcPr>
            <w:tcW w:w="4762" w:type="dxa"/>
          </w:tcPr>
          <w:p w14:paraId="4A04BDC3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="0050527D" w:rsidRPr="00831EA6">
              <w:rPr>
                <w:rFonts w:ascii="Angsana New" w:hAnsi="Angsana New"/>
                <w:sz w:val="26"/>
                <w:szCs w:val="26"/>
                <w:cs/>
              </w:rPr>
              <w:t>ช่วงเวลา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>การเลี้ยง (</w:t>
            </w:r>
            <w:r w:rsidRPr="00831EA6">
              <w:rPr>
                <w:rFonts w:ascii="Angsana New" w:hAnsi="Angsana New"/>
                <w:sz w:val="26"/>
                <w:szCs w:val="26"/>
              </w:rPr>
              <w:t xml:space="preserve">Over time) - 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>ไก่เนื้อระหว่างเลี้ยง - ต้น</w:t>
            </w:r>
            <w:r w:rsidRPr="00831EA6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F0C964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(16,454)</w:t>
            </w:r>
          </w:p>
        </w:tc>
        <w:tc>
          <w:tcPr>
            <w:tcW w:w="236" w:type="dxa"/>
          </w:tcPr>
          <w:p w14:paraId="5A6ADC37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508F107B" w14:textId="77777777" w:rsidR="00831EA6" w:rsidRPr="00831EA6" w:rsidRDefault="00D82F67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(21,752)</w:t>
            </w:r>
          </w:p>
        </w:tc>
        <w:tc>
          <w:tcPr>
            <w:tcW w:w="236" w:type="dxa"/>
          </w:tcPr>
          <w:p w14:paraId="1B782B1B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1A7E47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(24,664)</w:t>
            </w:r>
          </w:p>
        </w:tc>
        <w:tc>
          <w:tcPr>
            <w:tcW w:w="238" w:type="dxa"/>
          </w:tcPr>
          <w:p w14:paraId="4F6B50F8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30E1894" w14:textId="77777777" w:rsidR="00831EA6" w:rsidRPr="00831EA6" w:rsidRDefault="005E14B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(18,747)</w:t>
            </w:r>
          </w:p>
        </w:tc>
      </w:tr>
      <w:tr w:rsidR="0008576B" w:rsidRPr="00831EA6" w14:paraId="07ACE340" w14:textId="77777777" w:rsidTr="0050527D">
        <w:trPr>
          <w:cantSplit/>
        </w:trPr>
        <w:tc>
          <w:tcPr>
            <w:tcW w:w="4762" w:type="dxa"/>
          </w:tcPr>
          <w:p w14:paraId="3FF84BBF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รายได้จากการเลี้ยงไก่เนื้อตามพันธะสัญญา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37EC3D7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33,739</w:t>
            </w:r>
          </w:p>
        </w:tc>
        <w:tc>
          <w:tcPr>
            <w:tcW w:w="236" w:type="dxa"/>
          </w:tcPr>
          <w:p w14:paraId="212BE6B3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C3E2178" w14:textId="77777777" w:rsidR="00831EA6" w:rsidRPr="00831EA6" w:rsidRDefault="00D82F67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28,602</w:t>
            </w:r>
          </w:p>
        </w:tc>
        <w:tc>
          <w:tcPr>
            <w:tcW w:w="236" w:type="dxa"/>
          </w:tcPr>
          <w:p w14:paraId="6696B42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8A723E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81,825</w:t>
            </w:r>
          </w:p>
        </w:tc>
        <w:tc>
          <w:tcPr>
            <w:tcW w:w="238" w:type="dxa"/>
          </w:tcPr>
          <w:p w14:paraId="604D9D32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1C947DDA" w14:textId="77777777" w:rsidR="00831EA6" w:rsidRPr="00831EA6" w:rsidRDefault="005E14B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77,765</w:t>
            </w:r>
          </w:p>
        </w:tc>
      </w:tr>
      <w:tr w:rsidR="0008576B" w:rsidRPr="00831EA6" w14:paraId="3163E29D" w14:textId="77777777" w:rsidTr="0050527D">
        <w:trPr>
          <w:cantSplit/>
          <w:trHeight w:val="170"/>
        </w:trPr>
        <w:tc>
          <w:tcPr>
            <w:tcW w:w="4762" w:type="dxa"/>
          </w:tcPr>
          <w:p w14:paraId="0E96B391" w14:textId="77777777" w:rsidR="00831EA6" w:rsidRPr="00357C48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67386AF" w14:textId="77777777" w:rsidR="00831EA6" w:rsidRPr="00CC4525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902CC94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6F1DE9" w14:textId="77777777" w:rsidR="00831EA6" w:rsidRPr="00357C48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0DB4CCF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081E80E3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15433638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</w:tcPr>
          <w:p w14:paraId="4E83CD32" w14:textId="77777777" w:rsidR="00831EA6" w:rsidRPr="00357C48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08576B" w:rsidRPr="00831EA6" w14:paraId="37E9F0CB" w14:textId="77777777" w:rsidTr="0050527D">
        <w:trPr>
          <w:cantSplit/>
        </w:trPr>
        <w:tc>
          <w:tcPr>
            <w:tcW w:w="4762" w:type="dxa"/>
            <w:tcBorders>
              <w:right w:val="single" w:sz="12" w:space="0" w:color="auto"/>
            </w:tcBorders>
          </w:tcPr>
          <w:p w14:paraId="5FF966A4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 ไก่เนื้อระหว่างเลี้ยง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- 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สิ้น</w:t>
            </w:r>
            <w:r w:rsidRPr="00831EA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งวด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(จำนวนพันตัว)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DE397F6" w14:textId="77777777" w:rsidR="00831EA6" w:rsidRPr="00F06246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F06246">
              <w:rPr>
                <w:rFonts w:ascii="Angsana New" w:hAnsi="Angsana New"/>
                <w:sz w:val="26"/>
                <w:szCs w:val="26"/>
              </w:rPr>
              <w:t>1,4</w:t>
            </w:r>
            <w:r w:rsidR="00F06246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14:paraId="1F49B846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2F0B4D" w14:textId="77777777" w:rsidR="00831EA6" w:rsidRPr="00831EA6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1,949</w:t>
            </w:r>
          </w:p>
        </w:tc>
        <w:tc>
          <w:tcPr>
            <w:tcW w:w="236" w:type="dxa"/>
            <w:tcBorders>
              <w:left w:val="single" w:sz="12" w:space="0" w:color="auto"/>
              <w:right w:val="single" w:sz="12" w:space="0" w:color="auto"/>
            </w:tcBorders>
          </w:tcPr>
          <w:p w14:paraId="29D179D1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3B0F88" w14:textId="77777777" w:rsidR="00831EA6" w:rsidRPr="00F06246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 w:rsidRPr="00F06246">
              <w:rPr>
                <w:rFonts w:ascii="Angsana New" w:hAnsi="Angsana New"/>
                <w:sz w:val="26"/>
                <w:szCs w:val="26"/>
              </w:rPr>
              <w:t>1,4</w:t>
            </w:r>
            <w:r w:rsidR="00883D1D" w:rsidRPr="00883D1D">
              <w:rPr>
                <w:rFonts w:ascii="Angsana New" w:hAnsi="Angsana New" w:hint="cs"/>
                <w:sz w:val="26"/>
                <w:szCs w:val="26"/>
              </w:rPr>
              <w:t>79</w:t>
            </w:r>
          </w:p>
        </w:tc>
        <w:tc>
          <w:tcPr>
            <w:tcW w:w="238" w:type="dxa"/>
            <w:tcBorders>
              <w:left w:val="single" w:sz="12" w:space="0" w:color="auto"/>
              <w:right w:val="single" w:sz="12" w:space="0" w:color="auto"/>
            </w:tcBorders>
          </w:tcPr>
          <w:p w14:paraId="48CFAE9F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6AD7E9" w14:textId="77777777" w:rsidR="00831EA6" w:rsidRPr="00831EA6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1,949</w:t>
            </w:r>
          </w:p>
        </w:tc>
      </w:tr>
      <w:tr w:rsidR="0008576B" w:rsidRPr="00831EA6" w14:paraId="06AB9632" w14:textId="77777777" w:rsidTr="0050527D">
        <w:trPr>
          <w:cantSplit/>
        </w:trPr>
        <w:tc>
          <w:tcPr>
            <w:tcW w:w="4762" w:type="dxa"/>
          </w:tcPr>
          <w:p w14:paraId="24C76BD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รายได้ค้างรับจากการเลี้ยงไก่เนื้อตามพันธะสัญญาตลอด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bottom"/>
          </w:tcPr>
          <w:p w14:paraId="11811DFB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67D7DD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  <w:vAlign w:val="bottom"/>
          </w:tcPr>
          <w:p w14:paraId="27D0FD2C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8D4A31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263FF09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13BCFD0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</w:tcPr>
          <w:p w14:paraId="1EA04CB6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76B" w:rsidRPr="00831EA6" w14:paraId="65A63C26" w14:textId="77777777" w:rsidTr="0050527D">
        <w:trPr>
          <w:cantSplit/>
        </w:trPr>
        <w:tc>
          <w:tcPr>
            <w:tcW w:w="4762" w:type="dxa"/>
          </w:tcPr>
          <w:p w14:paraId="7FADB8DA" w14:textId="77777777" w:rsidR="00831EA6" w:rsidRPr="00831EA6" w:rsidRDefault="00D82F67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ช่วงเวลา</w:t>
            </w:r>
            <w:r w:rsidR="00831EA6" w:rsidRPr="00831EA6">
              <w:rPr>
                <w:rFonts w:ascii="Angsana New" w:hAnsi="Angsana New"/>
                <w:sz w:val="26"/>
                <w:szCs w:val="26"/>
                <w:cs/>
              </w:rPr>
              <w:t xml:space="preserve">การเลี้ยง </w:t>
            </w:r>
            <w:r w:rsidR="00831EA6" w:rsidRPr="00831EA6">
              <w:rPr>
                <w:rFonts w:ascii="Angsana New" w:hAnsi="Angsana New"/>
                <w:sz w:val="26"/>
                <w:szCs w:val="26"/>
              </w:rPr>
              <w:t xml:space="preserve">(Over time) </w:t>
            </w:r>
          </w:p>
        </w:tc>
        <w:tc>
          <w:tcPr>
            <w:tcW w:w="1134" w:type="dxa"/>
            <w:vAlign w:val="bottom"/>
          </w:tcPr>
          <w:p w14:paraId="46998858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13,</w:t>
            </w:r>
            <w:r w:rsidR="001C10FC">
              <w:rPr>
                <w:rFonts w:ascii="Angsana New" w:hAnsi="Angsana New"/>
                <w:sz w:val="26"/>
                <w:szCs w:val="26"/>
              </w:rPr>
              <w:t>89</w:t>
            </w:r>
            <w:r w:rsidR="00F5609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0B106945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FA3329E" w14:textId="77777777" w:rsidR="00831EA6" w:rsidRPr="00831EA6" w:rsidRDefault="005E14B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26,594</w:t>
            </w:r>
          </w:p>
        </w:tc>
        <w:tc>
          <w:tcPr>
            <w:tcW w:w="236" w:type="dxa"/>
          </w:tcPr>
          <w:p w14:paraId="02D993DF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0A7586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13,</w:t>
            </w:r>
            <w:r w:rsidR="001C10FC">
              <w:rPr>
                <w:rFonts w:ascii="Angsana New" w:hAnsi="Angsana New"/>
                <w:sz w:val="26"/>
                <w:szCs w:val="26"/>
              </w:rPr>
              <w:t>897</w:t>
            </w:r>
          </w:p>
        </w:tc>
        <w:tc>
          <w:tcPr>
            <w:tcW w:w="238" w:type="dxa"/>
          </w:tcPr>
          <w:p w14:paraId="5C4B99A1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B51A14F" w14:textId="77777777" w:rsidR="00831EA6" w:rsidRPr="00831EA6" w:rsidRDefault="005E14B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26,594</w:t>
            </w:r>
          </w:p>
        </w:tc>
      </w:tr>
      <w:tr w:rsidR="0008576B" w:rsidRPr="00831EA6" w14:paraId="608AE8B5" w14:textId="77777777" w:rsidTr="0050527D">
        <w:trPr>
          <w:cantSplit/>
        </w:trPr>
        <w:tc>
          <w:tcPr>
            <w:tcW w:w="4762" w:type="dxa"/>
          </w:tcPr>
          <w:p w14:paraId="355E5F96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รวมรายได้จากการเลี้ยงไก่เนื้อตามพันธะสัญญา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5D8E9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47,</w:t>
            </w:r>
            <w:r w:rsidR="001C10FC">
              <w:rPr>
                <w:rFonts w:ascii="Angsana New" w:hAnsi="Angsana New"/>
                <w:sz w:val="26"/>
                <w:szCs w:val="26"/>
              </w:rPr>
              <w:t>63</w:t>
            </w:r>
            <w:r w:rsidR="00F5609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9DF06D6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60F51" w14:textId="77777777" w:rsidR="00831EA6" w:rsidRPr="00831EA6" w:rsidRDefault="005E14B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55,196</w:t>
            </w:r>
          </w:p>
        </w:tc>
        <w:tc>
          <w:tcPr>
            <w:tcW w:w="236" w:type="dxa"/>
          </w:tcPr>
          <w:p w14:paraId="25567806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47351B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95,</w:t>
            </w:r>
            <w:r w:rsidR="001C10FC">
              <w:rPr>
                <w:rFonts w:ascii="Angsana New" w:hAnsi="Angsana New"/>
                <w:sz w:val="26"/>
                <w:szCs w:val="26"/>
              </w:rPr>
              <w:t>722</w:t>
            </w:r>
          </w:p>
        </w:tc>
        <w:tc>
          <w:tcPr>
            <w:tcW w:w="238" w:type="dxa"/>
          </w:tcPr>
          <w:p w14:paraId="23CD05C2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0B6298C1" w14:textId="77777777" w:rsidR="00831EA6" w:rsidRPr="00831EA6" w:rsidRDefault="005E14B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104,359</w:t>
            </w:r>
          </w:p>
        </w:tc>
      </w:tr>
      <w:tr w:rsidR="0008576B" w:rsidRPr="00831EA6" w14:paraId="596CEE6E" w14:textId="77777777" w:rsidTr="0050527D">
        <w:trPr>
          <w:cantSplit/>
        </w:trPr>
        <w:tc>
          <w:tcPr>
            <w:tcW w:w="4762" w:type="dxa"/>
          </w:tcPr>
          <w:p w14:paraId="4C0E5FFA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84D17C" w14:textId="77777777" w:rsidR="00831EA6" w:rsidRPr="00CC4525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8656FD2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67F82BC" w14:textId="77777777" w:rsidR="00831EA6" w:rsidRPr="00357C48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74C75005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55B4F9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7C0C7052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43DFF04" w14:textId="77777777" w:rsidR="00831EA6" w:rsidRPr="00357C48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08576B" w:rsidRPr="00831EA6" w14:paraId="7B0C0E86" w14:textId="77777777" w:rsidTr="0050527D">
        <w:trPr>
          <w:cantSplit/>
        </w:trPr>
        <w:tc>
          <w:tcPr>
            <w:tcW w:w="4762" w:type="dxa"/>
          </w:tcPr>
          <w:p w14:paraId="4303D1B8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134" w:type="dxa"/>
            <w:vAlign w:val="bottom"/>
          </w:tcPr>
          <w:p w14:paraId="04915EEF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F39731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6FC1EA0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2FA237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6ED367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5B0CB7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A7A90A6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76B" w:rsidRPr="00831EA6" w14:paraId="1B4DCB65" w14:textId="77777777" w:rsidTr="0050527D">
        <w:trPr>
          <w:cantSplit/>
        </w:trPr>
        <w:tc>
          <w:tcPr>
            <w:tcW w:w="4762" w:type="dxa"/>
          </w:tcPr>
          <w:p w14:paraId="18962783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 ไก่เนื้อที่ส่งโรงชำแหละของบริษัทคู่สัญญา</w:t>
            </w:r>
          </w:p>
        </w:tc>
        <w:tc>
          <w:tcPr>
            <w:tcW w:w="1134" w:type="dxa"/>
            <w:vAlign w:val="bottom"/>
          </w:tcPr>
          <w:p w14:paraId="537697BE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A834FC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B055CAB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C10401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C38C2E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2E59740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CE86A96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76B" w:rsidRPr="00831EA6" w14:paraId="40DC33F4" w14:textId="77777777" w:rsidTr="0050527D">
        <w:trPr>
          <w:cantSplit/>
        </w:trPr>
        <w:tc>
          <w:tcPr>
            <w:tcW w:w="4762" w:type="dxa"/>
          </w:tcPr>
          <w:p w14:paraId="12809F6F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134" w:type="dxa"/>
            <w:vAlign w:val="bottom"/>
          </w:tcPr>
          <w:p w14:paraId="6B713293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4</w:t>
            </w:r>
            <w:r w:rsidR="00883D1D" w:rsidRPr="00883D1D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CC4525">
              <w:rPr>
                <w:rFonts w:ascii="Angsana New" w:hAnsi="Angsana New"/>
                <w:sz w:val="26"/>
                <w:szCs w:val="26"/>
              </w:rPr>
              <w:t>,</w:t>
            </w:r>
            <w:r w:rsidR="00883D1D" w:rsidRPr="00883D1D">
              <w:rPr>
                <w:rFonts w:ascii="Angsana New" w:hAnsi="Angsana New" w:hint="cs"/>
                <w:sz w:val="26"/>
                <w:szCs w:val="26"/>
              </w:rPr>
              <w:t>261</w:t>
            </w:r>
          </w:p>
        </w:tc>
        <w:tc>
          <w:tcPr>
            <w:tcW w:w="236" w:type="dxa"/>
          </w:tcPr>
          <w:p w14:paraId="70AE15A7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181A95E" w14:textId="77777777" w:rsidR="00831EA6" w:rsidRPr="00831EA6" w:rsidRDefault="00CE1EBC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42,465</w:t>
            </w:r>
          </w:p>
        </w:tc>
        <w:tc>
          <w:tcPr>
            <w:tcW w:w="236" w:type="dxa"/>
          </w:tcPr>
          <w:p w14:paraId="464B652C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7523A6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91,</w:t>
            </w:r>
            <w:r w:rsidR="00883D1D" w:rsidRPr="00883D1D">
              <w:rPr>
                <w:rFonts w:ascii="Angsana New" w:hAnsi="Angsana New" w:hint="cs"/>
                <w:sz w:val="26"/>
                <w:szCs w:val="26"/>
              </w:rPr>
              <w:t>560</w:t>
            </w:r>
          </w:p>
        </w:tc>
        <w:tc>
          <w:tcPr>
            <w:tcW w:w="238" w:type="dxa"/>
          </w:tcPr>
          <w:p w14:paraId="09E568E8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0F63857" w14:textId="77777777" w:rsidR="00831EA6" w:rsidRPr="00831EA6" w:rsidRDefault="004D1C5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79,350</w:t>
            </w:r>
          </w:p>
        </w:tc>
      </w:tr>
      <w:tr w:rsidR="0008576B" w:rsidRPr="00831EA6" w14:paraId="2715CC35" w14:textId="77777777" w:rsidTr="0050527D">
        <w:trPr>
          <w:cantSplit/>
        </w:trPr>
        <w:tc>
          <w:tcPr>
            <w:tcW w:w="4762" w:type="dxa"/>
          </w:tcPr>
          <w:p w14:paraId="5AC1E304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หัก ไก่เนื้อระหว่างเลี้ยง - ต้น</w:t>
            </w:r>
            <w:r w:rsidRPr="00831EA6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5B2F0650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(11,890)</w:t>
            </w:r>
          </w:p>
        </w:tc>
        <w:tc>
          <w:tcPr>
            <w:tcW w:w="236" w:type="dxa"/>
          </w:tcPr>
          <w:p w14:paraId="3612208D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07793DE" w14:textId="77777777" w:rsidR="00831EA6" w:rsidRPr="00831EA6" w:rsidRDefault="00CE1EBC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(18,653)</w:t>
            </w:r>
          </w:p>
        </w:tc>
        <w:tc>
          <w:tcPr>
            <w:tcW w:w="236" w:type="dxa"/>
          </w:tcPr>
          <w:p w14:paraId="367092E7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C06716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(20,885)</w:t>
            </w:r>
          </w:p>
        </w:tc>
        <w:tc>
          <w:tcPr>
            <w:tcW w:w="238" w:type="dxa"/>
          </w:tcPr>
          <w:p w14:paraId="4B3F6F30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B99671E" w14:textId="77777777" w:rsidR="00831EA6" w:rsidRPr="00831EA6" w:rsidRDefault="004D1C5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(15,061)</w:t>
            </w:r>
          </w:p>
        </w:tc>
      </w:tr>
      <w:tr w:rsidR="0008576B" w:rsidRPr="00831EA6" w14:paraId="1841A497" w14:textId="77777777" w:rsidTr="0050527D">
        <w:trPr>
          <w:cantSplit/>
        </w:trPr>
        <w:tc>
          <w:tcPr>
            <w:tcW w:w="4762" w:type="dxa"/>
          </w:tcPr>
          <w:p w14:paraId="0A47CCB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หัก ประมาณการผลขาดทุนจากการเลี้ยงไก่เนื้อตามพันธะสัญญา</w:t>
            </w:r>
          </w:p>
        </w:tc>
        <w:tc>
          <w:tcPr>
            <w:tcW w:w="1134" w:type="dxa"/>
            <w:vAlign w:val="bottom"/>
          </w:tcPr>
          <w:p w14:paraId="7F8582E9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FC1D34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5F937C5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D5F48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9CF10C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ED8336D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7399CD0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76B" w:rsidRPr="00831EA6" w14:paraId="20F820A4" w14:textId="77777777" w:rsidTr="0050527D">
        <w:trPr>
          <w:cantSplit/>
        </w:trPr>
        <w:tc>
          <w:tcPr>
            <w:tcW w:w="4762" w:type="dxa"/>
          </w:tcPr>
          <w:p w14:paraId="29540435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 xml:space="preserve">      - ไก่เนื้อระหว่างเลี้ยง - ต้</w:t>
            </w:r>
            <w:r w:rsidRPr="00831EA6">
              <w:rPr>
                <w:rFonts w:ascii="Angsana New" w:hAnsi="Angsana New" w:hint="cs"/>
                <w:sz w:val="26"/>
                <w:szCs w:val="26"/>
                <w:cs/>
              </w:rPr>
              <w:t>นงวด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322672" w14:textId="77777777" w:rsidR="00831EA6" w:rsidRPr="00CC4525" w:rsidRDefault="00C82539" w:rsidP="00C82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F997F0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746B8B0" w14:textId="77777777" w:rsidR="00831EA6" w:rsidRPr="00831EA6" w:rsidRDefault="004D1C5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236" w:type="dxa"/>
          </w:tcPr>
          <w:p w14:paraId="6F28245B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07B0F7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(327)</w:t>
            </w:r>
          </w:p>
        </w:tc>
        <w:tc>
          <w:tcPr>
            <w:tcW w:w="238" w:type="dxa"/>
          </w:tcPr>
          <w:p w14:paraId="2C1CE1F4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B15089B" w14:textId="77777777" w:rsidR="00831EA6" w:rsidRPr="00831EA6" w:rsidRDefault="004D1C5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(322)</w:t>
            </w:r>
          </w:p>
        </w:tc>
      </w:tr>
      <w:tr w:rsidR="0008576B" w:rsidRPr="00831EA6" w14:paraId="23EFE4C7" w14:textId="77777777" w:rsidTr="0050527D">
        <w:trPr>
          <w:cantSplit/>
        </w:trPr>
        <w:tc>
          <w:tcPr>
            <w:tcW w:w="4762" w:type="dxa"/>
          </w:tcPr>
          <w:p w14:paraId="6A08F0A4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04C534" w14:textId="77777777" w:rsidR="00831EA6" w:rsidRPr="00CC4525" w:rsidRDefault="00883D1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883D1D">
              <w:rPr>
                <w:rFonts w:ascii="Angsana New" w:hAnsi="Angsana New" w:hint="cs"/>
                <w:sz w:val="26"/>
                <w:szCs w:val="26"/>
              </w:rPr>
              <w:t>30</w:t>
            </w:r>
            <w:r w:rsidR="00C82539" w:rsidRPr="00CC4525">
              <w:rPr>
                <w:rFonts w:ascii="Angsana New" w:hAnsi="Angsana New"/>
                <w:sz w:val="26"/>
                <w:szCs w:val="26"/>
              </w:rPr>
              <w:t>,</w:t>
            </w:r>
            <w:r w:rsidRPr="00883D1D">
              <w:rPr>
                <w:rFonts w:ascii="Angsana New" w:hAnsi="Angsana New" w:hint="cs"/>
                <w:sz w:val="26"/>
                <w:szCs w:val="26"/>
              </w:rPr>
              <w:t>371</w:t>
            </w:r>
          </w:p>
        </w:tc>
        <w:tc>
          <w:tcPr>
            <w:tcW w:w="236" w:type="dxa"/>
          </w:tcPr>
          <w:p w14:paraId="760E3EDE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B8EC8E8" w14:textId="77777777" w:rsidR="00831EA6" w:rsidRPr="00831EA6" w:rsidRDefault="004D1C5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23,796</w:t>
            </w:r>
          </w:p>
        </w:tc>
        <w:tc>
          <w:tcPr>
            <w:tcW w:w="236" w:type="dxa"/>
          </w:tcPr>
          <w:p w14:paraId="4FBE224E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36E2C0" w14:textId="77777777" w:rsidR="00831EA6" w:rsidRPr="00CC4525" w:rsidRDefault="00883D1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883D1D">
              <w:rPr>
                <w:rFonts w:ascii="Angsana New" w:hAnsi="Angsana New" w:hint="cs"/>
                <w:sz w:val="26"/>
                <w:szCs w:val="26"/>
              </w:rPr>
              <w:t>70</w:t>
            </w:r>
            <w:r w:rsidR="00C82539" w:rsidRPr="00CC4525">
              <w:rPr>
                <w:rFonts w:ascii="Angsana New" w:hAnsi="Angsana New"/>
                <w:sz w:val="26"/>
                <w:szCs w:val="26"/>
              </w:rPr>
              <w:t>,</w:t>
            </w:r>
            <w:r w:rsidRPr="00883D1D">
              <w:rPr>
                <w:rFonts w:ascii="Angsana New" w:hAnsi="Angsana New" w:hint="cs"/>
                <w:sz w:val="26"/>
                <w:szCs w:val="26"/>
              </w:rPr>
              <w:t>348</w:t>
            </w:r>
          </w:p>
        </w:tc>
        <w:tc>
          <w:tcPr>
            <w:tcW w:w="238" w:type="dxa"/>
          </w:tcPr>
          <w:p w14:paraId="70A5C67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2BC1149" w14:textId="77777777" w:rsidR="00831EA6" w:rsidRPr="00831EA6" w:rsidRDefault="004D1C5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63,967</w:t>
            </w:r>
          </w:p>
        </w:tc>
      </w:tr>
      <w:tr w:rsidR="0008576B" w:rsidRPr="00831EA6" w14:paraId="0EB2D4F3" w14:textId="77777777" w:rsidTr="0050527D">
        <w:trPr>
          <w:cantSplit/>
        </w:trPr>
        <w:tc>
          <w:tcPr>
            <w:tcW w:w="4762" w:type="dxa"/>
          </w:tcPr>
          <w:p w14:paraId="4528762B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C4A1B39" w14:textId="77777777" w:rsidR="00831EA6" w:rsidRPr="00CC4525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2033E1D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5172A14C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5A2B462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DEEE0EE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1037CF53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481953DB" w14:textId="77777777" w:rsidR="00831EA6" w:rsidRPr="00357C48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08576B" w:rsidRPr="00831EA6" w14:paraId="4D06A699" w14:textId="77777777" w:rsidTr="0050527D">
        <w:trPr>
          <w:cantSplit/>
        </w:trPr>
        <w:tc>
          <w:tcPr>
            <w:tcW w:w="4762" w:type="dxa"/>
          </w:tcPr>
          <w:p w14:paraId="7DA02053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 ไก่เนื้อระหว่างเลี้ยง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-</w:t>
            </w:r>
            <w:r w:rsidRPr="00831E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สิ้น</w:t>
            </w:r>
            <w:r w:rsidRPr="00831EA6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3051D3F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3FAE8F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4189865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9B093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CBDA1D4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1F61ED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A0A6D10" w14:textId="77777777" w:rsidR="00831EA6" w:rsidRPr="00831EA6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76B" w:rsidRPr="00831EA6" w14:paraId="282A63F2" w14:textId="77777777" w:rsidTr="0050527D">
        <w:trPr>
          <w:cantSplit/>
        </w:trPr>
        <w:tc>
          <w:tcPr>
            <w:tcW w:w="4762" w:type="dxa"/>
          </w:tcPr>
          <w:p w14:paraId="133226BC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134" w:type="dxa"/>
            <w:vAlign w:val="bottom"/>
          </w:tcPr>
          <w:p w14:paraId="0604A409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10,</w:t>
            </w:r>
            <w:r w:rsidR="00DB0BEC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236" w:type="dxa"/>
          </w:tcPr>
          <w:p w14:paraId="7B15A76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8C4658D" w14:textId="77777777" w:rsidR="00831EA6" w:rsidRPr="00831EA6" w:rsidRDefault="004D1C5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19,022</w:t>
            </w:r>
          </w:p>
        </w:tc>
        <w:tc>
          <w:tcPr>
            <w:tcW w:w="236" w:type="dxa"/>
          </w:tcPr>
          <w:p w14:paraId="7178962E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265940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10,</w:t>
            </w:r>
            <w:r w:rsidR="00DB0BEC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238" w:type="dxa"/>
          </w:tcPr>
          <w:p w14:paraId="6C3AAD83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21F5C73" w14:textId="77777777" w:rsidR="00831EA6" w:rsidRPr="00831EA6" w:rsidRDefault="004D1C5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19,022</w:t>
            </w:r>
          </w:p>
        </w:tc>
      </w:tr>
      <w:tr w:rsidR="0008576B" w:rsidRPr="00831EA6" w14:paraId="503DDCDD" w14:textId="77777777" w:rsidTr="0050527D">
        <w:trPr>
          <w:cantSplit/>
        </w:trPr>
        <w:tc>
          <w:tcPr>
            <w:tcW w:w="4762" w:type="dxa"/>
          </w:tcPr>
          <w:p w14:paraId="7D490F48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  <w:r w:rsidRPr="00831EA6">
              <w:rPr>
                <w:rFonts w:ascii="Angsana New" w:hAnsi="Angsana New"/>
                <w:sz w:val="26"/>
                <w:szCs w:val="26"/>
                <w:cs/>
              </w:rPr>
              <w:t>ผลขาดทุนจากการเลี้ยงไก่เนื้อตามพันธะสัญญา</w:t>
            </w:r>
          </w:p>
        </w:tc>
        <w:tc>
          <w:tcPr>
            <w:tcW w:w="1134" w:type="dxa"/>
          </w:tcPr>
          <w:p w14:paraId="76DC2B39" w14:textId="77777777" w:rsidR="00831EA6" w:rsidRPr="00CC4525" w:rsidRDefault="00DB0BEC" w:rsidP="00DB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1C10F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7732376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7246C84" w14:textId="77777777" w:rsidR="00831EA6" w:rsidRPr="00831EA6" w:rsidRDefault="004D1C5D" w:rsidP="004D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63C729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DC6D79" w14:textId="77777777" w:rsidR="00831EA6" w:rsidRPr="00CC4525" w:rsidRDefault="00DB0BEC" w:rsidP="00DB0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1C10F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</w:tcPr>
          <w:p w14:paraId="3C60A548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2B18B67" w14:textId="77777777" w:rsidR="00831EA6" w:rsidRPr="00831EA6" w:rsidRDefault="004D1C5D" w:rsidP="004D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576B" w:rsidRPr="00831EA6" w14:paraId="11EF43D9" w14:textId="77777777" w:rsidTr="0050527D">
        <w:trPr>
          <w:cantSplit/>
        </w:trPr>
        <w:tc>
          <w:tcPr>
            <w:tcW w:w="4762" w:type="dxa"/>
          </w:tcPr>
          <w:p w14:paraId="704EDA15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รวมต้นทุนและค่าใช้จ่ายอื่นในการเลี้ยงไก่เนื้อตามพันธะสัญญา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1142A1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40,</w:t>
            </w:r>
            <w:r w:rsidR="00883D1D" w:rsidRPr="00883D1D">
              <w:rPr>
                <w:rFonts w:ascii="Angsana New" w:hAnsi="Angsana New" w:hint="cs"/>
                <w:sz w:val="26"/>
                <w:szCs w:val="26"/>
              </w:rPr>
              <w:t>991</w:t>
            </w:r>
          </w:p>
        </w:tc>
        <w:tc>
          <w:tcPr>
            <w:tcW w:w="236" w:type="dxa"/>
          </w:tcPr>
          <w:p w14:paraId="5D35DCA6" w14:textId="77777777" w:rsidR="00831EA6" w:rsidRPr="00831EA6" w:rsidRDefault="00831EA6" w:rsidP="00831EA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2727"/>
              </w:tabs>
              <w:ind w:right="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65EB50D" w14:textId="77777777" w:rsidR="00831EA6" w:rsidRPr="00831EA6" w:rsidRDefault="004D1C5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42,818</w:t>
            </w:r>
          </w:p>
        </w:tc>
        <w:tc>
          <w:tcPr>
            <w:tcW w:w="236" w:type="dxa"/>
          </w:tcPr>
          <w:p w14:paraId="2A54B161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25A13F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80,</w:t>
            </w:r>
            <w:r w:rsidR="00883D1D" w:rsidRPr="00883D1D">
              <w:rPr>
                <w:rFonts w:ascii="Angsana New" w:hAnsi="Angsana New" w:hint="cs"/>
                <w:sz w:val="26"/>
                <w:szCs w:val="26"/>
              </w:rPr>
              <w:t>968</w:t>
            </w:r>
          </w:p>
        </w:tc>
        <w:tc>
          <w:tcPr>
            <w:tcW w:w="238" w:type="dxa"/>
          </w:tcPr>
          <w:p w14:paraId="54A79A8B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CE0AA3A" w14:textId="77777777" w:rsidR="00831EA6" w:rsidRPr="00831EA6" w:rsidRDefault="004D1C5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82,989</w:t>
            </w:r>
          </w:p>
        </w:tc>
      </w:tr>
      <w:tr w:rsidR="0008576B" w:rsidRPr="00831EA6" w14:paraId="70809511" w14:textId="77777777" w:rsidTr="0050527D">
        <w:trPr>
          <w:cantSplit/>
        </w:trPr>
        <w:tc>
          <w:tcPr>
            <w:tcW w:w="4762" w:type="dxa"/>
          </w:tcPr>
          <w:p w14:paraId="230A87F8" w14:textId="77777777" w:rsidR="00831EA6" w:rsidRPr="00357C48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0EE80B" w14:textId="77777777" w:rsidR="00831EA6" w:rsidRPr="00CC4525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4E8DB9D" w14:textId="77777777" w:rsidR="00831EA6" w:rsidRPr="00357C48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43E0C45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B69A508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ED084F" w14:textId="77777777" w:rsidR="00831EA6" w:rsidRPr="00CC4525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  <w:tc>
          <w:tcPr>
            <w:tcW w:w="238" w:type="dxa"/>
          </w:tcPr>
          <w:p w14:paraId="7664A7D2" w14:textId="77777777" w:rsidR="00831EA6" w:rsidRPr="00357C48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E871D6D" w14:textId="77777777" w:rsidR="00831EA6" w:rsidRPr="00357C48" w:rsidRDefault="00831EA6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</w:rPr>
            </w:pPr>
          </w:p>
        </w:tc>
      </w:tr>
      <w:tr w:rsidR="0008576B" w:rsidRPr="00831EA6" w14:paraId="342EFC8F" w14:textId="77777777" w:rsidTr="0050527D">
        <w:trPr>
          <w:cantSplit/>
        </w:trPr>
        <w:tc>
          <w:tcPr>
            <w:tcW w:w="4762" w:type="dxa"/>
          </w:tcPr>
          <w:p w14:paraId="0FE3AF68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31EA6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CCCD092" w14:textId="77777777" w:rsidR="00831EA6" w:rsidRPr="00CC4525" w:rsidRDefault="00883D1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883D1D">
              <w:rPr>
                <w:rFonts w:ascii="Angsana New" w:hAnsi="Angsana New" w:hint="cs"/>
                <w:sz w:val="26"/>
                <w:szCs w:val="26"/>
              </w:rPr>
              <w:t>6</w:t>
            </w:r>
            <w:r w:rsidR="00C82539" w:rsidRPr="00CC4525">
              <w:rPr>
                <w:rFonts w:ascii="Angsana New" w:hAnsi="Angsana New"/>
                <w:sz w:val="26"/>
                <w:szCs w:val="26"/>
              </w:rPr>
              <w:t>,</w:t>
            </w:r>
            <w:r w:rsidRPr="00883D1D">
              <w:rPr>
                <w:rFonts w:ascii="Angsana New" w:hAnsi="Angsana New" w:hint="cs"/>
                <w:sz w:val="26"/>
                <w:szCs w:val="26"/>
              </w:rPr>
              <w:t>645</w:t>
            </w:r>
          </w:p>
        </w:tc>
        <w:tc>
          <w:tcPr>
            <w:tcW w:w="236" w:type="dxa"/>
          </w:tcPr>
          <w:p w14:paraId="486A35D3" w14:textId="77777777" w:rsidR="00831EA6" w:rsidRPr="00831EA6" w:rsidRDefault="00831EA6" w:rsidP="00831EA6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2D9FAFC1" w14:textId="77777777" w:rsidR="00831EA6" w:rsidRPr="00831EA6" w:rsidRDefault="004D1C5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12,378</w:t>
            </w:r>
          </w:p>
        </w:tc>
        <w:tc>
          <w:tcPr>
            <w:tcW w:w="236" w:type="dxa"/>
          </w:tcPr>
          <w:p w14:paraId="62263942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F6F7104" w14:textId="77777777" w:rsidR="00831EA6" w:rsidRPr="00CC4525" w:rsidRDefault="00C82539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 w:hint="cs"/>
                <w:sz w:val="26"/>
                <w:szCs w:val="26"/>
              </w:rPr>
            </w:pPr>
            <w:r w:rsidRPr="00CC4525">
              <w:rPr>
                <w:rFonts w:ascii="Angsana New" w:hAnsi="Angsana New"/>
                <w:sz w:val="26"/>
                <w:szCs w:val="26"/>
              </w:rPr>
              <w:t>1</w:t>
            </w:r>
            <w:r w:rsidR="00883D1D" w:rsidRPr="00883D1D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CC4525">
              <w:rPr>
                <w:rFonts w:ascii="Angsana New" w:hAnsi="Angsana New"/>
                <w:sz w:val="26"/>
                <w:szCs w:val="26"/>
              </w:rPr>
              <w:t>,</w:t>
            </w:r>
            <w:r w:rsidR="00883D1D" w:rsidRPr="00883D1D">
              <w:rPr>
                <w:rFonts w:ascii="Angsana New" w:hAnsi="Angsana New" w:hint="cs"/>
                <w:sz w:val="26"/>
                <w:szCs w:val="26"/>
              </w:rPr>
              <w:t>754</w:t>
            </w:r>
          </w:p>
        </w:tc>
        <w:tc>
          <w:tcPr>
            <w:tcW w:w="238" w:type="dxa"/>
          </w:tcPr>
          <w:p w14:paraId="214F90B4" w14:textId="77777777" w:rsidR="00831EA6" w:rsidRPr="00831EA6" w:rsidRDefault="00831EA6" w:rsidP="0083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046F12C0" w14:textId="77777777" w:rsidR="00831EA6" w:rsidRPr="00831EA6" w:rsidRDefault="004D1C5D" w:rsidP="0035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60" w:lineRule="atLeast"/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21,370</w:t>
            </w:r>
          </w:p>
        </w:tc>
      </w:tr>
    </w:tbl>
    <w:p w14:paraId="099BC541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lastRenderedPageBreak/>
        <w:t xml:space="preserve">* ตามมาตรฐานการรายงานทางการเงิน ฉบับที่ </w:t>
      </w:r>
      <w:r w:rsidRPr="00434076">
        <w:rPr>
          <w:rFonts w:ascii="Angsana New" w:hAnsi="Angsana New"/>
          <w:sz w:val="30"/>
          <w:szCs w:val="30"/>
        </w:rPr>
        <w:t>15</w:t>
      </w:r>
      <w:r w:rsidRPr="00434076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 บริษัทบันทึกรับรู้รายได้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>เงินที่ได้รับชำระ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จากการขายไก่ประกันราคาตามสัญญาสุทธิจากต้นทุนค่าลูกไก่และอาหารไก่ที่บริษัทคู่สัญญาจัดหาให้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และค่าขนส่งไก่ใหญ่ที่บริษัทคู่สัญญาทดรองจ่ายเป็นรายได้จากการเลี้ยงไก่เนื้อตามพันธะสัญญาในงบกำไรขาดทุนเบ็ดเสร็จ</w:t>
      </w:r>
    </w:p>
    <w:p w14:paraId="37EB1725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E3B9B0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6693F">
        <w:rPr>
          <w:rFonts w:ascii="Angsana New" w:hAnsi="Angsana New"/>
          <w:sz w:val="30"/>
          <w:szCs w:val="30"/>
        </w:rPr>
        <w:t xml:space="preserve">30 </w:t>
      </w:r>
      <w:r w:rsidR="0096693F">
        <w:rPr>
          <w:rFonts w:ascii="Angsana New" w:hAnsi="Angsana New" w:hint="cs"/>
          <w:sz w:val="30"/>
          <w:szCs w:val="30"/>
          <w:cs/>
        </w:rPr>
        <w:t>มิถุนายน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</w:rPr>
        <w:t>256</w:t>
      </w:r>
      <w:r w:rsidR="00EA42C2">
        <w:rPr>
          <w:rFonts w:ascii="Angsana New" w:hAnsi="Angsana New"/>
          <w:sz w:val="30"/>
          <w:szCs w:val="30"/>
        </w:rPr>
        <w:t>8</w:t>
      </w:r>
      <w:r w:rsidRPr="00434076">
        <w:rPr>
          <w:rFonts w:ascii="Angsana New" w:hAnsi="Angsana New"/>
          <w:sz w:val="30"/>
          <w:szCs w:val="30"/>
          <w:cs/>
        </w:rPr>
        <w:t xml:space="preserve"> และ</w:t>
      </w:r>
      <w:r w:rsidR="0096693F">
        <w:rPr>
          <w:rFonts w:ascii="Angsana New" w:hAnsi="Angsana New" w:hint="cs"/>
          <w:sz w:val="30"/>
          <w:szCs w:val="30"/>
          <w:cs/>
        </w:rPr>
        <w:t>วันที่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="002A1D1F" w:rsidRPr="00434076">
        <w:rPr>
          <w:rFonts w:ascii="Angsana New" w:hAnsi="Angsana New"/>
          <w:sz w:val="30"/>
          <w:szCs w:val="30"/>
        </w:rPr>
        <w:t>31</w:t>
      </w:r>
      <w:r w:rsidR="002A1D1F" w:rsidRPr="0043407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A1D1F" w:rsidRPr="00434076">
        <w:rPr>
          <w:rFonts w:ascii="Angsana New" w:hAnsi="Angsana New"/>
          <w:sz w:val="30"/>
          <w:szCs w:val="30"/>
        </w:rPr>
        <w:t>2567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ลูกหนี้ที่ยังไม่ออกใบแจ้งหนี้จำนวน</w:t>
      </w:r>
      <w:r w:rsidR="00F43A0E">
        <w:rPr>
          <w:rFonts w:ascii="Angsana New" w:hAnsi="Angsana New"/>
          <w:sz w:val="30"/>
          <w:szCs w:val="30"/>
        </w:rPr>
        <w:t xml:space="preserve"> 13.</w:t>
      </w:r>
      <w:r w:rsidR="00CC4525">
        <w:rPr>
          <w:rFonts w:ascii="Angsana New" w:hAnsi="Angsana New"/>
          <w:sz w:val="30"/>
          <w:szCs w:val="30"/>
        </w:rPr>
        <w:t>9</w:t>
      </w:r>
      <w:r w:rsidRPr="00434076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2A1D1F" w:rsidRPr="00434076">
        <w:rPr>
          <w:rFonts w:ascii="Angsana New" w:hAnsi="Angsana New"/>
          <w:sz w:val="30"/>
          <w:szCs w:val="30"/>
        </w:rPr>
        <w:t>24.7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ล้านบาท</w:t>
      </w:r>
      <w:r w:rsidRPr="00434076">
        <w:rPr>
          <w:rFonts w:ascii="Angsana New" w:hAnsi="Angsana New"/>
          <w:sz w:val="30"/>
          <w:szCs w:val="30"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ตามลำดับ เกิดจากการรับรู้รายได้จากการเลี้ยงไก่เนื้อตามพันธะสัญญาตลอดช่วงเวลาการเลี้ยง (</w:t>
      </w:r>
      <w:r w:rsidRPr="00434076">
        <w:rPr>
          <w:rFonts w:ascii="Angsana New" w:hAnsi="Angsana New"/>
          <w:sz w:val="30"/>
          <w:szCs w:val="30"/>
        </w:rPr>
        <w:t xml:space="preserve">Over time) </w:t>
      </w:r>
      <w:r w:rsidRPr="00F43A0E">
        <w:rPr>
          <w:rFonts w:ascii="Angsana New" w:hAnsi="Angsana New"/>
          <w:sz w:val="30"/>
          <w:szCs w:val="30"/>
          <w:cs/>
        </w:rPr>
        <w:t>โดยบริษัทมีการขนส่งไก่ใหญ่ดังกล่าวไปที่โรงชำแหละที่บริษัทคู่สัญญากำหนดในเดือน</w:t>
      </w:r>
      <w:r w:rsidR="00F43A0E" w:rsidRPr="00F43A0E">
        <w:rPr>
          <w:rFonts w:ascii="Angsana New" w:hAnsi="Angsana New" w:hint="cs"/>
          <w:sz w:val="30"/>
          <w:szCs w:val="30"/>
          <w:cs/>
        </w:rPr>
        <w:t>กรกฎาคม - เดือนสิงหาคม</w:t>
      </w:r>
      <w:r w:rsidRPr="00F43A0E">
        <w:rPr>
          <w:rFonts w:ascii="Angsana New" w:hAnsi="Angsana New"/>
          <w:sz w:val="30"/>
          <w:szCs w:val="30"/>
          <w:cs/>
        </w:rPr>
        <w:t xml:space="preserve"> </w:t>
      </w:r>
      <w:r w:rsidRPr="00F43A0E">
        <w:rPr>
          <w:rFonts w:ascii="Angsana New" w:hAnsi="Angsana New"/>
          <w:sz w:val="30"/>
          <w:szCs w:val="30"/>
        </w:rPr>
        <w:t xml:space="preserve">2568 </w:t>
      </w:r>
      <w:r w:rsidRPr="00F43A0E">
        <w:rPr>
          <w:rFonts w:ascii="Angsana New" w:hAnsi="Angsana New"/>
          <w:sz w:val="30"/>
          <w:szCs w:val="30"/>
          <w:cs/>
        </w:rPr>
        <w:t xml:space="preserve">และ เดือนมกราคม - เดือนกุมภาพันธ์ </w:t>
      </w:r>
      <w:r w:rsidRPr="00F43A0E">
        <w:rPr>
          <w:rFonts w:ascii="Angsana New" w:hAnsi="Angsana New"/>
          <w:sz w:val="30"/>
          <w:szCs w:val="30"/>
        </w:rPr>
        <w:t>256</w:t>
      </w:r>
      <w:r w:rsidR="002A1D1F" w:rsidRPr="00F43A0E">
        <w:rPr>
          <w:rFonts w:ascii="Angsana New" w:hAnsi="Angsana New"/>
          <w:sz w:val="30"/>
          <w:szCs w:val="30"/>
        </w:rPr>
        <w:t>8</w:t>
      </w:r>
      <w:r w:rsidRPr="00F43A0E">
        <w:rPr>
          <w:rFonts w:ascii="Angsana New" w:hAnsi="Angsana New"/>
          <w:sz w:val="30"/>
          <w:szCs w:val="30"/>
        </w:rPr>
        <w:t xml:space="preserve"> </w:t>
      </w:r>
      <w:r w:rsidRPr="00F43A0E">
        <w:rPr>
          <w:rFonts w:ascii="Angsana New" w:hAnsi="Angsana New"/>
          <w:sz w:val="30"/>
          <w:szCs w:val="30"/>
          <w:cs/>
        </w:rPr>
        <w:t>ตามลำดับ และได้รับชำระจากบริษัทคู่สัญญาในเดือน</w:t>
      </w:r>
      <w:r w:rsidR="00F43A0E" w:rsidRPr="00F43A0E">
        <w:rPr>
          <w:rFonts w:ascii="Angsana New" w:hAnsi="Angsana New" w:hint="cs"/>
          <w:sz w:val="30"/>
          <w:szCs w:val="30"/>
          <w:cs/>
        </w:rPr>
        <w:t>กรกฎาคม - เดือนสิงหาคม</w:t>
      </w:r>
      <w:r w:rsidR="00F34D32" w:rsidRPr="00F43A0E">
        <w:rPr>
          <w:rFonts w:ascii="Angsana New" w:hAnsi="Angsana New"/>
          <w:sz w:val="30"/>
          <w:szCs w:val="30"/>
          <w:cs/>
        </w:rPr>
        <w:t xml:space="preserve"> </w:t>
      </w:r>
      <w:r w:rsidR="00F34D32" w:rsidRPr="00F43A0E">
        <w:rPr>
          <w:rFonts w:ascii="Angsana New" w:hAnsi="Angsana New"/>
          <w:sz w:val="30"/>
          <w:szCs w:val="30"/>
        </w:rPr>
        <w:t>2568</w:t>
      </w:r>
      <w:r w:rsidRPr="00F43A0E">
        <w:rPr>
          <w:rFonts w:ascii="Angsana New" w:hAnsi="Angsana New"/>
          <w:sz w:val="30"/>
          <w:szCs w:val="30"/>
          <w:cs/>
        </w:rPr>
        <w:t xml:space="preserve"> และ</w:t>
      </w:r>
      <w:r w:rsidRPr="00434076">
        <w:rPr>
          <w:rFonts w:ascii="Angsana New" w:hAnsi="Angsana New"/>
          <w:sz w:val="30"/>
          <w:szCs w:val="30"/>
          <w:cs/>
        </w:rPr>
        <w:t xml:space="preserve">เดือนมกราคม - เดือนกุมภาพันธ์ </w:t>
      </w:r>
      <w:r w:rsidRPr="00434076">
        <w:rPr>
          <w:rFonts w:ascii="Angsana New" w:hAnsi="Angsana New"/>
          <w:sz w:val="30"/>
          <w:szCs w:val="30"/>
        </w:rPr>
        <w:t>256</w:t>
      </w:r>
      <w:r w:rsidR="00F34D32">
        <w:rPr>
          <w:rFonts w:ascii="Angsana New" w:hAnsi="Angsana New"/>
          <w:sz w:val="30"/>
          <w:szCs w:val="30"/>
        </w:rPr>
        <w:t>8</w:t>
      </w:r>
      <w:r w:rsidRPr="00434076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4B576735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1F4706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C47CC">
        <w:rPr>
          <w:rFonts w:ascii="Angsana New" w:hAnsi="Angsana New"/>
          <w:sz w:val="30"/>
          <w:szCs w:val="30"/>
        </w:rPr>
        <w:t xml:space="preserve">30 </w:t>
      </w:r>
      <w:r w:rsidR="00EC47CC">
        <w:rPr>
          <w:rFonts w:ascii="Angsana New" w:hAnsi="Angsana New" w:hint="cs"/>
          <w:sz w:val="30"/>
          <w:szCs w:val="30"/>
          <w:cs/>
        </w:rPr>
        <w:t>มิถุนายน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</w:rPr>
        <w:t>256</w:t>
      </w:r>
      <w:r w:rsidR="00F34D32">
        <w:rPr>
          <w:rFonts w:ascii="Angsana New" w:hAnsi="Angsana New"/>
          <w:sz w:val="30"/>
          <w:szCs w:val="30"/>
        </w:rPr>
        <w:t>8</w:t>
      </w:r>
      <w:r w:rsidRPr="00434076">
        <w:rPr>
          <w:rFonts w:ascii="Angsana New" w:hAnsi="Angsana New"/>
          <w:sz w:val="30"/>
          <w:szCs w:val="30"/>
          <w:cs/>
        </w:rPr>
        <w:t xml:space="preserve"> และ</w:t>
      </w:r>
      <w:r w:rsidR="00EC47CC">
        <w:rPr>
          <w:rFonts w:ascii="Angsana New" w:hAnsi="Angsana New" w:hint="cs"/>
          <w:sz w:val="30"/>
          <w:szCs w:val="30"/>
          <w:cs/>
        </w:rPr>
        <w:t>วันที่</w:t>
      </w:r>
      <w:r w:rsidRPr="00434076">
        <w:rPr>
          <w:rFonts w:ascii="Angsana New" w:hAnsi="Angsana New"/>
          <w:sz w:val="30"/>
          <w:szCs w:val="30"/>
          <w:cs/>
        </w:rPr>
        <w:t xml:space="preserve"> </w:t>
      </w:r>
      <w:r w:rsidR="00F34D32" w:rsidRPr="00434076">
        <w:rPr>
          <w:rFonts w:ascii="Angsana New" w:hAnsi="Angsana New"/>
          <w:sz w:val="30"/>
          <w:szCs w:val="30"/>
        </w:rPr>
        <w:t>31</w:t>
      </w:r>
      <w:r w:rsidR="00F34D32" w:rsidRPr="0043407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34D32" w:rsidRPr="00434076">
        <w:rPr>
          <w:rFonts w:ascii="Angsana New" w:hAnsi="Angsana New"/>
          <w:sz w:val="30"/>
          <w:szCs w:val="30"/>
        </w:rPr>
        <w:t>2567</w:t>
      </w:r>
      <w:r w:rsidR="00F34D32" w:rsidRPr="00434076">
        <w:rPr>
          <w:rFonts w:ascii="Angsana New" w:hAnsi="Angsana New"/>
          <w:sz w:val="30"/>
          <w:szCs w:val="30"/>
          <w:cs/>
        </w:rPr>
        <w:t xml:space="preserve"> </w:t>
      </w:r>
      <w:r w:rsidRPr="00434076">
        <w:rPr>
          <w:rFonts w:ascii="Angsana New" w:hAnsi="Angsana New"/>
          <w:sz w:val="30"/>
          <w:szCs w:val="30"/>
          <w:cs/>
        </w:rPr>
        <w:t>สินทรัพย์และหนี้สินจากการจัดหาลูกไก่และอาหารไก่ที่บริษัทคู่สัญญาจัดหาให้และบริษัทบันทึกไว้ตามสัญญาในส่วนที่บริษัทคู่สัญญายังไม่นำไปหักกับการจ่ายชำระค่าซื้อไก่ประกันราคามีรายละเอียดดังนี้</w:t>
      </w:r>
    </w:p>
    <w:p w14:paraId="11F4AB2B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5" w:type="dxa"/>
        <w:tblLayout w:type="fixed"/>
        <w:tblLook w:val="0000" w:firstRow="0" w:lastRow="0" w:firstColumn="0" w:lastColumn="0" w:noHBand="0" w:noVBand="0"/>
      </w:tblPr>
      <w:tblGrid>
        <w:gridCol w:w="5669"/>
        <w:gridCol w:w="1708"/>
        <w:gridCol w:w="283"/>
        <w:gridCol w:w="1705"/>
      </w:tblGrid>
      <w:tr w:rsidR="00434076" w:rsidRPr="00434076" w14:paraId="149141D6" w14:textId="77777777" w:rsidTr="00413A82">
        <w:trPr>
          <w:cantSplit/>
        </w:trPr>
        <w:tc>
          <w:tcPr>
            <w:tcW w:w="5669" w:type="dxa"/>
          </w:tcPr>
          <w:p w14:paraId="72573901" w14:textId="77777777" w:rsidR="00434076" w:rsidRPr="00434076" w:rsidRDefault="00434076" w:rsidP="00413A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6" w:type="dxa"/>
            <w:gridSpan w:val="3"/>
            <w:tcBorders>
              <w:bottom w:val="single" w:sz="4" w:space="0" w:color="auto"/>
            </w:tcBorders>
          </w:tcPr>
          <w:p w14:paraId="1732D7E6" w14:textId="77777777" w:rsidR="00434076" w:rsidRPr="00434076" w:rsidRDefault="00434076" w:rsidP="006A3B85">
            <w:pPr>
              <w:pStyle w:val="a1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34D32" w:rsidRPr="00434076" w14:paraId="625907A6" w14:textId="77777777" w:rsidTr="00413A82">
        <w:trPr>
          <w:cantSplit/>
        </w:trPr>
        <w:tc>
          <w:tcPr>
            <w:tcW w:w="5669" w:type="dxa"/>
          </w:tcPr>
          <w:p w14:paraId="239779D3" w14:textId="77777777" w:rsidR="00F34D32" w:rsidRPr="00434076" w:rsidRDefault="00F34D32" w:rsidP="00413A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05294748" w14:textId="77777777" w:rsidR="00F34D32" w:rsidRPr="00434076" w:rsidRDefault="00413A8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F622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34D32" w:rsidRPr="00434076">
              <w:rPr>
                <w:rFonts w:ascii="Angsana New" w:hAnsi="Angsana New"/>
                <w:sz w:val="30"/>
                <w:szCs w:val="30"/>
              </w:rPr>
              <w:t>256</w:t>
            </w:r>
            <w:r w:rsidR="00EA42C2" w:rsidRPr="00EA42C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1BA04E67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6FEC9690" w14:textId="77777777" w:rsidR="00F34D32" w:rsidRPr="00434076" w:rsidRDefault="00F622C8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F34D32" w:rsidRPr="0043407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34D32" w:rsidRPr="00434076" w14:paraId="7878D282" w14:textId="77777777" w:rsidTr="00413A82">
        <w:trPr>
          <w:cantSplit/>
        </w:trPr>
        <w:tc>
          <w:tcPr>
            <w:tcW w:w="5669" w:type="dxa"/>
          </w:tcPr>
          <w:p w14:paraId="0C875688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ค่าลูกไก่และอาหารไก่  </w:t>
            </w:r>
          </w:p>
        </w:tc>
        <w:tc>
          <w:tcPr>
            <w:tcW w:w="1708" w:type="dxa"/>
            <w:vAlign w:val="bottom"/>
          </w:tcPr>
          <w:p w14:paraId="3F0F501C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811E8F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797E2C5D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32" w:rsidRPr="00434076" w14:paraId="37AE859C" w14:textId="77777777" w:rsidTr="00413A82">
        <w:trPr>
          <w:cantSplit/>
        </w:trPr>
        <w:tc>
          <w:tcPr>
            <w:tcW w:w="5669" w:type="dxa"/>
          </w:tcPr>
          <w:p w14:paraId="4E30C6A1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>ไก่เนื้อระหว่างเลี้ยง</w:t>
            </w:r>
          </w:p>
        </w:tc>
        <w:tc>
          <w:tcPr>
            <w:tcW w:w="1708" w:type="dxa"/>
            <w:vAlign w:val="bottom"/>
          </w:tcPr>
          <w:p w14:paraId="4040DCA4" w14:textId="77777777" w:rsidR="00F34D32" w:rsidRPr="00083D06" w:rsidRDefault="00F43A0E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83D06">
              <w:rPr>
                <w:rFonts w:ascii="Angsana New" w:hAnsi="Angsana New"/>
                <w:sz w:val="30"/>
                <w:szCs w:val="30"/>
              </w:rPr>
              <w:t>73,768</w:t>
            </w:r>
          </w:p>
        </w:tc>
        <w:tc>
          <w:tcPr>
            <w:tcW w:w="283" w:type="dxa"/>
          </w:tcPr>
          <w:p w14:paraId="135D445E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7C1473E1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146,451</w:t>
            </w:r>
          </w:p>
        </w:tc>
      </w:tr>
      <w:tr w:rsidR="00F34D32" w:rsidRPr="00434076" w14:paraId="337BB8CB" w14:textId="77777777" w:rsidTr="00413A82">
        <w:trPr>
          <w:cantSplit/>
        </w:trPr>
        <w:tc>
          <w:tcPr>
            <w:tcW w:w="5669" w:type="dxa"/>
          </w:tcPr>
          <w:p w14:paraId="3D4889B7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>ไก่เนื้อที่ส่งโรงชำแหละของบริษัทคู่สัญญา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vAlign w:val="bottom"/>
          </w:tcPr>
          <w:p w14:paraId="22D7F55E" w14:textId="77777777" w:rsidR="00F34D32" w:rsidRPr="00083D06" w:rsidRDefault="00F43A0E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83D06">
              <w:rPr>
                <w:rFonts w:ascii="Angsana New" w:hAnsi="Angsana New"/>
                <w:sz w:val="30"/>
                <w:szCs w:val="30"/>
              </w:rPr>
              <w:t>110,382</w:t>
            </w:r>
          </w:p>
        </w:tc>
        <w:tc>
          <w:tcPr>
            <w:tcW w:w="283" w:type="dxa"/>
          </w:tcPr>
          <w:p w14:paraId="51ECE05A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0767C84C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75,826</w:t>
            </w:r>
          </w:p>
        </w:tc>
      </w:tr>
      <w:tr w:rsidR="00F34D32" w:rsidRPr="00434076" w14:paraId="1CA6104F" w14:textId="77777777" w:rsidTr="00413A82">
        <w:trPr>
          <w:cantSplit/>
        </w:trPr>
        <w:tc>
          <w:tcPr>
            <w:tcW w:w="5669" w:type="dxa"/>
          </w:tcPr>
          <w:p w14:paraId="2C6D0B87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01454" w14:textId="77777777" w:rsidR="00F34D32" w:rsidRPr="00083D06" w:rsidRDefault="00F43A0E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83D06">
              <w:rPr>
                <w:rFonts w:ascii="Angsana New" w:hAnsi="Angsana New"/>
                <w:sz w:val="30"/>
                <w:szCs w:val="30"/>
              </w:rPr>
              <w:t>184,150</w:t>
            </w:r>
          </w:p>
        </w:tc>
        <w:tc>
          <w:tcPr>
            <w:tcW w:w="283" w:type="dxa"/>
          </w:tcPr>
          <w:p w14:paraId="76F8D5FF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67EAA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222,277</w:t>
            </w:r>
          </w:p>
        </w:tc>
      </w:tr>
      <w:tr w:rsidR="00F34D32" w:rsidRPr="00434076" w14:paraId="0B639B41" w14:textId="77777777" w:rsidTr="00413A82">
        <w:trPr>
          <w:cantSplit/>
        </w:trPr>
        <w:tc>
          <w:tcPr>
            <w:tcW w:w="5669" w:type="dxa"/>
          </w:tcPr>
          <w:p w14:paraId="29CC644B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top w:val="double" w:sz="4" w:space="0" w:color="auto"/>
            </w:tcBorders>
            <w:vAlign w:val="bottom"/>
          </w:tcPr>
          <w:p w14:paraId="21305090" w14:textId="77777777" w:rsidR="00F34D32" w:rsidRPr="00083D0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58F6A72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vAlign w:val="bottom"/>
          </w:tcPr>
          <w:p w14:paraId="79F371D9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32" w:rsidRPr="00434076" w14:paraId="694A9791" w14:textId="77777777" w:rsidTr="00413A82">
        <w:trPr>
          <w:cantSplit/>
        </w:trPr>
        <w:tc>
          <w:tcPr>
            <w:tcW w:w="5669" w:type="dxa"/>
          </w:tcPr>
          <w:p w14:paraId="0747C530" w14:textId="77777777" w:rsidR="00F34D32" w:rsidRPr="00434076" w:rsidRDefault="00F34D32" w:rsidP="00413A82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434076">
              <w:rPr>
                <w:rFonts w:ascii="Angsana New" w:hAnsi="Angsana New"/>
                <w:sz w:val="30"/>
                <w:szCs w:val="30"/>
              </w:rPr>
              <w:t>-</w:t>
            </w:r>
            <w:r w:rsidRPr="00434076">
              <w:rPr>
                <w:rFonts w:ascii="Angsana New" w:hAnsi="Angsana New"/>
                <w:sz w:val="30"/>
                <w:szCs w:val="30"/>
                <w:cs/>
              </w:rPr>
              <w:t xml:space="preserve"> ค่าลูกไก่และอาหารไก่</w:t>
            </w:r>
          </w:p>
        </w:tc>
        <w:tc>
          <w:tcPr>
            <w:tcW w:w="1708" w:type="dxa"/>
            <w:tcBorders>
              <w:bottom w:val="double" w:sz="4" w:space="0" w:color="auto"/>
            </w:tcBorders>
            <w:vAlign w:val="bottom"/>
          </w:tcPr>
          <w:p w14:paraId="67647B3B" w14:textId="77777777" w:rsidR="00F34D32" w:rsidRPr="00083D06" w:rsidRDefault="00F43A0E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083D06">
              <w:rPr>
                <w:rFonts w:ascii="Angsana New" w:hAnsi="Angsana New"/>
                <w:sz w:val="30"/>
                <w:szCs w:val="30"/>
              </w:rPr>
              <w:t>184,150</w:t>
            </w:r>
          </w:p>
        </w:tc>
        <w:tc>
          <w:tcPr>
            <w:tcW w:w="283" w:type="dxa"/>
            <w:tcBorders>
              <w:bottom w:val="nil"/>
            </w:tcBorders>
          </w:tcPr>
          <w:p w14:paraId="14D87A80" w14:textId="77777777" w:rsidR="00F34D32" w:rsidRPr="00434076" w:rsidRDefault="00F34D32" w:rsidP="00F34D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vAlign w:val="bottom"/>
          </w:tcPr>
          <w:p w14:paraId="4FE041D6" w14:textId="77777777" w:rsidR="00F34D32" w:rsidRPr="00434076" w:rsidRDefault="00F34D32" w:rsidP="00413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34076">
              <w:rPr>
                <w:rFonts w:ascii="Angsana New" w:hAnsi="Angsana New"/>
                <w:sz w:val="30"/>
                <w:szCs w:val="30"/>
              </w:rPr>
              <w:t>222,277</w:t>
            </w:r>
          </w:p>
        </w:tc>
      </w:tr>
    </w:tbl>
    <w:p w14:paraId="6DA573EF" w14:textId="77777777" w:rsidR="00434076" w:rsidRPr="00434076" w:rsidRDefault="00434076" w:rsidP="0043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5D84FE" w14:textId="77777777" w:rsidR="00434076" w:rsidRPr="00434076" w:rsidRDefault="00434076" w:rsidP="00434076">
      <w:pPr>
        <w:jc w:val="thaiDistribute"/>
        <w:rPr>
          <w:rFonts w:ascii="Angsana New" w:hAnsi="Angsana New"/>
          <w:sz w:val="30"/>
          <w:szCs w:val="30"/>
        </w:rPr>
      </w:pPr>
      <w:r w:rsidRPr="00434076">
        <w:rPr>
          <w:rFonts w:ascii="Angsana New" w:hAnsi="Angsana New"/>
          <w:sz w:val="30"/>
          <w:szCs w:val="30"/>
          <w:cs/>
        </w:rPr>
        <w:t xml:space="preserve">เนื่องจากสินทรัพย์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>ค่าลูกไก่และอาหารไก่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ยังอยู่ภายใต้การควบคุมของบริษัทคู่สัญญาซึ่งบริษัทไม่มีอำนาจควบคุมสินทรัพย์นั้น </w:t>
      </w:r>
      <w:r w:rsidRPr="00434076">
        <w:rPr>
          <w:rFonts w:ascii="Angsana New" w:hAnsi="Angsana New"/>
          <w:sz w:val="30"/>
          <w:szCs w:val="30"/>
        </w:rPr>
        <w:t>(</w:t>
      </w:r>
      <w:r w:rsidRPr="00434076">
        <w:rPr>
          <w:rFonts w:ascii="Angsana New" w:hAnsi="Angsana New"/>
          <w:sz w:val="30"/>
          <w:szCs w:val="30"/>
          <w:cs/>
        </w:rPr>
        <w:t>ไม่สามารถสั่งการการใช้งาน ไม่สามารถได้รับประโยชน์ที่เหลืออยู่จากสินทรัพย์ และไม่สามารถนำสินทรัพย์ดังกล่าวไปใช้เพื่อประโยชน์อื่นได้</w:t>
      </w:r>
      <w:r w:rsidRPr="00434076">
        <w:rPr>
          <w:rFonts w:ascii="Angsana New" w:hAnsi="Angsana New"/>
          <w:sz w:val="30"/>
          <w:szCs w:val="30"/>
        </w:rPr>
        <w:t>)</w:t>
      </w:r>
      <w:r w:rsidRPr="00434076">
        <w:rPr>
          <w:rFonts w:ascii="Angsana New" w:hAnsi="Angsana New"/>
          <w:sz w:val="30"/>
          <w:szCs w:val="30"/>
          <w:cs/>
        </w:rPr>
        <w:t xml:space="preserve"> และหนี้สินที่เกี่ยวข้องข้างต้นบริษัทบันทึกตามราคาที่กำหนดโดยบริษัทคู่สัญญาที่จัดหาสินทรัพย์ดังกล่าวให้ตามสัญญา จึงไม่เข้าเงื่อนไขการรับรู้เป็นสินทรัพย์และหนี้สินของบริษัทตามคำจำกัดความของมาตรฐานการรายงานทางการเงินจึงไม่ได้ถูกนำเสนอเป็นส่วนหนึ่งในงบการเงินของบริษัท</w:t>
      </w:r>
    </w:p>
    <w:p w14:paraId="41C3F724" w14:textId="77777777" w:rsidR="00434076" w:rsidRPr="00434076" w:rsidRDefault="00434076" w:rsidP="00434076">
      <w:pPr>
        <w:jc w:val="thaiDistribute"/>
        <w:rPr>
          <w:rFonts w:ascii="Angsana New" w:hAnsi="Angsana New"/>
          <w:sz w:val="30"/>
          <w:szCs w:val="30"/>
        </w:rPr>
      </w:pPr>
    </w:p>
    <w:p w14:paraId="15ECE517" w14:textId="77777777" w:rsidR="006B36D6" w:rsidRPr="006B36D6" w:rsidRDefault="006B36D6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14E7D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214E7D">
        <w:rPr>
          <w:rFonts w:ascii="Angsana New" w:hAnsi="Angsana New" w:hint="cs"/>
          <w:b/>
          <w:bCs/>
          <w:sz w:val="30"/>
          <w:szCs w:val="30"/>
          <w:cs/>
        </w:rPr>
        <w:t>ต่อหุ้นขั้นพื้นฐาน</w:t>
      </w:r>
    </w:p>
    <w:p w14:paraId="3C1D61FF" w14:textId="77777777" w:rsidR="006B36D6" w:rsidRPr="008953C5" w:rsidRDefault="006B36D6" w:rsidP="006B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739" w:type="dxa"/>
        <w:tblLook w:val="04A0" w:firstRow="1" w:lastRow="0" w:firstColumn="1" w:lastColumn="0" w:noHBand="0" w:noVBand="1"/>
      </w:tblPr>
      <w:tblGrid>
        <w:gridCol w:w="3664"/>
        <w:gridCol w:w="1344"/>
        <w:gridCol w:w="280"/>
        <w:gridCol w:w="1254"/>
        <w:gridCol w:w="283"/>
        <w:gridCol w:w="1318"/>
        <w:gridCol w:w="284"/>
        <w:gridCol w:w="1312"/>
      </w:tblGrid>
      <w:tr w:rsidR="006B36D6" w:rsidRPr="00BD74D7" w14:paraId="4D94B541" w14:textId="77777777" w:rsidTr="004762B4">
        <w:tc>
          <w:tcPr>
            <w:tcW w:w="3664" w:type="dxa"/>
          </w:tcPr>
          <w:p w14:paraId="4E4547C8" w14:textId="77777777" w:rsidR="006B36D6" w:rsidRPr="00BD74D7" w:rsidRDefault="006B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8" w:type="dxa"/>
            <w:gridSpan w:val="3"/>
            <w:tcBorders>
              <w:bottom w:val="single" w:sz="4" w:space="0" w:color="auto"/>
            </w:tcBorders>
          </w:tcPr>
          <w:p w14:paraId="52DF9CD2" w14:textId="77777777" w:rsidR="006B36D6" w:rsidRDefault="006B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679003F8" w14:textId="77777777" w:rsidR="006B36D6" w:rsidRDefault="006B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</w:tcPr>
          <w:p w14:paraId="1AF53F93" w14:textId="77777777" w:rsidR="006B36D6" w:rsidRDefault="006B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6B36D6" w:rsidRPr="00BD74D7" w14:paraId="4D710414" w14:textId="77777777" w:rsidTr="004762B4">
        <w:tc>
          <w:tcPr>
            <w:tcW w:w="3664" w:type="dxa"/>
          </w:tcPr>
          <w:p w14:paraId="5CFA6A0F" w14:textId="77777777" w:rsidR="006B36D6" w:rsidRPr="00BD74D7" w:rsidRDefault="006B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DC3AD6D" w14:textId="77777777" w:rsidR="006B36D6" w:rsidRPr="00BD74D7" w:rsidRDefault="006B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26E0D842" w14:textId="77777777" w:rsidR="006B36D6" w:rsidRPr="00BD74D7" w:rsidRDefault="006B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AD53585" w14:textId="77777777" w:rsidR="006B36D6" w:rsidRPr="00BD74D7" w:rsidRDefault="006B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0072E51E" w14:textId="77777777" w:rsidR="006B36D6" w:rsidRDefault="006B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2CC7368" w14:textId="77777777" w:rsidR="006B36D6" w:rsidRDefault="006B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08744FE0" w14:textId="77777777" w:rsidR="006B36D6" w:rsidRDefault="006B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1290350" w14:textId="77777777" w:rsidR="006B36D6" w:rsidRDefault="0088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D1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4762B4" w:rsidRPr="00BD74D7" w14:paraId="2F31F8FD" w14:textId="77777777" w:rsidTr="004762B4">
        <w:tc>
          <w:tcPr>
            <w:tcW w:w="3664" w:type="dxa"/>
          </w:tcPr>
          <w:p w14:paraId="03B66263" w14:textId="77777777" w:rsidR="004762B4" w:rsidRPr="00BD74D7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06E931C1" w14:textId="77777777" w:rsidR="004762B4" w:rsidRPr="00796E05" w:rsidRDefault="004762B4" w:rsidP="003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(3,392)</w:t>
            </w:r>
          </w:p>
        </w:tc>
        <w:tc>
          <w:tcPr>
            <w:tcW w:w="280" w:type="dxa"/>
          </w:tcPr>
          <w:p w14:paraId="3B267F06" w14:textId="77777777" w:rsidR="004762B4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</w:tcPr>
          <w:p w14:paraId="4EE3CEB6" w14:textId="77777777" w:rsidR="004762B4" w:rsidRPr="00796E05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  <w:tc>
          <w:tcPr>
            <w:tcW w:w="283" w:type="dxa"/>
          </w:tcPr>
          <w:p w14:paraId="147E0B8A" w14:textId="77777777" w:rsidR="004762B4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428D646E" w14:textId="77777777" w:rsidR="004762B4" w:rsidRDefault="00343167" w:rsidP="003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87933">
              <w:rPr>
                <w:rFonts w:ascii="Angsana New" w:hAnsi="Angsana New"/>
                <w:sz w:val="30"/>
                <w:szCs w:val="30"/>
              </w:rPr>
              <w:t>2,641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552ABC0" w14:textId="77777777" w:rsidR="004762B4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</w:tcPr>
          <w:p w14:paraId="0F93ABC9" w14:textId="77777777" w:rsidR="004762B4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3,167</w:t>
            </w:r>
          </w:p>
        </w:tc>
      </w:tr>
      <w:tr w:rsidR="004762B4" w:rsidRPr="00FD263B" w14:paraId="2975873B" w14:textId="77777777" w:rsidTr="004762B4">
        <w:tc>
          <w:tcPr>
            <w:tcW w:w="3664" w:type="dxa"/>
          </w:tcPr>
          <w:p w14:paraId="2B29D9E1" w14:textId="77777777" w:rsidR="004762B4" w:rsidRPr="00BA58BD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7F9849A7" w14:textId="77777777" w:rsidR="004762B4" w:rsidRPr="00BA58BD" w:rsidRDefault="004762B4" w:rsidP="004762B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57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0" w:type="dxa"/>
          </w:tcPr>
          <w:p w14:paraId="104E7F5C" w14:textId="77777777" w:rsidR="004762B4" w:rsidRPr="00BA58BD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2E78B148" w14:textId="77777777" w:rsidR="004762B4" w:rsidRPr="00BA58BD" w:rsidRDefault="004762B4" w:rsidP="004762B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57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6735EE39" w14:textId="77777777" w:rsidR="004762B4" w:rsidRPr="00BA58BD" w:rsidRDefault="004762B4" w:rsidP="004762B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57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</w:tcPr>
          <w:p w14:paraId="1B00DD19" w14:textId="77777777" w:rsidR="004762B4" w:rsidRPr="00BA58BD" w:rsidRDefault="004762B4" w:rsidP="004762B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57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0B2EBA23" w14:textId="77777777" w:rsidR="004762B4" w:rsidRPr="00BA58BD" w:rsidRDefault="004762B4" w:rsidP="004762B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57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1AA79115" w14:textId="77777777" w:rsidR="004762B4" w:rsidRPr="00BA58BD" w:rsidRDefault="004762B4" w:rsidP="004762B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57"/>
              <w:rPr>
                <w:rFonts w:ascii="Angsana New" w:hAnsi="Angsana New" w:cs="Angsana New"/>
                <w:sz w:val="20"/>
              </w:rPr>
            </w:pPr>
          </w:p>
        </w:tc>
      </w:tr>
      <w:tr w:rsidR="004762B4" w:rsidRPr="00BD74D7" w14:paraId="38F8D1EF" w14:textId="77777777" w:rsidTr="004762B4">
        <w:tc>
          <w:tcPr>
            <w:tcW w:w="3664" w:type="dxa"/>
          </w:tcPr>
          <w:p w14:paraId="1CD1A98B" w14:textId="77777777" w:rsidR="004762B4" w:rsidRPr="00BD74D7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 (พันหุ้น)</w:t>
            </w: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3261FB6F" w14:textId="77777777" w:rsidR="004762B4" w:rsidRPr="00220C1A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580,000</w:t>
            </w:r>
          </w:p>
        </w:tc>
        <w:tc>
          <w:tcPr>
            <w:tcW w:w="280" w:type="dxa"/>
            <w:vAlign w:val="bottom"/>
          </w:tcPr>
          <w:p w14:paraId="73F7A52B" w14:textId="77777777" w:rsidR="004762B4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7E884646" w14:textId="77777777" w:rsidR="004762B4" w:rsidRPr="00220C1A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483,396</w:t>
            </w:r>
          </w:p>
        </w:tc>
        <w:tc>
          <w:tcPr>
            <w:tcW w:w="283" w:type="dxa"/>
            <w:vAlign w:val="bottom"/>
          </w:tcPr>
          <w:p w14:paraId="4CFCDBBF" w14:textId="77777777" w:rsidR="004762B4" w:rsidRPr="007D74F3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1B871305" w14:textId="77777777" w:rsidR="004762B4" w:rsidRPr="007D74F3" w:rsidRDefault="004762B4" w:rsidP="003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580,000</w:t>
            </w:r>
          </w:p>
        </w:tc>
        <w:tc>
          <w:tcPr>
            <w:tcW w:w="284" w:type="dxa"/>
            <w:vAlign w:val="bottom"/>
          </w:tcPr>
          <w:p w14:paraId="27F1581F" w14:textId="77777777" w:rsidR="004762B4" w:rsidRPr="007D74F3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70CE64AA" w14:textId="77777777" w:rsidR="004762B4" w:rsidRPr="007D74F3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444,027</w:t>
            </w:r>
          </w:p>
        </w:tc>
      </w:tr>
      <w:tr w:rsidR="004762B4" w:rsidRPr="00FD263B" w14:paraId="3E784AFD" w14:textId="77777777" w:rsidTr="004762B4">
        <w:tc>
          <w:tcPr>
            <w:tcW w:w="3664" w:type="dxa"/>
          </w:tcPr>
          <w:p w14:paraId="3C9A812F" w14:textId="77777777" w:rsidR="004762B4" w:rsidRPr="00BA58BD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0E5ACD3B" w14:textId="77777777" w:rsidR="004762B4" w:rsidRPr="00BA58BD" w:rsidRDefault="004762B4" w:rsidP="004762B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0" w:type="dxa"/>
          </w:tcPr>
          <w:p w14:paraId="4C800C27" w14:textId="77777777" w:rsidR="004762B4" w:rsidRPr="00BA58BD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675F0517" w14:textId="77777777" w:rsidR="004762B4" w:rsidRPr="00BA58BD" w:rsidRDefault="004762B4" w:rsidP="004762B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435323CA" w14:textId="77777777" w:rsidR="004762B4" w:rsidRPr="00BA58BD" w:rsidRDefault="004762B4" w:rsidP="004762B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</w:tcPr>
          <w:p w14:paraId="6790CD74" w14:textId="77777777" w:rsidR="004762B4" w:rsidRPr="00BA58BD" w:rsidRDefault="004762B4" w:rsidP="004762B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3926C983" w14:textId="77777777" w:rsidR="004762B4" w:rsidRPr="00BA58BD" w:rsidRDefault="004762B4" w:rsidP="004762B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200D6F6C" w14:textId="77777777" w:rsidR="004762B4" w:rsidRPr="00BA58BD" w:rsidRDefault="004762B4" w:rsidP="004762B4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20"/>
              </w:rPr>
            </w:pPr>
          </w:p>
        </w:tc>
      </w:tr>
      <w:tr w:rsidR="004762B4" w:rsidRPr="00BD74D7" w14:paraId="013FF54E" w14:textId="77777777" w:rsidTr="004762B4">
        <w:tc>
          <w:tcPr>
            <w:tcW w:w="3664" w:type="dxa"/>
          </w:tcPr>
          <w:p w14:paraId="27E1B410" w14:textId="77777777" w:rsidR="004762B4" w:rsidRPr="00BD74D7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1" w:firstLine="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74D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BD74D7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18C58FB9" w14:textId="77777777" w:rsidR="004762B4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(0.0058)</w:t>
            </w:r>
          </w:p>
        </w:tc>
        <w:tc>
          <w:tcPr>
            <w:tcW w:w="280" w:type="dxa"/>
          </w:tcPr>
          <w:p w14:paraId="6E2771BD" w14:textId="77777777" w:rsidR="004762B4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</w:tcPr>
          <w:p w14:paraId="7A434F13" w14:textId="77777777" w:rsidR="004762B4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0.0027</w:t>
            </w:r>
          </w:p>
        </w:tc>
        <w:tc>
          <w:tcPr>
            <w:tcW w:w="283" w:type="dxa"/>
          </w:tcPr>
          <w:p w14:paraId="033D9001" w14:textId="77777777" w:rsidR="004762B4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6BCA32D4" w14:textId="77777777" w:rsidR="004762B4" w:rsidRDefault="004762B4" w:rsidP="0034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(0.00</w:t>
            </w:r>
            <w:r w:rsidR="00093FCB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70CDF43" w14:textId="77777777" w:rsidR="004762B4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</w:tcPr>
          <w:p w14:paraId="53DDDBA4" w14:textId="77777777" w:rsidR="004762B4" w:rsidRDefault="004762B4" w:rsidP="0047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0.0071</w:t>
            </w:r>
          </w:p>
        </w:tc>
      </w:tr>
    </w:tbl>
    <w:p w14:paraId="0DB252D5" w14:textId="77777777" w:rsidR="006B36D6" w:rsidRPr="008953C5" w:rsidRDefault="006B36D6" w:rsidP="006B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0D207047" w14:textId="77777777" w:rsidR="005874BC" w:rsidRPr="00822B99" w:rsidRDefault="005874BC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822B99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308009EE" w14:textId="77777777" w:rsidR="00F06DE1" w:rsidRPr="008953C5" w:rsidRDefault="00F06DE1" w:rsidP="004E3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3B09BF26" w14:textId="77777777" w:rsidR="00F06DE1" w:rsidRPr="00822B99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2B99">
        <w:rPr>
          <w:rFonts w:ascii="Angsana New" w:hAnsi="Angsana New"/>
          <w:sz w:val="30"/>
          <w:szCs w:val="30"/>
          <w:cs/>
        </w:rPr>
        <w:t>รายได้จากการเลี้ยงไก่เนื้อตามพันธะสัญญา รายได้อื่น ต้นทุนและค่าใช้จ่ายอื่นในการเลี้ยงไก่เนื้อตามพันธะสัญญา ค่าใช้จ่ายอื่น 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บริษัทดำเนินธุรกิจหลักเกี่ยวกับการเลี้ยงไก่เนื้อในประเทศไทย ดังนั้น ฝ่ายบริหารจึงพิจารณาแล้วเห็นว่าบริษัทมีส่วนงานดำเนินงานเชิงธุรกิจและส่วนงานดำเนินงานเชิงภูมิศาสตร์เพียงส่วนงานเดียว</w:t>
      </w:r>
    </w:p>
    <w:p w14:paraId="7FF6E22A" w14:textId="77777777" w:rsidR="00F06DE1" w:rsidRPr="008953C5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3D4F672F" w14:textId="77777777" w:rsidR="00F06DE1" w:rsidRPr="00822B99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2B9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22B99">
        <w:rPr>
          <w:rFonts w:ascii="Angsana New" w:hAnsi="Angsana New"/>
          <w:sz w:val="30"/>
          <w:szCs w:val="30"/>
        </w:rPr>
        <w:t xml:space="preserve"> (</w:t>
      </w:r>
      <w:r w:rsidRPr="00822B99">
        <w:rPr>
          <w:rFonts w:ascii="Angsana New" w:hAnsi="Angsana New"/>
          <w:sz w:val="30"/>
          <w:szCs w:val="30"/>
          <w:cs/>
        </w:rPr>
        <w:t xml:space="preserve">รายได้จากลูกค้ารายที่มีมูลค่าตั้งแต่ร้อยละ </w:t>
      </w:r>
      <w:r w:rsidRPr="00822B99">
        <w:rPr>
          <w:rFonts w:ascii="Angsana New" w:hAnsi="Angsana New"/>
          <w:sz w:val="30"/>
          <w:szCs w:val="30"/>
        </w:rPr>
        <w:t>10</w:t>
      </w:r>
      <w:r w:rsidRPr="00822B99">
        <w:rPr>
          <w:rFonts w:ascii="Angsana New" w:hAnsi="Angsana New"/>
          <w:sz w:val="30"/>
          <w:szCs w:val="30"/>
          <w:cs/>
        </w:rPr>
        <w:t xml:space="preserve"> ของรายได้ของกิจการ) สำหรับงวดสามเดือน</w:t>
      </w:r>
      <w:r w:rsidR="00C73F36">
        <w:rPr>
          <w:rFonts w:ascii="Angsana New" w:hAnsi="Angsana New" w:hint="cs"/>
          <w:sz w:val="30"/>
          <w:szCs w:val="30"/>
          <w:cs/>
        </w:rPr>
        <w:t>และหกเดือน</w:t>
      </w:r>
      <w:r w:rsidRPr="00822B9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73F36">
        <w:rPr>
          <w:rFonts w:ascii="Angsana New" w:eastAsia="Cordia New" w:hAnsi="Angsana New"/>
          <w:sz w:val="30"/>
          <w:szCs w:val="30"/>
        </w:rPr>
        <w:t xml:space="preserve">30 </w:t>
      </w:r>
      <w:r w:rsidR="00C73F36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Pr="00822B99">
        <w:rPr>
          <w:rFonts w:ascii="Angsana New" w:eastAsia="Cordia New" w:hAnsi="Angsana New"/>
          <w:sz w:val="30"/>
          <w:szCs w:val="30"/>
          <w:cs/>
        </w:rPr>
        <w:t xml:space="preserve"> </w:t>
      </w:r>
      <w:r w:rsidRPr="00822B99">
        <w:rPr>
          <w:rFonts w:ascii="Angsana New" w:eastAsia="Cordia New" w:hAnsi="Angsana New"/>
          <w:sz w:val="30"/>
          <w:szCs w:val="30"/>
        </w:rPr>
        <w:t>256</w:t>
      </w:r>
      <w:r w:rsidR="002C1E3A" w:rsidRPr="00822B99">
        <w:rPr>
          <w:rFonts w:ascii="Angsana New" w:eastAsia="Cordia New" w:hAnsi="Angsana New"/>
          <w:sz w:val="30"/>
          <w:szCs w:val="30"/>
        </w:rPr>
        <w:t>8</w:t>
      </w:r>
      <w:r w:rsidRPr="00822B99">
        <w:rPr>
          <w:rFonts w:ascii="Angsana New" w:eastAsia="Cordia New" w:hAnsi="Angsana New"/>
          <w:sz w:val="30"/>
          <w:szCs w:val="30"/>
        </w:rPr>
        <w:t xml:space="preserve"> </w:t>
      </w:r>
      <w:r w:rsidRPr="00822B99">
        <w:rPr>
          <w:rFonts w:ascii="Angsana New" w:eastAsia="Cordia New" w:hAnsi="Angsana New"/>
          <w:sz w:val="30"/>
          <w:szCs w:val="30"/>
          <w:cs/>
        </w:rPr>
        <w:t xml:space="preserve">และ </w:t>
      </w:r>
      <w:r w:rsidRPr="00822B99">
        <w:rPr>
          <w:rFonts w:ascii="Angsana New" w:eastAsia="Cordia New" w:hAnsi="Angsana New"/>
          <w:sz w:val="30"/>
          <w:szCs w:val="30"/>
        </w:rPr>
        <w:t>256</w:t>
      </w:r>
      <w:r w:rsidR="002C1E3A" w:rsidRPr="00822B99">
        <w:rPr>
          <w:rFonts w:ascii="Angsana New" w:eastAsia="Cordia New" w:hAnsi="Angsana New"/>
          <w:sz w:val="30"/>
          <w:szCs w:val="30"/>
        </w:rPr>
        <w:t>7</w:t>
      </w:r>
      <w:r w:rsidRPr="00822B99">
        <w:rPr>
          <w:rFonts w:ascii="Angsana New" w:hAnsi="Angsana New"/>
          <w:sz w:val="30"/>
          <w:szCs w:val="30"/>
        </w:rPr>
        <w:t xml:space="preserve"> </w:t>
      </w:r>
      <w:r w:rsidRPr="00822B99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2A364EB7" w14:textId="77777777" w:rsidR="00F06DE1" w:rsidRPr="008953C5" w:rsidRDefault="00F06DE1" w:rsidP="00F06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752" w:type="dxa"/>
        <w:tblLook w:val="01E0" w:firstRow="1" w:lastRow="1" w:firstColumn="1" w:lastColumn="1" w:noHBand="0" w:noVBand="0"/>
      </w:tblPr>
      <w:tblGrid>
        <w:gridCol w:w="3685"/>
        <w:gridCol w:w="1304"/>
        <w:gridCol w:w="284"/>
        <w:gridCol w:w="1304"/>
        <w:gridCol w:w="283"/>
        <w:gridCol w:w="1304"/>
        <w:gridCol w:w="283"/>
        <w:gridCol w:w="1305"/>
      </w:tblGrid>
      <w:tr w:rsidR="00C73F36" w:rsidRPr="00822B99" w14:paraId="38C497EE" w14:textId="77777777" w:rsidTr="00C73F36">
        <w:tc>
          <w:tcPr>
            <w:tcW w:w="3685" w:type="dxa"/>
            <w:vAlign w:val="bottom"/>
          </w:tcPr>
          <w:p w14:paraId="007697C1" w14:textId="77777777" w:rsidR="00C73F36" w:rsidRPr="00822B99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6" w:type="dxa"/>
            <w:gridSpan w:val="7"/>
            <w:tcBorders>
              <w:bottom w:val="single" w:sz="4" w:space="0" w:color="auto"/>
            </w:tcBorders>
          </w:tcPr>
          <w:p w14:paraId="60A86F59" w14:textId="77777777" w:rsidR="00C73F36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73F36" w:rsidRPr="00822B99" w14:paraId="5C4CD147" w14:textId="77777777" w:rsidTr="00C73F36">
        <w:tc>
          <w:tcPr>
            <w:tcW w:w="3685" w:type="dxa"/>
            <w:vAlign w:val="bottom"/>
          </w:tcPr>
          <w:p w14:paraId="6905484B" w14:textId="77777777" w:rsidR="00C73F36" w:rsidRPr="00822B99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</w:tcPr>
          <w:p w14:paraId="0AB3665A" w14:textId="77777777" w:rsidR="00C73F36" w:rsidRPr="00822B99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1F6A3CE6" w14:textId="77777777" w:rsidR="00C73F36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2892" w:type="dxa"/>
            <w:gridSpan w:val="3"/>
          </w:tcPr>
          <w:p w14:paraId="49AF11DB" w14:textId="77777777" w:rsidR="00C73F36" w:rsidRDefault="00C73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C73F36" w:rsidRPr="00822B99" w14:paraId="6071AD51" w14:textId="77777777" w:rsidTr="00C73F36">
        <w:tc>
          <w:tcPr>
            <w:tcW w:w="3685" w:type="dxa"/>
            <w:vAlign w:val="bottom"/>
          </w:tcPr>
          <w:p w14:paraId="0A057F04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FE6775A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77D6255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03217EB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5CCC5F52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771BB89" w14:textId="77777777" w:rsidR="00C73F36" w:rsidRPr="00822B99" w:rsidRDefault="00883D1D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D1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343C14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5BF1A5C7" w14:textId="77777777" w:rsidR="00C73F36" w:rsidRPr="00822B99" w:rsidRDefault="00883D1D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D1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C73F36" w:rsidRPr="00822B99" w14:paraId="284EC4F8" w14:textId="77777777" w:rsidTr="00C73F36">
        <w:tc>
          <w:tcPr>
            <w:tcW w:w="3685" w:type="dxa"/>
            <w:vAlign w:val="bottom"/>
          </w:tcPr>
          <w:p w14:paraId="0412D718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>รายได้จากการเลี้ยงไก่เนื้อตามพันธะสัญญา</w:t>
            </w:r>
            <w:r w:rsidRPr="00822B9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22B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ลูกค้ารายใหญ่</w:t>
            </w:r>
          </w:p>
        </w:tc>
        <w:tc>
          <w:tcPr>
            <w:tcW w:w="1304" w:type="dxa"/>
            <w:vAlign w:val="bottom"/>
          </w:tcPr>
          <w:p w14:paraId="61D25EF3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E91890F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1043FD29" w14:textId="77777777" w:rsidR="00C73F36" w:rsidRPr="00C73F36" w:rsidRDefault="00C73F3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B53D946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AC321ED" w14:textId="77777777" w:rsidR="00C73F36" w:rsidRPr="00C73F36" w:rsidRDefault="00C73F3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AF97696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F472B23" w14:textId="77777777" w:rsidR="00C73F36" w:rsidRPr="00C73F36" w:rsidRDefault="00C73F3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3F36" w:rsidRPr="00822B99" w14:paraId="0E80EAE9" w14:textId="77777777" w:rsidTr="00C73F36">
        <w:tc>
          <w:tcPr>
            <w:tcW w:w="3685" w:type="dxa"/>
            <w:vAlign w:val="bottom"/>
          </w:tcPr>
          <w:p w14:paraId="70E71D1B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 xml:space="preserve">รายที่ </w:t>
            </w:r>
            <w:r w:rsidRPr="00822B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4" w:type="dxa"/>
          </w:tcPr>
          <w:p w14:paraId="6D548BCB" w14:textId="77777777" w:rsidR="00C73F36" w:rsidRPr="002A7470" w:rsidRDefault="002A7470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A7470">
              <w:rPr>
                <w:rFonts w:ascii="Angsana New" w:hAnsi="Angsana New"/>
                <w:sz w:val="30"/>
                <w:szCs w:val="30"/>
              </w:rPr>
              <w:t>42,51</w:t>
            </w:r>
            <w:r w:rsidR="00F554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5F83D5AB" w14:textId="77777777" w:rsidR="00C73F36" w:rsidRPr="002A7470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FA8E2C0" w14:textId="77777777" w:rsidR="00C73F36" w:rsidRPr="002A7470" w:rsidRDefault="00376329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A7470">
              <w:rPr>
                <w:rFonts w:ascii="Angsana New" w:hAnsi="Angsana New"/>
                <w:sz w:val="30"/>
                <w:szCs w:val="30"/>
              </w:rPr>
              <w:t>49,748</w:t>
            </w:r>
          </w:p>
        </w:tc>
        <w:tc>
          <w:tcPr>
            <w:tcW w:w="283" w:type="dxa"/>
          </w:tcPr>
          <w:p w14:paraId="6D0FD396" w14:textId="77777777" w:rsidR="00C73F36" w:rsidRPr="002A7470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3351AA8" w14:textId="77777777" w:rsidR="00C73F36" w:rsidRPr="002A7470" w:rsidRDefault="00420A9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A7470">
              <w:rPr>
                <w:rFonts w:ascii="Angsana New" w:hAnsi="Angsana New"/>
                <w:sz w:val="30"/>
                <w:szCs w:val="30"/>
              </w:rPr>
              <w:t>8</w:t>
            </w:r>
            <w:r w:rsidR="002A7470" w:rsidRPr="002A7470">
              <w:rPr>
                <w:rFonts w:ascii="Angsana New" w:hAnsi="Angsana New"/>
                <w:sz w:val="30"/>
                <w:szCs w:val="30"/>
              </w:rPr>
              <w:t>5,638</w:t>
            </w:r>
          </w:p>
        </w:tc>
        <w:tc>
          <w:tcPr>
            <w:tcW w:w="283" w:type="dxa"/>
          </w:tcPr>
          <w:p w14:paraId="774C4790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46269C8" w14:textId="77777777" w:rsidR="00C73F36" w:rsidRPr="00822B99" w:rsidRDefault="00376329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89,184</w:t>
            </w:r>
          </w:p>
        </w:tc>
      </w:tr>
      <w:tr w:rsidR="00C73F36" w:rsidRPr="00822B99" w14:paraId="2923A219" w14:textId="77777777" w:rsidTr="00D61B31">
        <w:tc>
          <w:tcPr>
            <w:tcW w:w="3685" w:type="dxa"/>
            <w:vAlign w:val="bottom"/>
          </w:tcPr>
          <w:p w14:paraId="02C0AA8A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 xml:space="preserve">รายที่ </w:t>
            </w:r>
            <w:r w:rsidRPr="00822B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4" w:type="dxa"/>
          </w:tcPr>
          <w:p w14:paraId="345B24F5" w14:textId="77777777" w:rsidR="00C73F36" w:rsidRPr="002A7470" w:rsidRDefault="002A7470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A7470">
              <w:rPr>
                <w:rFonts w:ascii="Angsana New" w:hAnsi="Angsana New"/>
                <w:sz w:val="30"/>
                <w:szCs w:val="30"/>
              </w:rPr>
              <w:t>5,118</w:t>
            </w:r>
          </w:p>
        </w:tc>
        <w:tc>
          <w:tcPr>
            <w:tcW w:w="284" w:type="dxa"/>
          </w:tcPr>
          <w:p w14:paraId="27A5A705" w14:textId="77777777" w:rsidR="00C73F36" w:rsidRPr="002A7470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9053765" w14:textId="77777777" w:rsidR="00C73F36" w:rsidRPr="002A7470" w:rsidRDefault="00376329" w:rsidP="00376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A74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82AE997" w14:textId="77777777" w:rsidR="00C73F36" w:rsidRPr="002A7470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1504623" w14:textId="77777777" w:rsidR="00C73F36" w:rsidRPr="002A7470" w:rsidRDefault="00420A9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A7470">
              <w:rPr>
                <w:rFonts w:ascii="Angsana New" w:hAnsi="Angsana New"/>
                <w:sz w:val="30"/>
                <w:szCs w:val="30"/>
              </w:rPr>
              <w:t>10,</w:t>
            </w:r>
            <w:r w:rsidR="002A7470" w:rsidRPr="002A7470">
              <w:rPr>
                <w:rFonts w:ascii="Angsana New" w:hAnsi="Angsana New"/>
                <w:sz w:val="30"/>
                <w:szCs w:val="30"/>
              </w:rPr>
              <w:t>084</w:t>
            </w:r>
          </w:p>
        </w:tc>
        <w:tc>
          <w:tcPr>
            <w:tcW w:w="283" w:type="dxa"/>
          </w:tcPr>
          <w:p w14:paraId="1F9F5EFE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00C0B8B" w14:textId="77777777" w:rsidR="00C73F36" w:rsidRPr="00822B99" w:rsidRDefault="00376329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381258">
              <w:rPr>
                <w:rFonts w:ascii="Angsana New" w:hAnsi="Angsana New"/>
                <w:sz w:val="30"/>
                <w:szCs w:val="30"/>
              </w:rPr>
              <w:t>903</w:t>
            </w:r>
          </w:p>
        </w:tc>
      </w:tr>
      <w:tr w:rsidR="00C73F36" w:rsidRPr="00822B99" w14:paraId="107E0FBB" w14:textId="77777777" w:rsidTr="00D61B31">
        <w:tc>
          <w:tcPr>
            <w:tcW w:w="3685" w:type="dxa"/>
            <w:vAlign w:val="bottom"/>
          </w:tcPr>
          <w:p w14:paraId="570E6150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2B9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817CC" w14:textId="77777777" w:rsidR="00C73F36" w:rsidRPr="00822B99" w:rsidRDefault="00420A9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</w:t>
            </w:r>
            <w:r w:rsidR="00DB0BEC">
              <w:rPr>
                <w:rFonts w:ascii="Angsana New" w:hAnsi="Angsana New"/>
                <w:sz w:val="30"/>
                <w:szCs w:val="30"/>
              </w:rPr>
              <w:t>63</w:t>
            </w:r>
            <w:r w:rsidR="00F5544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7A75CFDD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43A90" w14:textId="77777777" w:rsidR="00C73F36" w:rsidRPr="00822B99" w:rsidRDefault="00376329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49,748</w:t>
            </w:r>
          </w:p>
        </w:tc>
        <w:tc>
          <w:tcPr>
            <w:tcW w:w="283" w:type="dxa"/>
          </w:tcPr>
          <w:p w14:paraId="613761BB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24AD1E59" w14:textId="77777777" w:rsidR="00C73F36" w:rsidRPr="00822B99" w:rsidRDefault="00420A96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</w:t>
            </w:r>
            <w:r w:rsidR="00DB0BEC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283" w:type="dxa"/>
          </w:tcPr>
          <w:p w14:paraId="207206E3" w14:textId="77777777" w:rsidR="00C73F36" w:rsidRPr="00822B99" w:rsidRDefault="00C73F36" w:rsidP="002C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17F020A" w14:textId="77777777" w:rsidR="00C73F36" w:rsidRPr="00822B99" w:rsidRDefault="00376329" w:rsidP="00C73F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777AD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81258">
              <w:rPr>
                <w:rFonts w:ascii="Angsana New" w:hAnsi="Angsana New"/>
                <w:sz w:val="30"/>
                <w:szCs w:val="30"/>
              </w:rPr>
              <w:t>087</w:t>
            </w:r>
          </w:p>
        </w:tc>
      </w:tr>
    </w:tbl>
    <w:p w14:paraId="4F2E2118" w14:textId="77777777" w:rsidR="008953C5" w:rsidRDefault="008953C5" w:rsidP="00895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7B87D58" w14:textId="77777777" w:rsidR="00FA24CF" w:rsidRPr="00822B99" w:rsidRDefault="00656F8B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822B99">
        <w:rPr>
          <w:rFonts w:ascii="Angsana New" w:hAnsi="Angsana New"/>
          <w:b/>
          <w:bCs/>
          <w:sz w:val="30"/>
          <w:szCs w:val="30"/>
          <w:cs/>
        </w:rPr>
        <w:lastRenderedPageBreak/>
        <w:t>หนังสือค้ำประกัน</w:t>
      </w:r>
    </w:p>
    <w:p w14:paraId="3BAD7AD3" w14:textId="77777777" w:rsidR="00FA24CF" w:rsidRPr="008953C5" w:rsidRDefault="00FA24CF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b/>
          <w:bCs/>
          <w:sz w:val="20"/>
          <w:szCs w:val="20"/>
        </w:rPr>
      </w:pPr>
    </w:p>
    <w:p w14:paraId="094DD309" w14:textId="77777777" w:rsidR="00F06DE1" w:rsidRPr="00822B99" w:rsidRDefault="00FA24CF" w:rsidP="00656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sz w:val="30"/>
          <w:szCs w:val="30"/>
        </w:rPr>
      </w:pPr>
      <w:r w:rsidRPr="00822B9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A77ED">
        <w:rPr>
          <w:rFonts w:ascii="Angsana New" w:hAnsi="Angsana New"/>
          <w:sz w:val="30"/>
          <w:szCs w:val="30"/>
        </w:rPr>
        <w:t xml:space="preserve">30 </w:t>
      </w:r>
      <w:r w:rsidR="002A77ED">
        <w:rPr>
          <w:rFonts w:ascii="Angsana New" w:hAnsi="Angsana New" w:hint="cs"/>
          <w:sz w:val="30"/>
          <w:szCs w:val="30"/>
          <w:cs/>
        </w:rPr>
        <w:t>มิถุนายน</w:t>
      </w:r>
      <w:r w:rsidRPr="00822B99">
        <w:rPr>
          <w:rFonts w:ascii="Angsana New" w:hAnsi="Angsana New"/>
          <w:sz w:val="30"/>
          <w:szCs w:val="30"/>
          <w:cs/>
        </w:rPr>
        <w:t xml:space="preserve"> </w:t>
      </w:r>
      <w:r w:rsidRPr="00822B99">
        <w:rPr>
          <w:rFonts w:ascii="Angsana New" w:hAnsi="Angsana New"/>
          <w:sz w:val="30"/>
          <w:szCs w:val="30"/>
        </w:rPr>
        <w:t>2568</w:t>
      </w:r>
      <w:r w:rsidR="00656F8B" w:rsidRPr="00822B99">
        <w:rPr>
          <w:rFonts w:ascii="Angsana New" w:hAnsi="Angsana New"/>
          <w:sz w:val="30"/>
          <w:szCs w:val="30"/>
        </w:rPr>
        <w:t xml:space="preserve"> </w:t>
      </w:r>
      <w:r w:rsidR="00F06DE1" w:rsidRPr="00822B99">
        <w:rPr>
          <w:rFonts w:ascii="Angsana New" w:hAnsi="Angsana New"/>
          <w:sz w:val="30"/>
          <w:szCs w:val="30"/>
          <w:cs/>
        </w:rPr>
        <w:t>บริษัทมีหนังสือค้ำประกันซึ่งออกโดยธนาคารในประเทศแห่งหนึ่งให้กับบริษัทเอกชน</w:t>
      </w:r>
      <w:r w:rsidR="00381258">
        <w:rPr>
          <w:rFonts w:ascii="Angsana New" w:hAnsi="Angsana New" w:hint="cs"/>
          <w:sz w:val="30"/>
          <w:szCs w:val="30"/>
          <w:cs/>
        </w:rPr>
        <w:t>สอง</w:t>
      </w:r>
      <w:r w:rsidR="00F06DE1" w:rsidRPr="00822B99">
        <w:rPr>
          <w:rFonts w:ascii="Angsana New" w:hAnsi="Angsana New"/>
          <w:sz w:val="30"/>
          <w:szCs w:val="30"/>
          <w:cs/>
        </w:rPr>
        <w:t>แห่งเป็นจำนวนเงินรวม</w:t>
      </w:r>
      <w:r w:rsidR="00F06DE1" w:rsidRPr="00841F69">
        <w:rPr>
          <w:rFonts w:ascii="Angsana New" w:hAnsi="Angsana New"/>
          <w:sz w:val="30"/>
          <w:szCs w:val="30"/>
          <w:cs/>
        </w:rPr>
        <w:t>ประมาณ</w:t>
      </w:r>
      <w:r w:rsidR="00F06DE1" w:rsidRPr="00841F69">
        <w:rPr>
          <w:rFonts w:ascii="Angsana New" w:hAnsi="Angsana New"/>
          <w:sz w:val="30"/>
          <w:szCs w:val="30"/>
        </w:rPr>
        <w:t xml:space="preserve"> </w:t>
      </w:r>
      <w:r w:rsidR="00381258">
        <w:rPr>
          <w:rFonts w:ascii="Angsana New" w:hAnsi="Angsana New"/>
          <w:sz w:val="30"/>
          <w:szCs w:val="30"/>
        </w:rPr>
        <w:t>2.1</w:t>
      </w:r>
      <w:r w:rsidR="00F06DE1" w:rsidRPr="00822B99">
        <w:rPr>
          <w:rFonts w:ascii="Angsana New" w:hAnsi="Angsana New"/>
          <w:sz w:val="30"/>
          <w:szCs w:val="30"/>
        </w:rPr>
        <w:t xml:space="preserve"> </w:t>
      </w:r>
      <w:r w:rsidR="00F06DE1" w:rsidRPr="00822B99">
        <w:rPr>
          <w:rFonts w:ascii="Angsana New" w:hAnsi="Angsana New"/>
          <w:sz w:val="30"/>
          <w:szCs w:val="30"/>
          <w:cs/>
        </w:rPr>
        <w:t>ล้านบาท</w:t>
      </w:r>
    </w:p>
    <w:p w14:paraId="09A5C6B5" w14:textId="77777777" w:rsidR="00074636" w:rsidRPr="008953C5" w:rsidRDefault="00074636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37C4B757" w14:textId="77777777" w:rsidR="00EA4F5C" w:rsidRPr="007A0F3F" w:rsidRDefault="00EA4F5C" w:rsidP="00EA4F5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21" w:hanging="90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10BA572E" w14:textId="77777777" w:rsidR="00EA4F5C" w:rsidRPr="008953C5" w:rsidRDefault="00EA4F5C" w:rsidP="00EA4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7AF39A1" w14:textId="77777777" w:rsidR="00EA4F5C" w:rsidRPr="009703A3" w:rsidRDefault="00EA4F5C" w:rsidP="00EA4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175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71751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471751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471751">
        <w:rPr>
          <w:rFonts w:ascii="Angsana New" w:hAnsi="Angsana New" w:hint="cs"/>
          <w:sz w:val="30"/>
          <w:szCs w:val="30"/>
          <w:cs/>
        </w:rPr>
        <w:t xml:space="preserve"> </w:t>
      </w:r>
      <w:r w:rsidRPr="00471751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10DE">
        <w:rPr>
          <w:rFonts w:ascii="Angsana New" w:hAnsi="Angsana New"/>
          <w:sz w:val="30"/>
          <w:szCs w:val="30"/>
          <w:cs/>
        </w:rPr>
        <w:t>บริ</w:t>
      </w:r>
      <w:r w:rsidRPr="009703A3">
        <w:rPr>
          <w:rFonts w:ascii="Angsana New" w:hAnsi="Angsana New"/>
          <w:sz w:val="30"/>
          <w:szCs w:val="30"/>
          <w:cs/>
        </w:rPr>
        <w:t>ษัทมีภาระผูกพันภายใต้สัญญา</w:t>
      </w:r>
      <w:r>
        <w:rPr>
          <w:rFonts w:ascii="Angsana New" w:hAnsi="Angsana New" w:hint="cs"/>
          <w:sz w:val="30"/>
          <w:szCs w:val="30"/>
          <w:cs/>
        </w:rPr>
        <w:t>จัดซื้อระบบซอฟต์แวร์</w:t>
      </w:r>
      <w:r w:rsidRPr="009703A3">
        <w:rPr>
          <w:rFonts w:ascii="Angsana New" w:hAnsi="Angsana New"/>
          <w:sz w:val="30"/>
          <w:szCs w:val="30"/>
          <w:cs/>
        </w:rPr>
        <w:t xml:space="preserve">เป็นจำนวนเงินรวมประมาณ </w:t>
      </w:r>
      <w:r>
        <w:rPr>
          <w:rFonts w:ascii="Angsana New" w:hAnsi="Angsana New"/>
          <w:sz w:val="30"/>
          <w:szCs w:val="30"/>
        </w:rPr>
        <w:t>1.</w:t>
      </w:r>
      <w:r w:rsidR="004F585D">
        <w:rPr>
          <w:rFonts w:ascii="Angsana New" w:hAnsi="Angsana New"/>
          <w:sz w:val="30"/>
          <w:szCs w:val="30"/>
        </w:rPr>
        <w:t>3</w:t>
      </w:r>
      <w:r w:rsidRPr="009703A3">
        <w:rPr>
          <w:rFonts w:ascii="Angsana New" w:hAnsi="Angsana New"/>
          <w:sz w:val="30"/>
          <w:szCs w:val="30"/>
        </w:rPr>
        <w:t xml:space="preserve"> </w:t>
      </w:r>
      <w:r w:rsidRPr="009703A3">
        <w:rPr>
          <w:rFonts w:ascii="Angsana New" w:hAnsi="Angsana New"/>
          <w:sz w:val="30"/>
          <w:szCs w:val="30"/>
          <w:cs/>
        </w:rPr>
        <w:t>ล้านบาท</w:t>
      </w:r>
    </w:p>
    <w:p w14:paraId="7842BEFC" w14:textId="77777777" w:rsidR="00EA4F5C" w:rsidRPr="008953C5" w:rsidRDefault="00EA4F5C" w:rsidP="00E41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 w:hint="cs"/>
          <w:b/>
          <w:bCs/>
          <w:sz w:val="20"/>
          <w:szCs w:val="20"/>
        </w:rPr>
      </w:pPr>
    </w:p>
    <w:p w14:paraId="33A5C029" w14:textId="77777777" w:rsidR="00074636" w:rsidRDefault="00074636" w:rsidP="00074636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074636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การจัดประเภทรายการบัญชีใหม่</w:t>
      </w:r>
    </w:p>
    <w:p w14:paraId="78C9AD0C" w14:textId="77777777" w:rsidR="00074636" w:rsidRPr="008953C5" w:rsidRDefault="00074636" w:rsidP="00074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sz w:val="20"/>
          <w:szCs w:val="20"/>
        </w:rPr>
      </w:pPr>
    </w:p>
    <w:p w14:paraId="6C00A27D" w14:textId="77777777" w:rsidR="00074636" w:rsidRDefault="00074636" w:rsidP="00074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sz w:val="30"/>
          <w:szCs w:val="30"/>
        </w:rPr>
      </w:pPr>
      <w:r w:rsidRPr="00074636">
        <w:rPr>
          <w:rFonts w:ascii="Angsana New" w:hAnsi="Angsana New"/>
          <w:sz w:val="30"/>
          <w:szCs w:val="30"/>
          <w:cs/>
        </w:rPr>
        <w:t xml:space="preserve">บริษัทได้จัดประเภทรายการบัญชีบางรายการในงบฐานะการเงิน ณ วันที่ </w:t>
      </w:r>
      <w:r w:rsidRPr="00074636">
        <w:rPr>
          <w:rFonts w:ascii="Angsana New" w:hAnsi="Angsana New"/>
          <w:sz w:val="30"/>
          <w:szCs w:val="30"/>
        </w:rPr>
        <w:t xml:space="preserve">31 </w:t>
      </w:r>
      <w:r w:rsidRPr="0007463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74636">
        <w:rPr>
          <w:rFonts w:ascii="Angsana New" w:hAnsi="Angsana New"/>
          <w:sz w:val="30"/>
          <w:szCs w:val="30"/>
        </w:rPr>
        <w:t xml:space="preserve">2567 </w:t>
      </w:r>
      <w:r w:rsidRPr="00074636">
        <w:rPr>
          <w:rFonts w:ascii="Angsana New" w:hAnsi="Angsana New"/>
          <w:sz w:val="30"/>
          <w:szCs w:val="30"/>
          <w:cs/>
        </w:rPr>
        <w:t xml:space="preserve">ใหม่เพื่อให้สอดคล้องกับการแสดงรายการในงบฐานะการเงิน ณ วันที่ </w:t>
      </w:r>
      <w:r w:rsidRPr="00074636">
        <w:rPr>
          <w:rFonts w:ascii="Angsana New" w:hAnsi="Angsana New"/>
          <w:sz w:val="30"/>
          <w:szCs w:val="30"/>
        </w:rPr>
        <w:t>3</w:t>
      </w:r>
      <w:r w:rsidR="00883D1D" w:rsidRPr="00883D1D">
        <w:rPr>
          <w:rFonts w:ascii="Angsana New" w:hAnsi="Angsana New" w:hint="cs"/>
          <w:sz w:val="30"/>
          <w:szCs w:val="30"/>
        </w:rPr>
        <w:t>0</w:t>
      </w:r>
      <w:r w:rsidRPr="00074636">
        <w:rPr>
          <w:rFonts w:ascii="Angsana New" w:hAnsi="Angsana New"/>
          <w:sz w:val="30"/>
          <w:szCs w:val="30"/>
        </w:rPr>
        <w:t xml:space="preserve"> </w:t>
      </w:r>
      <w:r w:rsidRPr="00074636"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ิถุนายน</w:t>
      </w:r>
      <w:r w:rsidRPr="00074636">
        <w:rPr>
          <w:rFonts w:ascii="Angsana New" w:hAnsi="Angsana New"/>
          <w:sz w:val="30"/>
          <w:szCs w:val="30"/>
          <w:cs/>
        </w:rPr>
        <w:t xml:space="preserve"> </w:t>
      </w:r>
      <w:r w:rsidRPr="00074636">
        <w:rPr>
          <w:rFonts w:ascii="Angsana New" w:hAnsi="Angsana New"/>
          <w:sz w:val="30"/>
          <w:szCs w:val="30"/>
        </w:rPr>
        <w:t xml:space="preserve">2568 </w:t>
      </w:r>
      <w:r w:rsidRPr="00074636">
        <w:rPr>
          <w:rFonts w:ascii="Angsana New" w:hAnsi="Angsana New"/>
          <w:sz w:val="30"/>
          <w:szCs w:val="30"/>
          <w:cs/>
        </w:rPr>
        <w:t>โดยไม่มีผลกระทบต่อกำไรเบ็ดเสร็จรวมหรือส่วนของผู้ถือหุ้น การจัดประเภทรายการบัญชีใหม่มีดังต่อไปนี้</w:t>
      </w:r>
    </w:p>
    <w:p w14:paraId="6F667C6F" w14:textId="77777777" w:rsidR="00074636" w:rsidRPr="008953C5" w:rsidRDefault="00074636" w:rsidP="00074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left="14"/>
        <w:jc w:val="both"/>
        <w:rPr>
          <w:rFonts w:ascii="Angsana New" w:hAnsi="Angsana New"/>
          <w:sz w:val="20"/>
          <w:szCs w:val="20"/>
        </w:rPr>
      </w:pPr>
    </w:p>
    <w:tbl>
      <w:tblPr>
        <w:tblW w:w="94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8"/>
        <w:gridCol w:w="1497"/>
        <w:gridCol w:w="238"/>
        <w:gridCol w:w="1512"/>
        <w:gridCol w:w="238"/>
        <w:gridCol w:w="1498"/>
      </w:tblGrid>
      <w:tr w:rsidR="00074636" w:rsidRPr="00635D34" w14:paraId="6E97D54C" w14:textId="77777777">
        <w:tc>
          <w:tcPr>
            <w:tcW w:w="4438" w:type="dxa"/>
            <w:vAlign w:val="bottom"/>
          </w:tcPr>
          <w:p w14:paraId="49C0A53C" w14:textId="77777777" w:rsidR="00074636" w:rsidRPr="00635D34" w:rsidRDefault="00074636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983" w:type="dxa"/>
            <w:gridSpan w:val="5"/>
            <w:tcBorders>
              <w:left w:val="nil"/>
              <w:bottom w:val="nil"/>
              <w:right w:val="nil"/>
            </w:tcBorders>
            <w:hideMark/>
          </w:tcPr>
          <w:p w14:paraId="7E8FD2D3" w14:textId="77777777" w:rsidR="00074636" w:rsidRPr="00635D34" w:rsidRDefault="000746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07463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งบฐานะการเงิน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635D34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074636" w:rsidRPr="00635D34" w14:paraId="055652BC" w14:textId="77777777">
        <w:tc>
          <w:tcPr>
            <w:tcW w:w="4438" w:type="dxa"/>
            <w:vAlign w:val="bottom"/>
          </w:tcPr>
          <w:p w14:paraId="51DEAD22" w14:textId="77777777" w:rsidR="00074636" w:rsidRPr="00635D34" w:rsidRDefault="00074636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A4DA2D" w14:textId="77777777" w:rsidR="00074636" w:rsidRPr="00635D34" w:rsidRDefault="00074636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2CE9B" w14:textId="77777777" w:rsidR="00074636" w:rsidRPr="00635D34" w:rsidRDefault="000746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CCFD7B" w14:textId="77777777" w:rsidR="00074636" w:rsidRPr="00635D34" w:rsidRDefault="000746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5241C" w14:textId="77777777" w:rsidR="00074636" w:rsidRPr="00635D34" w:rsidRDefault="00074636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E72A7F" w14:textId="77777777" w:rsidR="00074636" w:rsidRPr="00635D34" w:rsidRDefault="000746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074636" w:rsidRPr="00635D34" w14:paraId="5765873C" w14:textId="77777777" w:rsidTr="00CC4991">
        <w:tc>
          <w:tcPr>
            <w:tcW w:w="4438" w:type="dxa"/>
            <w:vAlign w:val="bottom"/>
          </w:tcPr>
          <w:p w14:paraId="5BB0AEDE" w14:textId="77777777" w:rsidR="00074636" w:rsidRPr="00635D34" w:rsidRDefault="00074636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3159CF" w14:textId="77777777" w:rsidR="00074636" w:rsidRPr="00635D34" w:rsidRDefault="00074636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144F27E7" w14:textId="77777777" w:rsidR="00074636" w:rsidRPr="00635D34" w:rsidRDefault="00074636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A8A42" w14:textId="77777777" w:rsidR="00074636" w:rsidRPr="00635D34" w:rsidRDefault="000746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7E56C86F" w14:textId="77777777" w:rsidR="00074636" w:rsidRPr="00635D34" w:rsidRDefault="00074636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44EF2" w14:textId="77777777" w:rsidR="00074636" w:rsidRPr="00635D34" w:rsidRDefault="00074636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BC613E" w:rsidRPr="00635D34" w14:paraId="635402E4" w14:textId="77777777" w:rsidTr="00CC4991">
        <w:tc>
          <w:tcPr>
            <w:tcW w:w="4438" w:type="dxa"/>
            <w:vAlign w:val="bottom"/>
          </w:tcPr>
          <w:p w14:paraId="6D01E328" w14:textId="77777777" w:rsidR="00BC613E" w:rsidRPr="00BC613E" w:rsidRDefault="00BC613E" w:rsidP="00BC613E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olor w:val="000000"/>
                <w:cs/>
              </w:rPr>
            </w:pPr>
            <w:r w:rsidRPr="00BC613E">
              <w:rPr>
                <w:rFonts w:ascii="Angsana New" w:hAnsi="Angsana New"/>
                <w:color w:val="000000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477FA" w14:textId="77777777" w:rsidR="00BC613E" w:rsidRPr="00CA69E6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69E6">
              <w:rPr>
                <w:rFonts w:ascii="Angsana New" w:hAnsi="Angsana New"/>
                <w:bCs/>
                <w:sz w:val="30"/>
                <w:szCs w:val="30"/>
              </w:rPr>
              <w:t>20,517</w:t>
            </w:r>
          </w:p>
        </w:tc>
        <w:tc>
          <w:tcPr>
            <w:tcW w:w="238" w:type="dxa"/>
          </w:tcPr>
          <w:p w14:paraId="1B2BBB2B" w14:textId="77777777" w:rsidR="00BC613E" w:rsidRPr="00635D34" w:rsidRDefault="00BC613E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81225" w14:textId="77777777" w:rsidR="00BC613E" w:rsidRPr="00CA69E6" w:rsidRDefault="00CA69E6" w:rsidP="00CA69E6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69E6">
              <w:rPr>
                <w:rFonts w:ascii="Angsana New" w:hAnsi="Angsana New"/>
                <w:bCs/>
                <w:sz w:val="30"/>
                <w:szCs w:val="30"/>
              </w:rPr>
              <w:t>(510)</w:t>
            </w:r>
          </w:p>
        </w:tc>
        <w:tc>
          <w:tcPr>
            <w:tcW w:w="238" w:type="dxa"/>
          </w:tcPr>
          <w:p w14:paraId="6B9D181D" w14:textId="77777777" w:rsidR="00BC613E" w:rsidRPr="00635D34" w:rsidRDefault="00BC613E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B30859" w14:textId="77777777" w:rsidR="00BC613E" w:rsidRPr="00CA69E6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A69E6">
              <w:rPr>
                <w:rFonts w:ascii="Angsana New" w:hAnsi="Angsana New"/>
                <w:bCs/>
                <w:sz w:val="30"/>
                <w:szCs w:val="30"/>
              </w:rPr>
              <w:t>20,007</w:t>
            </w:r>
          </w:p>
        </w:tc>
      </w:tr>
      <w:tr w:rsidR="008A3E33" w:rsidRPr="00635D34" w14:paraId="4FEDA698" w14:textId="77777777" w:rsidTr="00CC4991">
        <w:tc>
          <w:tcPr>
            <w:tcW w:w="4438" w:type="dxa"/>
            <w:vAlign w:val="bottom"/>
          </w:tcPr>
          <w:p w14:paraId="28FFC663" w14:textId="77777777" w:rsidR="008A3E33" w:rsidRPr="008953C5" w:rsidRDefault="008A3E33" w:rsidP="00BC613E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97" w:type="dxa"/>
            <w:tcBorders>
              <w:top w:val="double" w:sz="4" w:space="0" w:color="auto"/>
              <w:left w:val="nil"/>
              <w:right w:val="nil"/>
            </w:tcBorders>
          </w:tcPr>
          <w:p w14:paraId="776A8A78" w14:textId="77777777" w:rsidR="008A3E33" w:rsidRPr="008953C5" w:rsidRDefault="008A3E33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38" w:type="dxa"/>
          </w:tcPr>
          <w:p w14:paraId="4D4F1AE0" w14:textId="77777777" w:rsidR="008A3E33" w:rsidRPr="008953C5" w:rsidRDefault="008A3E33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12" w:type="dxa"/>
            <w:tcBorders>
              <w:top w:val="double" w:sz="4" w:space="0" w:color="auto"/>
              <w:left w:val="nil"/>
              <w:right w:val="nil"/>
            </w:tcBorders>
          </w:tcPr>
          <w:p w14:paraId="6EC6D1D3" w14:textId="77777777" w:rsidR="008A3E33" w:rsidRPr="008953C5" w:rsidRDefault="008A3E33" w:rsidP="00CA69E6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38" w:type="dxa"/>
          </w:tcPr>
          <w:p w14:paraId="5C6C6C4F" w14:textId="77777777" w:rsidR="008A3E33" w:rsidRPr="008953C5" w:rsidRDefault="008A3E33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20"/>
                <w:szCs w:val="2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83F8D4" w14:textId="77777777" w:rsidR="008A3E33" w:rsidRPr="008953C5" w:rsidRDefault="008A3E33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BC613E" w:rsidRPr="00635D34" w14:paraId="24142E0F" w14:textId="77777777" w:rsidTr="00BC613E">
        <w:tc>
          <w:tcPr>
            <w:tcW w:w="4438" w:type="dxa"/>
            <w:vAlign w:val="bottom"/>
          </w:tcPr>
          <w:p w14:paraId="6B1CFD4B" w14:textId="77777777" w:rsidR="00BC613E" w:rsidRPr="008A3E33" w:rsidRDefault="008A3E33" w:rsidP="008A3E33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cs/>
              </w:rPr>
            </w:pPr>
            <w:r w:rsidRPr="00074636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</w:tcPr>
          <w:p w14:paraId="522E0B8C" w14:textId="77777777" w:rsidR="00BC613E" w:rsidRPr="00635D34" w:rsidRDefault="00BC613E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4B7DE9E0" w14:textId="77777777" w:rsidR="00BC613E" w:rsidRPr="00635D34" w:rsidRDefault="00BC613E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3882256B" w14:textId="77777777" w:rsidR="00BC613E" w:rsidRPr="00CA69E6" w:rsidRDefault="00BC613E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3E25B0D" w14:textId="77777777" w:rsidR="00BC613E" w:rsidRPr="00CA69E6" w:rsidRDefault="00BC613E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bottom"/>
          </w:tcPr>
          <w:p w14:paraId="4DCBF21D" w14:textId="77777777" w:rsidR="00BC613E" w:rsidRPr="00CA69E6" w:rsidRDefault="00BC613E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074636" w:rsidRPr="00635D34" w14:paraId="46CB8B35" w14:textId="77777777" w:rsidTr="00BC613E">
        <w:tc>
          <w:tcPr>
            <w:tcW w:w="4438" w:type="dxa"/>
            <w:vAlign w:val="bottom"/>
          </w:tcPr>
          <w:p w14:paraId="3537C207" w14:textId="77777777" w:rsidR="00074636" w:rsidRPr="00074636" w:rsidRDefault="00074636" w:rsidP="00074636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497" w:type="dxa"/>
            <w:tcBorders>
              <w:left w:val="nil"/>
              <w:right w:val="nil"/>
            </w:tcBorders>
          </w:tcPr>
          <w:p w14:paraId="371B5272" w14:textId="77777777" w:rsidR="00074636" w:rsidRPr="00CA69E6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CA69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E36B954" w14:textId="77777777" w:rsidR="00074636" w:rsidRPr="00074636" w:rsidRDefault="00074636" w:rsidP="00074636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470A429" w14:textId="77777777" w:rsidR="00074636" w:rsidRPr="00074636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614</w:t>
            </w:r>
          </w:p>
        </w:tc>
        <w:tc>
          <w:tcPr>
            <w:tcW w:w="238" w:type="dxa"/>
          </w:tcPr>
          <w:p w14:paraId="705667CC" w14:textId="77777777" w:rsidR="00074636" w:rsidRPr="00074636" w:rsidRDefault="0007463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left w:val="nil"/>
              <w:right w:val="nil"/>
            </w:tcBorders>
            <w:vAlign w:val="bottom"/>
          </w:tcPr>
          <w:p w14:paraId="3DD8F213" w14:textId="77777777" w:rsidR="00074636" w:rsidRPr="00074636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614</w:t>
            </w:r>
          </w:p>
        </w:tc>
      </w:tr>
      <w:tr w:rsidR="00074636" w:rsidRPr="00635D34" w14:paraId="2EAE9AFD" w14:textId="77777777" w:rsidTr="00CC4991">
        <w:tc>
          <w:tcPr>
            <w:tcW w:w="4438" w:type="dxa"/>
            <w:vAlign w:val="bottom"/>
          </w:tcPr>
          <w:p w14:paraId="09A854F6" w14:textId="77777777" w:rsidR="00074636" w:rsidRPr="00074636" w:rsidRDefault="00074636" w:rsidP="00074636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ค่าตัดจำหน่ายสะสม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019A4" w14:textId="77777777" w:rsidR="00074636" w:rsidRPr="00CA69E6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CA69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F746BDD" w14:textId="77777777" w:rsidR="00074636" w:rsidRPr="00074636" w:rsidRDefault="00074636" w:rsidP="00074636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ADB79" w14:textId="77777777" w:rsidR="00074636" w:rsidRPr="00074636" w:rsidRDefault="00CA69E6" w:rsidP="00CA69E6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(575)</w:t>
            </w:r>
          </w:p>
        </w:tc>
        <w:tc>
          <w:tcPr>
            <w:tcW w:w="238" w:type="dxa"/>
          </w:tcPr>
          <w:p w14:paraId="08A270CD" w14:textId="77777777" w:rsidR="00074636" w:rsidRPr="00074636" w:rsidRDefault="0007463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E12A8" w14:textId="77777777" w:rsidR="00074636" w:rsidRPr="00074636" w:rsidRDefault="00CA69E6" w:rsidP="00CA69E6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(575)</w:t>
            </w:r>
          </w:p>
        </w:tc>
      </w:tr>
      <w:tr w:rsidR="00074636" w:rsidRPr="00635D34" w14:paraId="4C0D2143" w14:textId="77777777" w:rsidTr="00CC4991">
        <w:tc>
          <w:tcPr>
            <w:tcW w:w="4438" w:type="dxa"/>
            <w:vAlign w:val="bottom"/>
          </w:tcPr>
          <w:p w14:paraId="7B7C9B39" w14:textId="77777777" w:rsidR="00074636" w:rsidRPr="00635D34" w:rsidRDefault="00074636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463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765BC633" w14:textId="77777777" w:rsidR="00074636" w:rsidRPr="00CA69E6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A69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CF9354" w14:textId="77777777" w:rsidR="00074636" w:rsidRPr="00635D34" w:rsidRDefault="00074636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6B53E0A5" w14:textId="77777777" w:rsidR="00074636" w:rsidRPr="00635D34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  <w:tc>
          <w:tcPr>
            <w:tcW w:w="238" w:type="dxa"/>
          </w:tcPr>
          <w:p w14:paraId="0BDDFFB3" w14:textId="77777777" w:rsidR="00074636" w:rsidRPr="00635D34" w:rsidRDefault="00074636" w:rsidP="00CA69E6">
            <w:pPr>
              <w:pStyle w:val="ASSETS"/>
              <w:tabs>
                <w:tab w:val="clear" w:pos="900"/>
              </w:tabs>
              <w:ind w:right="204"/>
              <w:jc w:val="right"/>
              <w:rPr>
                <w:rFonts w:ascii="Angsana New" w:hAnsi="Angsana New"/>
                <w:b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71CEA" w14:textId="77777777" w:rsidR="00074636" w:rsidRPr="00635D34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</w:tr>
      <w:tr w:rsidR="00BC613E" w:rsidRPr="00635D34" w14:paraId="1012E885" w14:textId="77777777" w:rsidTr="00CC4991">
        <w:tc>
          <w:tcPr>
            <w:tcW w:w="4438" w:type="dxa"/>
            <w:vAlign w:val="bottom"/>
          </w:tcPr>
          <w:p w14:paraId="2EC1E287" w14:textId="77777777" w:rsidR="00BC613E" w:rsidRPr="008953C5" w:rsidRDefault="00BC613E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F1C310E" w14:textId="77777777" w:rsidR="00BC613E" w:rsidRPr="008953C5" w:rsidRDefault="00BC613E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38" w:type="dxa"/>
          </w:tcPr>
          <w:p w14:paraId="5792C206" w14:textId="77777777" w:rsidR="00BC613E" w:rsidRPr="008953C5" w:rsidRDefault="00BC613E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342A3526" w14:textId="77777777" w:rsidR="00BC613E" w:rsidRPr="008953C5" w:rsidRDefault="00BC613E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38" w:type="dxa"/>
          </w:tcPr>
          <w:p w14:paraId="5245CBE5" w14:textId="77777777" w:rsidR="00BC613E" w:rsidRPr="008953C5" w:rsidRDefault="00BC613E">
            <w:pPr>
              <w:pStyle w:val="ASSETS"/>
              <w:ind w:right="269"/>
              <w:jc w:val="right"/>
              <w:rPr>
                <w:rFonts w:ascii="Angsana New" w:hAnsi="Angsana New"/>
                <w:b w:val="0"/>
                <w:sz w:val="20"/>
                <w:szCs w:val="2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double" w:sz="4" w:space="0" w:color="auto"/>
            </w:tcBorders>
            <w:vAlign w:val="bottom"/>
          </w:tcPr>
          <w:p w14:paraId="5AABE8E8" w14:textId="77777777" w:rsidR="00BC613E" w:rsidRPr="008953C5" w:rsidRDefault="00BC613E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074636" w:rsidRPr="00635D34" w14:paraId="573CA687" w14:textId="77777777" w:rsidTr="00CC4991">
        <w:tc>
          <w:tcPr>
            <w:tcW w:w="4438" w:type="dxa"/>
            <w:vAlign w:val="bottom"/>
          </w:tcPr>
          <w:p w14:paraId="406F00CC" w14:textId="77777777" w:rsidR="00074636" w:rsidRPr="00312A18" w:rsidRDefault="00074636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s/>
                <w:lang w:val="en-US"/>
              </w:rPr>
            </w:pPr>
            <w:r w:rsidRPr="00074636">
              <w:rPr>
                <w:rFonts w:ascii="Angsana New" w:hAnsi="Angsana New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497" w:type="dxa"/>
            <w:tcBorders>
              <w:bottom w:val="double" w:sz="4" w:space="0" w:color="auto"/>
            </w:tcBorders>
          </w:tcPr>
          <w:p w14:paraId="7D7E5AB6" w14:textId="77777777" w:rsidR="00074636" w:rsidRPr="00635D34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2,955</w:t>
            </w:r>
          </w:p>
        </w:tc>
        <w:tc>
          <w:tcPr>
            <w:tcW w:w="238" w:type="dxa"/>
          </w:tcPr>
          <w:p w14:paraId="736AF8B1" w14:textId="77777777" w:rsidR="00074636" w:rsidRPr="00635D34" w:rsidRDefault="00074636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</w:tcPr>
          <w:p w14:paraId="69D392D0" w14:textId="77777777" w:rsidR="00074636" w:rsidRPr="00635D34" w:rsidRDefault="00CA69E6" w:rsidP="00CA69E6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13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471</w:t>
            </w:r>
          </w:p>
        </w:tc>
        <w:tc>
          <w:tcPr>
            <w:tcW w:w="238" w:type="dxa"/>
          </w:tcPr>
          <w:p w14:paraId="74B420C8" w14:textId="77777777" w:rsidR="00074636" w:rsidRPr="00635D34" w:rsidRDefault="00074636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tcBorders>
              <w:bottom w:val="double" w:sz="4" w:space="0" w:color="auto"/>
            </w:tcBorders>
            <w:vAlign w:val="bottom"/>
          </w:tcPr>
          <w:p w14:paraId="3D5A9616" w14:textId="77777777" w:rsidR="00074636" w:rsidRPr="00635D34" w:rsidRDefault="00CA69E6" w:rsidP="00CA6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20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3,426</w:t>
            </w:r>
          </w:p>
        </w:tc>
      </w:tr>
    </w:tbl>
    <w:p w14:paraId="4CCD6F65" w14:textId="77777777" w:rsidR="00074636" w:rsidRPr="008953C5" w:rsidRDefault="00074636" w:rsidP="00FA2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jc w:val="both"/>
        <w:rPr>
          <w:rFonts w:ascii="Angsana New" w:hAnsi="Angsana New"/>
          <w:sz w:val="20"/>
          <w:szCs w:val="20"/>
        </w:rPr>
      </w:pPr>
    </w:p>
    <w:p w14:paraId="0037542E" w14:textId="77777777" w:rsidR="006252A7" w:rsidRPr="00822B99" w:rsidRDefault="006252A7" w:rsidP="001162ED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"/>
        </w:tabs>
        <w:ind w:hanging="886"/>
        <w:jc w:val="both"/>
        <w:rPr>
          <w:rFonts w:ascii="Angsana New" w:hAnsi="Angsana New"/>
          <w:b/>
          <w:bCs/>
          <w:sz w:val="30"/>
          <w:szCs w:val="30"/>
        </w:rPr>
      </w:pPr>
      <w:r w:rsidRPr="00822B99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65A51E0F" w14:textId="77777777" w:rsidR="00656F8B" w:rsidRPr="008953C5" w:rsidRDefault="00656F8B" w:rsidP="00AE6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A7F0BE2" w14:textId="77777777" w:rsidR="00540637" w:rsidRPr="00717931" w:rsidRDefault="006252A7" w:rsidP="00656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717931">
        <w:rPr>
          <w:rFonts w:ascii="Angsana New" w:hAnsi="Angsana New"/>
          <w:spacing w:val="-2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EB437E" w:rsidRPr="00717931">
        <w:rPr>
          <w:rFonts w:ascii="Angsana New" w:hAnsi="Angsana New"/>
          <w:spacing w:val="-2"/>
          <w:sz w:val="30"/>
          <w:szCs w:val="30"/>
        </w:rPr>
        <w:t>11</w:t>
      </w:r>
      <w:r w:rsidR="00EB437E" w:rsidRPr="00717931">
        <w:rPr>
          <w:rFonts w:ascii="Angsana New" w:hAnsi="Angsana New" w:hint="cs"/>
          <w:spacing w:val="-2"/>
          <w:sz w:val="30"/>
          <w:szCs w:val="30"/>
          <w:cs/>
        </w:rPr>
        <w:t xml:space="preserve"> สิงหาคม</w:t>
      </w:r>
      <w:r w:rsidR="00AE69F7" w:rsidRPr="0071793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E69F7" w:rsidRPr="00717931">
        <w:rPr>
          <w:rFonts w:ascii="Angsana New" w:hAnsi="Angsana New"/>
          <w:spacing w:val="-2"/>
          <w:sz w:val="30"/>
          <w:szCs w:val="30"/>
        </w:rPr>
        <w:t>256</w:t>
      </w:r>
      <w:r w:rsidR="00981862" w:rsidRPr="00717931">
        <w:rPr>
          <w:rFonts w:ascii="Angsana New" w:hAnsi="Angsana New"/>
          <w:spacing w:val="-2"/>
          <w:sz w:val="30"/>
          <w:szCs w:val="30"/>
        </w:rPr>
        <w:t>8</w:t>
      </w:r>
    </w:p>
    <w:sectPr w:rsidR="00540637" w:rsidRPr="00717931" w:rsidSect="009A79B7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35" w:right="1134" w:bottom="1134" w:left="1418" w:header="476" w:footer="590" w:gutter="0"/>
      <w:pgNumType w:start="1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46E89" w14:textId="77777777" w:rsidR="00BF0623" w:rsidRDefault="00BF0623">
      <w:r>
        <w:separator/>
      </w:r>
    </w:p>
  </w:endnote>
  <w:endnote w:type="continuationSeparator" w:id="0">
    <w:p w14:paraId="49BB9A97" w14:textId="77777777" w:rsidR="00BF0623" w:rsidRDefault="00BF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DEE5E" w14:textId="77777777" w:rsidR="000F63ED" w:rsidRPr="004B385F" w:rsidRDefault="000F63ED">
    <w:pPr>
      <w:pStyle w:val="Footer"/>
      <w:jc w:val="right"/>
      <w:rPr>
        <w:rFonts w:ascii="Angsana New" w:hAnsi="Angsana New"/>
        <w:sz w:val="30"/>
        <w:szCs w:val="30"/>
      </w:rPr>
    </w:pPr>
    <w:r w:rsidRPr="004B385F">
      <w:rPr>
        <w:rFonts w:ascii="Angsana New" w:hAnsi="Angsana New"/>
        <w:sz w:val="30"/>
        <w:szCs w:val="30"/>
      </w:rPr>
      <w:fldChar w:fldCharType="begin"/>
    </w:r>
    <w:r w:rsidRPr="004B385F">
      <w:rPr>
        <w:rFonts w:ascii="Angsana New" w:hAnsi="Angsana New"/>
        <w:sz w:val="30"/>
        <w:szCs w:val="30"/>
      </w:rPr>
      <w:instrText xml:space="preserve"> PAGE   \* MERGEFORMAT </w:instrText>
    </w:r>
    <w:r w:rsidRPr="004B385F">
      <w:rPr>
        <w:rFonts w:ascii="Angsana New" w:hAnsi="Angsana New"/>
        <w:sz w:val="30"/>
        <w:szCs w:val="30"/>
      </w:rPr>
      <w:fldChar w:fldCharType="separate"/>
    </w:r>
    <w:r w:rsidR="00BA5D0E">
      <w:rPr>
        <w:rFonts w:ascii="Angsana New" w:hAnsi="Angsana New"/>
        <w:noProof/>
        <w:sz w:val="30"/>
        <w:szCs w:val="30"/>
      </w:rPr>
      <w:t>9</w:t>
    </w:r>
    <w:r w:rsidRPr="004B385F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F43A9" w14:textId="77777777" w:rsidR="000F63ED" w:rsidRPr="008F4F32" w:rsidRDefault="00FF6534" w:rsidP="00DD147A">
    <w:pPr>
      <w:pStyle w:val="Footer"/>
      <w:jc w:val="right"/>
      <w:rPr>
        <w:rFonts w:ascii="Angsana New" w:hAnsi="Angsana New" w:hint="cs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1F14B" w14:textId="77777777" w:rsidR="00BF0623" w:rsidRDefault="00BF0623">
      <w:r>
        <w:separator/>
      </w:r>
    </w:p>
  </w:footnote>
  <w:footnote w:type="continuationSeparator" w:id="0">
    <w:p w14:paraId="3A3D3B70" w14:textId="77777777" w:rsidR="00BF0623" w:rsidRDefault="00BF0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0899" w14:textId="77777777" w:rsidR="000F63ED" w:rsidRPr="009A79B7" w:rsidRDefault="000F63ED" w:rsidP="005460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40"/>
        <w:szCs w:val="40"/>
      </w:rPr>
    </w:pPr>
  </w:p>
  <w:p w14:paraId="0563A576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="00560C03"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5ACF451B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นแบบย่อ</w:t>
    </w:r>
    <w:r w:rsidR="007E095B"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5C9B0136" w14:textId="77777777" w:rsidR="000F63ED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763A2">
      <w:rPr>
        <w:rFonts w:ascii="Angsana New" w:hAnsi="Angsana New"/>
        <w:b/>
        <w:bCs/>
        <w:sz w:val="32"/>
        <w:szCs w:val="32"/>
      </w:rPr>
      <w:t xml:space="preserve">30 </w:t>
    </w:r>
    <w:r w:rsidR="00D763A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8019DE">
      <w:rPr>
        <w:rFonts w:ascii="Angsana New" w:hAnsi="Angsana New"/>
        <w:b/>
        <w:bCs/>
        <w:sz w:val="32"/>
        <w:szCs w:val="32"/>
        <w:cs/>
      </w:rPr>
      <w:t xml:space="preserve">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8</w:t>
    </w:r>
    <w:r w:rsidR="008019DE">
      <w:rPr>
        <w:rFonts w:ascii="Angsana New" w:hAnsi="Angsana New"/>
        <w:b/>
        <w:bCs/>
        <w:sz w:val="32"/>
        <w:szCs w:val="32"/>
      </w:rPr>
      <w:t xml:space="preserve"> </w:t>
    </w:r>
    <w:r w:rsidR="008019DE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(ยังไม่ได้ตรวจสอบ/สอบทานแล้ว)</w:t>
    </w:r>
  </w:p>
  <w:p w14:paraId="418A5DBE" w14:textId="77777777" w:rsidR="000F63ED" w:rsidRPr="00D27ADF" w:rsidRDefault="000F63ED" w:rsidP="001D03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560C03" w:rsidRPr="00560C0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560C03" w:rsidRPr="00560C03">
      <w:rPr>
        <w:rFonts w:ascii="Angsana New" w:hAnsi="Angsana New" w:hint="cs"/>
        <w:b/>
        <w:bCs/>
        <w:sz w:val="32"/>
        <w:szCs w:val="32"/>
      </w:rPr>
      <w:t>256</w:t>
    </w:r>
    <w:r w:rsidR="00861B49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743B15CA" w14:textId="77777777" w:rsidR="000F63ED" w:rsidRDefault="000F63ED" w:rsidP="00684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</w:p>
  <w:p w14:paraId="19BFE96F" w14:textId="77777777" w:rsidR="00C36C04" w:rsidRPr="00C36C04" w:rsidRDefault="00C36C04" w:rsidP="00684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23163" w14:textId="77777777" w:rsidR="000F63ED" w:rsidRPr="009A79B7" w:rsidRDefault="000F63ED" w:rsidP="00D228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40"/>
        <w:szCs w:val="40"/>
      </w:rPr>
    </w:pPr>
  </w:p>
  <w:p w14:paraId="371D5BB0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="00560C03"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7C5335AB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นแบบย่อ</w:t>
    </w:r>
  </w:p>
  <w:p w14:paraId="1F3ECCF2" w14:textId="77777777" w:rsidR="000F63ED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763A2">
      <w:rPr>
        <w:rFonts w:ascii="Angsana New" w:hAnsi="Angsana New"/>
        <w:b/>
        <w:bCs/>
        <w:sz w:val="32"/>
        <w:szCs w:val="32"/>
      </w:rPr>
      <w:t xml:space="preserve">30 </w:t>
    </w:r>
    <w:r w:rsidR="00D763A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8019DE">
      <w:rPr>
        <w:rFonts w:ascii="Angsana New" w:hAnsi="Angsana New"/>
        <w:b/>
        <w:bCs/>
        <w:sz w:val="32"/>
        <w:szCs w:val="32"/>
        <w:cs/>
      </w:rPr>
      <w:t xml:space="preserve">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8</w:t>
    </w:r>
    <w:r w:rsidR="008019DE">
      <w:rPr>
        <w:rFonts w:ascii="Angsana New" w:hAnsi="Angsana New"/>
        <w:b/>
        <w:bCs/>
        <w:sz w:val="32"/>
        <w:szCs w:val="32"/>
      </w:rPr>
      <w:t xml:space="preserve"> </w:t>
    </w:r>
    <w:r w:rsidR="008019DE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8019DE">
      <w:rPr>
        <w:rFonts w:ascii="Angsana New" w:hAnsi="Angsana New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(ยังไม่ได้ตรวจสอบ/สอบทานแล้ว)</w:t>
    </w:r>
  </w:p>
  <w:p w14:paraId="47492213" w14:textId="77777777" w:rsidR="000F63ED" w:rsidRPr="00D27ADF" w:rsidRDefault="000F63ED" w:rsidP="00DD14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560C03" w:rsidRPr="00560C03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560C03" w:rsidRPr="00560C03">
      <w:rPr>
        <w:rFonts w:ascii="Angsana New" w:hAnsi="Angsana New" w:hint="cs"/>
        <w:b/>
        <w:bCs/>
        <w:sz w:val="32"/>
        <w:szCs w:val="32"/>
      </w:rPr>
      <w:t>256</w:t>
    </w:r>
    <w:r w:rsidR="00EA7ACC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5BAD1BA7" w14:textId="77777777" w:rsidR="000F63ED" w:rsidRPr="00C36C04" w:rsidRDefault="000F63ED">
    <w:pPr>
      <w:pStyle w:val="Header"/>
      <w:rPr>
        <w:sz w:val="30"/>
        <w:szCs w:val="30"/>
      </w:rPr>
    </w:pPr>
  </w:p>
  <w:p w14:paraId="1B0AACF6" w14:textId="77777777" w:rsidR="00C36C04" w:rsidRPr="00C36C04" w:rsidRDefault="00C36C04">
    <w:pPr>
      <w:pStyle w:val="Header"/>
      <w:rPr>
        <w:rFonts w:hint="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3DA6394"/>
    <w:multiLevelType w:val="hybridMultilevel"/>
    <w:tmpl w:val="29608DBA"/>
    <w:lvl w:ilvl="0" w:tplc="FC0CFFC8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2271BB"/>
    <w:multiLevelType w:val="hybridMultilevel"/>
    <w:tmpl w:val="D12E8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0C6B38"/>
    <w:multiLevelType w:val="hybridMultilevel"/>
    <w:tmpl w:val="A356B82C"/>
    <w:lvl w:ilvl="0" w:tplc="38C422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3218F"/>
    <w:multiLevelType w:val="multilevel"/>
    <w:tmpl w:val="CF2A17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E4A2C55"/>
    <w:multiLevelType w:val="hybridMultilevel"/>
    <w:tmpl w:val="0396D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3979EB"/>
    <w:multiLevelType w:val="hybridMultilevel"/>
    <w:tmpl w:val="2CD2B920"/>
    <w:lvl w:ilvl="0" w:tplc="F456141E">
      <w:start w:val="1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673746"/>
    <w:multiLevelType w:val="hybridMultilevel"/>
    <w:tmpl w:val="093E1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Strong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Copyrigh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14E7D56"/>
    <w:multiLevelType w:val="hybridMultilevel"/>
    <w:tmpl w:val="272AEA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9C0711"/>
    <w:multiLevelType w:val="hybridMultilevel"/>
    <w:tmpl w:val="E698D194"/>
    <w:lvl w:ilvl="0" w:tplc="399C9B8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245460"/>
    <w:multiLevelType w:val="hybridMultilevel"/>
    <w:tmpl w:val="413ADE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A5647E"/>
    <w:multiLevelType w:val="hybridMultilevel"/>
    <w:tmpl w:val="09AA19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a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7F61021"/>
    <w:multiLevelType w:val="hybridMultilevel"/>
    <w:tmpl w:val="D214D2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99093670">
    <w:abstractNumId w:val="6"/>
  </w:num>
  <w:num w:numId="2" w16cid:durableId="1759014842">
    <w:abstractNumId w:val="5"/>
  </w:num>
  <w:num w:numId="3" w16cid:durableId="1940289091">
    <w:abstractNumId w:val="9"/>
  </w:num>
  <w:num w:numId="4" w16cid:durableId="1078864862">
    <w:abstractNumId w:val="7"/>
  </w:num>
  <w:num w:numId="5" w16cid:durableId="287594637">
    <w:abstractNumId w:val="8"/>
  </w:num>
  <w:num w:numId="6" w16cid:durableId="1430656224">
    <w:abstractNumId w:val="3"/>
  </w:num>
  <w:num w:numId="7" w16cid:durableId="90667204">
    <w:abstractNumId w:val="2"/>
  </w:num>
  <w:num w:numId="8" w16cid:durableId="1480607493">
    <w:abstractNumId w:val="0"/>
  </w:num>
  <w:num w:numId="9" w16cid:durableId="1333950500">
    <w:abstractNumId w:val="1"/>
  </w:num>
  <w:num w:numId="10" w16cid:durableId="1060785987">
    <w:abstractNumId w:val="4"/>
  </w:num>
  <w:num w:numId="11" w16cid:durableId="14162005">
    <w:abstractNumId w:val="24"/>
  </w:num>
  <w:num w:numId="12" w16cid:durableId="874805881">
    <w:abstractNumId w:val="19"/>
  </w:num>
  <w:num w:numId="13" w16cid:durableId="1249778304">
    <w:abstractNumId w:val="32"/>
  </w:num>
  <w:num w:numId="14" w16cid:durableId="1744838593">
    <w:abstractNumId w:val="23"/>
  </w:num>
  <w:num w:numId="15" w16cid:durableId="1505516893">
    <w:abstractNumId w:val="25"/>
  </w:num>
  <w:num w:numId="16" w16cid:durableId="60522353">
    <w:abstractNumId w:val="26"/>
  </w:num>
  <w:num w:numId="17" w16cid:durableId="1839421884">
    <w:abstractNumId w:val="27"/>
  </w:num>
  <w:num w:numId="18" w16cid:durableId="976647631">
    <w:abstractNumId w:val="30"/>
  </w:num>
  <w:num w:numId="19" w16cid:durableId="1631083664">
    <w:abstractNumId w:val="16"/>
  </w:num>
  <w:num w:numId="20" w16cid:durableId="1434978945">
    <w:abstractNumId w:val="20"/>
  </w:num>
  <w:num w:numId="21" w16cid:durableId="406655016">
    <w:abstractNumId w:val="22"/>
  </w:num>
  <w:num w:numId="22" w16cid:durableId="1918782357">
    <w:abstractNumId w:val="29"/>
  </w:num>
  <w:num w:numId="23" w16cid:durableId="1770589058">
    <w:abstractNumId w:val="14"/>
  </w:num>
  <w:num w:numId="24" w16cid:durableId="722945952">
    <w:abstractNumId w:val="34"/>
  </w:num>
  <w:num w:numId="25" w16cid:durableId="2051342506">
    <w:abstractNumId w:val="11"/>
  </w:num>
  <w:num w:numId="26" w16cid:durableId="503594214">
    <w:abstractNumId w:val="33"/>
  </w:num>
  <w:num w:numId="27" w16cid:durableId="337082186">
    <w:abstractNumId w:val="31"/>
  </w:num>
  <w:num w:numId="28" w16cid:durableId="415858188">
    <w:abstractNumId w:val="17"/>
  </w:num>
  <w:num w:numId="29" w16cid:durableId="1759861744">
    <w:abstractNumId w:val="28"/>
  </w:num>
  <w:num w:numId="30" w16cid:durableId="1198467126">
    <w:abstractNumId w:val="15"/>
  </w:num>
  <w:num w:numId="31" w16cid:durableId="1321037267">
    <w:abstractNumId w:val="21"/>
  </w:num>
  <w:num w:numId="32" w16cid:durableId="159808525">
    <w:abstractNumId w:val="18"/>
  </w:num>
  <w:num w:numId="33" w16cid:durableId="1263032515">
    <w:abstractNumId w:val="12"/>
  </w:num>
  <w:num w:numId="34" w16cid:durableId="1987079715">
    <w:abstractNumId w:val="10"/>
  </w:num>
  <w:num w:numId="35" w16cid:durableId="284314730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0C7"/>
    <w:rsid w:val="00000320"/>
    <w:rsid w:val="000008CA"/>
    <w:rsid w:val="000008F1"/>
    <w:rsid w:val="00000BF8"/>
    <w:rsid w:val="00000E9F"/>
    <w:rsid w:val="0000100A"/>
    <w:rsid w:val="00001033"/>
    <w:rsid w:val="00001093"/>
    <w:rsid w:val="00001DA5"/>
    <w:rsid w:val="00002028"/>
    <w:rsid w:val="00002473"/>
    <w:rsid w:val="000027A5"/>
    <w:rsid w:val="000027F9"/>
    <w:rsid w:val="00002985"/>
    <w:rsid w:val="00002E66"/>
    <w:rsid w:val="00003227"/>
    <w:rsid w:val="000032E3"/>
    <w:rsid w:val="00003351"/>
    <w:rsid w:val="00003532"/>
    <w:rsid w:val="0000423F"/>
    <w:rsid w:val="00004386"/>
    <w:rsid w:val="000043BC"/>
    <w:rsid w:val="000058E3"/>
    <w:rsid w:val="00005CC7"/>
    <w:rsid w:val="00005D82"/>
    <w:rsid w:val="00005FF2"/>
    <w:rsid w:val="00006888"/>
    <w:rsid w:val="00006A26"/>
    <w:rsid w:val="00006B52"/>
    <w:rsid w:val="00006B66"/>
    <w:rsid w:val="00006BA9"/>
    <w:rsid w:val="00006BB8"/>
    <w:rsid w:val="0000775E"/>
    <w:rsid w:val="00007899"/>
    <w:rsid w:val="00007BEA"/>
    <w:rsid w:val="00010290"/>
    <w:rsid w:val="000103D5"/>
    <w:rsid w:val="00010C3B"/>
    <w:rsid w:val="000112DA"/>
    <w:rsid w:val="0001131E"/>
    <w:rsid w:val="0001159D"/>
    <w:rsid w:val="000117B0"/>
    <w:rsid w:val="00011B30"/>
    <w:rsid w:val="00011D0A"/>
    <w:rsid w:val="0001217E"/>
    <w:rsid w:val="0001223B"/>
    <w:rsid w:val="000125C1"/>
    <w:rsid w:val="00012B39"/>
    <w:rsid w:val="00012D76"/>
    <w:rsid w:val="00012FA7"/>
    <w:rsid w:val="00013349"/>
    <w:rsid w:val="00013416"/>
    <w:rsid w:val="00013545"/>
    <w:rsid w:val="000145F8"/>
    <w:rsid w:val="000152F8"/>
    <w:rsid w:val="00015725"/>
    <w:rsid w:val="000159AD"/>
    <w:rsid w:val="00015C7D"/>
    <w:rsid w:val="00015FF8"/>
    <w:rsid w:val="00016282"/>
    <w:rsid w:val="00016570"/>
    <w:rsid w:val="00016736"/>
    <w:rsid w:val="00017389"/>
    <w:rsid w:val="0001744B"/>
    <w:rsid w:val="000174EC"/>
    <w:rsid w:val="00017841"/>
    <w:rsid w:val="000179F5"/>
    <w:rsid w:val="00017A88"/>
    <w:rsid w:val="00017DB7"/>
    <w:rsid w:val="00017F8E"/>
    <w:rsid w:val="0002004E"/>
    <w:rsid w:val="00020429"/>
    <w:rsid w:val="00020824"/>
    <w:rsid w:val="00020964"/>
    <w:rsid w:val="00020E42"/>
    <w:rsid w:val="000214DF"/>
    <w:rsid w:val="00021F0D"/>
    <w:rsid w:val="000222CA"/>
    <w:rsid w:val="00022604"/>
    <w:rsid w:val="000228EB"/>
    <w:rsid w:val="00022C44"/>
    <w:rsid w:val="000231F7"/>
    <w:rsid w:val="0002330A"/>
    <w:rsid w:val="00023D45"/>
    <w:rsid w:val="000245F4"/>
    <w:rsid w:val="00024A21"/>
    <w:rsid w:val="00025CD8"/>
    <w:rsid w:val="00026102"/>
    <w:rsid w:val="000264A4"/>
    <w:rsid w:val="000265FE"/>
    <w:rsid w:val="00026707"/>
    <w:rsid w:val="0002671B"/>
    <w:rsid w:val="000268B9"/>
    <w:rsid w:val="0002742E"/>
    <w:rsid w:val="00027486"/>
    <w:rsid w:val="00027789"/>
    <w:rsid w:val="00027800"/>
    <w:rsid w:val="00030367"/>
    <w:rsid w:val="0003046A"/>
    <w:rsid w:val="00030922"/>
    <w:rsid w:val="00030B8F"/>
    <w:rsid w:val="00030E2A"/>
    <w:rsid w:val="00031A22"/>
    <w:rsid w:val="00031A5E"/>
    <w:rsid w:val="00031B9A"/>
    <w:rsid w:val="0003218E"/>
    <w:rsid w:val="000321C1"/>
    <w:rsid w:val="000321EB"/>
    <w:rsid w:val="0003222F"/>
    <w:rsid w:val="00032C38"/>
    <w:rsid w:val="00032E12"/>
    <w:rsid w:val="00033E48"/>
    <w:rsid w:val="00034035"/>
    <w:rsid w:val="00034094"/>
    <w:rsid w:val="0003484F"/>
    <w:rsid w:val="00034EA6"/>
    <w:rsid w:val="000351B2"/>
    <w:rsid w:val="00035755"/>
    <w:rsid w:val="00035B90"/>
    <w:rsid w:val="00035BD0"/>
    <w:rsid w:val="00035CF1"/>
    <w:rsid w:val="000372A9"/>
    <w:rsid w:val="00037831"/>
    <w:rsid w:val="000379FD"/>
    <w:rsid w:val="00037ACE"/>
    <w:rsid w:val="00040654"/>
    <w:rsid w:val="000408CB"/>
    <w:rsid w:val="00040C07"/>
    <w:rsid w:val="00040E7C"/>
    <w:rsid w:val="00042061"/>
    <w:rsid w:val="00042A87"/>
    <w:rsid w:val="00042EB7"/>
    <w:rsid w:val="00042FCA"/>
    <w:rsid w:val="000434F8"/>
    <w:rsid w:val="0004355F"/>
    <w:rsid w:val="00043A74"/>
    <w:rsid w:val="000441A5"/>
    <w:rsid w:val="00044648"/>
    <w:rsid w:val="000451F8"/>
    <w:rsid w:val="00045A4B"/>
    <w:rsid w:val="0004661A"/>
    <w:rsid w:val="00046644"/>
    <w:rsid w:val="00046FBF"/>
    <w:rsid w:val="0004719F"/>
    <w:rsid w:val="0004786F"/>
    <w:rsid w:val="00047EC7"/>
    <w:rsid w:val="00050008"/>
    <w:rsid w:val="00050538"/>
    <w:rsid w:val="00050817"/>
    <w:rsid w:val="00050929"/>
    <w:rsid w:val="00050E79"/>
    <w:rsid w:val="000510D2"/>
    <w:rsid w:val="00051BFB"/>
    <w:rsid w:val="00052224"/>
    <w:rsid w:val="00052D77"/>
    <w:rsid w:val="00053684"/>
    <w:rsid w:val="0005379C"/>
    <w:rsid w:val="0005387C"/>
    <w:rsid w:val="000538BF"/>
    <w:rsid w:val="00053B09"/>
    <w:rsid w:val="00053DA7"/>
    <w:rsid w:val="0005416D"/>
    <w:rsid w:val="00054342"/>
    <w:rsid w:val="00054F9F"/>
    <w:rsid w:val="00055807"/>
    <w:rsid w:val="00055C32"/>
    <w:rsid w:val="0005740E"/>
    <w:rsid w:val="000576C3"/>
    <w:rsid w:val="00057813"/>
    <w:rsid w:val="00057A56"/>
    <w:rsid w:val="00057D11"/>
    <w:rsid w:val="00057EE5"/>
    <w:rsid w:val="00060AA0"/>
    <w:rsid w:val="00060F63"/>
    <w:rsid w:val="0006102F"/>
    <w:rsid w:val="00061094"/>
    <w:rsid w:val="0006130A"/>
    <w:rsid w:val="00061853"/>
    <w:rsid w:val="00062267"/>
    <w:rsid w:val="000624A8"/>
    <w:rsid w:val="00062681"/>
    <w:rsid w:val="00062A2D"/>
    <w:rsid w:val="0006373C"/>
    <w:rsid w:val="000639D7"/>
    <w:rsid w:val="000645E4"/>
    <w:rsid w:val="00064606"/>
    <w:rsid w:val="00064800"/>
    <w:rsid w:val="00064929"/>
    <w:rsid w:val="00064DE5"/>
    <w:rsid w:val="000652C7"/>
    <w:rsid w:val="000654D6"/>
    <w:rsid w:val="0006574D"/>
    <w:rsid w:val="00066359"/>
    <w:rsid w:val="000665EC"/>
    <w:rsid w:val="00067110"/>
    <w:rsid w:val="00067621"/>
    <w:rsid w:val="00067869"/>
    <w:rsid w:val="000678D5"/>
    <w:rsid w:val="00067E38"/>
    <w:rsid w:val="00070738"/>
    <w:rsid w:val="00070E33"/>
    <w:rsid w:val="0007174E"/>
    <w:rsid w:val="00071857"/>
    <w:rsid w:val="00071BBB"/>
    <w:rsid w:val="00071BD6"/>
    <w:rsid w:val="00072240"/>
    <w:rsid w:val="000722F2"/>
    <w:rsid w:val="000725DD"/>
    <w:rsid w:val="00072CA7"/>
    <w:rsid w:val="00072CD0"/>
    <w:rsid w:val="00073298"/>
    <w:rsid w:val="00073935"/>
    <w:rsid w:val="00074061"/>
    <w:rsid w:val="00074136"/>
    <w:rsid w:val="00074636"/>
    <w:rsid w:val="000749CF"/>
    <w:rsid w:val="00074FBB"/>
    <w:rsid w:val="0007532D"/>
    <w:rsid w:val="00075AC7"/>
    <w:rsid w:val="0007644F"/>
    <w:rsid w:val="000767A6"/>
    <w:rsid w:val="00076C83"/>
    <w:rsid w:val="0007724B"/>
    <w:rsid w:val="0007742F"/>
    <w:rsid w:val="0007793B"/>
    <w:rsid w:val="00077B9D"/>
    <w:rsid w:val="00077F6C"/>
    <w:rsid w:val="00080735"/>
    <w:rsid w:val="00080C8F"/>
    <w:rsid w:val="0008104E"/>
    <w:rsid w:val="000813F6"/>
    <w:rsid w:val="0008156D"/>
    <w:rsid w:val="0008191F"/>
    <w:rsid w:val="000828FC"/>
    <w:rsid w:val="00083431"/>
    <w:rsid w:val="00083D06"/>
    <w:rsid w:val="00084564"/>
    <w:rsid w:val="00084D34"/>
    <w:rsid w:val="00085743"/>
    <w:rsid w:val="0008576B"/>
    <w:rsid w:val="00086831"/>
    <w:rsid w:val="0008684F"/>
    <w:rsid w:val="00086AF0"/>
    <w:rsid w:val="00086D61"/>
    <w:rsid w:val="000870BB"/>
    <w:rsid w:val="00090340"/>
    <w:rsid w:val="00090595"/>
    <w:rsid w:val="00090B6C"/>
    <w:rsid w:val="00091823"/>
    <w:rsid w:val="0009208F"/>
    <w:rsid w:val="000925EA"/>
    <w:rsid w:val="000925EF"/>
    <w:rsid w:val="0009262F"/>
    <w:rsid w:val="00092A02"/>
    <w:rsid w:val="00092F18"/>
    <w:rsid w:val="00093FCB"/>
    <w:rsid w:val="000940EF"/>
    <w:rsid w:val="00094104"/>
    <w:rsid w:val="000948AD"/>
    <w:rsid w:val="00094DD9"/>
    <w:rsid w:val="0009545D"/>
    <w:rsid w:val="0009552D"/>
    <w:rsid w:val="00095994"/>
    <w:rsid w:val="00095B0B"/>
    <w:rsid w:val="000960F3"/>
    <w:rsid w:val="000962C0"/>
    <w:rsid w:val="0009730C"/>
    <w:rsid w:val="00097821"/>
    <w:rsid w:val="000A073C"/>
    <w:rsid w:val="000A0935"/>
    <w:rsid w:val="000A097A"/>
    <w:rsid w:val="000A119F"/>
    <w:rsid w:val="000A164C"/>
    <w:rsid w:val="000A1842"/>
    <w:rsid w:val="000A28EF"/>
    <w:rsid w:val="000A29E1"/>
    <w:rsid w:val="000A3058"/>
    <w:rsid w:val="000A3466"/>
    <w:rsid w:val="000A3CC9"/>
    <w:rsid w:val="000A4B14"/>
    <w:rsid w:val="000A4D8A"/>
    <w:rsid w:val="000A4DF4"/>
    <w:rsid w:val="000A528D"/>
    <w:rsid w:val="000A52BF"/>
    <w:rsid w:val="000A5EEE"/>
    <w:rsid w:val="000A64EE"/>
    <w:rsid w:val="000A6E78"/>
    <w:rsid w:val="000A71F1"/>
    <w:rsid w:val="000A71FB"/>
    <w:rsid w:val="000A7201"/>
    <w:rsid w:val="000A72DA"/>
    <w:rsid w:val="000A7A3D"/>
    <w:rsid w:val="000B0518"/>
    <w:rsid w:val="000B0B92"/>
    <w:rsid w:val="000B0BD2"/>
    <w:rsid w:val="000B0E11"/>
    <w:rsid w:val="000B0F70"/>
    <w:rsid w:val="000B14D0"/>
    <w:rsid w:val="000B182A"/>
    <w:rsid w:val="000B1A3B"/>
    <w:rsid w:val="000B1DD2"/>
    <w:rsid w:val="000B22E9"/>
    <w:rsid w:val="000B266D"/>
    <w:rsid w:val="000B284F"/>
    <w:rsid w:val="000B2AAA"/>
    <w:rsid w:val="000B3077"/>
    <w:rsid w:val="000B33EF"/>
    <w:rsid w:val="000B42FF"/>
    <w:rsid w:val="000B4445"/>
    <w:rsid w:val="000B453A"/>
    <w:rsid w:val="000B492A"/>
    <w:rsid w:val="000B49AF"/>
    <w:rsid w:val="000B4B40"/>
    <w:rsid w:val="000B4CD9"/>
    <w:rsid w:val="000B6130"/>
    <w:rsid w:val="000B6346"/>
    <w:rsid w:val="000B6C88"/>
    <w:rsid w:val="000B7068"/>
    <w:rsid w:val="000B7444"/>
    <w:rsid w:val="000B7A9A"/>
    <w:rsid w:val="000C012D"/>
    <w:rsid w:val="000C07CD"/>
    <w:rsid w:val="000C0914"/>
    <w:rsid w:val="000C0DEA"/>
    <w:rsid w:val="000C12B8"/>
    <w:rsid w:val="000C1603"/>
    <w:rsid w:val="000C1864"/>
    <w:rsid w:val="000C1F31"/>
    <w:rsid w:val="000C1F89"/>
    <w:rsid w:val="000C2594"/>
    <w:rsid w:val="000C2923"/>
    <w:rsid w:val="000C2CA9"/>
    <w:rsid w:val="000C37A5"/>
    <w:rsid w:val="000C3A5B"/>
    <w:rsid w:val="000C3CBC"/>
    <w:rsid w:val="000C3E4D"/>
    <w:rsid w:val="000C406D"/>
    <w:rsid w:val="000C4350"/>
    <w:rsid w:val="000C455F"/>
    <w:rsid w:val="000C4DC3"/>
    <w:rsid w:val="000C5AFA"/>
    <w:rsid w:val="000C6462"/>
    <w:rsid w:val="000C68DD"/>
    <w:rsid w:val="000C7763"/>
    <w:rsid w:val="000C7CBD"/>
    <w:rsid w:val="000D0427"/>
    <w:rsid w:val="000D05CA"/>
    <w:rsid w:val="000D0627"/>
    <w:rsid w:val="000D08C8"/>
    <w:rsid w:val="000D0A4E"/>
    <w:rsid w:val="000D0B66"/>
    <w:rsid w:val="000D10DD"/>
    <w:rsid w:val="000D120A"/>
    <w:rsid w:val="000D1830"/>
    <w:rsid w:val="000D269A"/>
    <w:rsid w:val="000D28BE"/>
    <w:rsid w:val="000D2F80"/>
    <w:rsid w:val="000D300A"/>
    <w:rsid w:val="000D38DB"/>
    <w:rsid w:val="000D3E3D"/>
    <w:rsid w:val="000D41FF"/>
    <w:rsid w:val="000D47E5"/>
    <w:rsid w:val="000D4C13"/>
    <w:rsid w:val="000D58D5"/>
    <w:rsid w:val="000D6972"/>
    <w:rsid w:val="000D6FB7"/>
    <w:rsid w:val="000D774C"/>
    <w:rsid w:val="000D7B32"/>
    <w:rsid w:val="000E08F4"/>
    <w:rsid w:val="000E24B2"/>
    <w:rsid w:val="000E2A88"/>
    <w:rsid w:val="000E2BFD"/>
    <w:rsid w:val="000E2C24"/>
    <w:rsid w:val="000E2CF8"/>
    <w:rsid w:val="000E2F3C"/>
    <w:rsid w:val="000E42AE"/>
    <w:rsid w:val="000E457C"/>
    <w:rsid w:val="000E4BEC"/>
    <w:rsid w:val="000E4EF6"/>
    <w:rsid w:val="000E5047"/>
    <w:rsid w:val="000E50FC"/>
    <w:rsid w:val="000E540F"/>
    <w:rsid w:val="000E6174"/>
    <w:rsid w:val="000E658A"/>
    <w:rsid w:val="000E6720"/>
    <w:rsid w:val="000E6A16"/>
    <w:rsid w:val="000E733D"/>
    <w:rsid w:val="000F146E"/>
    <w:rsid w:val="000F1553"/>
    <w:rsid w:val="000F192A"/>
    <w:rsid w:val="000F1B02"/>
    <w:rsid w:val="000F1CEB"/>
    <w:rsid w:val="000F1F11"/>
    <w:rsid w:val="000F2026"/>
    <w:rsid w:val="000F22F5"/>
    <w:rsid w:val="000F292A"/>
    <w:rsid w:val="000F3441"/>
    <w:rsid w:val="000F3CF3"/>
    <w:rsid w:val="000F3FB9"/>
    <w:rsid w:val="000F432D"/>
    <w:rsid w:val="000F4934"/>
    <w:rsid w:val="000F4D91"/>
    <w:rsid w:val="000F4F0F"/>
    <w:rsid w:val="000F5085"/>
    <w:rsid w:val="000F5D62"/>
    <w:rsid w:val="000F60A9"/>
    <w:rsid w:val="000F63ED"/>
    <w:rsid w:val="000F689D"/>
    <w:rsid w:val="000F6B84"/>
    <w:rsid w:val="000F7053"/>
    <w:rsid w:val="000F7BB6"/>
    <w:rsid w:val="00100B54"/>
    <w:rsid w:val="001019A3"/>
    <w:rsid w:val="00101B39"/>
    <w:rsid w:val="00101E71"/>
    <w:rsid w:val="00101EA5"/>
    <w:rsid w:val="001022C7"/>
    <w:rsid w:val="0010239A"/>
    <w:rsid w:val="00102686"/>
    <w:rsid w:val="0010294A"/>
    <w:rsid w:val="00102AEE"/>
    <w:rsid w:val="00102B7D"/>
    <w:rsid w:val="00102CBF"/>
    <w:rsid w:val="00103751"/>
    <w:rsid w:val="00103C82"/>
    <w:rsid w:val="00104136"/>
    <w:rsid w:val="0010423A"/>
    <w:rsid w:val="00104388"/>
    <w:rsid w:val="00105088"/>
    <w:rsid w:val="00105550"/>
    <w:rsid w:val="00105596"/>
    <w:rsid w:val="001056A6"/>
    <w:rsid w:val="00105847"/>
    <w:rsid w:val="0010595F"/>
    <w:rsid w:val="001060E7"/>
    <w:rsid w:val="00106C88"/>
    <w:rsid w:val="00106CE5"/>
    <w:rsid w:val="001079C9"/>
    <w:rsid w:val="001103DB"/>
    <w:rsid w:val="00110C25"/>
    <w:rsid w:val="001112F9"/>
    <w:rsid w:val="001114CA"/>
    <w:rsid w:val="00112081"/>
    <w:rsid w:val="0011210F"/>
    <w:rsid w:val="00112D22"/>
    <w:rsid w:val="001130C1"/>
    <w:rsid w:val="00113FAE"/>
    <w:rsid w:val="001145FD"/>
    <w:rsid w:val="001146BF"/>
    <w:rsid w:val="001147C9"/>
    <w:rsid w:val="00114A7F"/>
    <w:rsid w:val="00114F22"/>
    <w:rsid w:val="001151B0"/>
    <w:rsid w:val="001162ED"/>
    <w:rsid w:val="00116352"/>
    <w:rsid w:val="001167F4"/>
    <w:rsid w:val="00116E5C"/>
    <w:rsid w:val="001172BE"/>
    <w:rsid w:val="001174E4"/>
    <w:rsid w:val="001179A0"/>
    <w:rsid w:val="00117AE8"/>
    <w:rsid w:val="00117C74"/>
    <w:rsid w:val="00117CA0"/>
    <w:rsid w:val="001201A7"/>
    <w:rsid w:val="0012183F"/>
    <w:rsid w:val="001218D8"/>
    <w:rsid w:val="001218FE"/>
    <w:rsid w:val="00122009"/>
    <w:rsid w:val="00122220"/>
    <w:rsid w:val="001228AE"/>
    <w:rsid w:val="00123A3F"/>
    <w:rsid w:val="00123C68"/>
    <w:rsid w:val="00124716"/>
    <w:rsid w:val="0012472B"/>
    <w:rsid w:val="00124782"/>
    <w:rsid w:val="00124939"/>
    <w:rsid w:val="00124AC3"/>
    <w:rsid w:val="00124B8C"/>
    <w:rsid w:val="00125129"/>
    <w:rsid w:val="00125915"/>
    <w:rsid w:val="00126E20"/>
    <w:rsid w:val="00130C02"/>
    <w:rsid w:val="00131177"/>
    <w:rsid w:val="00132340"/>
    <w:rsid w:val="00132804"/>
    <w:rsid w:val="001329CE"/>
    <w:rsid w:val="00132BBB"/>
    <w:rsid w:val="00132D8C"/>
    <w:rsid w:val="00133541"/>
    <w:rsid w:val="00134850"/>
    <w:rsid w:val="00134B0D"/>
    <w:rsid w:val="00134DEB"/>
    <w:rsid w:val="00134ED7"/>
    <w:rsid w:val="00135138"/>
    <w:rsid w:val="001352F2"/>
    <w:rsid w:val="00135740"/>
    <w:rsid w:val="00135817"/>
    <w:rsid w:val="001359FF"/>
    <w:rsid w:val="0013692C"/>
    <w:rsid w:val="00136F9B"/>
    <w:rsid w:val="00137178"/>
    <w:rsid w:val="00137FF3"/>
    <w:rsid w:val="0014010A"/>
    <w:rsid w:val="001401BD"/>
    <w:rsid w:val="001403B1"/>
    <w:rsid w:val="001408AF"/>
    <w:rsid w:val="00140AFD"/>
    <w:rsid w:val="00140B23"/>
    <w:rsid w:val="00140C87"/>
    <w:rsid w:val="0014123F"/>
    <w:rsid w:val="001413A5"/>
    <w:rsid w:val="00141FE3"/>
    <w:rsid w:val="00142017"/>
    <w:rsid w:val="00142274"/>
    <w:rsid w:val="00142714"/>
    <w:rsid w:val="00142F19"/>
    <w:rsid w:val="0014335B"/>
    <w:rsid w:val="00144320"/>
    <w:rsid w:val="00144339"/>
    <w:rsid w:val="001451C4"/>
    <w:rsid w:val="0014523E"/>
    <w:rsid w:val="00145421"/>
    <w:rsid w:val="00145599"/>
    <w:rsid w:val="001457F6"/>
    <w:rsid w:val="00145AFC"/>
    <w:rsid w:val="0014620A"/>
    <w:rsid w:val="001467B5"/>
    <w:rsid w:val="00146A64"/>
    <w:rsid w:val="00146D9D"/>
    <w:rsid w:val="001471E3"/>
    <w:rsid w:val="00147334"/>
    <w:rsid w:val="0014749A"/>
    <w:rsid w:val="00147F37"/>
    <w:rsid w:val="0015024C"/>
    <w:rsid w:val="0015041C"/>
    <w:rsid w:val="001505F6"/>
    <w:rsid w:val="00151210"/>
    <w:rsid w:val="001512E0"/>
    <w:rsid w:val="0015214B"/>
    <w:rsid w:val="0015298A"/>
    <w:rsid w:val="00152B02"/>
    <w:rsid w:val="0015314C"/>
    <w:rsid w:val="001539DD"/>
    <w:rsid w:val="00153DD7"/>
    <w:rsid w:val="00153F4F"/>
    <w:rsid w:val="00154361"/>
    <w:rsid w:val="00155810"/>
    <w:rsid w:val="00155A44"/>
    <w:rsid w:val="00155CB3"/>
    <w:rsid w:val="00155EBB"/>
    <w:rsid w:val="001562B8"/>
    <w:rsid w:val="001605B1"/>
    <w:rsid w:val="00162026"/>
    <w:rsid w:val="0016268A"/>
    <w:rsid w:val="00162816"/>
    <w:rsid w:val="00162AF1"/>
    <w:rsid w:val="00162B6C"/>
    <w:rsid w:val="001634A9"/>
    <w:rsid w:val="001638E0"/>
    <w:rsid w:val="00163F9F"/>
    <w:rsid w:val="00164117"/>
    <w:rsid w:val="001647A3"/>
    <w:rsid w:val="00164B59"/>
    <w:rsid w:val="00164B98"/>
    <w:rsid w:val="0016500D"/>
    <w:rsid w:val="00166412"/>
    <w:rsid w:val="00166C21"/>
    <w:rsid w:val="00167310"/>
    <w:rsid w:val="001702C4"/>
    <w:rsid w:val="0017036C"/>
    <w:rsid w:val="00170CFB"/>
    <w:rsid w:val="0017129E"/>
    <w:rsid w:val="001723CB"/>
    <w:rsid w:val="001725BB"/>
    <w:rsid w:val="00172740"/>
    <w:rsid w:val="001728B6"/>
    <w:rsid w:val="00173427"/>
    <w:rsid w:val="0017375B"/>
    <w:rsid w:val="001740FD"/>
    <w:rsid w:val="001741F2"/>
    <w:rsid w:val="00174B80"/>
    <w:rsid w:val="00175025"/>
    <w:rsid w:val="0017536F"/>
    <w:rsid w:val="0017555E"/>
    <w:rsid w:val="00175D19"/>
    <w:rsid w:val="001762C9"/>
    <w:rsid w:val="00176876"/>
    <w:rsid w:val="00176B14"/>
    <w:rsid w:val="00176D14"/>
    <w:rsid w:val="00176DBC"/>
    <w:rsid w:val="00176FEF"/>
    <w:rsid w:val="00177B46"/>
    <w:rsid w:val="0018077F"/>
    <w:rsid w:val="001809E1"/>
    <w:rsid w:val="001818F8"/>
    <w:rsid w:val="00181933"/>
    <w:rsid w:val="00181D6B"/>
    <w:rsid w:val="00181E44"/>
    <w:rsid w:val="00182360"/>
    <w:rsid w:val="001834FE"/>
    <w:rsid w:val="00183635"/>
    <w:rsid w:val="00184EF2"/>
    <w:rsid w:val="001853AA"/>
    <w:rsid w:val="00185593"/>
    <w:rsid w:val="001856CC"/>
    <w:rsid w:val="00185EC9"/>
    <w:rsid w:val="001863CD"/>
    <w:rsid w:val="001865F1"/>
    <w:rsid w:val="00186F1F"/>
    <w:rsid w:val="00187000"/>
    <w:rsid w:val="001871BD"/>
    <w:rsid w:val="00187B72"/>
    <w:rsid w:val="00190253"/>
    <w:rsid w:val="00190804"/>
    <w:rsid w:val="0019093B"/>
    <w:rsid w:val="00190E63"/>
    <w:rsid w:val="00191069"/>
    <w:rsid w:val="0019107D"/>
    <w:rsid w:val="001914D3"/>
    <w:rsid w:val="00191BD2"/>
    <w:rsid w:val="00191E8A"/>
    <w:rsid w:val="0019237C"/>
    <w:rsid w:val="00192526"/>
    <w:rsid w:val="00192D7E"/>
    <w:rsid w:val="0019306A"/>
    <w:rsid w:val="0019345A"/>
    <w:rsid w:val="0019346C"/>
    <w:rsid w:val="00193BB6"/>
    <w:rsid w:val="00194864"/>
    <w:rsid w:val="001948CD"/>
    <w:rsid w:val="00195297"/>
    <w:rsid w:val="00195C37"/>
    <w:rsid w:val="00195CD1"/>
    <w:rsid w:val="00195E48"/>
    <w:rsid w:val="00196525"/>
    <w:rsid w:val="0019655F"/>
    <w:rsid w:val="0019676B"/>
    <w:rsid w:val="001972C5"/>
    <w:rsid w:val="00197804"/>
    <w:rsid w:val="001979F2"/>
    <w:rsid w:val="001A0740"/>
    <w:rsid w:val="001A0800"/>
    <w:rsid w:val="001A0CD3"/>
    <w:rsid w:val="001A0D92"/>
    <w:rsid w:val="001A0F79"/>
    <w:rsid w:val="001A0FE8"/>
    <w:rsid w:val="001A1371"/>
    <w:rsid w:val="001A1960"/>
    <w:rsid w:val="001A1C29"/>
    <w:rsid w:val="001A1D84"/>
    <w:rsid w:val="001A2538"/>
    <w:rsid w:val="001A2889"/>
    <w:rsid w:val="001A2D2B"/>
    <w:rsid w:val="001A31E5"/>
    <w:rsid w:val="001A36A1"/>
    <w:rsid w:val="001A371E"/>
    <w:rsid w:val="001A39AF"/>
    <w:rsid w:val="001A3C03"/>
    <w:rsid w:val="001A44C5"/>
    <w:rsid w:val="001A49C4"/>
    <w:rsid w:val="001A4A50"/>
    <w:rsid w:val="001A4A7B"/>
    <w:rsid w:val="001A4AAE"/>
    <w:rsid w:val="001A4F9B"/>
    <w:rsid w:val="001A58AB"/>
    <w:rsid w:val="001A5955"/>
    <w:rsid w:val="001A5B99"/>
    <w:rsid w:val="001A5CBB"/>
    <w:rsid w:val="001A616C"/>
    <w:rsid w:val="001A6B59"/>
    <w:rsid w:val="001A7738"/>
    <w:rsid w:val="001A7A27"/>
    <w:rsid w:val="001A7FA2"/>
    <w:rsid w:val="001B01FE"/>
    <w:rsid w:val="001B0A3F"/>
    <w:rsid w:val="001B0A6A"/>
    <w:rsid w:val="001B0CEF"/>
    <w:rsid w:val="001B0E11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DE2"/>
    <w:rsid w:val="001B3F96"/>
    <w:rsid w:val="001B3FD7"/>
    <w:rsid w:val="001B4328"/>
    <w:rsid w:val="001B458F"/>
    <w:rsid w:val="001B47A9"/>
    <w:rsid w:val="001B4D1A"/>
    <w:rsid w:val="001B5B2E"/>
    <w:rsid w:val="001B5C55"/>
    <w:rsid w:val="001B5D92"/>
    <w:rsid w:val="001B6D4B"/>
    <w:rsid w:val="001B79CD"/>
    <w:rsid w:val="001B7AC0"/>
    <w:rsid w:val="001B7B6C"/>
    <w:rsid w:val="001C024C"/>
    <w:rsid w:val="001C0C3D"/>
    <w:rsid w:val="001C1032"/>
    <w:rsid w:val="001C1033"/>
    <w:rsid w:val="001C10FC"/>
    <w:rsid w:val="001C10FF"/>
    <w:rsid w:val="001C1749"/>
    <w:rsid w:val="001C238B"/>
    <w:rsid w:val="001C2425"/>
    <w:rsid w:val="001C26BF"/>
    <w:rsid w:val="001C27DB"/>
    <w:rsid w:val="001C3445"/>
    <w:rsid w:val="001C34CE"/>
    <w:rsid w:val="001C3883"/>
    <w:rsid w:val="001C39A3"/>
    <w:rsid w:val="001C3B2D"/>
    <w:rsid w:val="001C3F29"/>
    <w:rsid w:val="001C3FB9"/>
    <w:rsid w:val="001C4124"/>
    <w:rsid w:val="001C4458"/>
    <w:rsid w:val="001C44BB"/>
    <w:rsid w:val="001C452A"/>
    <w:rsid w:val="001C4B5A"/>
    <w:rsid w:val="001C4DA1"/>
    <w:rsid w:val="001C5367"/>
    <w:rsid w:val="001C539B"/>
    <w:rsid w:val="001C5A7D"/>
    <w:rsid w:val="001C5E78"/>
    <w:rsid w:val="001C62DE"/>
    <w:rsid w:val="001C6A9A"/>
    <w:rsid w:val="001C76EC"/>
    <w:rsid w:val="001C7B67"/>
    <w:rsid w:val="001D002F"/>
    <w:rsid w:val="001D03DF"/>
    <w:rsid w:val="001D0609"/>
    <w:rsid w:val="001D098C"/>
    <w:rsid w:val="001D0C6B"/>
    <w:rsid w:val="001D1172"/>
    <w:rsid w:val="001D19CA"/>
    <w:rsid w:val="001D1F74"/>
    <w:rsid w:val="001D236E"/>
    <w:rsid w:val="001D340E"/>
    <w:rsid w:val="001D346B"/>
    <w:rsid w:val="001D36B5"/>
    <w:rsid w:val="001D4015"/>
    <w:rsid w:val="001D4349"/>
    <w:rsid w:val="001D4F02"/>
    <w:rsid w:val="001D54C3"/>
    <w:rsid w:val="001D5F9D"/>
    <w:rsid w:val="001D61D5"/>
    <w:rsid w:val="001D62F4"/>
    <w:rsid w:val="001D67EB"/>
    <w:rsid w:val="001D6C87"/>
    <w:rsid w:val="001D6CDB"/>
    <w:rsid w:val="001D6EEA"/>
    <w:rsid w:val="001D79C9"/>
    <w:rsid w:val="001E02D3"/>
    <w:rsid w:val="001E0637"/>
    <w:rsid w:val="001E07F9"/>
    <w:rsid w:val="001E0898"/>
    <w:rsid w:val="001E09B3"/>
    <w:rsid w:val="001E10B3"/>
    <w:rsid w:val="001E117A"/>
    <w:rsid w:val="001E130F"/>
    <w:rsid w:val="001E1A61"/>
    <w:rsid w:val="001E1C48"/>
    <w:rsid w:val="001E1F4F"/>
    <w:rsid w:val="001E2023"/>
    <w:rsid w:val="001E211F"/>
    <w:rsid w:val="001E2696"/>
    <w:rsid w:val="001E2C2D"/>
    <w:rsid w:val="001E2F55"/>
    <w:rsid w:val="001E303F"/>
    <w:rsid w:val="001E3BBA"/>
    <w:rsid w:val="001E3DF5"/>
    <w:rsid w:val="001E3DF7"/>
    <w:rsid w:val="001E408A"/>
    <w:rsid w:val="001E4D06"/>
    <w:rsid w:val="001E6A35"/>
    <w:rsid w:val="001E6CFD"/>
    <w:rsid w:val="001E6DBB"/>
    <w:rsid w:val="001E6F64"/>
    <w:rsid w:val="001E77D9"/>
    <w:rsid w:val="001E7892"/>
    <w:rsid w:val="001E790F"/>
    <w:rsid w:val="001E7A5D"/>
    <w:rsid w:val="001E7B35"/>
    <w:rsid w:val="001E7BEE"/>
    <w:rsid w:val="001E7F70"/>
    <w:rsid w:val="001F03A8"/>
    <w:rsid w:val="001F069A"/>
    <w:rsid w:val="001F1359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4045"/>
    <w:rsid w:val="001F499F"/>
    <w:rsid w:val="001F4AFF"/>
    <w:rsid w:val="001F4C59"/>
    <w:rsid w:val="001F4DC5"/>
    <w:rsid w:val="001F54A5"/>
    <w:rsid w:val="001F5961"/>
    <w:rsid w:val="001F5B39"/>
    <w:rsid w:val="001F5F6E"/>
    <w:rsid w:val="001F60C5"/>
    <w:rsid w:val="001F6528"/>
    <w:rsid w:val="001F6868"/>
    <w:rsid w:val="001F6AE8"/>
    <w:rsid w:val="001F6B5C"/>
    <w:rsid w:val="001F7047"/>
    <w:rsid w:val="001F7751"/>
    <w:rsid w:val="001F77E8"/>
    <w:rsid w:val="00200041"/>
    <w:rsid w:val="002000D7"/>
    <w:rsid w:val="00200298"/>
    <w:rsid w:val="002017DF"/>
    <w:rsid w:val="0020199E"/>
    <w:rsid w:val="00201AC9"/>
    <w:rsid w:val="00201FA0"/>
    <w:rsid w:val="0020206B"/>
    <w:rsid w:val="00202101"/>
    <w:rsid w:val="002024F0"/>
    <w:rsid w:val="00202B20"/>
    <w:rsid w:val="00202DC0"/>
    <w:rsid w:val="0020305D"/>
    <w:rsid w:val="00203093"/>
    <w:rsid w:val="00203214"/>
    <w:rsid w:val="002032F7"/>
    <w:rsid w:val="00203395"/>
    <w:rsid w:val="002033C4"/>
    <w:rsid w:val="00203432"/>
    <w:rsid w:val="00203528"/>
    <w:rsid w:val="00203708"/>
    <w:rsid w:val="0020394A"/>
    <w:rsid w:val="00204043"/>
    <w:rsid w:val="002041DD"/>
    <w:rsid w:val="00204365"/>
    <w:rsid w:val="00205128"/>
    <w:rsid w:val="00205585"/>
    <w:rsid w:val="00205853"/>
    <w:rsid w:val="002061DA"/>
    <w:rsid w:val="002067C5"/>
    <w:rsid w:val="0020711B"/>
    <w:rsid w:val="00207B16"/>
    <w:rsid w:val="00207F03"/>
    <w:rsid w:val="00210006"/>
    <w:rsid w:val="00210248"/>
    <w:rsid w:val="00210428"/>
    <w:rsid w:val="002104F2"/>
    <w:rsid w:val="002104F7"/>
    <w:rsid w:val="002106E7"/>
    <w:rsid w:val="002111E4"/>
    <w:rsid w:val="00211B08"/>
    <w:rsid w:val="00212164"/>
    <w:rsid w:val="00212B70"/>
    <w:rsid w:val="00213143"/>
    <w:rsid w:val="002139C5"/>
    <w:rsid w:val="00214752"/>
    <w:rsid w:val="00214D73"/>
    <w:rsid w:val="00214DC9"/>
    <w:rsid w:val="002158CA"/>
    <w:rsid w:val="00215B5F"/>
    <w:rsid w:val="00215D7B"/>
    <w:rsid w:val="00215FA4"/>
    <w:rsid w:val="0021606D"/>
    <w:rsid w:val="0021659D"/>
    <w:rsid w:val="00216B05"/>
    <w:rsid w:val="00216CF4"/>
    <w:rsid w:val="00216E9A"/>
    <w:rsid w:val="00217303"/>
    <w:rsid w:val="002173DD"/>
    <w:rsid w:val="002174F4"/>
    <w:rsid w:val="00217627"/>
    <w:rsid w:val="00217807"/>
    <w:rsid w:val="0021791C"/>
    <w:rsid w:val="00217934"/>
    <w:rsid w:val="002206D7"/>
    <w:rsid w:val="002207F2"/>
    <w:rsid w:val="00221562"/>
    <w:rsid w:val="0022226B"/>
    <w:rsid w:val="00222D7B"/>
    <w:rsid w:val="00223518"/>
    <w:rsid w:val="002237E9"/>
    <w:rsid w:val="00223B1F"/>
    <w:rsid w:val="0022426F"/>
    <w:rsid w:val="00224837"/>
    <w:rsid w:val="00225184"/>
    <w:rsid w:val="00225964"/>
    <w:rsid w:val="002259F6"/>
    <w:rsid w:val="00225FB2"/>
    <w:rsid w:val="0022658D"/>
    <w:rsid w:val="0022743F"/>
    <w:rsid w:val="00227920"/>
    <w:rsid w:val="00227F74"/>
    <w:rsid w:val="002302FE"/>
    <w:rsid w:val="002310DA"/>
    <w:rsid w:val="002317A3"/>
    <w:rsid w:val="00231CFA"/>
    <w:rsid w:val="00231E67"/>
    <w:rsid w:val="00232E73"/>
    <w:rsid w:val="00233476"/>
    <w:rsid w:val="00233D00"/>
    <w:rsid w:val="00234502"/>
    <w:rsid w:val="00234DE8"/>
    <w:rsid w:val="00235760"/>
    <w:rsid w:val="002359D1"/>
    <w:rsid w:val="00235F31"/>
    <w:rsid w:val="00236EB5"/>
    <w:rsid w:val="002376AB"/>
    <w:rsid w:val="002378DD"/>
    <w:rsid w:val="00237ACE"/>
    <w:rsid w:val="00237E94"/>
    <w:rsid w:val="0024130A"/>
    <w:rsid w:val="0024132C"/>
    <w:rsid w:val="002417D3"/>
    <w:rsid w:val="00241F21"/>
    <w:rsid w:val="00241FDE"/>
    <w:rsid w:val="0024246A"/>
    <w:rsid w:val="0024253C"/>
    <w:rsid w:val="00242D58"/>
    <w:rsid w:val="00243202"/>
    <w:rsid w:val="002435B8"/>
    <w:rsid w:val="0024538F"/>
    <w:rsid w:val="00245B8A"/>
    <w:rsid w:val="002462D3"/>
    <w:rsid w:val="002463CF"/>
    <w:rsid w:val="00246431"/>
    <w:rsid w:val="00246DAC"/>
    <w:rsid w:val="00246EB4"/>
    <w:rsid w:val="00246EE4"/>
    <w:rsid w:val="002473F9"/>
    <w:rsid w:val="00247E6B"/>
    <w:rsid w:val="00247F32"/>
    <w:rsid w:val="00250475"/>
    <w:rsid w:val="00250ACA"/>
    <w:rsid w:val="00250CBA"/>
    <w:rsid w:val="00250CED"/>
    <w:rsid w:val="00251901"/>
    <w:rsid w:val="00251C23"/>
    <w:rsid w:val="00251D65"/>
    <w:rsid w:val="002529C2"/>
    <w:rsid w:val="00252BB5"/>
    <w:rsid w:val="002532AD"/>
    <w:rsid w:val="002539AA"/>
    <w:rsid w:val="00254357"/>
    <w:rsid w:val="00254905"/>
    <w:rsid w:val="00254DD0"/>
    <w:rsid w:val="002565F7"/>
    <w:rsid w:val="00257C7D"/>
    <w:rsid w:val="00257CD3"/>
    <w:rsid w:val="00260169"/>
    <w:rsid w:val="00260AC9"/>
    <w:rsid w:val="00261016"/>
    <w:rsid w:val="00261309"/>
    <w:rsid w:val="00261332"/>
    <w:rsid w:val="002617CF"/>
    <w:rsid w:val="002617ED"/>
    <w:rsid w:val="002618B0"/>
    <w:rsid w:val="00261F5C"/>
    <w:rsid w:val="00262897"/>
    <w:rsid w:val="00262DF2"/>
    <w:rsid w:val="0026339E"/>
    <w:rsid w:val="002639C9"/>
    <w:rsid w:val="00263A17"/>
    <w:rsid w:val="00263B72"/>
    <w:rsid w:val="002643E0"/>
    <w:rsid w:val="0026453D"/>
    <w:rsid w:val="00264A0E"/>
    <w:rsid w:val="00264A13"/>
    <w:rsid w:val="00264AC2"/>
    <w:rsid w:val="00264BA7"/>
    <w:rsid w:val="00264FC5"/>
    <w:rsid w:val="00265CAB"/>
    <w:rsid w:val="00265D5A"/>
    <w:rsid w:val="00266057"/>
    <w:rsid w:val="00266CE3"/>
    <w:rsid w:val="002671F2"/>
    <w:rsid w:val="002672BC"/>
    <w:rsid w:val="002673BA"/>
    <w:rsid w:val="002679DE"/>
    <w:rsid w:val="00267B7E"/>
    <w:rsid w:val="00267E95"/>
    <w:rsid w:val="002701B7"/>
    <w:rsid w:val="00271771"/>
    <w:rsid w:val="002722F8"/>
    <w:rsid w:val="00272465"/>
    <w:rsid w:val="00272614"/>
    <w:rsid w:val="0027298F"/>
    <w:rsid w:val="0027303F"/>
    <w:rsid w:val="00273281"/>
    <w:rsid w:val="002732DE"/>
    <w:rsid w:val="0027344B"/>
    <w:rsid w:val="002738B6"/>
    <w:rsid w:val="00273DE3"/>
    <w:rsid w:val="002743C1"/>
    <w:rsid w:val="002756D0"/>
    <w:rsid w:val="0027670E"/>
    <w:rsid w:val="00276B29"/>
    <w:rsid w:val="00276B54"/>
    <w:rsid w:val="00277166"/>
    <w:rsid w:val="002775FC"/>
    <w:rsid w:val="0027778F"/>
    <w:rsid w:val="00277916"/>
    <w:rsid w:val="00277D37"/>
    <w:rsid w:val="0028173E"/>
    <w:rsid w:val="0028174F"/>
    <w:rsid w:val="00281A8F"/>
    <w:rsid w:val="00281CEE"/>
    <w:rsid w:val="00282348"/>
    <w:rsid w:val="00283488"/>
    <w:rsid w:val="002838DC"/>
    <w:rsid w:val="00283F30"/>
    <w:rsid w:val="00285121"/>
    <w:rsid w:val="002853C1"/>
    <w:rsid w:val="00285696"/>
    <w:rsid w:val="00285912"/>
    <w:rsid w:val="00285DC7"/>
    <w:rsid w:val="0028611C"/>
    <w:rsid w:val="00286B0A"/>
    <w:rsid w:val="00286C7D"/>
    <w:rsid w:val="00287081"/>
    <w:rsid w:val="002878A0"/>
    <w:rsid w:val="00290F5A"/>
    <w:rsid w:val="002914E6"/>
    <w:rsid w:val="0029175A"/>
    <w:rsid w:val="00291866"/>
    <w:rsid w:val="00291A03"/>
    <w:rsid w:val="00291B12"/>
    <w:rsid w:val="002922F3"/>
    <w:rsid w:val="002931D3"/>
    <w:rsid w:val="00293227"/>
    <w:rsid w:val="00293264"/>
    <w:rsid w:val="002944D4"/>
    <w:rsid w:val="002947CF"/>
    <w:rsid w:val="00294A61"/>
    <w:rsid w:val="00294AD4"/>
    <w:rsid w:val="00294AF1"/>
    <w:rsid w:val="00295241"/>
    <w:rsid w:val="00295470"/>
    <w:rsid w:val="00295775"/>
    <w:rsid w:val="0029597E"/>
    <w:rsid w:val="002965D8"/>
    <w:rsid w:val="00296829"/>
    <w:rsid w:val="00296839"/>
    <w:rsid w:val="00296E8B"/>
    <w:rsid w:val="00297334"/>
    <w:rsid w:val="00297735"/>
    <w:rsid w:val="002978A9"/>
    <w:rsid w:val="00297AD0"/>
    <w:rsid w:val="00297AED"/>
    <w:rsid w:val="00297F16"/>
    <w:rsid w:val="002A0029"/>
    <w:rsid w:val="002A05C4"/>
    <w:rsid w:val="002A0659"/>
    <w:rsid w:val="002A150A"/>
    <w:rsid w:val="002A1D1F"/>
    <w:rsid w:val="002A21ED"/>
    <w:rsid w:val="002A26E0"/>
    <w:rsid w:val="002A278E"/>
    <w:rsid w:val="002A38E0"/>
    <w:rsid w:val="002A3A5F"/>
    <w:rsid w:val="002A3B70"/>
    <w:rsid w:val="002A462D"/>
    <w:rsid w:val="002A4631"/>
    <w:rsid w:val="002A50E4"/>
    <w:rsid w:val="002A51DA"/>
    <w:rsid w:val="002A5532"/>
    <w:rsid w:val="002A64F9"/>
    <w:rsid w:val="002A67A1"/>
    <w:rsid w:val="002A6DD1"/>
    <w:rsid w:val="002A7470"/>
    <w:rsid w:val="002A77ED"/>
    <w:rsid w:val="002B0069"/>
    <w:rsid w:val="002B00BF"/>
    <w:rsid w:val="002B02B4"/>
    <w:rsid w:val="002B0511"/>
    <w:rsid w:val="002B0649"/>
    <w:rsid w:val="002B15BF"/>
    <w:rsid w:val="002B1B24"/>
    <w:rsid w:val="002B1C45"/>
    <w:rsid w:val="002B1DFB"/>
    <w:rsid w:val="002B25E8"/>
    <w:rsid w:val="002B2697"/>
    <w:rsid w:val="002B2A68"/>
    <w:rsid w:val="002B2CFC"/>
    <w:rsid w:val="002B2DB2"/>
    <w:rsid w:val="002B351F"/>
    <w:rsid w:val="002B3D9E"/>
    <w:rsid w:val="002B3E5A"/>
    <w:rsid w:val="002B3EA2"/>
    <w:rsid w:val="002B54F3"/>
    <w:rsid w:val="002B5B5F"/>
    <w:rsid w:val="002B6067"/>
    <w:rsid w:val="002B61F4"/>
    <w:rsid w:val="002B63D9"/>
    <w:rsid w:val="002B6A3D"/>
    <w:rsid w:val="002B747E"/>
    <w:rsid w:val="002B7EFE"/>
    <w:rsid w:val="002B7FC7"/>
    <w:rsid w:val="002C041E"/>
    <w:rsid w:val="002C04CB"/>
    <w:rsid w:val="002C04EF"/>
    <w:rsid w:val="002C0AD9"/>
    <w:rsid w:val="002C0E9D"/>
    <w:rsid w:val="002C1791"/>
    <w:rsid w:val="002C1B33"/>
    <w:rsid w:val="002C1D77"/>
    <w:rsid w:val="002C1E3A"/>
    <w:rsid w:val="002C23F8"/>
    <w:rsid w:val="002C2448"/>
    <w:rsid w:val="002C275B"/>
    <w:rsid w:val="002C28AD"/>
    <w:rsid w:val="002C2C89"/>
    <w:rsid w:val="002C3160"/>
    <w:rsid w:val="002C359F"/>
    <w:rsid w:val="002C35FC"/>
    <w:rsid w:val="002C3779"/>
    <w:rsid w:val="002C37B5"/>
    <w:rsid w:val="002C3CBE"/>
    <w:rsid w:val="002C4292"/>
    <w:rsid w:val="002C46BA"/>
    <w:rsid w:val="002C4779"/>
    <w:rsid w:val="002C514F"/>
    <w:rsid w:val="002C5648"/>
    <w:rsid w:val="002C5703"/>
    <w:rsid w:val="002C59B1"/>
    <w:rsid w:val="002C642F"/>
    <w:rsid w:val="002C6470"/>
    <w:rsid w:val="002C65BE"/>
    <w:rsid w:val="002C6850"/>
    <w:rsid w:val="002C6A55"/>
    <w:rsid w:val="002C6EBA"/>
    <w:rsid w:val="002C6F4B"/>
    <w:rsid w:val="002C74D0"/>
    <w:rsid w:val="002D0391"/>
    <w:rsid w:val="002D051F"/>
    <w:rsid w:val="002D1207"/>
    <w:rsid w:val="002D1B2C"/>
    <w:rsid w:val="002D1F68"/>
    <w:rsid w:val="002D28AB"/>
    <w:rsid w:val="002D2B5D"/>
    <w:rsid w:val="002D3709"/>
    <w:rsid w:val="002D4719"/>
    <w:rsid w:val="002D4FDC"/>
    <w:rsid w:val="002D50DF"/>
    <w:rsid w:val="002D5409"/>
    <w:rsid w:val="002D5BFC"/>
    <w:rsid w:val="002D5F75"/>
    <w:rsid w:val="002D6216"/>
    <w:rsid w:val="002D6712"/>
    <w:rsid w:val="002D69C8"/>
    <w:rsid w:val="002D77B1"/>
    <w:rsid w:val="002D7D65"/>
    <w:rsid w:val="002E02A0"/>
    <w:rsid w:val="002E0661"/>
    <w:rsid w:val="002E0A51"/>
    <w:rsid w:val="002E1785"/>
    <w:rsid w:val="002E2CAD"/>
    <w:rsid w:val="002E3604"/>
    <w:rsid w:val="002E36AA"/>
    <w:rsid w:val="002E4ABD"/>
    <w:rsid w:val="002E5622"/>
    <w:rsid w:val="002E5688"/>
    <w:rsid w:val="002E56A1"/>
    <w:rsid w:val="002E5B50"/>
    <w:rsid w:val="002E61DB"/>
    <w:rsid w:val="002E665C"/>
    <w:rsid w:val="002E6DC3"/>
    <w:rsid w:val="002E6DF0"/>
    <w:rsid w:val="002E7926"/>
    <w:rsid w:val="002E79CB"/>
    <w:rsid w:val="002E7BB7"/>
    <w:rsid w:val="002F07AD"/>
    <w:rsid w:val="002F0C75"/>
    <w:rsid w:val="002F0D60"/>
    <w:rsid w:val="002F11B5"/>
    <w:rsid w:val="002F15B0"/>
    <w:rsid w:val="002F1EDF"/>
    <w:rsid w:val="002F2507"/>
    <w:rsid w:val="002F2530"/>
    <w:rsid w:val="002F2740"/>
    <w:rsid w:val="002F27E3"/>
    <w:rsid w:val="002F2D08"/>
    <w:rsid w:val="002F2E12"/>
    <w:rsid w:val="002F3164"/>
    <w:rsid w:val="002F34FB"/>
    <w:rsid w:val="002F4BCA"/>
    <w:rsid w:val="002F5173"/>
    <w:rsid w:val="002F534F"/>
    <w:rsid w:val="002F558E"/>
    <w:rsid w:val="002F571A"/>
    <w:rsid w:val="002F5BE0"/>
    <w:rsid w:val="002F5BE4"/>
    <w:rsid w:val="002F6C28"/>
    <w:rsid w:val="002F76EC"/>
    <w:rsid w:val="002F7B8E"/>
    <w:rsid w:val="002F7E31"/>
    <w:rsid w:val="003003C2"/>
    <w:rsid w:val="00300875"/>
    <w:rsid w:val="0030090C"/>
    <w:rsid w:val="0030097A"/>
    <w:rsid w:val="00300B0A"/>
    <w:rsid w:val="00300E40"/>
    <w:rsid w:val="00301178"/>
    <w:rsid w:val="0030192F"/>
    <w:rsid w:val="0030243C"/>
    <w:rsid w:val="0030248A"/>
    <w:rsid w:val="00302BE8"/>
    <w:rsid w:val="00302C9A"/>
    <w:rsid w:val="00302DB3"/>
    <w:rsid w:val="00302E7A"/>
    <w:rsid w:val="00302EB7"/>
    <w:rsid w:val="00304A48"/>
    <w:rsid w:val="00304D5C"/>
    <w:rsid w:val="00305112"/>
    <w:rsid w:val="003064AC"/>
    <w:rsid w:val="0030681C"/>
    <w:rsid w:val="00306FD9"/>
    <w:rsid w:val="003070E5"/>
    <w:rsid w:val="003102F0"/>
    <w:rsid w:val="00310BE1"/>
    <w:rsid w:val="0031160A"/>
    <w:rsid w:val="00312312"/>
    <w:rsid w:val="0031279C"/>
    <w:rsid w:val="00312DC8"/>
    <w:rsid w:val="003134C7"/>
    <w:rsid w:val="003138CF"/>
    <w:rsid w:val="00314079"/>
    <w:rsid w:val="00314AA6"/>
    <w:rsid w:val="00315582"/>
    <w:rsid w:val="00315B8B"/>
    <w:rsid w:val="00315E4A"/>
    <w:rsid w:val="003161FF"/>
    <w:rsid w:val="0031666A"/>
    <w:rsid w:val="003166F4"/>
    <w:rsid w:val="003169AC"/>
    <w:rsid w:val="00317169"/>
    <w:rsid w:val="0031729F"/>
    <w:rsid w:val="00317593"/>
    <w:rsid w:val="00317916"/>
    <w:rsid w:val="00317F6E"/>
    <w:rsid w:val="00320114"/>
    <w:rsid w:val="0032022A"/>
    <w:rsid w:val="003204BE"/>
    <w:rsid w:val="0032051D"/>
    <w:rsid w:val="003207A5"/>
    <w:rsid w:val="0032167A"/>
    <w:rsid w:val="0032201F"/>
    <w:rsid w:val="003220EE"/>
    <w:rsid w:val="0032222A"/>
    <w:rsid w:val="0032232C"/>
    <w:rsid w:val="00322814"/>
    <w:rsid w:val="003231D8"/>
    <w:rsid w:val="0032353B"/>
    <w:rsid w:val="00323CAA"/>
    <w:rsid w:val="00323F09"/>
    <w:rsid w:val="003240C5"/>
    <w:rsid w:val="003241DB"/>
    <w:rsid w:val="003242F2"/>
    <w:rsid w:val="003248A5"/>
    <w:rsid w:val="00324B26"/>
    <w:rsid w:val="00325042"/>
    <w:rsid w:val="00325177"/>
    <w:rsid w:val="003252B0"/>
    <w:rsid w:val="003253DA"/>
    <w:rsid w:val="00325D54"/>
    <w:rsid w:val="00325FFB"/>
    <w:rsid w:val="0032618C"/>
    <w:rsid w:val="0032636A"/>
    <w:rsid w:val="00326719"/>
    <w:rsid w:val="00326813"/>
    <w:rsid w:val="00326A2B"/>
    <w:rsid w:val="003270C7"/>
    <w:rsid w:val="00327258"/>
    <w:rsid w:val="00330070"/>
    <w:rsid w:val="00330771"/>
    <w:rsid w:val="00330ADD"/>
    <w:rsid w:val="003310B1"/>
    <w:rsid w:val="00331322"/>
    <w:rsid w:val="003321FD"/>
    <w:rsid w:val="003325D9"/>
    <w:rsid w:val="00332B3D"/>
    <w:rsid w:val="003333E7"/>
    <w:rsid w:val="00333413"/>
    <w:rsid w:val="0033376E"/>
    <w:rsid w:val="00333AA0"/>
    <w:rsid w:val="00333CCF"/>
    <w:rsid w:val="00333F31"/>
    <w:rsid w:val="00333FDD"/>
    <w:rsid w:val="0033459A"/>
    <w:rsid w:val="003347E2"/>
    <w:rsid w:val="00335D7A"/>
    <w:rsid w:val="00336486"/>
    <w:rsid w:val="00336A22"/>
    <w:rsid w:val="00336F3C"/>
    <w:rsid w:val="00337058"/>
    <w:rsid w:val="00337110"/>
    <w:rsid w:val="003376B5"/>
    <w:rsid w:val="00337808"/>
    <w:rsid w:val="003418FF"/>
    <w:rsid w:val="00341A0C"/>
    <w:rsid w:val="00341CDD"/>
    <w:rsid w:val="00341CF3"/>
    <w:rsid w:val="00341D85"/>
    <w:rsid w:val="00341E50"/>
    <w:rsid w:val="003420D4"/>
    <w:rsid w:val="00342D51"/>
    <w:rsid w:val="00342DA1"/>
    <w:rsid w:val="00343016"/>
    <w:rsid w:val="00343167"/>
    <w:rsid w:val="00343208"/>
    <w:rsid w:val="003439BB"/>
    <w:rsid w:val="00343BFB"/>
    <w:rsid w:val="00343D86"/>
    <w:rsid w:val="00343ECC"/>
    <w:rsid w:val="003449D4"/>
    <w:rsid w:val="00344FCA"/>
    <w:rsid w:val="003451F6"/>
    <w:rsid w:val="003455AE"/>
    <w:rsid w:val="00345980"/>
    <w:rsid w:val="00346066"/>
    <w:rsid w:val="0034611F"/>
    <w:rsid w:val="00346734"/>
    <w:rsid w:val="00346AB9"/>
    <w:rsid w:val="00347221"/>
    <w:rsid w:val="00347E40"/>
    <w:rsid w:val="00347F01"/>
    <w:rsid w:val="00350A66"/>
    <w:rsid w:val="00350BE3"/>
    <w:rsid w:val="00351420"/>
    <w:rsid w:val="00351544"/>
    <w:rsid w:val="003519F6"/>
    <w:rsid w:val="00352543"/>
    <w:rsid w:val="00353066"/>
    <w:rsid w:val="00353218"/>
    <w:rsid w:val="00353453"/>
    <w:rsid w:val="00353B8A"/>
    <w:rsid w:val="00353CC9"/>
    <w:rsid w:val="00353FD5"/>
    <w:rsid w:val="00354067"/>
    <w:rsid w:val="003543AD"/>
    <w:rsid w:val="0035444B"/>
    <w:rsid w:val="003544D5"/>
    <w:rsid w:val="00354940"/>
    <w:rsid w:val="00356013"/>
    <w:rsid w:val="00356085"/>
    <w:rsid w:val="00357101"/>
    <w:rsid w:val="003571DB"/>
    <w:rsid w:val="0035734D"/>
    <w:rsid w:val="0035757C"/>
    <w:rsid w:val="00357C48"/>
    <w:rsid w:val="00357E3B"/>
    <w:rsid w:val="00360C77"/>
    <w:rsid w:val="00360D2E"/>
    <w:rsid w:val="0036123A"/>
    <w:rsid w:val="003625F8"/>
    <w:rsid w:val="00363215"/>
    <w:rsid w:val="003633A2"/>
    <w:rsid w:val="003639C1"/>
    <w:rsid w:val="003639CD"/>
    <w:rsid w:val="0036504B"/>
    <w:rsid w:val="003650FE"/>
    <w:rsid w:val="00366A6B"/>
    <w:rsid w:val="00370053"/>
    <w:rsid w:val="00370A76"/>
    <w:rsid w:val="00370C77"/>
    <w:rsid w:val="003722FA"/>
    <w:rsid w:val="00372892"/>
    <w:rsid w:val="00372C10"/>
    <w:rsid w:val="0037310D"/>
    <w:rsid w:val="00373309"/>
    <w:rsid w:val="003733F0"/>
    <w:rsid w:val="00374885"/>
    <w:rsid w:val="00374A72"/>
    <w:rsid w:val="00374AB9"/>
    <w:rsid w:val="00375373"/>
    <w:rsid w:val="003754A9"/>
    <w:rsid w:val="00375591"/>
    <w:rsid w:val="00375698"/>
    <w:rsid w:val="00375E80"/>
    <w:rsid w:val="00376329"/>
    <w:rsid w:val="00376366"/>
    <w:rsid w:val="00376769"/>
    <w:rsid w:val="00377229"/>
    <w:rsid w:val="00377BD6"/>
    <w:rsid w:val="003802AE"/>
    <w:rsid w:val="0038031F"/>
    <w:rsid w:val="00380795"/>
    <w:rsid w:val="003807A2"/>
    <w:rsid w:val="003809E7"/>
    <w:rsid w:val="00380F12"/>
    <w:rsid w:val="003810EC"/>
    <w:rsid w:val="00381258"/>
    <w:rsid w:val="003815BA"/>
    <w:rsid w:val="0038226D"/>
    <w:rsid w:val="00384AA8"/>
    <w:rsid w:val="00384D01"/>
    <w:rsid w:val="00385C4C"/>
    <w:rsid w:val="00385F5B"/>
    <w:rsid w:val="003862E0"/>
    <w:rsid w:val="003863BB"/>
    <w:rsid w:val="00387444"/>
    <w:rsid w:val="00387D65"/>
    <w:rsid w:val="003903A5"/>
    <w:rsid w:val="00390BAE"/>
    <w:rsid w:val="00390FC2"/>
    <w:rsid w:val="003911CF"/>
    <w:rsid w:val="00391260"/>
    <w:rsid w:val="003916BB"/>
    <w:rsid w:val="00391D31"/>
    <w:rsid w:val="00391EA4"/>
    <w:rsid w:val="003924F4"/>
    <w:rsid w:val="003925B5"/>
    <w:rsid w:val="00392AA1"/>
    <w:rsid w:val="00392CB7"/>
    <w:rsid w:val="00393A93"/>
    <w:rsid w:val="00393CC3"/>
    <w:rsid w:val="00394181"/>
    <w:rsid w:val="00394197"/>
    <w:rsid w:val="0039478B"/>
    <w:rsid w:val="00395323"/>
    <w:rsid w:val="003959E5"/>
    <w:rsid w:val="00395A74"/>
    <w:rsid w:val="00395DFE"/>
    <w:rsid w:val="00395F89"/>
    <w:rsid w:val="003971B3"/>
    <w:rsid w:val="00397373"/>
    <w:rsid w:val="00397572"/>
    <w:rsid w:val="00397EE4"/>
    <w:rsid w:val="003A04D5"/>
    <w:rsid w:val="003A0988"/>
    <w:rsid w:val="003A0E8C"/>
    <w:rsid w:val="003A1557"/>
    <w:rsid w:val="003A1822"/>
    <w:rsid w:val="003A1A42"/>
    <w:rsid w:val="003A2DA2"/>
    <w:rsid w:val="003A31FD"/>
    <w:rsid w:val="003A35BF"/>
    <w:rsid w:val="003A3FBC"/>
    <w:rsid w:val="003A4653"/>
    <w:rsid w:val="003A4DCC"/>
    <w:rsid w:val="003A518F"/>
    <w:rsid w:val="003A535A"/>
    <w:rsid w:val="003A5A26"/>
    <w:rsid w:val="003A6049"/>
    <w:rsid w:val="003A6208"/>
    <w:rsid w:val="003A6C5D"/>
    <w:rsid w:val="003A6F63"/>
    <w:rsid w:val="003A78C2"/>
    <w:rsid w:val="003A7C7D"/>
    <w:rsid w:val="003A7C9D"/>
    <w:rsid w:val="003B0538"/>
    <w:rsid w:val="003B0E27"/>
    <w:rsid w:val="003B10F9"/>
    <w:rsid w:val="003B1238"/>
    <w:rsid w:val="003B1A41"/>
    <w:rsid w:val="003B1EA3"/>
    <w:rsid w:val="003B22BF"/>
    <w:rsid w:val="003B2893"/>
    <w:rsid w:val="003B3646"/>
    <w:rsid w:val="003B3E86"/>
    <w:rsid w:val="003B4C62"/>
    <w:rsid w:val="003B52C8"/>
    <w:rsid w:val="003B559E"/>
    <w:rsid w:val="003B579D"/>
    <w:rsid w:val="003B59E6"/>
    <w:rsid w:val="003B5FD3"/>
    <w:rsid w:val="003B6136"/>
    <w:rsid w:val="003B619A"/>
    <w:rsid w:val="003B6EB2"/>
    <w:rsid w:val="003B74B2"/>
    <w:rsid w:val="003B7918"/>
    <w:rsid w:val="003B7C9E"/>
    <w:rsid w:val="003C11B1"/>
    <w:rsid w:val="003C1325"/>
    <w:rsid w:val="003C1694"/>
    <w:rsid w:val="003C1A81"/>
    <w:rsid w:val="003C1BAA"/>
    <w:rsid w:val="003C1C34"/>
    <w:rsid w:val="003C1E37"/>
    <w:rsid w:val="003C20D1"/>
    <w:rsid w:val="003C21F3"/>
    <w:rsid w:val="003C2A02"/>
    <w:rsid w:val="003C2FF6"/>
    <w:rsid w:val="003C3141"/>
    <w:rsid w:val="003C3466"/>
    <w:rsid w:val="003C3475"/>
    <w:rsid w:val="003C348D"/>
    <w:rsid w:val="003C4239"/>
    <w:rsid w:val="003C4DDC"/>
    <w:rsid w:val="003C548F"/>
    <w:rsid w:val="003C6245"/>
    <w:rsid w:val="003C64BB"/>
    <w:rsid w:val="003C6670"/>
    <w:rsid w:val="003C667B"/>
    <w:rsid w:val="003C74E3"/>
    <w:rsid w:val="003C7B4D"/>
    <w:rsid w:val="003C7BD4"/>
    <w:rsid w:val="003D050C"/>
    <w:rsid w:val="003D053D"/>
    <w:rsid w:val="003D07F8"/>
    <w:rsid w:val="003D0946"/>
    <w:rsid w:val="003D0D2A"/>
    <w:rsid w:val="003D10C8"/>
    <w:rsid w:val="003D15D3"/>
    <w:rsid w:val="003D1C43"/>
    <w:rsid w:val="003D3117"/>
    <w:rsid w:val="003D31F0"/>
    <w:rsid w:val="003D3571"/>
    <w:rsid w:val="003D40D5"/>
    <w:rsid w:val="003D429F"/>
    <w:rsid w:val="003D43CF"/>
    <w:rsid w:val="003D45BD"/>
    <w:rsid w:val="003D493D"/>
    <w:rsid w:val="003D4F3C"/>
    <w:rsid w:val="003D52DF"/>
    <w:rsid w:val="003D52EA"/>
    <w:rsid w:val="003D5360"/>
    <w:rsid w:val="003D5521"/>
    <w:rsid w:val="003D5765"/>
    <w:rsid w:val="003D5A83"/>
    <w:rsid w:val="003D5F57"/>
    <w:rsid w:val="003D6256"/>
    <w:rsid w:val="003D63B7"/>
    <w:rsid w:val="003D6888"/>
    <w:rsid w:val="003D768F"/>
    <w:rsid w:val="003D7AF8"/>
    <w:rsid w:val="003E00F7"/>
    <w:rsid w:val="003E0F00"/>
    <w:rsid w:val="003E1901"/>
    <w:rsid w:val="003E1924"/>
    <w:rsid w:val="003E2159"/>
    <w:rsid w:val="003E286C"/>
    <w:rsid w:val="003E2ECF"/>
    <w:rsid w:val="003E3457"/>
    <w:rsid w:val="003E48A1"/>
    <w:rsid w:val="003E4A26"/>
    <w:rsid w:val="003E5280"/>
    <w:rsid w:val="003E5627"/>
    <w:rsid w:val="003E5B01"/>
    <w:rsid w:val="003E5BA8"/>
    <w:rsid w:val="003E5ED2"/>
    <w:rsid w:val="003E6103"/>
    <w:rsid w:val="003E671F"/>
    <w:rsid w:val="003E689B"/>
    <w:rsid w:val="003E6DFC"/>
    <w:rsid w:val="003F0160"/>
    <w:rsid w:val="003F05A8"/>
    <w:rsid w:val="003F1869"/>
    <w:rsid w:val="003F1F39"/>
    <w:rsid w:val="003F21CB"/>
    <w:rsid w:val="003F261B"/>
    <w:rsid w:val="003F29BB"/>
    <w:rsid w:val="003F2ACB"/>
    <w:rsid w:val="003F2ADE"/>
    <w:rsid w:val="003F2FE1"/>
    <w:rsid w:val="003F37AF"/>
    <w:rsid w:val="003F3D3D"/>
    <w:rsid w:val="003F403B"/>
    <w:rsid w:val="003F4E22"/>
    <w:rsid w:val="003F5035"/>
    <w:rsid w:val="003F5411"/>
    <w:rsid w:val="003F5B6B"/>
    <w:rsid w:val="003F5C5C"/>
    <w:rsid w:val="003F6242"/>
    <w:rsid w:val="003F6AE5"/>
    <w:rsid w:val="003F798C"/>
    <w:rsid w:val="003F7BA0"/>
    <w:rsid w:val="003F7BE1"/>
    <w:rsid w:val="004001ED"/>
    <w:rsid w:val="004004C7"/>
    <w:rsid w:val="00400CFD"/>
    <w:rsid w:val="00400E4B"/>
    <w:rsid w:val="00400E8E"/>
    <w:rsid w:val="004014AF"/>
    <w:rsid w:val="00401800"/>
    <w:rsid w:val="00401CFC"/>
    <w:rsid w:val="00401FF5"/>
    <w:rsid w:val="004027A2"/>
    <w:rsid w:val="00402990"/>
    <w:rsid w:val="00403945"/>
    <w:rsid w:val="00403B4D"/>
    <w:rsid w:val="00403C0D"/>
    <w:rsid w:val="00404400"/>
    <w:rsid w:val="004048C7"/>
    <w:rsid w:val="004049EA"/>
    <w:rsid w:val="0040595E"/>
    <w:rsid w:val="00405A5C"/>
    <w:rsid w:val="00405C7A"/>
    <w:rsid w:val="00405DED"/>
    <w:rsid w:val="00405F52"/>
    <w:rsid w:val="004060F1"/>
    <w:rsid w:val="00406978"/>
    <w:rsid w:val="00406C3D"/>
    <w:rsid w:val="0040708D"/>
    <w:rsid w:val="00407706"/>
    <w:rsid w:val="0041017D"/>
    <w:rsid w:val="00410A56"/>
    <w:rsid w:val="00410BD7"/>
    <w:rsid w:val="00410D01"/>
    <w:rsid w:val="00410DDC"/>
    <w:rsid w:val="00410F83"/>
    <w:rsid w:val="0041137E"/>
    <w:rsid w:val="004114E7"/>
    <w:rsid w:val="004117E6"/>
    <w:rsid w:val="00411B84"/>
    <w:rsid w:val="00412317"/>
    <w:rsid w:val="004124B6"/>
    <w:rsid w:val="004135A0"/>
    <w:rsid w:val="004135C1"/>
    <w:rsid w:val="0041370F"/>
    <w:rsid w:val="00413A82"/>
    <w:rsid w:val="004143DD"/>
    <w:rsid w:val="00414F08"/>
    <w:rsid w:val="00415A12"/>
    <w:rsid w:val="00415F44"/>
    <w:rsid w:val="00416CDA"/>
    <w:rsid w:val="00416D78"/>
    <w:rsid w:val="00417BF7"/>
    <w:rsid w:val="004201AF"/>
    <w:rsid w:val="00420315"/>
    <w:rsid w:val="004204E3"/>
    <w:rsid w:val="004204F6"/>
    <w:rsid w:val="00420A96"/>
    <w:rsid w:val="00420C2A"/>
    <w:rsid w:val="004212A8"/>
    <w:rsid w:val="00421C0F"/>
    <w:rsid w:val="004220A6"/>
    <w:rsid w:val="004221EF"/>
    <w:rsid w:val="004232B5"/>
    <w:rsid w:val="0042340C"/>
    <w:rsid w:val="00423437"/>
    <w:rsid w:val="00423775"/>
    <w:rsid w:val="00424795"/>
    <w:rsid w:val="0042481D"/>
    <w:rsid w:val="00424D0C"/>
    <w:rsid w:val="00424EC5"/>
    <w:rsid w:val="0042612B"/>
    <w:rsid w:val="00427305"/>
    <w:rsid w:val="00427587"/>
    <w:rsid w:val="004276EC"/>
    <w:rsid w:val="00427D0C"/>
    <w:rsid w:val="00427FE3"/>
    <w:rsid w:val="00430383"/>
    <w:rsid w:val="00430A17"/>
    <w:rsid w:val="00430A6C"/>
    <w:rsid w:val="00431100"/>
    <w:rsid w:val="0043126A"/>
    <w:rsid w:val="004312B7"/>
    <w:rsid w:val="00431418"/>
    <w:rsid w:val="004325F3"/>
    <w:rsid w:val="00432F05"/>
    <w:rsid w:val="0043392D"/>
    <w:rsid w:val="00433C21"/>
    <w:rsid w:val="00433FE6"/>
    <w:rsid w:val="00434076"/>
    <w:rsid w:val="0043432E"/>
    <w:rsid w:val="004353E2"/>
    <w:rsid w:val="004365D0"/>
    <w:rsid w:val="004366A9"/>
    <w:rsid w:val="00436F39"/>
    <w:rsid w:val="00437A06"/>
    <w:rsid w:val="00437D9F"/>
    <w:rsid w:val="00437E17"/>
    <w:rsid w:val="004401C3"/>
    <w:rsid w:val="004404AC"/>
    <w:rsid w:val="00440B03"/>
    <w:rsid w:val="00440FC4"/>
    <w:rsid w:val="004411D2"/>
    <w:rsid w:val="0044180A"/>
    <w:rsid w:val="00441903"/>
    <w:rsid w:val="00441C3B"/>
    <w:rsid w:val="004423E9"/>
    <w:rsid w:val="0044312C"/>
    <w:rsid w:val="004434A9"/>
    <w:rsid w:val="00443577"/>
    <w:rsid w:val="004436CA"/>
    <w:rsid w:val="00443794"/>
    <w:rsid w:val="00443CF8"/>
    <w:rsid w:val="004449BA"/>
    <w:rsid w:val="00444E6F"/>
    <w:rsid w:val="004456A9"/>
    <w:rsid w:val="00445FCD"/>
    <w:rsid w:val="00446218"/>
    <w:rsid w:val="004464A1"/>
    <w:rsid w:val="00446B98"/>
    <w:rsid w:val="0044757A"/>
    <w:rsid w:val="00447A30"/>
    <w:rsid w:val="00447A8D"/>
    <w:rsid w:val="004507D9"/>
    <w:rsid w:val="004513D1"/>
    <w:rsid w:val="00451A03"/>
    <w:rsid w:val="004522AF"/>
    <w:rsid w:val="004529EC"/>
    <w:rsid w:val="00452A88"/>
    <w:rsid w:val="00452EEE"/>
    <w:rsid w:val="00452F60"/>
    <w:rsid w:val="00453737"/>
    <w:rsid w:val="004538A8"/>
    <w:rsid w:val="00453B77"/>
    <w:rsid w:val="00453D1F"/>
    <w:rsid w:val="00453D31"/>
    <w:rsid w:val="00454A59"/>
    <w:rsid w:val="00454B7E"/>
    <w:rsid w:val="00455194"/>
    <w:rsid w:val="00455EFE"/>
    <w:rsid w:val="00455FAC"/>
    <w:rsid w:val="004568D7"/>
    <w:rsid w:val="00456C08"/>
    <w:rsid w:val="00457686"/>
    <w:rsid w:val="004579D1"/>
    <w:rsid w:val="00457C18"/>
    <w:rsid w:val="0046032B"/>
    <w:rsid w:val="004607F6"/>
    <w:rsid w:val="00460C93"/>
    <w:rsid w:val="00460D78"/>
    <w:rsid w:val="004619D6"/>
    <w:rsid w:val="00462177"/>
    <w:rsid w:val="00462F55"/>
    <w:rsid w:val="0046386C"/>
    <w:rsid w:val="004639CC"/>
    <w:rsid w:val="00464395"/>
    <w:rsid w:val="0046444B"/>
    <w:rsid w:val="00464A7D"/>
    <w:rsid w:val="00464AB3"/>
    <w:rsid w:val="0046538E"/>
    <w:rsid w:val="004654F4"/>
    <w:rsid w:val="004655E0"/>
    <w:rsid w:val="00465EC1"/>
    <w:rsid w:val="0046600D"/>
    <w:rsid w:val="00466512"/>
    <w:rsid w:val="00466575"/>
    <w:rsid w:val="004668A3"/>
    <w:rsid w:val="00466D8E"/>
    <w:rsid w:val="004672EB"/>
    <w:rsid w:val="004674C0"/>
    <w:rsid w:val="00467745"/>
    <w:rsid w:val="00467941"/>
    <w:rsid w:val="00467A34"/>
    <w:rsid w:val="00467B16"/>
    <w:rsid w:val="00467EE4"/>
    <w:rsid w:val="00467F6C"/>
    <w:rsid w:val="00470288"/>
    <w:rsid w:val="00470470"/>
    <w:rsid w:val="0047049A"/>
    <w:rsid w:val="004707A5"/>
    <w:rsid w:val="00470833"/>
    <w:rsid w:val="00471790"/>
    <w:rsid w:val="00471A60"/>
    <w:rsid w:val="00471D27"/>
    <w:rsid w:val="00471D8C"/>
    <w:rsid w:val="004720A2"/>
    <w:rsid w:val="00472263"/>
    <w:rsid w:val="0047349D"/>
    <w:rsid w:val="0047424E"/>
    <w:rsid w:val="0047432C"/>
    <w:rsid w:val="00474887"/>
    <w:rsid w:val="00474D44"/>
    <w:rsid w:val="00475266"/>
    <w:rsid w:val="0047565F"/>
    <w:rsid w:val="004756C2"/>
    <w:rsid w:val="00475B4B"/>
    <w:rsid w:val="00475D6B"/>
    <w:rsid w:val="00475F36"/>
    <w:rsid w:val="004762B4"/>
    <w:rsid w:val="00476849"/>
    <w:rsid w:val="00476DD6"/>
    <w:rsid w:val="00477285"/>
    <w:rsid w:val="0047772B"/>
    <w:rsid w:val="00477808"/>
    <w:rsid w:val="00480414"/>
    <w:rsid w:val="004805D9"/>
    <w:rsid w:val="004808D3"/>
    <w:rsid w:val="00480EC7"/>
    <w:rsid w:val="00481211"/>
    <w:rsid w:val="00482542"/>
    <w:rsid w:val="004825CE"/>
    <w:rsid w:val="00482BEE"/>
    <w:rsid w:val="00482C58"/>
    <w:rsid w:val="00483029"/>
    <w:rsid w:val="00483630"/>
    <w:rsid w:val="0048406A"/>
    <w:rsid w:val="0048412C"/>
    <w:rsid w:val="00484629"/>
    <w:rsid w:val="00485073"/>
    <w:rsid w:val="004850E3"/>
    <w:rsid w:val="004853C5"/>
    <w:rsid w:val="0048634D"/>
    <w:rsid w:val="0048682C"/>
    <w:rsid w:val="00486A9F"/>
    <w:rsid w:val="00486CCC"/>
    <w:rsid w:val="004874B2"/>
    <w:rsid w:val="00487799"/>
    <w:rsid w:val="004877CB"/>
    <w:rsid w:val="00487F34"/>
    <w:rsid w:val="00487F84"/>
    <w:rsid w:val="0049059D"/>
    <w:rsid w:val="0049080F"/>
    <w:rsid w:val="004915AA"/>
    <w:rsid w:val="0049175D"/>
    <w:rsid w:val="004917DB"/>
    <w:rsid w:val="00491C42"/>
    <w:rsid w:val="0049257A"/>
    <w:rsid w:val="0049271E"/>
    <w:rsid w:val="00492761"/>
    <w:rsid w:val="004930C6"/>
    <w:rsid w:val="004940A2"/>
    <w:rsid w:val="0049421B"/>
    <w:rsid w:val="004942F4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D4B"/>
    <w:rsid w:val="00497159"/>
    <w:rsid w:val="004975AA"/>
    <w:rsid w:val="004A0A44"/>
    <w:rsid w:val="004A0C60"/>
    <w:rsid w:val="004A15CC"/>
    <w:rsid w:val="004A15D0"/>
    <w:rsid w:val="004A198E"/>
    <w:rsid w:val="004A1992"/>
    <w:rsid w:val="004A199E"/>
    <w:rsid w:val="004A1B69"/>
    <w:rsid w:val="004A2064"/>
    <w:rsid w:val="004A20AF"/>
    <w:rsid w:val="004A244A"/>
    <w:rsid w:val="004A2913"/>
    <w:rsid w:val="004A31C4"/>
    <w:rsid w:val="004A3598"/>
    <w:rsid w:val="004A4D08"/>
    <w:rsid w:val="004A56DC"/>
    <w:rsid w:val="004A5C4C"/>
    <w:rsid w:val="004A5DFA"/>
    <w:rsid w:val="004A5FF2"/>
    <w:rsid w:val="004A63FE"/>
    <w:rsid w:val="004A6A0D"/>
    <w:rsid w:val="004A74D5"/>
    <w:rsid w:val="004A7685"/>
    <w:rsid w:val="004A76EE"/>
    <w:rsid w:val="004A76F2"/>
    <w:rsid w:val="004A7855"/>
    <w:rsid w:val="004A7EFC"/>
    <w:rsid w:val="004B036D"/>
    <w:rsid w:val="004B0B9A"/>
    <w:rsid w:val="004B1936"/>
    <w:rsid w:val="004B1F22"/>
    <w:rsid w:val="004B2255"/>
    <w:rsid w:val="004B2459"/>
    <w:rsid w:val="004B2BBB"/>
    <w:rsid w:val="004B33D6"/>
    <w:rsid w:val="004B385F"/>
    <w:rsid w:val="004B3934"/>
    <w:rsid w:val="004B3AC9"/>
    <w:rsid w:val="004B4159"/>
    <w:rsid w:val="004B4682"/>
    <w:rsid w:val="004B49B1"/>
    <w:rsid w:val="004B4A09"/>
    <w:rsid w:val="004B4C1E"/>
    <w:rsid w:val="004B4C43"/>
    <w:rsid w:val="004B4CB9"/>
    <w:rsid w:val="004B4CBF"/>
    <w:rsid w:val="004B51DC"/>
    <w:rsid w:val="004B5442"/>
    <w:rsid w:val="004B5A53"/>
    <w:rsid w:val="004B5E39"/>
    <w:rsid w:val="004B5E52"/>
    <w:rsid w:val="004B5EF4"/>
    <w:rsid w:val="004B6206"/>
    <w:rsid w:val="004B69E0"/>
    <w:rsid w:val="004B6D7A"/>
    <w:rsid w:val="004B6F38"/>
    <w:rsid w:val="004B78B2"/>
    <w:rsid w:val="004B7D4B"/>
    <w:rsid w:val="004C1014"/>
    <w:rsid w:val="004C1110"/>
    <w:rsid w:val="004C16D7"/>
    <w:rsid w:val="004C188B"/>
    <w:rsid w:val="004C19CE"/>
    <w:rsid w:val="004C1B62"/>
    <w:rsid w:val="004C235E"/>
    <w:rsid w:val="004C3D03"/>
    <w:rsid w:val="004C3E7E"/>
    <w:rsid w:val="004C47ED"/>
    <w:rsid w:val="004C52EB"/>
    <w:rsid w:val="004C5658"/>
    <w:rsid w:val="004C5B04"/>
    <w:rsid w:val="004C6138"/>
    <w:rsid w:val="004C61D7"/>
    <w:rsid w:val="004C76AA"/>
    <w:rsid w:val="004C7737"/>
    <w:rsid w:val="004C77E2"/>
    <w:rsid w:val="004C7B12"/>
    <w:rsid w:val="004C7DBE"/>
    <w:rsid w:val="004D08A2"/>
    <w:rsid w:val="004D0F7F"/>
    <w:rsid w:val="004D10B4"/>
    <w:rsid w:val="004D1794"/>
    <w:rsid w:val="004D1C5D"/>
    <w:rsid w:val="004D1CED"/>
    <w:rsid w:val="004D2017"/>
    <w:rsid w:val="004D233C"/>
    <w:rsid w:val="004D2BEC"/>
    <w:rsid w:val="004D2E2F"/>
    <w:rsid w:val="004D2EC1"/>
    <w:rsid w:val="004D32DE"/>
    <w:rsid w:val="004D3B5B"/>
    <w:rsid w:val="004D45B1"/>
    <w:rsid w:val="004D4913"/>
    <w:rsid w:val="004D493D"/>
    <w:rsid w:val="004D66A0"/>
    <w:rsid w:val="004D6F15"/>
    <w:rsid w:val="004D70B8"/>
    <w:rsid w:val="004D72E5"/>
    <w:rsid w:val="004D75AA"/>
    <w:rsid w:val="004D7976"/>
    <w:rsid w:val="004D79F7"/>
    <w:rsid w:val="004D7C50"/>
    <w:rsid w:val="004D7D80"/>
    <w:rsid w:val="004D7E8B"/>
    <w:rsid w:val="004D7F28"/>
    <w:rsid w:val="004E0725"/>
    <w:rsid w:val="004E097E"/>
    <w:rsid w:val="004E1819"/>
    <w:rsid w:val="004E239A"/>
    <w:rsid w:val="004E24C4"/>
    <w:rsid w:val="004E2C98"/>
    <w:rsid w:val="004E39A2"/>
    <w:rsid w:val="004E43C5"/>
    <w:rsid w:val="004E4477"/>
    <w:rsid w:val="004E49DF"/>
    <w:rsid w:val="004E4A53"/>
    <w:rsid w:val="004E50D7"/>
    <w:rsid w:val="004E50DB"/>
    <w:rsid w:val="004E50F1"/>
    <w:rsid w:val="004E5915"/>
    <w:rsid w:val="004E59C2"/>
    <w:rsid w:val="004E65A7"/>
    <w:rsid w:val="004E6C87"/>
    <w:rsid w:val="004E76CB"/>
    <w:rsid w:val="004E79F1"/>
    <w:rsid w:val="004F0105"/>
    <w:rsid w:val="004F01CE"/>
    <w:rsid w:val="004F1178"/>
    <w:rsid w:val="004F11E8"/>
    <w:rsid w:val="004F1537"/>
    <w:rsid w:val="004F165C"/>
    <w:rsid w:val="004F1A2A"/>
    <w:rsid w:val="004F1E47"/>
    <w:rsid w:val="004F21BF"/>
    <w:rsid w:val="004F2835"/>
    <w:rsid w:val="004F2B61"/>
    <w:rsid w:val="004F2EA7"/>
    <w:rsid w:val="004F3174"/>
    <w:rsid w:val="004F336E"/>
    <w:rsid w:val="004F522F"/>
    <w:rsid w:val="004F5475"/>
    <w:rsid w:val="004F5771"/>
    <w:rsid w:val="004F585D"/>
    <w:rsid w:val="004F5AA7"/>
    <w:rsid w:val="004F6561"/>
    <w:rsid w:val="004F6876"/>
    <w:rsid w:val="004F6985"/>
    <w:rsid w:val="004F6C30"/>
    <w:rsid w:val="004F6C9E"/>
    <w:rsid w:val="004F7064"/>
    <w:rsid w:val="004F70FC"/>
    <w:rsid w:val="004F74D5"/>
    <w:rsid w:val="004F7B19"/>
    <w:rsid w:val="0050003D"/>
    <w:rsid w:val="0050066D"/>
    <w:rsid w:val="0050077B"/>
    <w:rsid w:val="005012B2"/>
    <w:rsid w:val="00501DAA"/>
    <w:rsid w:val="00501E8D"/>
    <w:rsid w:val="00502078"/>
    <w:rsid w:val="00502402"/>
    <w:rsid w:val="005025F6"/>
    <w:rsid w:val="005027F3"/>
    <w:rsid w:val="00502E00"/>
    <w:rsid w:val="0050309C"/>
    <w:rsid w:val="00503264"/>
    <w:rsid w:val="005038D1"/>
    <w:rsid w:val="00503931"/>
    <w:rsid w:val="00503AE2"/>
    <w:rsid w:val="00503C4E"/>
    <w:rsid w:val="005041A0"/>
    <w:rsid w:val="00504A36"/>
    <w:rsid w:val="00504B50"/>
    <w:rsid w:val="00504DD0"/>
    <w:rsid w:val="005050DD"/>
    <w:rsid w:val="0050527D"/>
    <w:rsid w:val="00505CE6"/>
    <w:rsid w:val="00505D31"/>
    <w:rsid w:val="005069EE"/>
    <w:rsid w:val="00506B59"/>
    <w:rsid w:val="00506B62"/>
    <w:rsid w:val="00506E04"/>
    <w:rsid w:val="0050750F"/>
    <w:rsid w:val="005076FD"/>
    <w:rsid w:val="005077C8"/>
    <w:rsid w:val="00507876"/>
    <w:rsid w:val="00507905"/>
    <w:rsid w:val="00507BBD"/>
    <w:rsid w:val="00507D6A"/>
    <w:rsid w:val="0051027F"/>
    <w:rsid w:val="00510407"/>
    <w:rsid w:val="005104DB"/>
    <w:rsid w:val="00510878"/>
    <w:rsid w:val="00510ACE"/>
    <w:rsid w:val="005116BB"/>
    <w:rsid w:val="00513409"/>
    <w:rsid w:val="00513BFD"/>
    <w:rsid w:val="00513E74"/>
    <w:rsid w:val="00514D74"/>
    <w:rsid w:val="005157BB"/>
    <w:rsid w:val="00515821"/>
    <w:rsid w:val="00515D6C"/>
    <w:rsid w:val="0051632D"/>
    <w:rsid w:val="005165C7"/>
    <w:rsid w:val="00516732"/>
    <w:rsid w:val="00516DC7"/>
    <w:rsid w:val="00516EC0"/>
    <w:rsid w:val="0051729F"/>
    <w:rsid w:val="00517612"/>
    <w:rsid w:val="0051774A"/>
    <w:rsid w:val="00517CF8"/>
    <w:rsid w:val="00517F9E"/>
    <w:rsid w:val="005200B0"/>
    <w:rsid w:val="0052035C"/>
    <w:rsid w:val="00520748"/>
    <w:rsid w:val="00520982"/>
    <w:rsid w:val="00520CE0"/>
    <w:rsid w:val="005215F4"/>
    <w:rsid w:val="00522285"/>
    <w:rsid w:val="00522449"/>
    <w:rsid w:val="0052276A"/>
    <w:rsid w:val="00522BB1"/>
    <w:rsid w:val="00522FEA"/>
    <w:rsid w:val="00523837"/>
    <w:rsid w:val="00523A83"/>
    <w:rsid w:val="00523C68"/>
    <w:rsid w:val="00523D5C"/>
    <w:rsid w:val="00523E70"/>
    <w:rsid w:val="005243B4"/>
    <w:rsid w:val="00524602"/>
    <w:rsid w:val="005250FD"/>
    <w:rsid w:val="00525D07"/>
    <w:rsid w:val="0052603E"/>
    <w:rsid w:val="00526F83"/>
    <w:rsid w:val="0052737B"/>
    <w:rsid w:val="00527C32"/>
    <w:rsid w:val="00527C60"/>
    <w:rsid w:val="00527FD9"/>
    <w:rsid w:val="005302B8"/>
    <w:rsid w:val="00530C28"/>
    <w:rsid w:val="00530C32"/>
    <w:rsid w:val="00530DF5"/>
    <w:rsid w:val="00530FD1"/>
    <w:rsid w:val="0053140B"/>
    <w:rsid w:val="005319D1"/>
    <w:rsid w:val="00531F7A"/>
    <w:rsid w:val="005327D5"/>
    <w:rsid w:val="00532B31"/>
    <w:rsid w:val="00532B6D"/>
    <w:rsid w:val="00532F5A"/>
    <w:rsid w:val="00533374"/>
    <w:rsid w:val="00533AC9"/>
    <w:rsid w:val="005342F6"/>
    <w:rsid w:val="00534380"/>
    <w:rsid w:val="005343C6"/>
    <w:rsid w:val="005344FF"/>
    <w:rsid w:val="005346BE"/>
    <w:rsid w:val="005347E5"/>
    <w:rsid w:val="00535178"/>
    <w:rsid w:val="00535C0B"/>
    <w:rsid w:val="005360AE"/>
    <w:rsid w:val="005362D3"/>
    <w:rsid w:val="0053643E"/>
    <w:rsid w:val="005365C1"/>
    <w:rsid w:val="00536B51"/>
    <w:rsid w:val="00537D7B"/>
    <w:rsid w:val="005404FA"/>
    <w:rsid w:val="0054051D"/>
    <w:rsid w:val="00540637"/>
    <w:rsid w:val="005409F1"/>
    <w:rsid w:val="00540AA1"/>
    <w:rsid w:val="00541393"/>
    <w:rsid w:val="00541A39"/>
    <w:rsid w:val="00541BDF"/>
    <w:rsid w:val="00541CA5"/>
    <w:rsid w:val="005422DF"/>
    <w:rsid w:val="00542545"/>
    <w:rsid w:val="00542635"/>
    <w:rsid w:val="00542971"/>
    <w:rsid w:val="00542D46"/>
    <w:rsid w:val="005430B7"/>
    <w:rsid w:val="005430E4"/>
    <w:rsid w:val="005433E4"/>
    <w:rsid w:val="00544E4B"/>
    <w:rsid w:val="00546014"/>
    <w:rsid w:val="00546A7E"/>
    <w:rsid w:val="00546BB7"/>
    <w:rsid w:val="0054791F"/>
    <w:rsid w:val="00547A59"/>
    <w:rsid w:val="00547B37"/>
    <w:rsid w:val="00547C4E"/>
    <w:rsid w:val="00547DA7"/>
    <w:rsid w:val="00547DB4"/>
    <w:rsid w:val="00550234"/>
    <w:rsid w:val="00550383"/>
    <w:rsid w:val="00550598"/>
    <w:rsid w:val="00550716"/>
    <w:rsid w:val="00550E4F"/>
    <w:rsid w:val="00551183"/>
    <w:rsid w:val="005512DA"/>
    <w:rsid w:val="00551394"/>
    <w:rsid w:val="005526A1"/>
    <w:rsid w:val="005530C6"/>
    <w:rsid w:val="00554131"/>
    <w:rsid w:val="005545F0"/>
    <w:rsid w:val="00554D89"/>
    <w:rsid w:val="00555326"/>
    <w:rsid w:val="00555848"/>
    <w:rsid w:val="00555B0B"/>
    <w:rsid w:val="0055625A"/>
    <w:rsid w:val="00556EF6"/>
    <w:rsid w:val="00557080"/>
    <w:rsid w:val="00557F90"/>
    <w:rsid w:val="00560950"/>
    <w:rsid w:val="00560B3E"/>
    <w:rsid w:val="00560C03"/>
    <w:rsid w:val="00561948"/>
    <w:rsid w:val="00561F96"/>
    <w:rsid w:val="00562421"/>
    <w:rsid w:val="00562A46"/>
    <w:rsid w:val="00562B62"/>
    <w:rsid w:val="00562B66"/>
    <w:rsid w:val="00562B9B"/>
    <w:rsid w:val="00563159"/>
    <w:rsid w:val="005636B5"/>
    <w:rsid w:val="0056402C"/>
    <w:rsid w:val="005642C3"/>
    <w:rsid w:val="00564AB6"/>
    <w:rsid w:val="00565311"/>
    <w:rsid w:val="00565353"/>
    <w:rsid w:val="00565AFD"/>
    <w:rsid w:val="00565FDA"/>
    <w:rsid w:val="005663ED"/>
    <w:rsid w:val="005666DF"/>
    <w:rsid w:val="0056705B"/>
    <w:rsid w:val="005673C1"/>
    <w:rsid w:val="005674F1"/>
    <w:rsid w:val="0057027F"/>
    <w:rsid w:val="00570370"/>
    <w:rsid w:val="00570423"/>
    <w:rsid w:val="00570700"/>
    <w:rsid w:val="00570A37"/>
    <w:rsid w:val="00570FE0"/>
    <w:rsid w:val="00571434"/>
    <w:rsid w:val="005724DB"/>
    <w:rsid w:val="005733BF"/>
    <w:rsid w:val="00573455"/>
    <w:rsid w:val="00573533"/>
    <w:rsid w:val="00573616"/>
    <w:rsid w:val="00573712"/>
    <w:rsid w:val="005738F9"/>
    <w:rsid w:val="00574221"/>
    <w:rsid w:val="005744F6"/>
    <w:rsid w:val="0057564F"/>
    <w:rsid w:val="00575B3F"/>
    <w:rsid w:val="00575BF0"/>
    <w:rsid w:val="00575D79"/>
    <w:rsid w:val="005769EA"/>
    <w:rsid w:val="00576EF6"/>
    <w:rsid w:val="0057794A"/>
    <w:rsid w:val="00577952"/>
    <w:rsid w:val="00577A9F"/>
    <w:rsid w:val="00577FC6"/>
    <w:rsid w:val="00580579"/>
    <w:rsid w:val="005809BE"/>
    <w:rsid w:val="005814A5"/>
    <w:rsid w:val="00581644"/>
    <w:rsid w:val="00581E64"/>
    <w:rsid w:val="00582B2B"/>
    <w:rsid w:val="00582BC8"/>
    <w:rsid w:val="0058397D"/>
    <w:rsid w:val="00584562"/>
    <w:rsid w:val="005850EE"/>
    <w:rsid w:val="005853FE"/>
    <w:rsid w:val="005860AD"/>
    <w:rsid w:val="0058621F"/>
    <w:rsid w:val="00586411"/>
    <w:rsid w:val="00586881"/>
    <w:rsid w:val="00586945"/>
    <w:rsid w:val="00586AA9"/>
    <w:rsid w:val="00586AB3"/>
    <w:rsid w:val="00587049"/>
    <w:rsid w:val="005873A3"/>
    <w:rsid w:val="005874BC"/>
    <w:rsid w:val="005876B7"/>
    <w:rsid w:val="00587E1F"/>
    <w:rsid w:val="005900E7"/>
    <w:rsid w:val="00590148"/>
    <w:rsid w:val="005904E0"/>
    <w:rsid w:val="00591291"/>
    <w:rsid w:val="00591377"/>
    <w:rsid w:val="00591D1B"/>
    <w:rsid w:val="00591DE2"/>
    <w:rsid w:val="00592696"/>
    <w:rsid w:val="005930FB"/>
    <w:rsid w:val="00593579"/>
    <w:rsid w:val="00593C57"/>
    <w:rsid w:val="00594226"/>
    <w:rsid w:val="005943AA"/>
    <w:rsid w:val="005947BA"/>
    <w:rsid w:val="005947CE"/>
    <w:rsid w:val="00594AE6"/>
    <w:rsid w:val="00594C8E"/>
    <w:rsid w:val="00595093"/>
    <w:rsid w:val="00595F92"/>
    <w:rsid w:val="0059681D"/>
    <w:rsid w:val="00596CCE"/>
    <w:rsid w:val="00596DE4"/>
    <w:rsid w:val="00597126"/>
    <w:rsid w:val="00597393"/>
    <w:rsid w:val="00597566"/>
    <w:rsid w:val="005A00C6"/>
    <w:rsid w:val="005A0E9E"/>
    <w:rsid w:val="005A10F2"/>
    <w:rsid w:val="005A11C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3AA4"/>
    <w:rsid w:val="005A3AAE"/>
    <w:rsid w:val="005A3D0F"/>
    <w:rsid w:val="005A41A8"/>
    <w:rsid w:val="005A4E55"/>
    <w:rsid w:val="005A4E99"/>
    <w:rsid w:val="005A4F4A"/>
    <w:rsid w:val="005A58B1"/>
    <w:rsid w:val="005A6363"/>
    <w:rsid w:val="005A68A0"/>
    <w:rsid w:val="005A6A12"/>
    <w:rsid w:val="005A6D42"/>
    <w:rsid w:val="005A7404"/>
    <w:rsid w:val="005A74CB"/>
    <w:rsid w:val="005A7A4F"/>
    <w:rsid w:val="005A7B0C"/>
    <w:rsid w:val="005A7B5D"/>
    <w:rsid w:val="005B00AF"/>
    <w:rsid w:val="005B0A09"/>
    <w:rsid w:val="005B0FB5"/>
    <w:rsid w:val="005B1B76"/>
    <w:rsid w:val="005B2634"/>
    <w:rsid w:val="005B2A14"/>
    <w:rsid w:val="005B34C0"/>
    <w:rsid w:val="005B3A1C"/>
    <w:rsid w:val="005B48B2"/>
    <w:rsid w:val="005B5991"/>
    <w:rsid w:val="005B6033"/>
    <w:rsid w:val="005B6383"/>
    <w:rsid w:val="005B6561"/>
    <w:rsid w:val="005B7484"/>
    <w:rsid w:val="005B7762"/>
    <w:rsid w:val="005C009C"/>
    <w:rsid w:val="005C047C"/>
    <w:rsid w:val="005C07BA"/>
    <w:rsid w:val="005C0B11"/>
    <w:rsid w:val="005C0B9D"/>
    <w:rsid w:val="005C1001"/>
    <w:rsid w:val="005C1025"/>
    <w:rsid w:val="005C1248"/>
    <w:rsid w:val="005C140C"/>
    <w:rsid w:val="005C1958"/>
    <w:rsid w:val="005C1ECA"/>
    <w:rsid w:val="005C2228"/>
    <w:rsid w:val="005C306E"/>
    <w:rsid w:val="005C3189"/>
    <w:rsid w:val="005C3240"/>
    <w:rsid w:val="005C3782"/>
    <w:rsid w:val="005C3970"/>
    <w:rsid w:val="005C3BE0"/>
    <w:rsid w:val="005C4587"/>
    <w:rsid w:val="005C53FE"/>
    <w:rsid w:val="005C5490"/>
    <w:rsid w:val="005C5580"/>
    <w:rsid w:val="005C5833"/>
    <w:rsid w:val="005C5AB8"/>
    <w:rsid w:val="005C6704"/>
    <w:rsid w:val="005C74C2"/>
    <w:rsid w:val="005C7A1F"/>
    <w:rsid w:val="005C7F50"/>
    <w:rsid w:val="005D06EF"/>
    <w:rsid w:val="005D09EC"/>
    <w:rsid w:val="005D0B3E"/>
    <w:rsid w:val="005D0EDF"/>
    <w:rsid w:val="005D148B"/>
    <w:rsid w:val="005D198A"/>
    <w:rsid w:val="005D1BE2"/>
    <w:rsid w:val="005D1E32"/>
    <w:rsid w:val="005D229F"/>
    <w:rsid w:val="005D2494"/>
    <w:rsid w:val="005D2922"/>
    <w:rsid w:val="005D2D37"/>
    <w:rsid w:val="005D344F"/>
    <w:rsid w:val="005D3D1A"/>
    <w:rsid w:val="005D3E58"/>
    <w:rsid w:val="005D624B"/>
    <w:rsid w:val="005D65F9"/>
    <w:rsid w:val="005D6650"/>
    <w:rsid w:val="005D724D"/>
    <w:rsid w:val="005E0417"/>
    <w:rsid w:val="005E079B"/>
    <w:rsid w:val="005E097B"/>
    <w:rsid w:val="005E0D81"/>
    <w:rsid w:val="005E13C3"/>
    <w:rsid w:val="005E14B6"/>
    <w:rsid w:val="005E21ED"/>
    <w:rsid w:val="005E23FF"/>
    <w:rsid w:val="005E27ED"/>
    <w:rsid w:val="005E29E6"/>
    <w:rsid w:val="005E2B00"/>
    <w:rsid w:val="005E3426"/>
    <w:rsid w:val="005E41A2"/>
    <w:rsid w:val="005E41D2"/>
    <w:rsid w:val="005E41D3"/>
    <w:rsid w:val="005E4A97"/>
    <w:rsid w:val="005E4B95"/>
    <w:rsid w:val="005E4D00"/>
    <w:rsid w:val="005E5387"/>
    <w:rsid w:val="005E5DBB"/>
    <w:rsid w:val="005E5F76"/>
    <w:rsid w:val="005E6150"/>
    <w:rsid w:val="005E638F"/>
    <w:rsid w:val="005E6393"/>
    <w:rsid w:val="005E76A7"/>
    <w:rsid w:val="005E7C6A"/>
    <w:rsid w:val="005E7FC7"/>
    <w:rsid w:val="005F01CE"/>
    <w:rsid w:val="005F02CE"/>
    <w:rsid w:val="005F04AF"/>
    <w:rsid w:val="005F051C"/>
    <w:rsid w:val="005F1DC2"/>
    <w:rsid w:val="005F21B4"/>
    <w:rsid w:val="005F2F6C"/>
    <w:rsid w:val="005F36A7"/>
    <w:rsid w:val="005F3B8E"/>
    <w:rsid w:val="005F4003"/>
    <w:rsid w:val="005F45E7"/>
    <w:rsid w:val="005F464E"/>
    <w:rsid w:val="005F46F6"/>
    <w:rsid w:val="005F4FA3"/>
    <w:rsid w:val="005F55D8"/>
    <w:rsid w:val="005F565B"/>
    <w:rsid w:val="005F5937"/>
    <w:rsid w:val="005F5FAB"/>
    <w:rsid w:val="005F6615"/>
    <w:rsid w:val="005F6668"/>
    <w:rsid w:val="005F6D6C"/>
    <w:rsid w:val="005F6DA6"/>
    <w:rsid w:val="005F6ECD"/>
    <w:rsid w:val="005F70D0"/>
    <w:rsid w:val="005F70D2"/>
    <w:rsid w:val="005F71FB"/>
    <w:rsid w:val="005F7BB8"/>
    <w:rsid w:val="0060010D"/>
    <w:rsid w:val="006007EB"/>
    <w:rsid w:val="00600CAC"/>
    <w:rsid w:val="00600CE0"/>
    <w:rsid w:val="00601879"/>
    <w:rsid w:val="006018BE"/>
    <w:rsid w:val="00601939"/>
    <w:rsid w:val="00601E42"/>
    <w:rsid w:val="00601F49"/>
    <w:rsid w:val="00602119"/>
    <w:rsid w:val="0060251B"/>
    <w:rsid w:val="00602911"/>
    <w:rsid w:val="0060388C"/>
    <w:rsid w:val="00603E80"/>
    <w:rsid w:val="00603E8F"/>
    <w:rsid w:val="00603FB6"/>
    <w:rsid w:val="006049C3"/>
    <w:rsid w:val="00604DA3"/>
    <w:rsid w:val="006056A3"/>
    <w:rsid w:val="006066E6"/>
    <w:rsid w:val="00606EEC"/>
    <w:rsid w:val="006070E3"/>
    <w:rsid w:val="00607104"/>
    <w:rsid w:val="006073DF"/>
    <w:rsid w:val="006074A8"/>
    <w:rsid w:val="0060785F"/>
    <w:rsid w:val="00607DEA"/>
    <w:rsid w:val="00610081"/>
    <w:rsid w:val="00610251"/>
    <w:rsid w:val="00610729"/>
    <w:rsid w:val="00610AF8"/>
    <w:rsid w:val="0061117F"/>
    <w:rsid w:val="00611C57"/>
    <w:rsid w:val="00612500"/>
    <w:rsid w:val="00612582"/>
    <w:rsid w:val="00612621"/>
    <w:rsid w:val="0061334B"/>
    <w:rsid w:val="0061352D"/>
    <w:rsid w:val="00613604"/>
    <w:rsid w:val="00614381"/>
    <w:rsid w:val="00614CC9"/>
    <w:rsid w:val="00614ED4"/>
    <w:rsid w:val="006150FC"/>
    <w:rsid w:val="00615BF2"/>
    <w:rsid w:val="00615CBB"/>
    <w:rsid w:val="00615D63"/>
    <w:rsid w:val="00615F75"/>
    <w:rsid w:val="0061615E"/>
    <w:rsid w:val="006163F7"/>
    <w:rsid w:val="00616FB8"/>
    <w:rsid w:val="00616FC7"/>
    <w:rsid w:val="0061718D"/>
    <w:rsid w:val="006171E8"/>
    <w:rsid w:val="00617479"/>
    <w:rsid w:val="0061755A"/>
    <w:rsid w:val="0062051F"/>
    <w:rsid w:val="00620623"/>
    <w:rsid w:val="0062084A"/>
    <w:rsid w:val="0062153D"/>
    <w:rsid w:val="006216F7"/>
    <w:rsid w:val="006217BA"/>
    <w:rsid w:val="0062326E"/>
    <w:rsid w:val="006246B3"/>
    <w:rsid w:val="00624735"/>
    <w:rsid w:val="006247D4"/>
    <w:rsid w:val="006252A7"/>
    <w:rsid w:val="00625648"/>
    <w:rsid w:val="00625BE3"/>
    <w:rsid w:val="00625D3C"/>
    <w:rsid w:val="0062674D"/>
    <w:rsid w:val="006268CE"/>
    <w:rsid w:val="00627A5C"/>
    <w:rsid w:val="006301E5"/>
    <w:rsid w:val="00630AAC"/>
    <w:rsid w:val="00630E9E"/>
    <w:rsid w:val="00630EDA"/>
    <w:rsid w:val="006313F4"/>
    <w:rsid w:val="00631ACE"/>
    <w:rsid w:val="00631DB8"/>
    <w:rsid w:val="00632183"/>
    <w:rsid w:val="00632493"/>
    <w:rsid w:val="00632B4E"/>
    <w:rsid w:val="00632DA0"/>
    <w:rsid w:val="006338FC"/>
    <w:rsid w:val="00633DB1"/>
    <w:rsid w:val="006342DC"/>
    <w:rsid w:val="006343A8"/>
    <w:rsid w:val="006346FB"/>
    <w:rsid w:val="006349AF"/>
    <w:rsid w:val="0063500B"/>
    <w:rsid w:val="0063530D"/>
    <w:rsid w:val="006355FB"/>
    <w:rsid w:val="006356B6"/>
    <w:rsid w:val="0063582E"/>
    <w:rsid w:val="0063588E"/>
    <w:rsid w:val="00635B61"/>
    <w:rsid w:val="00635C61"/>
    <w:rsid w:val="00635FD9"/>
    <w:rsid w:val="00636971"/>
    <w:rsid w:val="00637640"/>
    <w:rsid w:val="00637DC5"/>
    <w:rsid w:val="006406D5"/>
    <w:rsid w:val="00640DE6"/>
    <w:rsid w:val="0064140C"/>
    <w:rsid w:val="00641899"/>
    <w:rsid w:val="006419DB"/>
    <w:rsid w:val="00642119"/>
    <w:rsid w:val="006422D3"/>
    <w:rsid w:val="0064242E"/>
    <w:rsid w:val="00642A19"/>
    <w:rsid w:val="00643041"/>
    <w:rsid w:val="00643108"/>
    <w:rsid w:val="006438B1"/>
    <w:rsid w:val="00644124"/>
    <w:rsid w:val="006446BB"/>
    <w:rsid w:val="00644C0A"/>
    <w:rsid w:val="00644CCB"/>
    <w:rsid w:val="006455CE"/>
    <w:rsid w:val="00645870"/>
    <w:rsid w:val="00645E61"/>
    <w:rsid w:val="00646690"/>
    <w:rsid w:val="006466C7"/>
    <w:rsid w:val="006469A6"/>
    <w:rsid w:val="00646AA0"/>
    <w:rsid w:val="006471F6"/>
    <w:rsid w:val="006476C7"/>
    <w:rsid w:val="006478F9"/>
    <w:rsid w:val="00647D3B"/>
    <w:rsid w:val="00650A23"/>
    <w:rsid w:val="00650BCB"/>
    <w:rsid w:val="00652877"/>
    <w:rsid w:val="00652BF4"/>
    <w:rsid w:val="00652D67"/>
    <w:rsid w:val="00654265"/>
    <w:rsid w:val="006549E8"/>
    <w:rsid w:val="00655695"/>
    <w:rsid w:val="00655CF1"/>
    <w:rsid w:val="00656011"/>
    <w:rsid w:val="00656175"/>
    <w:rsid w:val="0065621D"/>
    <w:rsid w:val="00656737"/>
    <w:rsid w:val="00656F01"/>
    <w:rsid w:val="00656F8B"/>
    <w:rsid w:val="00657396"/>
    <w:rsid w:val="0066078C"/>
    <w:rsid w:val="00660D40"/>
    <w:rsid w:val="00661A5A"/>
    <w:rsid w:val="006620E2"/>
    <w:rsid w:val="00662149"/>
    <w:rsid w:val="00662C6B"/>
    <w:rsid w:val="00663A27"/>
    <w:rsid w:val="00663DB1"/>
    <w:rsid w:val="00663DB7"/>
    <w:rsid w:val="00663F4E"/>
    <w:rsid w:val="006640FC"/>
    <w:rsid w:val="006642D8"/>
    <w:rsid w:val="00664337"/>
    <w:rsid w:val="006643CA"/>
    <w:rsid w:val="006643F0"/>
    <w:rsid w:val="0066477A"/>
    <w:rsid w:val="0066498C"/>
    <w:rsid w:val="00664C60"/>
    <w:rsid w:val="00664F42"/>
    <w:rsid w:val="00665148"/>
    <w:rsid w:val="00665698"/>
    <w:rsid w:val="00665920"/>
    <w:rsid w:val="006662B3"/>
    <w:rsid w:val="0066636A"/>
    <w:rsid w:val="00666CE7"/>
    <w:rsid w:val="00666D09"/>
    <w:rsid w:val="00666EC1"/>
    <w:rsid w:val="00667163"/>
    <w:rsid w:val="00667491"/>
    <w:rsid w:val="00670362"/>
    <w:rsid w:val="006705F7"/>
    <w:rsid w:val="006710F4"/>
    <w:rsid w:val="00671489"/>
    <w:rsid w:val="006719E9"/>
    <w:rsid w:val="00671A5B"/>
    <w:rsid w:val="00671CE8"/>
    <w:rsid w:val="00671E0A"/>
    <w:rsid w:val="0067217D"/>
    <w:rsid w:val="0067243A"/>
    <w:rsid w:val="00672689"/>
    <w:rsid w:val="00673411"/>
    <w:rsid w:val="006737F4"/>
    <w:rsid w:val="00673928"/>
    <w:rsid w:val="00674217"/>
    <w:rsid w:val="00674483"/>
    <w:rsid w:val="00674692"/>
    <w:rsid w:val="006748DD"/>
    <w:rsid w:val="00674974"/>
    <w:rsid w:val="00674C6A"/>
    <w:rsid w:val="00674CEB"/>
    <w:rsid w:val="00674EC4"/>
    <w:rsid w:val="00675312"/>
    <w:rsid w:val="00675407"/>
    <w:rsid w:val="0067546E"/>
    <w:rsid w:val="0067584E"/>
    <w:rsid w:val="00675D78"/>
    <w:rsid w:val="00675FA8"/>
    <w:rsid w:val="006761E4"/>
    <w:rsid w:val="0067651B"/>
    <w:rsid w:val="00677247"/>
    <w:rsid w:val="00677E3F"/>
    <w:rsid w:val="00680036"/>
    <w:rsid w:val="00680974"/>
    <w:rsid w:val="00680A09"/>
    <w:rsid w:val="00680D71"/>
    <w:rsid w:val="00680FD4"/>
    <w:rsid w:val="00681132"/>
    <w:rsid w:val="0068252F"/>
    <w:rsid w:val="00682BB9"/>
    <w:rsid w:val="00683FD6"/>
    <w:rsid w:val="0068436B"/>
    <w:rsid w:val="006845A5"/>
    <w:rsid w:val="00684984"/>
    <w:rsid w:val="00684F10"/>
    <w:rsid w:val="006854E5"/>
    <w:rsid w:val="00685C39"/>
    <w:rsid w:val="0068600F"/>
    <w:rsid w:val="0068603C"/>
    <w:rsid w:val="0068654F"/>
    <w:rsid w:val="00686D29"/>
    <w:rsid w:val="0068703A"/>
    <w:rsid w:val="00687116"/>
    <w:rsid w:val="0068721A"/>
    <w:rsid w:val="006874BC"/>
    <w:rsid w:val="00687DFF"/>
    <w:rsid w:val="00687EBB"/>
    <w:rsid w:val="00687F0B"/>
    <w:rsid w:val="00690496"/>
    <w:rsid w:val="00690BAC"/>
    <w:rsid w:val="0069130B"/>
    <w:rsid w:val="00691BC3"/>
    <w:rsid w:val="00691EBC"/>
    <w:rsid w:val="00691EEC"/>
    <w:rsid w:val="0069220F"/>
    <w:rsid w:val="006922AB"/>
    <w:rsid w:val="006941CF"/>
    <w:rsid w:val="006942A6"/>
    <w:rsid w:val="006942F2"/>
    <w:rsid w:val="006943FE"/>
    <w:rsid w:val="00694790"/>
    <w:rsid w:val="00695478"/>
    <w:rsid w:val="006954C3"/>
    <w:rsid w:val="00695B77"/>
    <w:rsid w:val="00696385"/>
    <w:rsid w:val="0069673D"/>
    <w:rsid w:val="00696C01"/>
    <w:rsid w:val="00697172"/>
    <w:rsid w:val="006974D4"/>
    <w:rsid w:val="00697606"/>
    <w:rsid w:val="006976B9"/>
    <w:rsid w:val="006976C8"/>
    <w:rsid w:val="006A098F"/>
    <w:rsid w:val="006A0C42"/>
    <w:rsid w:val="006A0E9F"/>
    <w:rsid w:val="006A10B7"/>
    <w:rsid w:val="006A166D"/>
    <w:rsid w:val="006A1817"/>
    <w:rsid w:val="006A21BD"/>
    <w:rsid w:val="006A25AC"/>
    <w:rsid w:val="006A2A28"/>
    <w:rsid w:val="006A2AC1"/>
    <w:rsid w:val="006A31AD"/>
    <w:rsid w:val="006A367E"/>
    <w:rsid w:val="006A3B85"/>
    <w:rsid w:val="006A4460"/>
    <w:rsid w:val="006A488E"/>
    <w:rsid w:val="006A4A8E"/>
    <w:rsid w:val="006A4B16"/>
    <w:rsid w:val="006A4B55"/>
    <w:rsid w:val="006A6CB3"/>
    <w:rsid w:val="006A708C"/>
    <w:rsid w:val="006A70FB"/>
    <w:rsid w:val="006A74E4"/>
    <w:rsid w:val="006B00BD"/>
    <w:rsid w:val="006B02CD"/>
    <w:rsid w:val="006B0E60"/>
    <w:rsid w:val="006B19C5"/>
    <w:rsid w:val="006B22E0"/>
    <w:rsid w:val="006B2310"/>
    <w:rsid w:val="006B2322"/>
    <w:rsid w:val="006B2E68"/>
    <w:rsid w:val="006B2EF4"/>
    <w:rsid w:val="006B2F4F"/>
    <w:rsid w:val="006B3288"/>
    <w:rsid w:val="006B35FD"/>
    <w:rsid w:val="006B36D6"/>
    <w:rsid w:val="006B3C9C"/>
    <w:rsid w:val="006B3EAB"/>
    <w:rsid w:val="006B44A3"/>
    <w:rsid w:val="006B461E"/>
    <w:rsid w:val="006B46B8"/>
    <w:rsid w:val="006B4B42"/>
    <w:rsid w:val="006B4BA5"/>
    <w:rsid w:val="006B503B"/>
    <w:rsid w:val="006B5D08"/>
    <w:rsid w:val="006B5EA2"/>
    <w:rsid w:val="006B6437"/>
    <w:rsid w:val="006B6532"/>
    <w:rsid w:val="006B6AEA"/>
    <w:rsid w:val="006B71BC"/>
    <w:rsid w:val="006C018A"/>
    <w:rsid w:val="006C0464"/>
    <w:rsid w:val="006C06A1"/>
    <w:rsid w:val="006C08EA"/>
    <w:rsid w:val="006C1484"/>
    <w:rsid w:val="006C1D80"/>
    <w:rsid w:val="006C201A"/>
    <w:rsid w:val="006C27FD"/>
    <w:rsid w:val="006C2950"/>
    <w:rsid w:val="006C2B39"/>
    <w:rsid w:val="006C3489"/>
    <w:rsid w:val="006C3B36"/>
    <w:rsid w:val="006C413F"/>
    <w:rsid w:val="006C454F"/>
    <w:rsid w:val="006C468D"/>
    <w:rsid w:val="006C4C52"/>
    <w:rsid w:val="006C4E83"/>
    <w:rsid w:val="006C50C2"/>
    <w:rsid w:val="006C51E8"/>
    <w:rsid w:val="006C57BC"/>
    <w:rsid w:val="006C59D3"/>
    <w:rsid w:val="006C5D92"/>
    <w:rsid w:val="006C5DAB"/>
    <w:rsid w:val="006C5DBB"/>
    <w:rsid w:val="006C65F7"/>
    <w:rsid w:val="006C6D06"/>
    <w:rsid w:val="006C6DB2"/>
    <w:rsid w:val="006C6F09"/>
    <w:rsid w:val="006C6F92"/>
    <w:rsid w:val="006C74A6"/>
    <w:rsid w:val="006C755A"/>
    <w:rsid w:val="006D015C"/>
    <w:rsid w:val="006D0185"/>
    <w:rsid w:val="006D0219"/>
    <w:rsid w:val="006D0298"/>
    <w:rsid w:val="006D084F"/>
    <w:rsid w:val="006D0A03"/>
    <w:rsid w:val="006D0A74"/>
    <w:rsid w:val="006D0B4E"/>
    <w:rsid w:val="006D14CF"/>
    <w:rsid w:val="006D2244"/>
    <w:rsid w:val="006D24D5"/>
    <w:rsid w:val="006D26B3"/>
    <w:rsid w:val="006D3066"/>
    <w:rsid w:val="006D41A4"/>
    <w:rsid w:val="006D426D"/>
    <w:rsid w:val="006D427C"/>
    <w:rsid w:val="006D4290"/>
    <w:rsid w:val="006D4893"/>
    <w:rsid w:val="006D4A1E"/>
    <w:rsid w:val="006D4BED"/>
    <w:rsid w:val="006D4CB2"/>
    <w:rsid w:val="006D623D"/>
    <w:rsid w:val="006D6CCA"/>
    <w:rsid w:val="006D7389"/>
    <w:rsid w:val="006D742B"/>
    <w:rsid w:val="006D74D7"/>
    <w:rsid w:val="006D7824"/>
    <w:rsid w:val="006E01B6"/>
    <w:rsid w:val="006E062C"/>
    <w:rsid w:val="006E099D"/>
    <w:rsid w:val="006E0DBB"/>
    <w:rsid w:val="006E11D7"/>
    <w:rsid w:val="006E1F0C"/>
    <w:rsid w:val="006E22DE"/>
    <w:rsid w:val="006E26AA"/>
    <w:rsid w:val="006E2772"/>
    <w:rsid w:val="006E2823"/>
    <w:rsid w:val="006E28EC"/>
    <w:rsid w:val="006E2C71"/>
    <w:rsid w:val="006E34C1"/>
    <w:rsid w:val="006E34F9"/>
    <w:rsid w:val="006E3670"/>
    <w:rsid w:val="006E3B83"/>
    <w:rsid w:val="006E3DBB"/>
    <w:rsid w:val="006E3E57"/>
    <w:rsid w:val="006E469C"/>
    <w:rsid w:val="006E46FF"/>
    <w:rsid w:val="006E5608"/>
    <w:rsid w:val="006E68B9"/>
    <w:rsid w:val="006E6FFB"/>
    <w:rsid w:val="006E75D4"/>
    <w:rsid w:val="006E7D3A"/>
    <w:rsid w:val="006E7DB8"/>
    <w:rsid w:val="006F087F"/>
    <w:rsid w:val="006F0C14"/>
    <w:rsid w:val="006F0F59"/>
    <w:rsid w:val="006F102E"/>
    <w:rsid w:val="006F1449"/>
    <w:rsid w:val="006F2309"/>
    <w:rsid w:val="006F2781"/>
    <w:rsid w:val="006F2E40"/>
    <w:rsid w:val="006F32AA"/>
    <w:rsid w:val="006F3AD5"/>
    <w:rsid w:val="006F3AE2"/>
    <w:rsid w:val="006F419E"/>
    <w:rsid w:val="006F4243"/>
    <w:rsid w:val="006F436D"/>
    <w:rsid w:val="006F45C0"/>
    <w:rsid w:val="006F478F"/>
    <w:rsid w:val="006F4B0B"/>
    <w:rsid w:val="006F6060"/>
    <w:rsid w:val="006F6C40"/>
    <w:rsid w:val="006F6C71"/>
    <w:rsid w:val="006F6F13"/>
    <w:rsid w:val="006F7279"/>
    <w:rsid w:val="006F75EE"/>
    <w:rsid w:val="006F772A"/>
    <w:rsid w:val="006F78F6"/>
    <w:rsid w:val="0070027E"/>
    <w:rsid w:val="00700F70"/>
    <w:rsid w:val="00701844"/>
    <w:rsid w:val="007023FF"/>
    <w:rsid w:val="00702D90"/>
    <w:rsid w:val="00702E16"/>
    <w:rsid w:val="00702E36"/>
    <w:rsid w:val="0070302F"/>
    <w:rsid w:val="0070391E"/>
    <w:rsid w:val="00704800"/>
    <w:rsid w:val="00705089"/>
    <w:rsid w:val="007050BE"/>
    <w:rsid w:val="0070520D"/>
    <w:rsid w:val="00706C3C"/>
    <w:rsid w:val="00706D1C"/>
    <w:rsid w:val="00706F0A"/>
    <w:rsid w:val="00707583"/>
    <w:rsid w:val="0070788E"/>
    <w:rsid w:val="007078FD"/>
    <w:rsid w:val="00707999"/>
    <w:rsid w:val="00707E8B"/>
    <w:rsid w:val="00710981"/>
    <w:rsid w:val="00710A8F"/>
    <w:rsid w:val="00710B29"/>
    <w:rsid w:val="00710F63"/>
    <w:rsid w:val="00710F7B"/>
    <w:rsid w:val="007117E4"/>
    <w:rsid w:val="00711C55"/>
    <w:rsid w:val="00712021"/>
    <w:rsid w:val="007126C9"/>
    <w:rsid w:val="007127AC"/>
    <w:rsid w:val="00712D97"/>
    <w:rsid w:val="007132C2"/>
    <w:rsid w:val="0071339D"/>
    <w:rsid w:val="00713767"/>
    <w:rsid w:val="00713C9C"/>
    <w:rsid w:val="007143C0"/>
    <w:rsid w:val="007149FD"/>
    <w:rsid w:val="00714DD4"/>
    <w:rsid w:val="00714FD3"/>
    <w:rsid w:val="00715040"/>
    <w:rsid w:val="0071533C"/>
    <w:rsid w:val="00715714"/>
    <w:rsid w:val="0071585A"/>
    <w:rsid w:val="00716041"/>
    <w:rsid w:val="0071627C"/>
    <w:rsid w:val="007162D3"/>
    <w:rsid w:val="00716FFC"/>
    <w:rsid w:val="00717328"/>
    <w:rsid w:val="0071787B"/>
    <w:rsid w:val="00717931"/>
    <w:rsid w:val="00720589"/>
    <w:rsid w:val="00720647"/>
    <w:rsid w:val="00720882"/>
    <w:rsid w:val="00720B54"/>
    <w:rsid w:val="00720FEF"/>
    <w:rsid w:val="0072186B"/>
    <w:rsid w:val="00721895"/>
    <w:rsid w:val="00721E24"/>
    <w:rsid w:val="00721E57"/>
    <w:rsid w:val="007223E2"/>
    <w:rsid w:val="007231D4"/>
    <w:rsid w:val="00723DFB"/>
    <w:rsid w:val="007242AA"/>
    <w:rsid w:val="0072439D"/>
    <w:rsid w:val="00725460"/>
    <w:rsid w:val="007255CC"/>
    <w:rsid w:val="00725FCA"/>
    <w:rsid w:val="00726053"/>
    <w:rsid w:val="0072628F"/>
    <w:rsid w:val="00726788"/>
    <w:rsid w:val="00726918"/>
    <w:rsid w:val="00727732"/>
    <w:rsid w:val="00727AEC"/>
    <w:rsid w:val="00727D0B"/>
    <w:rsid w:val="00730027"/>
    <w:rsid w:val="0073082C"/>
    <w:rsid w:val="00731208"/>
    <w:rsid w:val="0073132C"/>
    <w:rsid w:val="007320B3"/>
    <w:rsid w:val="00732A83"/>
    <w:rsid w:val="00732AF3"/>
    <w:rsid w:val="00732C21"/>
    <w:rsid w:val="00732E71"/>
    <w:rsid w:val="00733150"/>
    <w:rsid w:val="007331B5"/>
    <w:rsid w:val="00733623"/>
    <w:rsid w:val="00733E82"/>
    <w:rsid w:val="007341BB"/>
    <w:rsid w:val="00734D30"/>
    <w:rsid w:val="00734FCF"/>
    <w:rsid w:val="007353C1"/>
    <w:rsid w:val="0073565B"/>
    <w:rsid w:val="00735A26"/>
    <w:rsid w:val="00735CCB"/>
    <w:rsid w:val="00735D69"/>
    <w:rsid w:val="00736245"/>
    <w:rsid w:val="00736597"/>
    <w:rsid w:val="007368A4"/>
    <w:rsid w:val="00736BC7"/>
    <w:rsid w:val="00741723"/>
    <w:rsid w:val="00741772"/>
    <w:rsid w:val="00741991"/>
    <w:rsid w:val="00741C0C"/>
    <w:rsid w:val="00741EE9"/>
    <w:rsid w:val="007425E5"/>
    <w:rsid w:val="0074297F"/>
    <w:rsid w:val="00742D03"/>
    <w:rsid w:val="00742E36"/>
    <w:rsid w:val="007434C8"/>
    <w:rsid w:val="00743DC6"/>
    <w:rsid w:val="007441ED"/>
    <w:rsid w:val="00744248"/>
    <w:rsid w:val="0074449B"/>
    <w:rsid w:val="007445A0"/>
    <w:rsid w:val="0074473E"/>
    <w:rsid w:val="00745019"/>
    <w:rsid w:val="007455E8"/>
    <w:rsid w:val="007458F0"/>
    <w:rsid w:val="0074616F"/>
    <w:rsid w:val="007463CA"/>
    <w:rsid w:val="00746413"/>
    <w:rsid w:val="00746650"/>
    <w:rsid w:val="00746652"/>
    <w:rsid w:val="00746664"/>
    <w:rsid w:val="00746C48"/>
    <w:rsid w:val="00746FA6"/>
    <w:rsid w:val="00747782"/>
    <w:rsid w:val="00747ED6"/>
    <w:rsid w:val="007505D2"/>
    <w:rsid w:val="0075208B"/>
    <w:rsid w:val="00753390"/>
    <w:rsid w:val="0075363A"/>
    <w:rsid w:val="0075371B"/>
    <w:rsid w:val="00753F00"/>
    <w:rsid w:val="00754228"/>
    <w:rsid w:val="00754314"/>
    <w:rsid w:val="00754359"/>
    <w:rsid w:val="0075453D"/>
    <w:rsid w:val="007545B3"/>
    <w:rsid w:val="00754AF1"/>
    <w:rsid w:val="0075527C"/>
    <w:rsid w:val="007552CB"/>
    <w:rsid w:val="00755866"/>
    <w:rsid w:val="00755A36"/>
    <w:rsid w:val="00755CB2"/>
    <w:rsid w:val="00755D43"/>
    <w:rsid w:val="0075710D"/>
    <w:rsid w:val="00757640"/>
    <w:rsid w:val="007576FD"/>
    <w:rsid w:val="00757947"/>
    <w:rsid w:val="007579B2"/>
    <w:rsid w:val="007602A4"/>
    <w:rsid w:val="0076055B"/>
    <w:rsid w:val="007610B6"/>
    <w:rsid w:val="0076152A"/>
    <w:rsid w:val="0076164A"/>
    <w:rsid w:val="00761B03"/>
    <w:rsid w:val="00762034"/>
    <w:rsid w:val="00762B8C"/>
    <w:rsid w:val="00763349"/>
    <w:rsid w:val="00763AA6"/>
    <w:rsid w:val="00764503"/>
    <w:rsid w:val="00764D46"/>
    <w:rsid w:val="00764FDE"/>
    <w:rsid w:val="0076516B"/>
    <w:rsid w:val="007651B0"/>
    <w:rsid w:val="007656DD"/>
    <w:rsid w:val="00766DBC"/>
    <w:rsid w:val="007671C1"/>
    <w:rsid w:val="00767544"/>
    <w:rsid w:val="00767BDA"/>
    <w:rsid w:val="00767FE4"/>
    <w:rsid w:val="007702D9"/>
    <w:rsid w:val="0077088E"/>
    <w:rsid w:val="0077095D"/>
    <w:rsid w:val="00770F90"/>
    <w:rsid w:val="00771485"/>
    <w:rsid w:val="00771FE6"/>
    <w:rsid w:val="00772954"/>
    <w:rsid w:val="00772C21"/>
    <w:rsid w:val="00772C72"/>
    <w:rsid w:val="00772EEB"/>
    <w:rsid w:val="007739B9"/>
    <w:rsid w:val="007739E6"/>
    <w:rsid w:val="00773A97"/>
    <w:rsid w:val="00774DB8"/>
    <w:rsid w:val="0077544D"/>
    <w:rsid w:val="00776279"/>
    <w:rsid w:val="00776831"/>
    <w:rsid w:val="00776BC3"/>
    <w:rsid w:val="00776D03"/>
    <w:rsid w:val="00777378"/>
    <w:rsid w:val="007774F8"/>
    <w:rsid w:val="00777633"/>
    <w:rsid w:val="0077775E"/>
    <w:rsid w:val="00777AD7"/>
    <w:rsid w:val="00777ED9"/>
    <w:rsid w:val="007810BF"/>
    <w:rsid w:val="007817FD"/>
    <w:rsid w:val="00781AC7"/>
    <w:rsid w:val="00781FC0"/>
    <w:rsid w:val="007821E8"/>
    <w:rsid w:val="007828DC"/>
    <w:rsid w:val="00782B0A"/>
    <w:rsid w:val="00782D22"/>
    <w:rsid w:val="00782F51"/>
    <w:rsid w:val="00783555"/>
    <w:rsid w:val="00783D06"/>
    <w:rsid w:val="007841F7"/>
    <w:rsid w:val="007855DD"/>
    <w:rsid w:val="0078560A"/>
    <w:rsid w:val="00785E20"/>
    <w:rsid w:val="00785EC8"/>
    <w:rsid w:val="00786077"/>
    <w:rsid w:val="00786096"/>
    <w:rsid w:val="00786AC6"/>
    <w:rsid w:val="00786DB8"/>
    <w:rsid w:val="00786E32"/>
    <w:rsid w:val="0078715F"/>
    <w:rsid w:val="007871E2"/>
    <w:rsid w:val="00787E44"/>
    <w:rsid w:val="00790783"/>
    <w:rsid w:val="00791163"/>
    <w:rsid w:val="00791252"/>
    <w:rsid w:val="00791904"/>
    <w:rsid w:val="00791AA9"/>
    <w:rsid w:val="00791FE4"/>
    <w:rsid w:val="00792F12"/>
    <w:rsid w:val="0079309E"/>
    <w:rsid w:val="007931D3"/>
    <w:rsid w:val="007934EE"/>
    <w:rsid w:val="007934F1"/>
    <w:rsid w:val="007939D9"/>
    <w:rsid w:val="00793B6E"/>
    <w:rsid w:val="00794026"/>
    <w:rsid w:val="007944EE"/>
    <w:rsid w:val="0079467E"/>
    <w:rsid w:val="00794D72"/>
    <w:rsid w:val="00794F32"/>
    <w:rsid w:val="00795220"/>
    <w:rsid w:val="007952D9"/>
    <w:rsid w:val="007953DC"/>
    <w:rsid w:val="0079544C"/>
    <w:rsid w:val="00795822"/>
    <w:rsid w:val="00795828"/>
    <w:rsid w:val="00795BCC"/>
    <w:rsid w:val="00795D6C"/>
    <w:rsid w:val="00795E68"/>
    <w:rsid w:val="007966EE"/>
    <w:rsid w:val="007967E5"/>
    <w:rsid w:val="00796A6D"/>
    <w:rsid w:val="007970BA"/>
    <w:rsid w:val="0079757B"/>
    <w:rsid w:val="00797A1D"/>
    <w:rsid w:val="007A00C1"/>
    <w:rsid w:val="007A03BA"/>
    <w:rsid w:val="007A1512"/>
    <w:rsid w:val="007A1AC1"/>
    <w:rsid w:val="007A1F16"/>
    <w:rsid w:val="007A2140"/>
    <w:rsid w:val="007A25D5"/>
    <w:rsid w:val="007A279F"/>
    <w:rsid w:val="007A282D"/>
    <w:rsid w:val="007A2985"/>
    <w:rsid w:val="007A2BCD"/>
    <w:rsid w:val="007A2DE0"/>
    <w:rsid w:val="007A352A"/>
    <w:rsid w:val="007A35FF"/>
    <w:rsid w:val="007A3745"/>
    <w:rsid w:val="007A3D27"/>
    <w:rsid w:val="007A4572"/>
    <w:rsid w:val="007A4807"/>
    <w:rsid w:val="007A5BB1"/>
    <w:rsid w:val="007A673B"/>
    <w:rsid w:val="007A6919"/>
    <w:rsid w:val="007A6A6F"/>
    <w:rsid w:val="007A6B8C"/>
    <w:rsid w:val="007A7281"/>
    <w:rsid w:val="007A755B"/>
    <w:rsid w:val="007A7D60"/>
    <w:rsid w:val="007B0164"/>
    <w:rsid w:val="007B0429"/>
    <w:rsid w:val="007B11AE"/>
    <w:rsid w:val="007B1384"/>
    <w:rsid w:val="007B16B0"/>
    <w:rsid w:val="007B2670"/>
    <w:rsid w:val="007B2985"/>
    <w:rsid w:val="007B2CAE"/>
    <w:rsid w:val="007B2E6C"/>
    <w:rsid w:val="007B3415"/>
    <w:rsid w:val="007B39A2"/>
    <w:rsid w:val="007B4E20"/>
    <w:rsid w:val="007B5546"/>
    <w:rsid w:val="007B56D9"/>
    <w:rsid w:val="007B58E2"/>
    <w:rsid w:val="007B5A33"/>
    <w:rsid w:val="007B5D2E"/>
    <w:rsid w:val="007B61C8"/>
    <w:rsid w:val="007B64F9"/>
    <w:rsid w:val="007B6932"/>
    <w:rsid w:val="007B6CAD"/>
    <w:rsid w:val="007B75A1"/>
    <w:rsid w:val="007C0925"/>
    <w:rsid w:val="007C09A4"/>
    <w:rsid w:val="007C1453"/>
    <w:rsid w:val="007C180C"/>
    <w:rsid w:val="007C2625"/>
    <w:rsid w:val="007C2659"/>
    <w:rsid w:val="007C2FE8"/>
    <w:rsid w:val="007C306D"/>
    <w:rsid w:val="007C32AE"/>
    <w:rsid w:val="007C35BB"/>
    <w:rsid w:val="007C3C7E"/>
    <w:rsid w:val="007C489D"/>
    <w:rsid w:val="007C49A2"/>
    <w:rsid w:val="007C4BA0"/>
    <w:rsid w:val="007C4E06"/>
    <w:rsid w:val="007C4EE6"/>
    <w:rsid w:val="007C5940"/>
    <w:rsid w:val="007C5E64"/>
    <w:rsid w:val="007C64C0"/>
    <w:rsid w:val="007C6745"/>
    <w:rsid w:val="007C7B80"/>
    <w:rsid w:val="007D15A0"/>
    <w:rsid w:val="007D2255"/>
    <w:rsid w:val="007D22FD"/>
    <w:rsid w:val="007D2E70"/>
    <w:rsid w:val="007D2E9D"/>
    <w:rsid w:val="007D2F06"/>
    <w:rsid w:val="007D3970"/>
    <w:rsid w:val="007D4253"/>
    <w:rsid w:val="007D465D"/>
    <w:rsid w:val="007D4ECB"/>
    <w:rsid w:val="007D516A"/>
    <w:rsid w:val="007D5ABB"/>
    <w:rsid w:val="007D6A5D"/>
    <w:rsid w:val="007D6E70"/>
    <w:rsid w:val="007D6E83"/>
    <w:rsid w:val="007D6F44"/>
    <w:rsid w:val="007D7225"/>
    <w:rsid w:val="007D7ED1"/>
    <w:rsid w:val="007E0217"/>
    <w:rsid w:val="007E03E2"/>
    <w:rsid w:val="007E05A1"/>
    <w:rsid w:val="007E0663"/>
    <w:rsid w:val="007E0828"/>
    <w:rsid w:val="007E095B"/>
    <w:rsid w:val="007E09B2"/>
    <w:rsid w:val="007E0D70"/>
    <w:rsid w:val="007E0F67"/>
    <w:rsid w:val="007E1492"/>
    <w:rsid w:val="007E17DA"/>
    <w:rsid w:val="007E19D1"/>
    <w:rsid w:val="007E1C97"/>
    <w:rsid w:val="007E2136"/>
    <w:rsid w:val="007E2485"/>
    <w:rsid w:val="007E3074"/>
    <w:rsid w:val="007E38B3"/>
    <w:rsid w:val="007E39D7"/>
    <w:rsid w:val="007E3C7D"/>
    <w:rsid w:val="007E3CE5"/>
    <w:rsid w:val="007E4A88"/>
    <w:rsid w:val="007E5DD5"/>
    <w:rsid w:val="007E61AE"/>
    <w:rsid w:val="007E62C0"/>
    <w:rsid w:val="007E6620"/>
    <w:rsid w:val="007E6C44"/>
    <w:rsid w:val="007E7324"/>
    <w:rsid w:val="007E7C6E"/>
    <w:rsid w:val="007E7ED7"/>
    <w:rsid w:val="007F022B"/>
    <w:rsid w:val="007F0A83"/>
    <w:rsid w:val="007F0FC6"/>
    <w:rsid w:val="007F16AC"/>
    <w:rsid w:val="007F1B91"/>
    <w:rsid w:val="007F1C8D"/>
    <w:rsid w:val="007F2982"/>
    <w:rsid w:val="007F29BD"/>
    <w:rsid w:val="007F393D"/>
    <w:rsid w:val="007F4333"/>
    <w:rsid w:val="007F471C"/>
    <w:rsid w:val="007F4C10"/>
    <w:rsid w:val="007F52C9"/>
    <w:rsid w:val="007F67C7"/>
    <w:rsid w:val="007F7482"/>
    <w:rsid w:val="007F74E5"/>
    <w:rsid w:val="008001B0"/>
    <w:rsid w:val="008007F6"/>
    <w:rsid w:val="00800A4F"/>
    <w:rsid w:val="00800E90"/>
    <w:rsid w:val="00801429"/>
    <w:rsid w:val="008019DE"/>
    <w:rsid w:val="00801B89"/>
    <w:rsid w:val="00801F9B"/>
    <w:rsid w:val="00802043"/>
    <w:rsid w:val="00802429"/>
    <w:rsid w:val="00802570"/>
    <w:rsid w:val="008045C3"/>
    <w:rsid w:val="00804987"/>
    <w:rsid w:val="00804F79"/>
    <w:rsid w:val="00805022"/>
    <w:rsid w:val="008050C3"/>
    <w:rsid w:val="00805161"/>
    <w:rsid w:val="008055D4"/>
    <w:rsid w:val="008058CA"/>
    <w:rsid w:val="00806178"/>
    <w:rsid w:val="00806298"/>
    <w:rsid w:val="008066EC"/>
    <w:rsid w:val="00806959"/>
    <w:rsid w:val="008073A7"/>
    <w:rsid w:val="00807B2A"/>
    <w:rsid w:val="00810A13"/>
    <w:rsid w:val="00810A99"/>
    <w:rsid w:val="00810D8C"/>
    <w:rsid w:val="00811582"/>
    <w:rsid w:val="00811651"/>
    <w:rsid w:val="0081166D"/>
    <w:rsid w:val="00811F69"/>
    <w:rsid w:val="00812024"/>
    <w:rsid w:val="00812086"/>
    <w:rsid w:val="008124E1"/>
    <w:rsid w:val="00812F2E"/>
    <w:rsid w:val="00814055"/>
    <w:rsid w:val="008143A1"/>
    <w:rsid w:val="0081465C"/>
    <w:rsid w:val="0081515A"/>
    <w:rsid w:val="008151D8"/>
    <w:rsid w:val="00815420"/>
    <w:rsid w:val="00815D08"/>
    <w:rsid w:val="00815F0A"/>
    <w:rsid w:val="008160D6"/>
    <w:rsid w:val="00816128"/>
    <w:rsid w:val="00816E2B"/>
    <w:rsid w:val="00816E53"/>
    <w:rsid w:val="00816FFC"/>
    <w:rsid w:val="008179D0"/>
    <w:rsid w:val="00817A56"/>
    <w:rsid w:val="0082069A"/>
    <w:rsid w:val="008211A8"/>
    <w:rsid w:val="00821A50"/>
    <w:rsid w:val="00821A77"/>
    <w:rsid w:val="00822B99"/>
    <w:rsid w:val="00823782"/>
    <w:rsid w:val="00823D24"/>
    <w:rsid w:val="0082487E"/>
    <w:rsid w:val="008248B4"/>
    <w:rsid w:val="00824B18"/>
    <w:rsid w:val="00825C93"/>
    <w:rsid w:val="00826239"/>
    <w:rsid w:val="0082634D"/>
    <w:rsid w:val="008268DA"/>
    <w:rsid w:val="0082697F"/>
    <w:rsid w:val="00826C02"/>
    <w:rsid w:val="0082760A"/>
    <w:rsid w:val="0082779D"/>
    <w:rsid w:val="00827C1E"/>
    <w:rsid w:val="00827F46"/>
    <w:rsid w:val="0083004A"/>
    <w:rsid w:val="00830097"/>
    <w:rsid w:val="00830542"/>
    <w:rsid w:val="008306D7"/>
    <w:rsid w:val="008307F3"/>
    <w:rsid w:val="00830809"/>
    <w:rsid w:val="00830C6E"/>
    <w:rsid w:val="00830D98"/>
    <w:rsid w:val="00830EB1"/>
    <w:rsid w:val="00831271"/>
    <w:rsid w:val="00831572"/>
    <w:rsid w:val="00831960"/>
    <w:rsid w:val="00831B52"/>
    <w:rsid w:val="00831EA6"/>
    <w:rsid w:val="00832219"/>
    <w:rsid w:val="008324E4"/>
    <w:rsid w:val="00832510"/>
    <w:rsid w:val="00832804"/>
    <w:rsid w:val="00832869"/>
    <w:rsid w:val="00833096"/>
    <w:rsid w:val="008335BF"/>
    <w:rsid w:val="0083412C"/>
    <w:rsid w:val="00834232"/>
    <w:rsid w:val="00834A56"/>
    <w:rsid w:val="00834C4D"/>
    <w:rsid w:val="00834FAD"/>
    <w:rsid w:val="00835287"/>
    <w:rsid w:val="0083550A"/>
    <w:rsid w:val="00835632"/>
    <w:rsid w:val="00835942"/>
    <w:rsid w:val="00835E32"/>
    <w:rsid w:val="0083617C"/>
    <w:rsid w:val="008361E7"/>
    <w:rsid w:val="00836BF7"/>
    <w:rsid w:val="00836DFC"/>
    <w:rsid w:val="00837434"/>
    <w:rsid w:val="0083758B"/>
    <w:rsid w:val="00837695"/>
    <w:rsid w:val="008377C7"/>
    <w:rsid w:val="00837944"/>
    <w:rsid w:val="00837C6F"/>
    <w:rsid w:val="00837C71"/>
    <w:rsid w:val="008404C2"/>
    <w:rsid w:val="00840827"/>
    <w:rsid w:val="00841269"/>
    <w:rsid w:val="00841451"/>
    <w:rsid w:val="008415CD"/>
    <w:rsid w:val="00841ABE"/>
    <w:rsid w:val="00841F69"/>
    <w:rsid w:val="008422AA"/>
    <w:rsid w:val="008423E3"/>
    <w:rsid w:val="00842CEF"/>
    <w:rsid w:val="008432F8"/>
    <w:rsid w:val="00843694"/>
    <w:rsid w:val="0084396E"/>
    <w:rsid w:val="00844233"/>
    <w:rsid w:val="00844420"/>
    <w:rsid w:val="0084478E"/>
    <w:rsid w:val="00844A4A"/>
    <w:rsid w:val="008451BC"/>
    <w:rsid w:val="00845664"/>
    <w:rsid w:val="00845718"/>
    <w:rsid w:val="008467FD"/>
    <w:rsid w:val="008470D4"/>
    <w:rsid w:val="008501AA"/>
    <w:rsid w:val="008504C1"/>
    <w:rsid w:val="008507C5"/>
    <w:rsid w:val="00850DA9"/>
    <w:rsid w:val="0085169D"/>
    <w:rsid w:val="008517F8"/>
    <w:rsid w:val="0085184A"/>
    <w:rsid w:val="00852227"/>
    <w:rsid w:val="0085243D"/>
    <w:rsid w:val="008525F8"/>
    <w:rsid w:val="00852D03"/>
    <w:rsid w:val="00852DE9"/>
    <w:rsid w:val="00852FAB"/>
    <w:rsid w:val="0085344A"/>
    <w:rsid w:val="00853604"/>
    <w:rsid w:val="00853BCE"/>
    <w:rsid w:val="00853CA9"/>
    <w:rsid w:val="00853D3D"/>
    <w:rsid w:val="0085453D"/>
    <w:rsid w:val="0085478B"/>
    <w:rsid w:val="00854AD1"/>
    <w:rsid w:val="00855389"/>
    <w:rsid w:val="00855E5C"/>
    <w:rsid w:val="008567F1"/>
    <w:rsid w:val="00856837"/>
    <w:rsid w:val="00856887"/>
    <w:rsid w:val="00856A30"/>
    <w:rsid w:val="00856B9C"/>
    <w:rsid w:val="00856DFA"/>
    <w:rsid w:val="00856FA9"/>
    <w:rsid w:val="00860809"/>
    <w:rsid w:val="00860911"/>
    <w:rsid w:val="00861B49"/>
    <w:rsid w:val="00861BF1"/>
    <w:rsid w:val="00861C67"/>
    <w:rsid w:val="0086290A"/>
    <w:rsid w:val="00862AFE"/>
    <w:rsid w:val="00862E65"/>
    <w:rsid w:val="00863D20"/>
    <w:rsid w:val="00864FDF"/>
    <w:rsid w:val="008650A7"/>
    <w:rsid w:val="0086526D"/>
    <w:rsid w:val="00865E27"/>
    <w:rsid w:val="00866BEC"/>
    <w:rsid w:val="008674ED"/>
    <w:rsid w:val="00867BD2"/>
    <w:rsid w:val="00870C19"/>
    <w:rsid w:val="00871244"/>
    <w:rsid w:val="00871347"/>
    <w:rsid w:val="00871384"/>
    <w:rsid w:val="00871AE8"/>
    <w:rsid w:val="00871F9F"/>
    <w:rsid w:val="0087272E"/>
    <w:rsid w:val="0087334E"/>
    <w:rsid w:val="00873C72"/>
    <w:rsid w:val="0087542F"/>
    <w:rsid w:val="00875C40"/>
    <w:rsid w:val="00875E60"/>
    <w:rsid w:val="00875EB8"/>
    <w:rsid w:val="0087668D"/>
    <w:rsid w:val="00876C94"/>
    <w:rsid w:val="0087710B"/>
    <w:rsid w:val="00877BC7"/>
    <w:rsid w:val="008803FF"/>
    <w:rsid w:val="00880CB9"/>
    <w:rsid w:val="008813EF"/>
    <w:rsid w:val="0088173E"/>
    <w:rsid w:val="00881DFD"/>
    <w:rsid w:val="00882279"/>
    <w:rsid w:val="00882377"/>
    <w:rsid w:val="008823C2"/>
    <w:rsid w:val="00882419"/>
    <w:rsid w:val="008825F7"/>
    <w:rsid w:val="00882DAB"/>
    <w:rsid w:val="00882E51"/>
    <w:rsid w:val="00883A9C"/>
    <w:rsid w:val="00883B37"/>
    <w:rsid w:val="00883D1D"/>
    <w:rsid w:val="00883FD4"/>
    <w:rsid w:val="00884222"/>
    <w:rsid w:val="00884ADD"/>
    <w:rsid w:val="00884CB0"/>
    <w:rsid w:val="00884E94"/>
    <w:rsid w:val="008855FA"/>
    <w:rsid w:val="00885AD3"/>
    <w:rsid w:val="00885ADB"/>
    <w:rsid w:val="00885AFC"/>
    <w:rsid w:val="0088686B"/>
    <w:rsid w:val="00886ADA"/>
    <w:rsid w:val="00886E48"/>
    <w:rsid w:val="008873FF"/>
    <w:rsid w:val="00887665"/>
    <w:rsid w:val="00887A61"/>
    <w:rsid w:val="00887C4D"/>
    <w:rsid w:val="00887CC4"/>
    <w:rsid w:val="008901C3"/>
    <w:rsid w:val="008908A5"/>
    <w:rsid w:val="00890D3E"/>
    <w:rsid w:val="00890F8C"/>
    <w:rsid w:val="008915A3"/>
    <w:rsid w:val="00891714"/>
    <w:rsid w:val="0089176E"/>
    <w:rsid w:val="00891D72"/>
    <w:rsid w:val="008924D3"/>
    <w:rsid w:val="0089279A"/>
    <w:rsid w:val="008933C9"/>
    <w:rsid w:val="008937F4"/>
    <w:rsid w:val="00893C6F"/>
    <w:rsid w:val="00894111"/>
    <w:rsid w:val="00894295"/>
    <w:rsid w:val="0089454C"/>
    <w:rsid w:val="00894D07"/>
    <w:rsid w:val="00894E56"/>
    <w:rsid w:val="00895259"/>
    <w:rsid w:val="008953C5"/>
    <w:rsid w:val="0089562A"/>
    <w:rsid w:val="0089565D"/>
    <w:rsid w:val="0089581B"/>
    <w:rsid w:val="00895EAF"/>
    <w:rsid w:val="008964AB"/>
    <w:rsid w:val="0089683A"/>
    <w:rsid w:val="008969BD"/>
    <w:rsid w:val="00896A13"/>
    <w:rsid w:val="00896BE0"/>
    <w:rsid w:val="00896D74"/>
    <w:rsid w:val="00896FB0"/>
    <w:rsid w:val="008973D3"/>
    <w:rsid w:val="00897500"/>
    <w:rsid w:val="008A031F"/>
    <w:rsid w:val="008A073B"/>
    <w:rsid w:val="008A0DB3"/>
    <w:rsid w:val="008A0F5A"/>
    <w:rsid w:val="008A0F78"/>
    <w:rsid w:val="008A10B1"/>
    <w:rsid w:val="008A1295"/>
    <w:rsid w:val="008A1897"/>
    <w:rsid w:val="008A199B"/>
    <w:rsid w:val="008A20C4"/>
    <w:rsid w:val="008A20ED"/>
    <w:rsid w:val="008A290E"/>
    <w:rsid w:val="008A2C83"/>
    <w:rsid w:val="008A2F00"/>
    <w:rsid w:val="008A340E"/>
    <w:rsid w:val="008A3AEC"/>
    <w:rsid w:val="008A3E33"/>
    <w:rsid w:val="008A3F3A"/>
    <w:rsid w:val="008A48A9"/>
    <w:rsid w:val="008A507F"/>
    <w:rsid w:val="008A5240"/>
    <w:rsid w:val="008A52AE"/>
    <w:rsid w:val="008A54E7"/>
    <w:rsid w:val="008A555E"/>
    <w:rsid w:val="008A5645"/>
    <w:rsid w:val="008A5938"/>
    <w:rsid w:val="008A6019"/>
    <w:rsid w:val="008A6735"/>
    <w:rsid w:val="008A748A"/>
    <w:rsid w:val="008A776B"/>
    <w:rsid w:val="008A794C"/>
    <w:rsid w:val="008A7D65"/>
    <w:rsid w:val="008B1AC3"/>
    <w:rsid w:val="008B237B"/>
    <w:rsid w:val="008B244D"/>
    <w:rsid w:val="008B2688"/>
    <w:rsid w:val="008B40E1"/>
    <w:rsid w:val="008B4A4B"/>
    <w:rsid w:val="008B50BF"/>
    <w:rsid w:val="008B64C5"/>
    <w:rsid w:val="008B6EDF"/>
    <w:rsid w:val="008B7874"/>
    <w:rsid w:val="008B7984"/>
    <w:rsid w:val="008C08EE"/>
    <w:rsid w:val="008C0ABE"/>
    <w:rsid w:val="008C0CEB"/>
    <w:rsid w:val="008C0F48"/>
    <w:rsid w:val="008C1554"/>
    <w:rsid w:val="008C16C7"/>
    <w:rsid w:val="008C1C9D"/>
    <w:rsid w:val="008C1DC7"/>
    <w:rsid w:val="008C1E14"/>
    <w:rsid w:val="008C216D"/>
    <w:rsid w:val="008C2215"/>
    <w:rsid w:val="008C2A3F"/>
    <w:rsid w:val="008C339E"/>
    <w:rsid w:val="008C437F"/>
    <w:rsid w:val="008C4CBA"/>
    <w:rsid w:val="008C4E66"/>
    <w:rsid w:val="008C596F"/>
    <w:rsid w:val="008C5D2F"/>
    <w:rsid w:val="008C6310"/>
    <w:rsid w:val="008C67B2"/>
    <w:rsid w:val="008C6B98"/>
    <w:rsid w:val="008C722C"/>
    <w:rsid w:val="008C754D"/>
    <w:rsid w:val="008C7E78"/>
    <w:rsid w:val="008D056F"/>
    <w:rsid w:val="008D0D61"/>
    <w:rsid w:val="008D14C6"/>
    <w:rsid w:val="008D2362"/>
    <w:rsid w:val="008D2F50"/>
    <w:rsid w:val="008D40CC"/>
    <w:rsid w:val="008D491D"/>
    <w:rsid w:val="008D4BB3"/>
    <w:rsid w:val="008D4D5E"/>
    <w:rsid w:val="008D5506"/>
    <w:rsid w:val="008D5B36"/>
    <w:rsid w:val="008D6E1B"/>
    <w:rsid w:val="008D769D"/>
    <w:rsid w:val="008D77A5"/>
    <w:rsid w:val="008D77A9"/>
    <w:rsid w:val="008D77D4"/>
    <w:rsid w:val="008D7E1B"/>
    <w:rsid w:val="008D7FAB"/>
    <w:rsid w:val="008D7FDE"/>
    <w:rsid w:val="008E0ABC"/>
    <w:rsid w:val="008E0C5F"/>
    <w:rsid w:val="008E0E59"/>
    <w:rsid w:val="008E12CF"/>
    <w:rsid w:val="008E1AB2"/>
    <w:rsid w:val="008E1EC6"/>
    <w:rsid w:val="008E2011"/>
    <w:rsid w:val="008E2AC3"/>
    <w:rsid w:val="008E411F"/>
    <w:rsid w:val="008E4601"/>
    <w:rsid w:val="008E4619"/>
    <w:rsid w:val="008E4763"/>
    <w:rsid w:val="008E4AA6"/>
    <w:rsid w:val="008E4B71"/>
    <w:rsid w:val="008E4BD1"/>
    <w:rsid w:val="008E4F4A"/>
    <w:rsid w:val="008E52C5"/>
    <w:rsid w:val="008E5969"/>
    <w:rsid w:val="008E6423"/>
    <w:rsid w:val="008E67B9"/>
    <w:rsid w:val="008E6AD9"/>
    <w:rsid w:val="008E6E54"/>
    <w:rsid w:val="008E71CE"/>
    <w:rsid w:val="008E759F"/>
    <w:rsid w:val="008F02BB"/>
    <w:rsid w:val="008F0408"/>
    <w:rsid w:val="008F08EB"/>
    <w:rsid w:val="008F0B50"/>
    <w:rsid w:val="008F0F8C"/>
    <w:rsid w:val="008F132B"/>
    <w:rsid w:val="008F15A5"/>
    <w:rsid w:val="008F17CE"/>
    <w:rsid w:val="008F1D20"/>
    <w:rsid w:val="008F217B"/>
    <w:rsid w:val="008F21D3"/>
    <w:rsid w:val="008F221F"/>
    <w:rsid w:val="008F23A6"/>
    <w:rsid w:val="008F2711"/>
    <w:rsid w:val="008F2719"/>
    <w:rsid w:val="008F2738"/>
    <w:rsid w:val="008F3112"/>
    <w:rsid w:val="008F3379"/>
    <w:rsid w:val="008F39CD"/>
    <w:rsid w:val="008F3D6A"/>
    <w:rsid w:val="008F3E5C"/>
    <w:rsid w:val="008F418C"/>
    <w:rsid w:val="008F4AB8"/>
    <w:rsid w:val="008F4E95"/>
    <w:rsid w:val="008F4F32"/>
    <w:rsid w:val="008F53C1"/>
    <w:rsid w:val="008F5541"/>
    <w:rsid w:val="008F6152"/>
    <w:rsid w:val="008F6F87"/>
    <w:rsid w:val="008F719E"/>
    <w:rsid w:val="008F720A"/>
    <w:rsid w:val="008F7255"/>
    <w:rsid w:val="008F73FA"/>
    <w:rsid w:val="008F767E"/>
    <w:rsid w:val="008F7744"/>
    <w:rsid w:val="00900398"/>
    <w:rsid w:val="009004FE"/>
    <w:rsid w:val="00900941"/>
    <w:rsid w:val="00901284"/>
    <w:rsid w:val="0090143F"/>
    <w:rsid w:val="009015BE"/>
    <w:rsid w:val="0090183D"/>
    <w:rsid w:val="00901A8E"/>
    <w:rsid w:val="00901D6A"/>
    <w:rsid w:val="00901FD4"/>
    <w:rsid w:val="009023F8"/>
    <w:rsid w:val="0090262E"/>
    <w:rsid w:val="0090309F"/>
    <w:rsid w:val="009047E8"/>
    <w:rsid w:val="00904D38"/>
    <w:rsid w:val="00904D51"/>
    <w:rsid w:val="0090536E"/>
    <w:rsid w:val="00905884"/>
    <w:rsid w:val="00905C4D"/>
    <w:rsid w:val="0090674E"/>
    <w:rsid w:val="009070F5"/>
    <w:rsid w:val="00907321"/>
    <w:rsid w:val="0090741A"/>
    <w:rsid w:val="00907752"/>
    <w:rsid w:val="009078D8"/>
    <w:rsid w:val="009079FD"/>
    <w:rsid w:val="00907BFE"/>
    <w:rsid w:val="0091014A"/>
    <w:rsid w:val="00910551"/>
    <w:rsid w:val="00910764"/>
    <w:rsid w:val="00910A9E"/>
    <w:rsid w:val="00911A7D"/>
    <w:rsid w:val="00911AE2"/>
    <w:rsid w:val="00912540"/>
    <w:rsid w:val="009126C4"/>
    <w:rsid w:val="00912820"/>
    <w:rsid w:val="00912851"/>
    <w:rsid w:val="009134EC"/>
    <w:rsid w:val="009136FF"/>
    <w:rsid w:val="00913C7E"/>
    <w:rsid w:val="009141FA"/>
    <w:rsid w:val="0091440F"/>
    <w:rsid w:val="00914474"/>
    <w:rsid w:val="00914999"/>
    <w:rsid w:val="00914B55"/>
    <w:rsid w:val="00914F1B"/>
    <w:rsid w:val="00915256"/>
    <w:rsid w:val="00915288"/>
    <w:rsid w:val="009152BF"/>
    <w:rsid w:val="00915339"/>
    <w:rsid w:val="0091591C"/>
    <w:rsid w:val="00915DC7"/>
    <w:rsid w:val="009161D9"/>
    <w:rsid w:val="009161F5"/>
    <w:rsid w:val="0091672E"/>
    <w:rsid w:val="00916B39"/>
    <w:rsid w:val="0091719F"/>
    <w:rsid w:val="009175A7"/>
    <w:rsid w:val="00917B39"/>
    <w:rsid w:val="00917EE3"/>
    <w:rsid w:val="00920623"/>
    <w:rsid w:val="0092153A"/>
    <w:rsid w:val="00921696"/>
    <w:rsid w:val="0092187A"/>
    <w:rsid w:val="0092201A"/>
    <w:rsid w:val="00922160"/>
    <w:rsid w:val="00922828"/>
    <w:rsid w:val="00922F30"/>
    <w:rsid w:val="009238F5"/>
    <w:rsid w:val="0092448D"/>
    <w:rsid w:val="00924AEF"/>
    <w:rsid w:val="009254AA"/>
    <w:rsid w:val="00925872"/>
    <w:rsid w:val="00925998"/>
    <w:rsid w:val="009259D2"/>
    <w:rsid w:val="00925A30"/>
    <w:rsid w:val="00925CDC"/>
    <w:rsid w:val="009262D2"/>
    <w:rsid w:val="00926BC2"/>
    <w:rsid w:val="0092744B"/>
    <w:rsid w:val="009275D9"/>
    <w:rsid w:val="00927893"/>
    <w:rsid w:val="00927BAC"/>
    <w:rsid w:val="00930234"/>
    <w:rsid w:val="0093089D"/>
    <w:rsid w:val="00930BBB"/>
    <w:rsid w:val="00930D43"/>
    <w:rsid w:val="00931723"/>
    <w:rsid w:val="00931775"/>
    <w:rsid w:val="009317BE"/>
    <w:rsid w:val="00931ABB"/>
    <w:rsid w:val="0093234C"/>
    <w:rsid w:val="00932364"/>
    <w:rsid w:val="0093237B"/>
    <w:rsid w:val="00932ACA"/>
    <w:rsid w:val="00932E97"/>
    <w:rsid w:val="00932FB7"/>
    <w:rsid w:val="00933B12"/>
    <w:rsid w:val="00933B17"/>
    <w:rsid w:val="00933D2A"/>
    <w:rsid w:val="00934126"/>
    <w:rsid w:val="009349EC"/>
    <w:rsid w:val="00934B99"/>
    <w:rsid w:val="00934E4A"/>
    <w:rsid w:val="00936238"/>
    <w:rsid w:val="0093629F"/>
    <w:rsid w:val="009364A2"/>
    <w:rsid w:val="009365A0"/>
    <w:rsid w:val="00936A78"/>
    <w:rsid w:val="00936F01"/>
    <w:rsid w:val="00937288"/>
    <w:rsid w:val="00937817"/>
    <w:rsid w:val="00937B98"/>
    <w:rsid w:val="00937F3A"/>
    <w:rsid w:val="00940390"/>
    <w:rsid w:val="0094047A"/>
    <w:rsid w:val="00940B14"/>
    <w:rsid w:val="00941019"/>
    <w:rsid w:val="00941091"/>
    <w:rsid w:val="00941575"/>
    <w:rsid w:val="0094158D"/>
    <w:rsid w:val="009419EB"/>
    <w:rsid w:val="00942A9F"/>
    <w:rsid w:val="00942BAD"/>
    <w:rsid w:val="009432DA"/>
    <w:rsid w:val="00943797"/>
    <w:rsid w:val="00943F21"/>
    <w:rsid w:val="00944135"/>
    <w:rsid w:val="00944197"/>
    <w:rsid w:val="0094427D"/>
    <w:rsid w:val="00944325"/>
    <w:rsid w:val="00944681"/>
    <w:rsid w:val="00944987"/>
    <w:rsid w:val="00944AEB"/>
    <w:rsid w:val="00944B41"/>
    <w:rsid w:val="009450DA"/>
    <w:rsid w:val="0094516C"/>
    <w:rsid w:val="00945535"/>
    <w:rsid w:val="009458B5"/>
    <w:rsid w:val="00946EFE"/>
    <w:rsid w:val="00947881"/>
    <w:rsid w:val="009478A7"/>
    <w:rsid w:val="0095000D"/>
    <w:rsid w:val="009500C4"/>
    <w:rsid w:val="00950AC8"/>
    <w:rsid w:val="00951464"/>
    <w:rsid w:val="00951948"/>
    <w:rsid w:val="009520E8"/>
    <w:rsid w:val="00953225"/>
    <w:rsid w:val="0095336A"/>
    <w:rsid w:val="009534F9"/>
    <w:rsid w:val="00953612"/>
    <w:rsid w:val="0095405B"/>
    <w:rsid w:val="00954195"/>
    <w:rsid w:val="009541DC"/>
    <w:rsid w:val="009542E9"/>
    <w:rsid w:val="009543CF"/>
    <w:rsid w:val="009545CD"/>
    <w:rsid w:val="00954FB7"/>
    <w:rsid w:val="00955120"/>
    <w:rsid w:val="00955305"/>
    <w:rsid w:val="00955D1B"/>
    <w:rsid w:val="00956B5E"/>
    <w:rsid w:val="00956BD4"/>
    <w:rsid w:val="009600CA"/>
    <w:rsid w:val="00960164"/>
    <w:rsid w:val="009605C5"/>
    <w:rsid w:val="00960766"/>
    <w:rsid w:val="00960F29"/>
    <w:rsid w:val="00961194"/>
    <w:rsid w:val="0096135C"/>
    <w:rsid w:val="009623ED"/>
    <w:rsid w:val="00963D8C"/>
    <w:rsid w:val="00963EAF"/>
    <w:rsid w:val="00964128"/>
    <w:rsid w:val="009648B4"/>
    <w:rsid w:val="00964E8A"/>
    <w:rsid w:val="009656AF"/>
    <w:rsid w:val="00965927"/>
    <w:rsid w:val="00966608"/>
    <w:rsid w:val="00966651"/>
    <w:rsid w:val="0096693F"/>
    <w:rsid w:val="0096723F"/>
    <w:rsid w:val="009672E8"/>
    <w:rsid w:val="00967C9E"/>
    <w:rsid w:val="00970D81"/>
    <w:rsid w:val="00970EED"/>
    <w:rsid w:val="00970FCF"/>
    <w:rsid w:val="00971039"/>
    <w:rsid w:val="00971B38"/>
    <w:rsid w:val="00971CEB"/>
    <w:rsid w:val="00972294"/>
    <w:rsid w:val="00972BCA"/>
    <w:rsid w:val="00972D85"/>
    <w:rsid w:val="009737C1"/>
    <w:rsid w:val="009743AF"/>
    <w:rsid w:val="00974AB1"/>
    <w:rsid w:val="00974CD5"/>
    <w:rsid w:val="00974D49"/>
    <w:rsid w:val="0097564C"/>
    <w:rsid w:val="00975826"/>
    <w:rsid w:val="00975B7F"/>
    <w:rsid w:val="00976559"/>
    <w:rsid w:val="00976AF8"/>
    <w:rsid w:val="00977413"/>
    <w:rsid w:val="0097781A"/>
    <w:rsid w:val="00977D94"/>
    <w:rsid w:val="00977EE9"/>
    <w:rsid w:val="0098046E"/>
    <w:rsid w:val="00981862"/>
    <w:rsid w:val="00981ADC"/>
    <w:rsid w:val="00981ED2"/>
    <w:rsid w:val="009823FE"/>
    <w:rsid w:val="0098243D"/>
    <w:rsid w:val="00982483"/>
    <w:rsid w:val="009825F9"/>
    <w:rsid w:val="0098264C"/>
    <w:rsid w:val="009826DC"/>
    <w:rsid w:val="0098361B"/>
    <w:rsid w:val="00983C8F"/>
    <w:rsid w:val="0098415E"/>
    <w:rsid w:val="009842E5"/>
    <w:rsid w:val="00985041"/>
    <w:rsid w:val="00985185"/>
    <w:rsid w:val="0098582E"/>
    <w:rsid w:val="00985A26"/>
    <w:rsid w:val="009862CA"/>
    <w:rsid w:val="00986820"/>
    <w:rsid w:val="00987696"/>
    <w:rsid w:val="0098786E"/>
    <w:rsid w:val="009879C7"/>
    <w:rsid w:val="00987A5B"/>
    <w:rsid w:val="00990157"/>
    <w:rsid w:val="0099017F"/>
    <w:rsid w:val="00990522"/>
    <w:rsid w:val="009905B3"/>
    <w:rsid w:val="00990D7D"/>
    <w:rsid w:val="00991ABD"/>
    <w:rsid w:val="00991C08"/>
    <w:rsid w:val="0099291B"/>
    <w:rsid w:val="00992BB5"/>
    <w:rsid w:val="0099347D"/>
    <w:rsid w:val="0099395B"/>
    <w:rsid w:val="00994107"/>
    <w:rsid w:val="009944A6"/>
    <w:rsid w:val="0099470E"/>
    <w:rsid w:val="00997A4A"/>
    <w:rsid w:val="00997CFC"/>
    <w:rsid w:val="00997FB1"/>
    <w:rsid w:val="009A0062"/>
    <w:rsid w:val="009A0F77"/>
    <w:rsid w:val="009A1083"/>
    <w:rsid w:val="009A1327"/>
    <w:rsid w:val="009A1349"/>
    <w:rsid w:val="009A1CCA"/>
    <w:rsid w:val="009A1FC8"/>
    <w:rsid w:val="009A299F"/>
    <w:rsid w:val="009A2A0C"/>
    <w:rsid w:val="009A2C69"/>
    <w:rsid w:val="009A31EB"/>
    <w:rsid w:val="009A3326"/>
    <w:rsid w:val="009A36A6"/>
    <w:rsid w:val="009A3B04"/>
    <w:rsid w:val="009A4105"/>
    <w:rsid w:val="009A45EF"/>
    <w:rsid w:val="009A4D2D"/>
    <w:rsid w:val="009A4DD2"/>
    <w:rsid w:val="009A4E3A"/>
    <w:rsid w:val="009A60C8"/>
    <w:rsid w:val="009A62B7"/>
    <w:rsid w:val="009A6517"/>
    <w:rsid w:val="009A769C"/>
    <w:rsid w:val="009A79B7"/>
    <w:rsid w:val="009A7FE7"/>
    <w:rsid w:val="009B0D2E"/>
    <w:rsid w:val="009B106E"/>
    <w:rsid w:val="009B162C"/>
    <w:rsid w:val="009B176C"/>
    <w:rsid w:val="009B1C61"/>
    <w:rsid w:val="009B1D67"/>
    <w:rsid w:val="009B2034"/>
    <w:rsid w:val="009B223A"/>
    <w:rsid w:val="009B2250"/>
    <w:rsid w:val="009B2904"/>
    <w:rsid w:val="009B2B2D"/>
    <w:rsid w:val="009B2C4B"/>
    <w:rsid w:val="009B31F9"/>
    <w:rsid w:val="009B3408"/>
    <w:rsid w:val="009B3EEE"/>
    <w:rsid w:val="009B3FD2"/>
    <w:rsid w:val="009B3FEC"/>
    <w:rsid w:val="009B435E"/>
    <w:rsid w:val="009B4C99"/>
    <w:rsid w:val="009B5379"/>
    <w:rsid w:val="009B656C"/>
    <w:rsid w:val="009B68FB"/>
    <w:rsid w:val="009B6939"/>
    <w:rsid w:val="009B70DB"/>
    <w:rsid w:val="009B7124"/>
    <w:rsid w:val="009B712D"/>
    <w:rsid w:val="009B77A5"/>
    <w:rsid w:val="009C061C"/>
    <w:rsid w:val="009C0682"/>
    <w:rsid w:val="009C083F"/>
    <w:rsid w:val="009C15D8"/>
    <w:rsid w:val="009C16FC"/>
    <w:rsid w:val="009C1A73"/>
    <w:rsid w:val="009C1E4F"/>
    <w:rsid w:val="009C22F2"/>
    <w:rsid w:val="009C235B"/>
    <w:rsid w:val="009C238D"/>
    <w:rsid w:val="009C2853"/>
    <w:rsid w:val="009C2D97"/>
    <w:rsid w:val="009C2DFF"/>
    <w:rsid w:val="009C38D3"/>
    <w:rsid w:val="009C3B1A"/>
    <w:rsid w:val="009C3FF5"/>
    <w:rsid w:val="009C45C7"/>
    <w:rsid w:val="009C4612"/>
    <w:rsid w:val="009C4658"/>
    <w:rsid w:val="009C46A8"/>
    <w:rsid w:val="009C4859"/>
    <w:rsid w:val="009C4BA7"/>
    <w:rsid w:val="009C4BE6"/>
    <w:rsid w:val="009C4C85"/>
    <w:rsid w:val="009C4EB6"/>
    <w:rsid w:val="009C4F1F"/>
    <w:rsid w:val="009C5A64"/>
    <w:rsid w:val="009C5F2C"/>
    <w:rsid w:val="009C63CE"/>
    <w:rsid w:val="009C68E0"/>
    <w:rsid w:val="009C6DF1"/>
    <w:rsid w:val="009C76D9"/>
    <w:rsid w:val="009C78B4"/>
    <w:rsid w:val="009D01CC"/>
    <w:rsid w:val="009D040D"/>
    <w:rsid w:val="009D061F"/>
    <w:rsid w:val="009D0E33"/>
    <w:rsid w:val="009D107B"/>
    <w:rsid w:val="009D13F1"/>
    <w:rsid w:val="009D16F8"/>
    <w:rsid w:val="009D1AC3"/>
    <w:rsid w:val="009D2CB3"/>
    <w:rsid w:val="009D356A"/>
    <w:rsid w:val="009D3C64"/>
    <w:rsid w:val="009D3D6A"/>
    <w:rsid w:val="009D3DFA"/>
    <w:rsid w:val="009D4120"/>
    <w:rsid w:val="009D4F6A"/>
    <w:rsid w:val="009D4FBB"/>
    <w:rsid w:val="009D565D"/>
    <w:rsid w:val="009D6530"/>
    <w:rsid w:val="009D6AF4"/>
    <w:rsid w:val="009D706F"/>
    <w:rsid w:val="009D7C6F"/>
    <w:rsid w:val="009D7E77"/>
    <w:rsid w:val="009E038A"/>
    <w:rsid w:val="009E0C4C"/>
    <w:rsid w:val="009E0C5D"/>
    <w:rsid w:val="009E0CCE"/>
    <w:rsid w:val="009E0EEA"/>
    <w:rsid w:val="009E0F77"/>
    <w:rsid w:val="009E115D"/>
    <w:rsid w:val="009E11C8"/>
    <w:rsid w:val="009E120E"/>
    <w:rsid w:val="009E1A17"/>
    <w:rsid w:val="009E23F1"/>
    <w:rsid w:val="009E2822"/>
    <w:rsid w:val="009E2860"/>
    <w:rsid w:val="009E2995"/>
    <w:rsid w:val="009E3896"/>
    <w:rsid w:val="009E3FD4"/>
    <w:rsid w:val="009E4041"/>
    <w:rsid w:val="009E429B"/>
    <w:rsid w:val="009E42FA"/>
    <w:rsid w:val="009E4490"/>
    <w:rsid w:val="009E4558"/>
    <w:rsid w:val="009E4C0A"/>
    <w:rsid w:val="009E4D9D"/>
    <w:rsid w:val="009E4F6C"/>
    <w:rsid w:val="009E5029"/>
    <w:rsid w:val="009E53E3"/>
    <w:rsid w:val="009E5715"/>
    <w:rsid w:val="009E6239"/>
    <w:rsid w:val="009E6728"/>
    <w:rsid w:val="009E687F"/>
    <w:rsid w:val="009E6A71"/>
    <w:rsid w:val="009E6DA4"/>
    <w:rsid w:val="009E7CF8"/>
    <w:rsid w:val="009F0578"/>
    <w:rsid w:val="009F0727"/>
    <w:rsid w:val="009F0FDB"/>
    <w:rsid w:val="009F2085"/>
    <w:rsid w:val="009F2B71"/>
    <w:rsid w:val="009F307B"/>
    <w:rsid w:val="009F33B3"/>
    <w:rsid w:val="009F3414"/>
    <w:rsid w:val="009F3A59"/>
    <w:rsid w:val="009F3EA5"/>
    <w:rsid w:val="009F42B8"/>
    <w:rsid w:val="009F443F"/>
    <w:rsid w:val="009F4B19"/>
    <w:rsid w:val="009F4DAB"/>
    <w:rsid w:val="009F5BB4"/>
    <w:rsid w:val="009F62A1"/>
    <w:rsid w:val="009F687D"/>
    <w:rsid w:val="009F6ECA"/>
    <w:rsid w:val="00A00266"/>
    <w:rsid w:val="00A00434"/>
    <w:rsid w:val="00A0069C"/>
    <w:rsid w:val="00A0089A"/>
    <w:rsid w:val="00A00B2F"/>
    <w:rsid w:val="00A012A6"/>
    <w:rsid w:val="00A021B1"/>
    <w:rsid w:val="00A024C0"/>
    <w:rsid w:val="00A02C6D"/>
    <w:rsid w:val="00A02EDB"/>
    <w:rsid w:val="00A02F70"/>
    <w:rsid w:val="00A034CC"/>
    <w:rsid w:val="00A03B7C"/>
    <w:rsid w:val="00A04632"/>
    <w:rsid w:val="00A05027"/>
    <w:rsid w:val="00A057E1"/>
    <w:rsid w:val="00A05C21"/>
    <w:rsid w:val="00A06114"/>
    <w:rsid w:val="00A062C5"/>
    <w:rsid w:val="00A07362"/>
    <w:rsid w:val="00A077B0"/>
    <w:rsid w:val="00A07C8A"/>
    <w:rsid w:val="00A07E68"/>
    <w:rsid w:val="00A07FD9"/>
    <w:rsid w:val="00A100A9"/>
    <w:rsid w:val="00A1055C"/>
    <w:rsid w:val="00A10FA2"/>
    <w:rsid w:val="00A11A1C"/>
    <w:rsid w:val="00A11A71"/>
    <w:rsid w:val="00A11B78"/>
    <w:rsid w:val="00A11C26"/>
    <w:rsid w:val="00A120A7"/>
    <w:rsid w:val="00A1275E"/>
    <w:rsid w:val="00A12C96"/>
    <w:rsid w:val="00A12FE1"/>
    <w:rsid w:val="00A13213"/>
    <w:rsid w:val="00A14372"/>
    <w:rsid w:val="00A143DA"/>
    <w:rsid w:val="00A14778"/>
    <w:rsid w:val="00A1489A"/>
    <w:rsid w:val="00A14A6D"/>
    <w:rsid w:val="00A14E62"/>
    <w:rsid w:val="00A15468"/>
    <w:rsid w:val="00A15A8D"/>
    <w:rsid w:val="00A161C9"/>
    <w:rsid w:val="00A1642F"/>
    <w:rsid w:val="00A164A3"/>
    <w:rsid w:val="00A1655B"/>
    <w:rsid w:val="00A16FDE"/>
    <w:rsid w:val="00A173D0"/>
    <w:rsid w:val="00A17DB3"/>
    <w:rsid w:val="00A203F6"/>
    <w:rsid w:val="00A20841"/>
    <w:rsid w:val="00A208E1"/>
    <w:rsid w:val="00A20C17"/>
    <w:rsid w:val="00A2119A"/>
    <w:rsid w:val="00A22273"/>
    <w:rsid w:val="00A22600"/>
    <w:rsid w:val="00A22B80"/>
    <w:rsid w:val="00A239C9"/>
    <w:rsid w:val="00A23CAA"/>
    <w:rsid w:val="00A24E31"/>
    <w:rsid w:val="00A25103"/>
    <w:rsid w:val="00A254CD"/>
    <w:rsid w:val="00A25D17"/>
    <w:rsid w:val="00A25ED1"/>
    <w:rsid w:val="00A269F9"/>
    <w:rsid w:val="00A2745A"/>
    <w:rsid w:val="00A274D7"/>
    <w:rsid w:val="00A27EF8"/>
    <w:rsid w:val="00A3029B"/>
    <w:rsid w:val="00A30957"/>
    <w:rsid w:val="00A317A5"/>
    <w:rsid w:val="00A31851"/>
    <w:rsid w:val="00A31F34"/>
    <w:rsid w:val="00A331E6"/>
    <w:rsid w:val="00A33767"/>
    <w:rsid w:val="00A33B76"/>
    <w:rsid w:val="00A33BF6"/>
    <w:rsid w:val="00A341E3"/>
    <w:rsid w:val="00A344AB"/>
    <w:rsid w:val="00A3475B"/>
    <w:rsid w:val="00A34B0D"/>
    <w:rsid w:val="00A34BDE"/>
    <w:rsid w:val="00A34CAD"/>
    <w:rsid w:val="00A34D1B"/>
    <w:rsid w:val="00A3608D"/>
    <w:rsid w:val="00A36366"/>
    <w:rsid w:val="00A369DD"/>
    <w:rsid w:val="00A371EB"/>
    <w:rsid w:val="00A374CB"/>
    <w:rsid w:val="00A3776A"/>
    <w:rsid w:val="00A40074"/>
    <w:rsid w:val="00A40FB5"/>
    <w:rsid w:val="00A41072"/>
    <w:rsid w:val="00A4142C"/>
    <w:rsid w:val="00A41485"/>
    <w:rsid w:val="00A41A84"/>
    <w:rsid w:val="00A41ADD"/>
    <w:rsid w:val="00A41AE7"/>
    <w:rsid w:val="00A4203D"/>
    <w:rsid w:val="00A42427"/>
    <w:rsid w:val="00A425E6"/>
    <w:rsid w:val="00A42B7E"/>
    <w:rsid w:val="00A42FA4"/>
    <w:rsid w:val="00A437DD"/>
    <w:rsid w:val="00A43B47"/>
    <w:rsid w:val="00A445B1"/>
    <w:rsid w:val="00A446E6"/>
    <w:rsid w:val="00A44C8C"/>
    <w:rsid w:val="00A45090"/>
    <w:rsid w:val="00A456B3"/>
    <w:rsid w:val="00A45CCD"/>
    <w:rsid w:val="00A45F0B"/>
    <w:rsid w:val="00A45F82"/>
    <w:rsid w:val="00A46505"/>
    <w:rsid w:val="00A46657"/>
    <w:rsid w:val="00A46C65"/>
    <w:rsid w:val="00A46CEE"/>
    <w:rsid w:val="00A4710A"/>
    <w:rsid w:val="00A47147"/>
    <w:rsid w:val="00A50B67"/>
    <w:rsid w:val="00A50CEB"/>
    <w:rsid w:val="00A50D87"/>
    <w:rsid w:val="00A51699"/>
    <w:rsid w:val="00A521B2"/>
    <w:rsid w:val="00A5279F"/>
    <w:rsid w:val="00A527A0"/>
    <w:rsid w:val="00A52943"/>
    <w:rsid w:val="00A532CD"/>
    <w:rsid w:val="00A5364D"/>
    <w:rsid w:val="00A5368B"/>
    <w:rsid w:val="00A53882"/>
    <w:rsid w:val="00A53BE8"/>
    <w:rsid w:val="00A541E8"/>
    <w:rsid w:val="00A545A7"/>
    <w:rsid w:val="00A54A7C"/>
    <w:rsid w:val="00A54BDD"/>
    <w:rsid w:val="00A54F25"/>
    <w:rsid w:val="00A54F3B"/>
    <w:rsid w:val="00A5508F"/>
    <w:rsid w:val="00A55706"/>
    <w:rsid w:val="00A55890"/>
    <w:rsid w:val="00A55DB1"/>
    <w:rsid w:val="00A56475"/>
    <w:rsid w:val="00A57023"/>
    <w:rsid w:val="00A603BD"/>
    <w:rsid w:val="00A605B0"/>
    <w:rsid w:val="00A60717"/>
    <w:rsid w:val="00A60879"/>
    <w:rsid w:val="00A6092B"/>
    <w:rsid w:val="00A60A74"/>
    <w:rsid w:val="00A60CA0"/>
    <w:rsid w:val="00A60EA1"/>
    <w:rsid w:val="00A60F14"/>
    <w:rsid w:val="00A61062"/>
    <w:rsid w:val="00A61B3E"/>
    <w:rsid w:val="00A61B90"/>
    <w:rsid w:val="00A6205B"/>
    <w:rsid w:val="00A62247"/>
    <w:rsid w:val="00A62509"/>
    <w:rsid w:val="00A626B1"/>
    <w:rsid w:val="00A626BC"/>
    <w:rsid w:val="00A63039"/>
    <w:rsid w:val="00A64235"/>
    <w:rsid w:val="00A6487D"/>
    <w:rsid w:val="00A666CE"/>
    <w:rsid w:val="00A6684E"/>
    <w:rsid w:val="00A66C56"/>
    <w:rsid w:val="00A66D67"/>
    <w:rsid w:val="00A66E2B"/>
    <w:rsid w:val="00A6764B"/>
    <w:rsid w:val="00A67AFE"/>
    <w:rsid w:val="00A67CDA"/>
    <w:rsid w:val="00A70B93"/>
    <w:rsid w:val="00A70E04"/>
    <w:rsid w:val="00A713F5"/>
    <w:rsid w:val="00A7201A"/>
    <w:rsid w:val="00A72100"/>
    <w:rsid w:val="00A72451"/>
    <w:rsid w:val="00A727A1"/>
    <w:rsid w:val="00A72DF8"/>
    <w:rsid w:val="00A72EFB"/>
    <w:rsid w:val="00A73F62"/>
    <w:rsid w:val="00A7426D"/>
    <w:rsid w:val="00A745DA"/>
    <w:rsid w:val="00A74876"/>
    <w:rsid w:val="00A74D3F"/>
    <w:rsid w:val="00A74E07"/>
    <w:rsid w:val="00A74FDB"/>
    <w:rsid w:val="00A756BB"/>
    <w:rsid w:val="00A76071"/>
    <w:rsid w:val="00A761CB"/>
    <w:rsid w:val="00A76203"/>
    <w:rsid w:val="00A765E3"/>
    <w:rsid w:val="00A7696D"/>
    <w:rsid w:val="00A76A04"/>
    <w:rsid w:val="00A76E65"/>
    <w:rsid w:val="00A7701A"/>
    <w:rsid w:val="00A7731D"/>
    <w:rsid w:val="00A77D38"/>
    <w:rsid w:val="00A8003F"/>
    <w:rsid w:val="00A8073C"/>
    <w:rsid w:val="00A80A9B"/>
    <w:rsid w:val="00A80D8F"/>
    <w:rsid w:val="00A80D93"/>
    <w:rsid w:val="00A82432"/>
    <w:rsid w:val="00A82BA8"/>
    <w:rsid w:val="00A83747"/>
    <w:rsid w:val="00A838F5"/>
    <w:rsid w:val="00A83971"/>
    <w:rsid w:val="00A83A94"/>
    <w:rsid w:val="00A83C00"/>
    <w:rsid w:val="00A84387"/>
    <w:rsid w:val="00A843F3"/>
    <w:rsid w:val="00A84A19"/>
    <w:rsid w:val="00A84DA1"/>
    <w:rsid w:val="00A84E20"/>
    <w:rsid w:val="00A84EFC"/>
    <w:rsid w:val="00A84F11"/>
    <w:rsid w:val="00A85127"/>
    <w:rsid w:val="00A86142"/>
    <w:rsid w:val="00A861F6"/>
    <w:rsid w:val="00A86269"/>
    <w:rsid w:val="00A862F0"/>
    <w:rsid w:val="00A869BF"/>
    <w:rsid w:val="00A86C6E"/>
    <w:rsid w:val="00A872B1"/>
    <w:rsid w:val="00A872D7"/>
    <w:rsid w:val="00A876D6"/>
    <w:rsid w:val="00A87933"/>
    <w:rsid w:val="00A87EB5"/>
    <w:rsid w:val="00A91254"/>
    <w:rsid w:val="00A9194D"/>
    <w:rsid w:val="00A9201B"/>
    <w:rsid w:val="00A92883"/>
    <w:rsid w:val="00A941E7"/>
    <w:rsid w:val="00A94286"/>
    <w:rsid w:val="00A9443D"/>
    <w:rsid w:val="00A944C1"/>
    <w:rsid w:val="00A94642"/>
    <w:rsid w:val="00A94F6B"/>
    <w:rsid w:val="00A95542"/>
    <w:rsid w:val="00A95A69"/>
    <w:rsid w:val="00A95A7A"/>
    <w:rsid w:val="00A961A1"/>
    <w:rsid w:val="00A963CB"/>
    <w:rsid w:val="00A964C9"/>
    <w:rsid w:val="00A96EA0"/>
    <w:rsid w:val="00A97049"/>
    <w:rsid w:val="00A973A3"/>
    <w:rsid w:val="00A9760C"/>
    <w:rsid w:val="00A97844"/>
    <w:rsid w:val="00AA0CC1"/>
    <w:rsid w:val="00AA145B"/>
    <w:rsid w:val="00AA14D4"/>
    <w:rsid w:val="00AA156B"/>
    <w:rsid w:val="00AA1780"/>
    <w:rsid w:val="00AA1C35"/>
    <w:rsid w:val="00AA2172"/>
    <w:rsid w:val="00AA29C0"/>
    <w:rsid w:val="00AA35EF"/>
    <w:rsid w:val="00AA362C"/>
    <w:rsid w:val="00AA3724"/>
    <w:rsid w:val="00AA3B9D"/>
    <w:rsid w:val="00AA3C24"/>
    <w:rsid w:val="00AA447F"/>
    <w:rsid w:val="00AA5C6B"/>
    <w:rsid w:val="00AA5D9C"/>
    <w:rsid w:val="00AA6E2E"/>
    <w:rsid w:val="00AA6EE2"/>
    <w:rsid w:val="00AA751D"/>
    <w:rsid w:val="00AA783C"/>
    <w:rsid w:val="00AA7918"/>
    <w:rsid w:val="00AB07AC"/>
    <w:rsid w:val="00AB0976"/>
    <w:rsid w:val="00AB1059"/>
    <w:rsid w:val="00AB1168"/>
    <w:rsid w:val="00AB124B"/>
    <w:rsid w:val="00AB15C2"/>
    <w:rsid w:val="00AB1933"/>
    <w:rsid w:val="00AB242E"/>
    <w:rsid w:val="00AB262F"/>
    <w:rsid w:val="00AB27F3"/>
    <w:rsid w:val="00AB2A0B"/>
    <w:rsid w:val="00AB2EE3"/>
    <w:rsid w:val="00AB30F3"/>
    <w:rsid w:val="00AB3136"/>
    <w:rsid w:val="00AB34D9"/>
    <w:rsid w:val="00AB3C87"/>
    <w:rsid w:val="00AB3FAD"/>
    <w:rsid w:val="00AB42DC"/>
    <w:rsid w:val="00AB4DDD"/>
    <w:rsid w:val="00AB50AE"/>
    <w:rsid w:val="00AB50C7"/>
    <w:rsid w:val="00AB6E77"/>
    <w:rsid w:val="00AB74AE"/>
    <w:rsid w:val="00AC0961"/>
    <w:rsid w:val="00AC129F"/>
    <w:rsid w:val="00AC1814"/>
    <w:rsid w:val="00AC18E1"/>
    <w:rsid w:val="00AC1D2D"/>
    <w:rsid w:val="00AC22CC"/>
    <w:rsid w:val="00AC2785"/>
    <w:rsid w:val="00AC2B2C"/>
    <w:rsid w:val="00AC311B"/>
    <w:rsid w:val="00AC33BD"/>
    <w:rsid w:val="00AC3B86"/>
    <w:rsid w:val="00AC3C4F"/>
    <w:rsid w:val="00AC442B"/>
    <w:rsid w:val="00AC45D1"/>
    <w:rsid w:val="00AC4757"/>
    <w:rsid w:val="00AC4794"/>
    <w:rsid w:val="00AC4CDC"/>
    <w:rsid w:val="00AC532B"/>
    <w:rsid w:val="00AC5A1C"/>
    <w:rsid w:val="00AC5C1D"/>
    <w:rsid w:val="00AC7D3A"/>
    <w:rsid w:val="00AC7D41"/>
    <w:rsid w:val="00AC7D93"/>
    <w:rsid w:val="00AC7F87"/>
    <w:rsid w:val="00AD09B0"/>
    <w:rsid w:val="00AD0C5D"/>
    <w:rsid w:val="00AD0F29"/>
    <w:rsid w:val="00AD1200"/>
    <w:rsid w:val="00AD144B"/>
    <w:rsid w:val="00AD1608"/>
    <w:rsid w:val="00AD1CB7"/>
    <w:rsid w:val="00AD1E27"/>
    <w:rsid w:val="00AD20C7"/>
    <w:rsid w:val="00AD2556"/>
    <w:rsid w:val="00AD26B6"/>
    <w:rsid w:val="00AD2805"/>
    <w:rsid w:val="00AD3505"/>
    <w:rsid w:val="00AD4426"/>
    <w:rsid w:val="00AD4E1C"/>
    <w:rsid w:val="00AD4F44"/>
    <w:rsid w:val="00AD5A7F"/>
    <w:rsid w:val="00AD5D0D"/>
    <w:rsid w:val="00AD5F6C"/>
    <w:rsid w:val="00AD6E46"/>
    <w:rsid w:val="00AD762F"/>
    <w:rsid w:val="00AD7A3C"/>
    <w:rsid w:val="00AD7CC9"/>
    <w:rsid w:val="00AE07B3"/>
    <w:rsid w:val="00AE083A"/>
    <w:rsid w:val="00AE1645"/>
    <w:rsid w:val="00AE19F7"/>
    <w:rsid w:val="00AE1C14"/>
    <w:rsid w:val="00AE1CEB"/>
    <w:rsid w:val="00AE2197"/>
    <w:rsid w:val="00AE2470"/>
    <w:rsid w:val="00AE3107"/>
    <w:rsid w:val="00AE3AC7"/>
    <w:rsid w:val="00AE3DBB"/>
    <w:rsid w:val="00AE3E7E"/>
    <w:rsid w:val="00AE493F"/>
    <w:rsid w:val="00AE4B28"/>
    <w:rsid w:val="00AE4E1A"/>
    <w:rsid w:val="00AE58EC"/>
    <w:rsid w:val="00AE5E0D"/>
    <w:rsid w:val="00AE61BF"/>
    <w:rsid w:val="00AE6346"/>
    <w:rsid w:val="00AE65CE"/>
    <w:rsid w:val="00AE677C"/>
    <w:rsid w:val="00AE6849"/>
    <w:rsid w:val="00AE69F7"/>
    <w:rsid w:val="00AE6BD1"/>
    <w:rsid w:val="00AE6D89"/>
    <w:rsid w:val="00AE7657"/>
    <w:rsid w:val="00AE7883"/>
    <w:rsid w:val="00AE7C81"/>
    <w:rsid w:val="00AE7DE9"/>
    <w:rsid w:val="00AF11A9"/>
    <w:rsid w:val="00AF12C9"/>
    <w:rsid w:val="00AF19B7"/>
    <w:rsid w:val="00AF27FE"/>
    <w:rsid w:val="00AF2A83"/>
    <w:rsid w:val="00AF2FB9"/>
    <w:rsid w:val="00AF2FE4"/>
    <w:rsid w:val="00AF33A2"/>
    <w:rsid w:val="00AF3572"/>
    <w:rsid w:val="00AF3AA6"/>
    <w:rsid w:val="00AF5C22"/>
    <w:rsid w:val="00AF5DED"/>
    <w:rsid w:val="00AF62A5"/>
    <w:rsid w:val="00AF6995"/>
    <w:rsid w:val="00AF6A4E"/>
    <w:rsid w:val="00AF6DE2"/>
    <w:rsid w:val="00AF6EA1"/>
    <w:rsid w:val="00AF721A"/>
    <w:rsid w:val="00AF73EB"/>
    <w:rsid w:val="00AF767D"/>
    <w:rsid w:val="00B000DE"/>
    <w:rsid w:val="00B0054F"/>
    <w:rsid w:val="00B0059F"/>
    <w:rsid w:val="00B00E32"/>
    <w:rsid w:val="00B00FED"/>
    <w:rsid w:val="00B01CBC"/>
    <w:rsid w:val="00B0214C"/>
    <w:rsid w:val="00B023E9"/>
    <w:rsid w:val="00B02581"/>
    <w:rsid w:val="00B02972"/>
    <w:rsid w:val="00B02F90"/>
    <w:rsid w:val="00B03010"/>
    <w:rsid w:val="00B03025"/>
    <w:rsid w:val="00B03744"/>
    <w:rsid w:val="00B03A81"/>
    <w:rsid w:val="00B04636"/>
    <w:rsid w:val="00B04A0B"/>
    <w:rsid w:val="00B04B31"/>
    <w:rsid w:val="00B04DBC"/>
    <w:rsid w:val="00B05114"/>
    <w:rsid w:val="00B05844"/>
    <w:rsid w:val="00B063DA"/>
    <w:rsid w:val="00B0672B"/>
    <w:rsid w:val="00B06E1C"/>
    <w:rsid w:val="00B07042"/>
    <w:rsid w:val="00B07406"/>
    <w:rsid w:val="00B07768"/>
    <w:rsid w:val="00B079CC"/>
    <w:rsid w:val="00B10077"/>
    <w:rsid w:val="00B101E0"/>
    <w:rsid w:val="00B1086C"/>
    <w:rsid w:val="00B10A88"/>
    <w:rsid w:val="00B10CD5"/>
    <w:rsid w:val="00B111A4"/>
    <w:rsid w:val="00B11AD6"/>
    <w:rsid w:val="00B11B4D"/>
    <w:rsid w:val="00B12C21"/>
    <w:rsid w:val="00B12EDC"/>
    <w:rsid w:val="00B12FA5"/>
    <w:rsid w:val="00B12FF4"/>
    <w:rsid w:val="00B13326"/>
    <w:rsid w:val="00B13820"/>
    <w:rsid w:val="00B13B12"/>
    <w:rsid w:val="00B1413D"/>
    <w:rsid w:val="00B155A4"/>
    <w:rsid w:val="00B15DB5"/>
    <w:rsid w:val="00B1640E"/>
    <w:rsid w:val="00B164BD"/>
    <w:rsid w:val="00B16FA7"/>
    <w:rsid w:val="00B17491"/>
    <w:rsid w:val="00B200D9"/>
    <w:rsid w:val="00B209F4"/>
    <w:rsid w:val="00B21123"/>
    <w:rsid w:val="00B2141C"/>
    <w:rsid w:val="00B21980"/>
    <w:rsid w:val="00B219F1"/>
    <w:rsid w:val="00B21C4C"/>
    <w:rsid w:val="00B21CA1"/>
    <w:rsid w:val="00B23158"/>
    <w:rsid w:val="00B235C1"/>
    <w:rsid w:val="00B23666"/>
    <w:rsid w:val="00B23D89"/>
    <w:rsid w:val="00B240E0"/>
    <w:rsid w:val="00B24BBB"/>
    <w:rsid w:val="00B25152"/>
    <w:rsid w:val="00B25219"/>
    <w:rsid w:val="00B2557A"/>
    <w:rsid w:val="00B25582"/>
    <w:rsid w:val="00B25765"/>
    <w:rsid w:val="00B26D0B"/>
    <w:rsid w:val="00B26F8D"/>
    <w:rsid w:val="00B27075"/>
    <w:rsid w:val="00B2722A"/>
    <w:rsid w:val="00B27A15"/>
    <w:rsid w:val="00B304F7"/>
    <w:rsid w:val="00B3171E"/>
    <w:rsid w:val="00B31BA4"/>
    <w:rsid w:val="00B32B67"/>
    <w:rsid w:val="00B33002"/>
    <w:rsid w:val="00B33266"/>
    <w:rsid w:val="00B332DB"/>
    <w:rsid w:val="00B33D5A"/>
    <w:rsid w:val="00B34039"/>
    <w:rsid w:val="00B3456C"/>
    <w:rsid w:val="00B34BAE"/>
    <w:rsid w:val="00B35588"/>
    <w:rsid w:val="00B3573C"/>
    <w:rsid w:val="00B3626E"/>
    <w:rsid w:val="00B36335"/>
    <w:rsid w:val="00B366D1"/>
    <w:rsid w:val="00B3692D"/>
    <w:rsid w:val="00B36DF6"/>
    <w:rsid w:val="00B36E09"/>
    <w:rsid w:val="00B371C7"/>
    <w:rsid w:val="00B3766E"/>
    <w:rsid w:val="00B37E94"/>
    <w:rsid w:val="00B37EE8"/>
    <w:rsid w:val="00B37F24"/>
    <w:rsid w:val="00B40396"/>
    <w:rsid w:val="00B40B42"/>
    <w:rsid w:val="00B40BEA"/>
    <w:rsid w:val="00B411FE"/>
    <w:rsid w:val="00B412B5"/>
    <w:rsid w:val="00B416FD"/>
    <w:rsid w:val="00B41875"/>
    <w:rsid w:val="00B41B41"/>
    <w:rsid w:val="00B4225F"/>
    <w:rsid w:val="00B42846"/>
    <w:rsid w:val="00B429B9"/>
    <w:rsid w:val="00B429BB"/>
    <w:rsid w:val="00B42D0F"/>
    <w:rsid w:val="00B42E77"/>
    <w:rsid w:val="00B43182"/>
    <w:rsid w:val="00B435CE"/>
    <w:rsid w:val="00B43757"/>
    <w:rsid w:val="00B43B54"/>
    <w:rsid w:val="00B4431C"/>
    <w:rsid w:val="00B459E4"/>
    <w:rsid w:val="00B45A80"/>
    <w:rsid w:val="00B45F64"/>
    <w:rsid w:val="00B4686E"/>
    <w:rsid w:val="00B46927"/>
    <w:rsid w:val="00B46D13"/>
    <w:rsid w:val="00B47568"/>
    <w:rsid w:val="00B475C6"/>
    <w:rsid w:val="00B506AE"/>
    <w:rsid w:val="00B50D4F"/>
    <w:rsid w:val="00B512D5"/>
    <w:rsid w:val="00B518B5"/>
    <w:rsid w:val="00B519D8"/>
    <w:rsid w:val="00B51C72"/>
    <w:rsid w:val="00B52310"/>
    <w:rsid w:val="00B52425"/>
    <w:rsid w:val="00B52E61"/>
    <w:rsid w:val="00B53148"/>
    <w:rsid w:val="00B535D7"/>
    <w:rsid w:val="00B53754"/>
    <w:rsid w:val="00B5385A"/>
    <w:rsid w:val="00B53C1F"/>
    <w:rsid w:val="00B5425E"/>
    <w:rsid w:val="00B54328"/>
    <w:rsid w:val="00B543CC"/>
    <w:rsid w:val="00B543FB"/>
    <w:rsid w:val="00B5470A"/>
    <w:rsid w:val="00B5523F"/>
    <w:rsid w:val="00B55379"/>
    <w:rsid w:val="00B55BC9"/>
    <w:rsid w:val="00B55DCA"/>
    <w:rsid w:val="00B567ED"/>
    <w:rsid w:val="00B56AC9"/>
    <w:rsid w:val="00B57580"/>
    <w:rsid w:val="00B60624"/>
    <w:rsid w:val="00B60A86"/>
    <w:rsid w:val="00B60E65"/>
    <w:rsid w:val="00B61323"/>
    <w:rsid w:val="00B613FF"/>
    <w:rsid w:val="00B61596"/>
    <w:rsid w:val="00B61B1F"/>
    <w:rsid w:val="00B6213F"/>
    <w:rsid w:val="00B62783"/>
    <w:rsid w:val="00B62DEE"/>
    <w:rsid w:val="00B631F9"/>
    <w:rsid w:val="00B63395"/>
    <w:rsid w:val="00B6346C"/>
    <w:rsid w:val="00B63A06"/>
    <w:rsid w:val="00B644F2"/>
    <w:rsid w:val="00B64638"/>
    <w:rsid w:val="00B64783"/>
    <w:rsid w:val="00B64E73"/>
    <w:rsid w:val="00B6516E"/>
    <w:rsid w:val="00B65BAB"/>
    <w:rsid w:val="00B65D0C"/>
    <w:rsid w:val="00B678A2"/>
    <w:rsid w:val="00B70741"/>
    <w:rsid w:val="00B7077C"/>
    <w:rsid w:val="00B707F7"/>
    <w:rsid w:val="00B7082E"/>
    <w:rsid w:val="00B70B77"/>
    <w:rsid w:val="00B721F1"/>
    <w:rsid w:val="00B7246C"/>
    <w:rsid w:val="00B725BE"/>
    <w:rsid w:val="00B72A3A"/>
    <w:rsid w:val="00B72AC3"/>
    <w:rsid w:val="00B72F25"/>
    <w:rsid w:val="00B7325A"/>
    <w:rsid w:val="00B7328F"/>
    <w:rsid w:val="00B73625"/>
    <w:rsid w:val="00B73978"/>
    <w:rsid w:val="00B73EC8"/>
    <w:rsid w:val="00B748E3"/>
    <w:rsid w:val="00B74979"/>
    <w:rsid w:val="00B75353"/>
    <w:rsid w:val="00B753E7"/>
    <w:rsid w:val="00B75654"/>
    <w:rsid w:val="00B75827"/>
    <w:rsid w:val="00B75F9D"/>
    <w:rsid w:val="00B767D9"/>
    <w:rsid w:val="00B76A55"/>
    <w:rsid w:val="00B76C6E"/>
    <w:rsid w:val="00B770F1"/>
    <w:rsid w:val="00B7744F"/>
    <w:rsid w:val="00B77F2C"/>
    <w:rsid w:val="00B77FDF"/>
    <w:rsid w:val="00B80B36"/>
    <w:rsid w:val="00B817CF"/>
    <w:rsid w:val="00B81B28"/>
    <w:rsid w:val="00B8235A"/>
    <w:rsid w:val="00B824AC"/>
    <w:rsid w:val="00B82906"/>
    <w:rsid w:val="00B8304F"/>
    <w:rsid w:val="00B832AB"/>
    <w:rsid w:val="00B839BF"/>
    <w:rsid w:val="00B83CBD"/>
    <w:rsid w:val="00B8436C"/>
    <w:rsid w:val="00B84638"/>
    <w:rsid w:val="00B8467E"/>
    <w:rsid w:val="00B848D9"/>
    <w:rsid w:val="00B84CA7"/>
    <w:rsid w:val="00B85588"/>
    <w:rsid w:val="00B8569B"/>
    <w:rsid w:val="00B8598C"/>
    <w:rsid w:val="00B85F0D"/>
    <w:rsid w:val="00B867E3"/>
    <w:rsid w:val="00B86938"/>
    <w:rsid w:val="00B86C10"/>
    <w:rsid w:val="00B87C3E"/>
    <w:rsid w:val="00B90B4A"/>
    <w:rsid w:val="00B90B6D"/>
    <w:rsid w:val="00B9175E"/>
    <w:rsid w:val="00B91992"/>
    <w:rsid w:val="00B919A7"/>
    <w:rsid w:val="00B919DC"/>
    <w:rsid w:val="00B929F9"/>
    <w:rsid w:val="00B92B2E"/>
    <w:rsid w:val="00B9304F"/>
    <w:rsid w:val="00B9323A"/>
    <w:rsid w:val="00B9354E"/>
    <w:rsid w:val="00B939AE"/>
    <w:rsid w:val="00B942D9"/>
    <w:rsid w:val="00B9431E"/>
    <w:rsid w:val="00B94BE6"/>
    <w:rsid w:val="00B955B8"/>
    <w:rsid w:val="00B955F5"/>
    <w:rsid w:val="00B95861"/>
    <w:rsid w:val="00B95956"/>
    <w:rsid w:val="00B95E5B"/>
    <w:rsid w:val="00B95E90"/>
    <w:rsid w:val="00B95FCE"/>
    <w:rsid w:val="00B968D9"/>
    <w:rsid w:val="00B96CD8"/>
    <w:rsid w:val="00B973BC"/>
    <w:rsid w:val="00B97A78"/>
    <w:rsid w:val="00B97D88"/>
    <w:rsid w:val="00B97E10"/>
    <w:rsid w:val="00B97FE3"/>
    <w:rsid w:val="00BA1357"/>
    <w:rsid w:val="00BA1C74"/>
    <w:rsid w:val="00BA1F7E"/>
    <w:rsid w:val="00BA2279"/>
    <w:rsid w:val="00BA2377"/>
    <w:rsid w:val="00BA39CF"/>
    <w:rsid w:val="00BA472F"/>
    <w:rsid w:val="00BA476A"/>
    <w:rsid w:val="00BA47E8"/>
    <w:rsid w:val="00BA4872"/>
    <w:rsid w:val="00BA4B8A"/>
    <w:rsid w:val="00BA5A28"/>
    <w:rsid w:val="00BA5D0E"/>
    <w:rsid w:val="00BA6BB6"/>
    <w:rsid w:val="00BA7471"/>
    <w:rsid w:val="00BA77C4"/>
    <w:rsid w:val="00BB002A"/>
    <w:rsid w:val="00BB08CE"/>
    <w:rsid w:val="00BB08F6"/>
    <w:rsid w:val="00BB0C8F"/>
    <w:rsid w:val="00BB0E44"/>
    <w:rsid w:val="00BB1ACA"/>
    <w:rsid w:val="00BB1F67"/>
    <w:rsid w:val="00BB21F2"/>
    <w:rsid w:val="00BB2231"/>
    <w:rsid w:val="00BB22A2"/>
    <w:rsid w:val="00BB246F"/>
    <w:rsid w:val="00BB28FC"/>
    <w:rsid w:val="00BB298D"/>
    <w:rsid w:val="00BB2D27"/>
    <w:rsid w:val="00BB3C12"/>
    <w:rsid w:val="00BB430E"/>
    <w:rsid w:val="00BB49B3"/>
    <w:rsid w:val="00BB535B"/>
    <w:rsid w:val="00BB5866"/>
    <w:rsid w:val="00BB63E5"/>
    <w:rsid w:val="00BB6919"/>
    <w:rsid w:val="00BB6AA3"/>
    <w:rsid w:val="00BB7A7C"/>
    <w:rsid w:val="00BB7C38"/>
    <w:rsid w:val="00BC0D53"/>
    <w:rsid w:val="00BC0F89"/>
    <w:rsid w:val="00BC1376"/>
    <w:rsid w:val="00BC1484"/>
    <w:rsid w:val="00BC16E6"/>
    <w:rsid w:val="00BC21ED"/>
    <w:rsid w:val="00BC2A6F"/>
    <w:rsid w:val="00BC3472"/>
    <w:rsid w:val="00BC3652"/>
    <w:rsid w:val="00BC37A9"/>
    <w:rsid w:val="00BC447A"/>
    <w:rsid w:val="00BC45EB"/>
    <w:rsid w:val="00BC4808"/>
    <w:rsid w:val="00BC5457"/>
    <w:rsid w:val="00BC55CE"/>
    <w:rsid w:val="00BC613E"/>
    <w:rsid w:val="00BC6D0F"/>
    <w:rsid w:val="00BC6F35"/>
    <w:rsid w:val="00BC6FEF"/>
    <w:rsid w:val="00BC71B9"/>
    <w:rsid w:val="00BD03B9"/>
    <w:rsid w:val="00BD087C"/>
    <w:rsid w:val="00BD0CE8"/>
    <w:rsid w:val="00BD0EAF"/>
    <w:rsid w:val="00BD1058"/>
    <w:rsid w:val="00BD15BD"/>
    <w:rsid w:val="00BD217E"/>
    <w:rsid w:val="00BD25B6"/>
    <w:rsid w:val="00BD2EFF"/>
    <w:rsid w:val="00BD32C7"/>
    <w:rsid w:val="00BD33E5"/>
    <w:rsid w:val="00BD34F5"/>
    <w:rsid w:val="00BD3995"/>
    <w:rsid w:val="00BD3C26"/>
    <w:rsid w:val="00BD3E87"/>
    <w:rsid w:val="00BD61B0"/>
    <w:rsid w:val="00BD6826"/>
    <w:rsid w:val="00BD6947"/>
    <w:rsid w:val="00BD6B11"/>
    <w:rsid w:val="00BD6DC5"/>
    <w:rsid w:val="00BD7F7D"/>
    <w:rsid w:val="00BE017E"/>
    <w:rsid w:val="00BE0433"/>
    <w:rsid w:val="00BE0473"/>
    <w:rsid w:val="00BE0CAE"/>
    <w:rsid w:val="00BE0E94"/>
    <w:rsid w:val="00BE112B"/>
    <w:rsid w:val="00BE12C4"/>
    <w:rsid w:val="00BE149B"/>
    <w:rsid w:val="00BE1BF6"/>
    <w:rsid w:val="00BE1EB0"/>
    <w:rsid w:val="00BE21B5"/>
    <w:rsid w:val="00BE21CE"/>
    <w:rsid w:val="00BE25D6"/>
    <w:rsid w:val="00BE26C7"/>
    <w:rsid w:val="00BE2859"/>
    <w:rsid w:val="00BE2AB9"/>
    <w:rsid w:val="00BE2F5C"/>
    <w:rsid w:val="00BE391E"/>
    <w:rsid w:val="00BE39B7"/>
    <w:rsid w:val="00BE4378"/>
    <w:rsid w:val="00BE4D51"/>
    <w:rsid w:val="00BE4F22"/>
    <w:rsid w:val="00BE522D"/>
    <w:rsid w:val="00BE558E"/>
    <w:rsid w:val="00BE664D"/>
    <w:rsid w:val="00BE66E7"/>
    <w:rsid w:val="00BE6909"/>
    <w:rsid w:val="00BE7A59"/>
    <w:rsid w:val="00BF0327"/>
    <w:rsid w:val="00BF0623"/>
    <w:rsid w:val="00BF09DA"/>
    <w:rsid w:val="00BF1299"/>
    <w:rsid w:val="00BF16EC"/>
    <w:rsid w:val="00BF1E73"/>
    <w:rsid w:val="00BF20B7"/>
    <w:rsid w:val="00BF20E4"/>
    <w:rsid w:val="00BF2191"/>
    <w:rsid w:val="00BF23EE"/>
    <w:rsid w:val="00BF2DAD"/>
    <w:rsid w:val="00BF2E0D"/>
    <w:rsid w:val="00BF36B7"/>
    <w:rsid w:val="00BF3949"/>
    <w:rsid w:val="00BF3A6E"/>
    <w:rsid w:val="00BF4722"/>
    <w:rsid w:val="00BF4C8E"/>
    <w:rsid w:val="00BF5018"/>
    <w:rsid w:val="00BF7372"/>
    <w:rsid w:val="00BF7736"/>
    <w:rsid w:val="00BF7ADE"/>
    <w:rsid w:val="00BF7FF5"/>
    <w:rsid w:val="00C00133"/>
    <w:rsid w:val="00C0087D"/>
    <w:rsid w:val="00C0092C"/>
    <w:rsid w:val="00C009C1"/>
    <w:rsid w:val="00C00F28"/>
    <w:rsid w:val="00C01E7B"/>
    <w:rsid w:val="00C020D2"/>
    <w:rsid w:val="00C02100"/>
    <w:rsid w:val="00C022FF"/>
    <w:rsid w:val="00C02B6D"/>
    <w:rsid w:val="00C02ECA"/>
    <w:rsid w:val="00C03603"/>
    <w:rsid w:val="00C039C1"/>
    <w:rsid w:val="00C03A77"/>
    <w:rsid w:val="00C04598"/>
    <w:rsid w:val="00C04A62"/>
    <w:rsid w:val="00C05000"/>
    <w:rsid w:val="00C055D7"/>
    <w:rsid w:val="00C0563E"/>
    <w:rsid w:val="00C05CD7"/>
    <w:rsid w:val="00C06761"/>
    <w:rsid w:val="00C06A4F"/>
    <w:rsid w:val="00C06AAB"/>
    <w:rsid w:val="00C06CFA"/>
    <w:rsid w:val="00C06DD3"/>
    <w:rsid w:val="00C06F7D"/>
    <w:rsid w:val="00C0720C"/>
    <w:rsid w:val="00C0783D"/>
    <w:rsid w:val="00C07ACE"/>
    <w:rsid w:val="00C07D8F"/>
    <w:rsid w:val="00C100BB"/>
    <w:rsid w:val="00C100C9"/>
    <w:rsid w:val="00C1075A"/>
    <w:rsid w:val="00C11816"/>
    <w:rsid w:val="00C11963"/>
    <w:rsid w:val="00C11A6C"/>
    <w:rsid w:val="00C1216B"/>
    <w:rsid w:val="00C12A3E"/>
    <w:rsid w:val="00C12B59"/>
    <w:rsid w:val="00C12C41"/>
    <w:rsid w:val="00C12C99"/>
    <w:rsid w:val="00C12D4E"/>
    <w:rsid w:val="00C1306A"/>
    <w:rsid w:val="00C13B81"/>
    <w:rsid w:val="00C13BE9"/>
    <w:rsid w:val="00C13E5C"/>
    <w:rsid w:val="00C14053"/>
    <w:rsid w:val="00C14740"/>
    <w:rsid w:val="00C14F17"/>
    <w:rsid w:val="00C15068"/>
    <w:rsid w:val="00C159A5"/>
    <w:rsid w:val="00C15FA2"/>
    <w:rsid w:val="00C16570"/>
    <w:rsid w:val="00C167AC"/>
    <w:rsid w:val="00C16CD1"/>
    <w:rsid w:val="00C174A3"/>
    <w:rsid w:val="00C17658"/>
    <w:rsid w:val="00C17A84"/>
    <w:rsid w:val="00C17DB0"/>
    <w:rsid w:val="00C17DD2"/>
    <w:rsid w:val="00C17DEC"/>
    <w:rsid w:val="00C17FA7"/>
    <w:rsid w:val="00C20136"/>
    <w:rsid w:val="00C20258"/>
    <w:rsid w:val="00C2049A"/>
    <w:rsid w:val="00C205C0"/>
    <w:rsid w:val="00C20C78"/>
    <w:rsid w:val="00C20C9E"/>
    <w:rsid w:val="00C212EB"/>
    <w:rsid w:val="00C215AD"/>
    <w:rsid w:val="00C216E5"/>
    <w:rsid w:val="00C217A7"/>
    <w:rsid w:val="00C21840"/>
    <w:rsid w:val="00C21DF1"/>
    <w:rsid w:val="00C21F3A"/>
    <w:rsid w:val="00C226FC"/>
    <w:rsid w:val="00C22FAA"/>
    <w:rsid w:val="00C23166"/>
    <w:rsid w:val="00C233B9"/>
    <w:rsid w:val="00C237BA"/>
    <w:rsid w:val="00C23A1E"/>
    <w:rsid w:val="00C24423"/>
    <w:rsid w:val="00C24836"/>
    <w:rsid w:val="00C2498F"/>
    <w:rsid w:val="00C2511E"/>
    <w:rsid w:val="00C25252"/>
    <w:rsid w:val="00C25ECC"/>
    <w:rsid w:val="00C26392"/>
    <w:rsid w:val="00C273D8"/>
    <w:rsid w:val="00C313C8"/>
    <w:rsid w:val="00C31CBE"/>
    <w:rsid w:val="00C31FD3"/>
    <w:rsid w:val="00C320A4"/>
    <w:rsid w:val="00C32309"/>
    <w:rsid w:val="00C32D43"/>
    <w:rsid w:val="00C32E85"/>
    <w:rsid w:val="00C33795"/>
    <w:rsid w:val="00C33F50"/>
    <w:rsid w:val="00C340A1"/>
    <w:rsid w:val="00C341E8"/>
    <w:rsid w:val="00C34292"/>
    <w:rsid w:val="00C346C9"/>
    <w:rsid w:val="00C34865"/>
    <w:rsid w:val="00C34E4C"/>
    <w:rsid w:val="00C34EB6"/>
    <w:rsid w:val="00C359CB"/>
    <w:rsid w:val="00C35A61"/>
    <w:rsid w:val="00C35B73"/>
    <w:rsid w:val="00C35D6E"/>
    <w:rsid w:val="00C36478"/>
    <w:rsid w:val="00C36C04"/>
    <w:rsid w:val="00C36CF9"/>
    <w:rsid w:val="00C36D22"/>
    <w:rsid w:val="00C37713"/>
    <w:rsid w:val="00C37AA6"/>
    <w:rsid w:val="00C37B77"/>
    <w:rsid w:val="00C37BEB"/>
    <w:rsid w:val="00C37DD4"/>
    <w:rsid w:val="00C37E0C"/>
    <w:rsid w:val="00C4088D"/>
    <w:rsid w:val="00C41458"/>
    <w:rsid w:val="00C4165C"/>
    <w:rsid w:val="00C419FA"/>
    <w:rsid w:val="00C41F78"/>
    <w:rsid w:val="00C42196"/>
    <w:rsid w:val="00C421C0"/>
    <w:rsid w:val="00C421E0"/>
    <w:rsid w:val="00C4355C"/>
    <w:rsid w:val="00C4360F"/>
    <w:rsid w:val="00C44C7F"/>
    <w:rsid w:val="00C44D5B"/>
    <w:rsid w:val="00C4561A"/>
    <w:rsid w:val="00C458CF"/>
    <w:rsid w:val="00C45F28"/>
    <w:rsid w:val="00C463A0"/>
    <w:rsid w:val="00C46770"/>
    <w:rsid w:val="00C468A9"/>
    <w:rsid w:val="00C469DA"/>
    <w:rsid w:val="00C46FF7"/>
    <w:rsid w:val="00C4742B"/>
    <w:rsid w:val="00C502EE"/>
    <w:rsid w:val="00C506C4"/>
    <w:rsid w:val="00C50712"/>
    <w:rsid w:val="00C50E8D"/>
    <w:rsid w:val="00C511D9"/>
    <w:rsid w:val="00C513ED"/>
    <w:rsid w:val="00C5152F"/>
    <w:rsid w:val="00C51A28"/>
    <w:rsid w:val="00C51B12"/>
    <w:rsid w:val="00C528DF"/>
    <w:rsid w:val="00C52BDD"/>
    <w:rsid w:val="00C52DB9"/>
    <w:rsid w:val="00C531AD"/>
    <w:rsid w:val="00C53301"/>
    <w:rsid w:val="00C53A20"/>
    <w:rsid w:val="00C543B4"/>
    <w:rsid w:val="00C54613"/>
    <w:rsid w:val="00C54AB5"/>
    <w:rsid w:val="00C550C6"/>
    <w:rsid w:val="00C5525B"/>
    <w:rsid w:val="00C55AE1"/>
    <w:rsid w:val="00C5625A"/>
    <w:rsid w:val="00C566F2"/>
    <w:rsid w:val="00C567F2"/>
    <w:rsid w:val="00C56EBC"/>
    <w:rsid w:val="00C56FF2"/>
    <w:rsid w:val="00C5745A"/>
    <w:rsid w:val="00C5787D"/>
    <w:rsid w:val="00C57902"/>
    <w:rsid w:val="00C60268"/>
    <w:rsid w:val="00C603E4"/>
    <w:rsid w:val="00C60C98"/>
    <w:rsid w:val="00C60E37"/>
    <w:rsid w:val="00C6217C"/>
    <w:rsid w:val="00C62330"/>
    <w:rsid w:val="00C6268D"/>
    <w:rsid w:val="00C62695"/>
    <w:rsid w:val="00C626E9"/>
    <w:rsid w:val="00C6299D"/>
    <w:rsid w:val="00C62E36"/>
    <w:rsid w:val="00C64554"/>
    <w:rsid w:val="00C64DD0"/>
    <w:rsid w:val="00C652A3"/>
    <w:rsid w:val="00C654BC"/>
    <w:rsid w:val="00C6561B"/>
    <w:rsid w:val="00C65B5D"/>
    <w:rsid w:val="00C6641F"/>
    <w:rsid w:val="00C66A4F"/>
    <w:rsid w:val="00C66B8C"/>
    <w:rsid w:val="00C66D78"/>
    <w:rsid w:val="00C66DA1"/>
    <w:rsid w:val="00C6750F"/>
    <w:rsid w:val="00C676EE"/>
    <w:rsid w:val="00C67763"/>
    <w:rsid w:val="00C67D8A"/>
    <w:rsid w:val="00C7047D"/>
    <w:rsid w:val="00C70573"/>
    <w:rsid w:val="00C70D40"/>
    <w:rsid w:val="00C710FE"/>
    <w:rsid w:val="00C71208"/>
    <w:rsid w:val="00C71926"/>
    <w:rsid w:val="00C719A3"/>
    <w:rsid w:val="00C71F16"/>
    <w:rsid w:val="00C72319"/>
    <w:rsid w:val="00C72784"/>
    <w:rsid w:val="00C72EBD"/>
    <w:rsid w:val="00C73599"/>
    <w:rsid w:val="00C73ECE"/>
    <w:rsid w:val="00C73F36"/>
    <w:rsid w:val="00C74626"/>
    <w:rsid w:val="00C747D1"/>
    <w:rsid w:val="00C74BFA"/>
    <w:rsid w:val="00C74FB7"/>
    <w:rsid w:val="00C75062"/>
    <w:rsid w:val="00C7517B"/>
    <w:rsid w:val="00C758DC"/>
    <w:rsid w:val="00C75996"/>
    <w:rsid w:val="00C76261"/>
    <w:rsid w:val="00C763D2"/>
    <w:rsid w:val="00C76487"/>
    <w:rsid w:val="00C77135"/>
    <w:rsid w:val="00C77C8E"/>
    <w:rsid w:val="00C80989"/>
    <w:rsid w:val="00C8108D"/>
    <w:rsid w:val="00C8128F"/>
    <w:rsid w:val="00C81631"/>
    <w:rsid w:val="00C8179C"/>
    <w:rsid w:val="00C81B69"/>
    <w:rsid w:val="00C81F0A"/>
    <w:rsid w:val="00C823DB"/>
    <w:rsid w:val="00C82539"/>
    <w:rsid w:val="00C826B2"/>
    <w:rsid w:val="00C83207"/>
    <w:rsid w:val="00C83AE5"/>
    <w:rsid w:val="00C83BBF"/>
    <w:rsid w:val="00C843A5"/>
    <w:rsid w:val="00C849FF"/>
    <w:rsid w:val="00C854EF"/>
    <w:rsid w:val="00C858FA"/>
    <w:rsid w:val="00C85980"/>
    <w:rsid w:val="00C86209"/>
    <w:rsid w:val="00C867C9"/>
    <w:rsid w:val="00C86A1A"/>
    <w:rsid w:val="00C86E78"/>
    <w:rsid w:val="00C86E81"/>
    <w:rsid w:val="00C87089"/>
    <w:rsid w:val="00C878FE"/>
    <w:rsid w:val="00C87BA1"/>
    <w:rsid w:val="00C9019C"/>
    <w:rsid w:val="00C905AF"/>
    <w:rsid w:val="00C90661"/>
    <w:rsid w:val="00C91630"/>
    <w:rsid w:val="00C92468"/>
    <w:rsid w:val="00C928C9"/>
    <w:rsid w:val="00C92DDA"/>
    <w:rsid w:val="00C93681"/>
    <w:rsid w:val="00C9383D"/>
    <w:rsid w:val="00C93896"/>
    <w:rsid w:val="00C93EA3"/>
    <w:rsid w:val="00C9403A"/>
    <w:rsid w:val="00C94270"/>
    <w:rsid w:val="00C9448C"/>
    <w:rsid w:val="00C956CA"/>
    <w:rsid w:val="00C95BD4"/>
    <w:rsid w:val="00C95C34"/>
    <w:rsid w:val="00C961E2"/>
    <w:rsid w:val="00C96387"/>
    <w:rsid w:val="00C96816"/>
    <w:rsid w:val="00C969B6"/>
    <w:rsid w:val="00C96E62"/>
    <w:rsid w:val="00C96F2C"/>
    <w:rsid w:val="00C9756A"/>
    <w:rsid w:val="00C97F62"/>
    <w:rsid w:val="00CA059D"/>
    <w:rsid w:val="00CA072D"/>
    <w:rsid w:val="00CA083F"/>
    <w:rsid w:val="00CA0848"/>
    <w:rsid w:val="00CA0AD9"/>
    <w:rsid w:val="00CA0C88"/>
    <w:rsid w:val="00CA0D10"/>
    <w:rsid w:val="00CA10D0"/>
    <w:rsid w:val="00CA1494"/>
    <w:rsid w:val="00CA240E"/>
    <w:rsid w:val="00CA252C"/>
    <w:rsid w:val="00CA27CD"/>
    <w:rsid w:val="00CA34A4"/>
    <w:rsid w:val="00CA358D"/>
    <w:rsid w:val="00CA3A8A"/>
    <w:rsid w:val="00CA42E4"/>
    <w:rsid w:val="00CA436F"/>
    <w:rsid w:val="00CA47C8"/>
    <w:rsid w:val="00CA48B3"/>
    <w:rsid w:val="00CA4A1F"/>
    <w:rsid w:val="00CA4FA0"/>
    <w:rsid w:val="00CA5529"/>
    <w:rsid w:val="00CA573E"/>
    <w:rsid w:val="00CA5803"/>
    <w:rsid w:val="00CA5DCC"/>
    <w:rsid w:val="00CA64B4"/>
    <w:rsid w:val="00CA69E6"/>
    <w:rsid w:val="00CA7784"/>
    <w:rsid w:val="00CA778A"/>
    <w:rsid w:val="00CA79BF"/>
    <w:rsid w:val="00CA7C6F"/>
    <w:rsid w:val="00CB0332"/>
    <w:rsid w:val="00CB0485"/>
    <w:rsid w:val="00CB0530"/>
    <w:rsid w:val="00CB1323"/>
    <w:rsid w:val="00CB1A99"/>
    <w:rsid w:val="00CB25ED"/>
    <w:rsid w:val="00CB27D9"/>
    <w:rsid w:val="00CB29AE"/>
    <w:rsid w:val="00CB2DD8"/>
    <w:rsid w:val="00CB3A44"/>
    <w:rsid w:val="00CB4450"/>
    <w:rsid w:val="00CB468B"/>
    <w:rsid w:val="00CB4EBF"/>
    <w:rsid w:val="00CB4FCE"/>
    <w:rsid w:val="00CB5712"/>
    <w:rsid w:val="00CB5C94"/>
    <w:rsid w:val="00CB5E9E"/>
    <w:rsid w:val="00CB5EC1"/>
    <w:rsid w:val="00CB619F"/>
    <w:rsid w:val="00CB6F9E"/>
    <w:rsid w:val="00CB76C2"/>
    <w:rsid w:val="00CB79A3"/>
    <w:rsid w:val="00CB7C1E"/>
    <w:rsid w:val="00CB7E50"/>
    <w:rsid w:val="00CC083A"/>
    <w:rsid w:val="00CC0CC7"/>
    <w:rsid w:val="00CC1A5A"/>
    <w:rsid w:val="00CC2455"/>
    <w:rsid w:val="00CC3655"/>
    <w:rsid w:val="00CC3859"/>
    <w:rsid w:val="00CC3D9F"/>
    <w:rsid w:val="00CC416C"/>
    <w:rsid w:val="00CC4430"/>
    <w:rsid w:val="00CC4525"/>
    <w:rsid w:val="00CC4991"/>
    <w:rsid w:val="00CC62C3"/>
    <w:rsid w:val="00CC6669"/>
    <w:rsid w:val="00CC6702"/>
    <w:rsid w:val="00CC6929"/>
    <w:rsid w:val="00CC7238"/>
    <w:rsid w:val="00CC77AD"/>
    <w:rsid w:val="00CC7B06"/>
    <w:rsid w:val="00CC7D48"/>
    <w:rsid w:val="00CC7DDD"/>
    <w:rsid w:val="00CC7EBB"/>
    <w:rsid w:val="00CD0DC9"/>
    <w:rsid w:val="00CD0E9C"/>
    <w:rsid w:val="00CD1003"/>
    <w:rsid w:val="00CD1872"/>
    <w:rsid w:val="00CD1BDE"/>
    <w:rsid w:val="00CD23F5"/>
    <w:rsid w:val="00CD2AEC"/>
    <w:rsid w:val="00CD33F6"/>
    <w:rsid w:val="00CD3BEC"/>
    <w:rsid w:val="00CD3F8C"/>
    <w:rsid w:val="00CD4432"/>
    <w:rsid w:val="00CD4583"/>
    <w:rsid w:val="00CD45A8"/>
    <w:rsid w:val="00CD4BF6"/>
    <w:rsid w:val="00CD4CE0"/>
    <w:rsid w:val="00CD4D75"/>
    <w:rsid w:val="00CD4E2E"/>
    <w:rsid w:val="00CD5B46"/>
    <w:rsid w:val="00CD6025"/>
    <w:rsid w:val="00CD60A0"/>
    <w:rsid w:val="00CD6AEE"/>
    <w:rsid w:val="00CD6B45"/>
    <w:rsid w:val="00CD75E6"/>
    <w:rsid w:val="00CD7B2C"/>
    <w:rsid w:val="00CE07EB"/>
    <w:rsid w:val="00CE08AD"/>
    <w:rsid w:val="00CE18FB"/>
    <w:rsid w:val="00CE1B13"/>
    <w:rsid w:val="00CE1CCE"/>
    <w:rsid w:val="00CE1D03"/>
    <w:rsid w:val="00CE1EBC"/>
    <w:rsid w:val="00CE209A"/>
    <w:rsid w:val="00CE2480"/>
    <w:rsid w:val="00CE2DF8"/>
    <w:rsid w:val="00CE2FA9"/>
    <w:rsid w:val="00CE311B"/>
    <w:rsid w:val="00CE3A01"/>
    <w:rsid w:val="00CE3A0F"/>
    <w:rsid w:val="00CE40A4"/>
    <w:rsid w:val="00CE444C"/>
    <w:rsid w:val="00CE4928"/>
    <w:rsid w:val="00CE4C8A"/>
    <w:rsid w:val="00CE4D22"/>
    <w:rsid w:val="00CE4D25"/>
    <w:rsid w:val="00CE5132"/>
    <w:rsid w:val="00CE5167"/>
    <w:rsid w:val="00CE5550"/>
    <w:rsid w:val="00CE55D3"/>
    <w:rsid w:val="00CE5D9E"/>
    <w:rsid w:val="00CE5FDD"/>
    <w:rsid w:val="00CE61A5"/>
    <w:rsid w:val="00CE61E9"/>
    <w:rsid w:val="00CE642C"/>
    <w:rsid w:val="00CE6AE5"/>
    <w:rsid w:val="00CE6DD5"/>
    <w:rsid w:val="00CE73F1"/>
    <w:rsid w:val="00CE7720"/>
    <w:rsid w:val="00CE7870"/>
    <w:rsid w:val="00CE7CDD"/>
    <w:rsid w:val="00CF0703"/>
    <w:rsid w:val="00CF08FD"/>
    <w:rsid w:val="00CF0A95"/>
    <w:rsid w:val="00CF1080"/>
    <w:rsid w:val="00CF13F4"/>
    <w:rsid w:val="00CF1502"/>
    <w:rsid w:val="00CF196C"/>
    <w:rsid w:val="00CF21F8"/>
    <w:rsid w:val="00CF266E"/>
    <w:rsid w:val="00CF2C81"/>
    <w:rsid w:val="00CF2D06"/>
    <w:rsid w:val="00CF2EE1"/>
    <w:rsid w:val="00CF34CB"/>
    <w:rsid w:val="00CF436A"/>
    <w:rsid w:val="00CF46EF"/>
    <w:rsid w:val="00CF5BE9"/>
    <w:rsid w:val="00CF61AE"/>
    <w:rsid w:val="00CF6350"/>
    <w:rsid w:val="00CF64EA"/>
    <w:rsid w:val="00CF6734"/>
    <w:rsid w:val="00CF6C71"/>
    <w:rsid w:val="00CF70D1"/>
    <w:rsid w:val="00CF779B"/>
    <w:rsid w:val="00CF7BBF"/>
    <w:rsid w:val="00CF7E25"/>
    <w:rsid w:val="00CF7FD1"/>
    <w:rsid w:val="00D00291"/>
    <w:rsid w:val="00D011AD"/>
    <w:rsid w:val="00D01242"/>
    <w:rsid w:val="00D0125C"/>
    <w:rsid w:val="00D013EB"/>
    <w:rsid w:val="00D01997"/>
    <w:rsid w:val="00D01CAB"/>
    <w:rsid w:val="00D01D10"/>
    <w:rsid w:val="00D028DA"/>
    <w:rsid w:val="00D02AB6"/>
    <w:rsid w:val="00D0338A"/>
    <w:rsid w:val="00D033C5"/>
    <w:rsid w:val="00D03433"/>
    <w:rsid w:val="00D03A04"/>
    <w:rsid w:val="00D03ABF"/>
    <w:rsid w:val="00D04E78"/>
    <w:rsid w:val="00D05747"/>
    <w:rsid w:val="00D05A13"/>
    <w:rsid w:val="00D06345"/>
    <w:rsid w:val="00D0696C"/>
    <w:rsid w:val="00D06AC7"/>
    <w:rsid w:val="00D06B54"/>
    <w:rsid w:val="00D06EA0"/>
    <w:rsid w:val="00D0722A"/>
    <w:rsid w:val="00D07704"/>
    <w:rsid w:val="00D07977"/>
    <w:rsid w:val="00D07F0A"/>
    <w:rsid w:val="00D07FDF"/>
    <w:rsid w:val="00D10071"/>
    <w:rsid w:val="00D103AF"/>
    <w:rsid w:val="00D11101"/>
    <w:rsid w:val="00D111EF"/>
    <w:rsid w:val="00D1124F"/>
    <w:rsid w:val="00D13BE5"/>
    <w:rsid w:val="00D13D74"/>
    <w:rsid w:val="00D13E9F"/>
    <w:rsid w:val="00D14217"/>
    <w:rsid w:val="00D1472F"/>
    <w:rsid w:val="00D149D0"/>
    <w:rsid w:val="00D14B37"/>
    <w:rsid w:val="00D14BB1"/>
    <w:rsid w:val="00D15247"/>
    <w:rsid w:val="00D1527A"/>
    <w:rsid w:val="00D15BE0"/>
    <w:rsid w:val="00D15CEF"/>
    <w:rsid w:val="00D16037"/>
    <w:rsid w:val="00D1608C"/>
    <w:rsid w:val="00D16611"/>
    <w:rsid w:val="00D16642"/>
    <w:rsid w:val="00D1688A"/>
    <w:rsid w:val="00D17828"/>
    <w:rsid w:val="00D17EA7"/>
    <w:rsid w:val="00D200C0"/>
    <w:rsid w:val="00D2034A"/>
    <w:rsid w:val="00D203AC"/>
    <w:rsid w:val="00D206E0"/>
    <w:rsid w:val="00D20F82"/>
    <w:rsid w:val="00D21E05"/>
    <w:rsid w:val="00D21E07"/>
    <w:rsid w:val="00D21E41"/>
    <w:rsid w:val="00D22827"/>
    <w:rsid w:val="00D22A60"/>
    <w:rsid w:val="00D23245"/>
    <w:rsid w:val="00D23ECE"/>
    <w:rsid w:val="00D2402D"/>
    <w:rsid w:val="00D247AD"/>
    <w:rsid w:val="00D24E6E"/>
    <w:rsid w:val="00D24E76"/>
    <w:rsid w:val="00D2529F"/>
    <w:rsid w:val="00D25344"/>
    <w:rsid w:val="00D253A7"/>
    <w:rsid w:val="00D2553A"/>
    <w:rsid w:val="00D25671"/>
    <w:rsid w:val="00D25D31"/>
    <w:rsid w:val="00D26279"/>
    <w:rsid w:val="00D266E2"/>
    <w:rsid w:val="00D267E0"/>
    <w:rsid w:val="00D26818"/>
    <w:rsid w:val="00D26CA0"/>
    <w:rsid w:val="00D27023"/>
    <w:rsid w:val="00D27623"/>
    <w:rsid w:val="00D277CC"/>
    <w:rsid w:val="00D278C3"/>
    <w:rsid w:val="00D27937"/>
    <w:rsid w:val="00D27A35"/>
    <w:rsid w:val="00D27ADF"/>
    <w:rsid w:val="00D27C78"/>
    <w:rsid w:val="00D30E20"/>
    <w:rsid w:val="00D30EDA"/>
    <w:rsid w:val="00D316C0"/>
    <w:rsid w:val="00D31BBF"/>
    <w:rsid w:val="00D31E6B"/>
    <w:rsid w:val="00D326B0"/>
    <w:rsid w:val="00D33137"/>
    <w:rsid w:val="00D3336A"/>
    <w:rsid w:val="00D33744"/>
    <w:rsid w:val="00D337DF"/>
    <w:rsid w:val="00D3467F"/>
    <w:rsid w:val="00D34E3F"/>
    <w:rsid w:val="00D34F2A"/>
    <w:rsid w:val="00D34FB6"/>
    <w:rsid w:val="00D36D01"/>
    <w:rsid w:val="00D36D88"/>
    <w:rsid w:val="00D403FE"/>
    <w:rsid w:val="00D40ABE"/>
    <w:rsid w:val="00D413B2"/>
    <w:rsid w:val="00D4169E"/>
    <w:rsid w:val="00D41A0C"/>
    <w:rsid w:val="00D42CCB"/>
    <w:rsid w:val="00D42FEA"/>
    <w:rsid w:val="00D43057"/>
    <w:rsid w:val="00D4346E"/>
    <w:rsid w:val="00D443F6"/>
    <w:rsid w:val="00D446D8"/>
    <w:rsid w:val="00D44937"/>
    <w:rsid w:val="00D44ED1"/>
    <w:rsid w:val="00D456FE"/>
    <w:rsid w:val="00D45CA0"/>
    <w:rsid w:val="00D45FAA"/>
    <w:rsid w:val="00D46A6D"/>
    <w:rsid w:val="00D46B9E"/>
    <w:rsid w:val="00D46C28"/>
    <w:rsid w:val="00D47794"/>
    <w:rsid w:val="00D50262"/>
    <w:rsid w:val="00D50EBC"/>
    <w:rsid w:val="00D51267"/>
    <w:rsid w:val="00D515B6"/>
    <w:rsid w:val="00D51981"/>
    <w:rsid w:val="00D51C61"/>
    <w:rsid w:val="00D52542"/>
    <w:rsid w:val="00D53C22"/>
    <w:rsid w:val="00D53E79"/>
    <w:rsid w:val="00D542C3"/>
    <w:rsid w:val="00D54E72"/>
    <w:rsid w:val="00D54FF6"/>
    <w:rsid w:val="00D55F5D"/>
    <w:rsid w:val="00D560B8"/>
    <w:rsid w:val="00D56320"/>
    <w:rsid w:val="00D56441"/>
    <w:rsid w:val="00D56539"/>
    <w:rsid w:val="00D5696C"/>
    <w:rsid w:val="00D56FC7"/>
    <w:rsid w:val="00D57937"/>
    <w:rsid w:val="00D57A54"/>
    <w:rsid w:val="00D57B4F"/>
    <w:rsid w:val="00D57FB3"/>
    <w:rsid w:val="00D600EB"/>
    <w:rsid w:val="00D6038C"/>
    <w:rsid w:val="00D605D7"/>
    <w:rsid w:val="00D6127B"/>
    <w:rsid w:val="00D61B31"/>
    <w:rsid w:val="00D62111"/>
    <w:rsid w:val="00D6211F"/>
    <w:rsid w:val="00D626AF"/>
    <w:rsid w:val="00D62A7B"/>
    <w:rsid w:val="00D6316B"/>
    <w:rsid w:val="00D63792"/>
    <w:rsid w:val="00D63941"/>
    <w:rsid w:val="00D63D5E"/>
    <w:rsid w:val="00D64060"/>
    <w:rsid w:val="00D6451B"/>
    <w:rsid w:val="00D64919"/>
    <w:rsid w:val="00D64A28"/>
    <w:rsid w:val="00D650B1"/>
    <w:rsid w:val="00D65182"/>
    <w:rsid w:val="00D65AE1"/>
    <w:rsid w:val="00D66359"/>
    <w:rsid w:val="00D66494"/>
    <w:rsid w:val="00D66593"/>
    <w:rsid w:val="00D66EDA"/>
    <w:rsid w:val="00D671C9"/>
    <w:rsid w:val="00D673CD"/>
    <w:rsid w:val="00D67489"/>
    <w:rsid w:val="00D674D5"/>
    <w:rsid w:val="00D7244B"/>
    <w:rsid w:val="00D728A9"/>
    <w:rsid w:val="00D72A36"/>
    <w:rsid w:val="00D73058"/>
    <w:rsid w:val="00D73126"/>
    <w:rsid w:val="00D7333A"/>
    <w:rsid w:val="00D73EF9"/>
    <w:rsid w:val="00D73F79"/>
    <w:rsid w:val="00D7453B"/>
    <w:rsid w:val="00D7456A"/>
    <w:rsid w:val="00D748B6"/>
    <w:rsid w:val="00D74AA8"/>
    <w:rsid w:val="00D74D17"/>
    <w:rsid w:val="00D75819"/>
    <w:rsid w:val="00D75A3F"/>
    <w:rsid w:val="00D75C98"/>
    <w:rsid w:val="00D76225"/>
    <w:rsid w:val="00D7630D"/>
    <w:rsid w:val="00D763A2"/>
    <w:rsid w:val="00D7647D"/>
    <w:rsid w:val="00D76B67"/>
    <w:rsid w:val="00D76FC4"/>
    <w:rsid w:val="00D770AA"/>
    <w:rsid w:val="00D7726B"/>
    <w:rsid w:val="00D77575"/>
    <w:rsid w:val="00D777A4"/>
    <w:rsid w:val="00D77B66"/>
    <w:rsid w:val="00D77E63"/>
    <w:rsid w:val="00D8063E"/>
    <w:rsid w:val="00D808F9"/>
    <w:rsid w:val="00D8090E"/>
    <w:rsid w:val="00D8182E"/>
    <w:rsid w:val="00D81DEB"/>
    <w:rsid w:val="00D8201F"/>
    <w:rsid w:val="00D82191"/>
    <w:rsid w:val="00D822FA"/>
    <w:rsid w:val="00D827E1"/>
    <w:rsid w:val="00D82BCE"/>
    <w:rsid w:val="00D82CD1"/>
    <w:rsid w:val="00D82F67"/>
    <w:rsid w:val="00D832D6"/>
    <w:rsid w:val="00D8359A"/>
    <w:rsid w:val="00D835C1"/>
    <w:rsid w:val="00D8398B"/>
    <w:rsid w:val="00D84184"/>
    <w:rsid w:val="00D8455D"/>
    <w:rsid w:val="00D8506C"/>
    <w:rsid w:val="00D85136"/>
    <w:rsid w:val="00D85185"/>
    <w:rsid w:val="00D8563F"/>
    <w:rsid w:val="00D859DB"/>
    <w:rsid w:val="00D86201"/>
    <w:rsid w:val="00D8661F"/>
    <w:rsid w:val="00D86BFC"/>
    <w:rsid w:val="00D87D21"/>
    <w:rsid w:val="00D915CC"/>
    <w:rsid w:val="00D91914"/>
    <w:rsid w:val="00D91AE4"/>
    <w:rsid w:val="00D91CE0"/>
    <w:rsid w:val="00D91E23"/>
    <w:rsid w:val="00D92037"/>
    <w:rsid w:val="00D92B1E"/>
    <w:rsid w:val="00D92B57"/>
    <w:rsid w:val="00D92D58"/>
    <w:rsid w:val="00D93539"/>
    <w:rsid w:val="00D935DA"/>
    <w:rsid w:val="00D93CD1"/>
    <w:rsid w:val="00D93D64"/>
    <w:rsid w:val="00D94397"/>
    <w:rsid w:val="00D95209"/>
    <w:rsid w:val="00D95274"/>
    <w:rsid w:val="00D958D9"/>
    <w:rsid w:val="00D959B2"/>
    <w:rsid w:val="00D95D78"/>
    <w:rsid w:val="00D967D2"/>
    <w:rsid w:val="00D96B58"/>
    <w:rsid w:val="00D96FAF"/>
    <w:rsid w:val="00D97F4F"/>
    <w:rsid w:val="00D97FA4"/>
    <w:rsid w:val="00DA0200"/>
    <w:rsid w:val="00DA05D2"/>
    <w:rsid w:val="00DA0930"/>
    <w:rsid w:val="00DA0F13"/>
    <w:rsid w:val="00DA119B"/>
    <w:rsid w:val="00DA1369"/>
    <w:rsid w:val="00DA1716"/>
    <w:rsid w:val="00DA19EB"/>
    <w:rsid w:val="00DA2561"/>
    <w:rsid w:val="00DA25F2"/>
    <w:rsid w:val="00DA2C80"/>
    <w:rsid w:val="00DA2EA9"/>
    <w:rsid w:val="00DA3284"/>
    <w:rsid w:val="00DA3440"/>
    <w:rsid w:val="00DA3698"/>
    <w:rsid w:val="00DA38DF"/>
    <w:rsid w:val="00DA5822"/>
    <w:rsid w:val="00DA5C19"/>
    <w:rsid w:val="00DA5D9E"/>
    <w:rsid w:val="00DA640D"/>
    <w:rsid w:val="00DA6C09"/>
    <w:rsid w:val="00DA777D"/>
    <w:rsid w:val="00DA7937"/>
    <w:rsid w:val="00DA7BCD"/>
    <w:rsid w:val="00DB02BB"/>
    <w:rsid w:val="00DB0944"/>
    <w:rsid w:val="00DB0B0A"/>
    <w:rsid w:val="00DB0BEC"/>
    <w:rsid w:val="00DB0CAF"/>
    <w:rsid w:val="00DB181B"/>
    <w:rsid w:val="00DB1910"/>
    <w:rsid w:val="00DB1D00"/>
    <w:rsid w:val="00DB202D"/>
    <w:rsid w:val="00DB20A2"/>
    <w:rsid w:val="00DB22CC"/>
    <w:rsid w:val="00DB25DA"/>
    <w:rsid w:val="00DB2E1C"/>
    <w:rsid w:val="00DB323A"/>
    <w:rsid w:val="00DB370A"/>
    <w:rsid w:val="00DB3BDB"/>
    <w:rsid w:val="00DB3F0F"/>
    <w:rsid w:val="00DB498B"/>
    <w:rsid w:val="00DB5094"/>
    <w:rsid w:val="00DB6794"/>
    <w:rsid w:val="00DB71CD"/>
    <w:rsid w:val="00DB7B9F"/>
    <w:rsid w:val="00DC0094"/>
    <w:rsid w:val="00DC0223"/>
    <w:rsid w:val="00DC047B"/>
    <w:rsid w:val="00DC07BA"/>
    <w:rsid w:val="00DC1000"/>
    <w:rsid w:val="00DC1247"/>
    <w:rsid w:val="00DC140F"/>
    <w:rsid w:val="00DC1716"/>
    <w:rsid w:val="00DC18C9"/>
    <w:rsid w:val="00DC2028"/>
    <w:rsid w:val="00DC2A3C"/>
    <w:rsid w:val="00DC2A41"/>
    <w:rsid w:val="00DC2E25"/>
    <w:rsid w:val="00DC32CA"/>
    <w:rsid w:val="00DC386C"/>
    <w:rsid w:val="00DC3C44"/>
    <w:rsid w:val="00DC406C"/>
    <w:rsid w:val="00DC40C8"/>
    <w:rsid w:val="00DC5B00"/>
    <w:rsid w:val="00DC5FF4"/>
    <w:rsid w:val="00DC67ED"/>
    <w:rsid w:val="00DC69C6"/>
    <w:rsid w:val="00DC72EE"/>
    <w:rsid w:val="00DC769A"/>
    <w:rsid w:val="00DC776F"/>
    <w:rsid w:val="00DC7800"/>
    <w:rsid w:val="00DC7834"/>
    <w:rsid w:val="00DC78E9"/>
    <w:rsid w:val="00DC7CCB"/>
    <w:rsid w:val="00DC7CD7"/>
    <w:rsid w:val="00DD0142"/>
    <w:rsid w:val="00DD0262"/>
    <w:rsid w:val="00DD043E"/>
    <w:rsid w:val="00DD0782"/>
    <w:rsid w:val="00DD08D1"/>
    <w:rsid w:val="00DD097E"/>
    <w:rsid w:val="00DD0D14"/>
    <w:rsid w:val="00DD0DB6"/>
    <w:rsid w:val="00DD147A"/>
    <w:rsid w:val="00DD18E7"/>
    <w:rsid w:val="00DD1A91"/>
    <w:rsid w:val="00DD2241"/>
    <w:rsid w:val="00DD25E7"/>
    <w:rsid w:val="00DD2783"/>
    <w:rsid w:val="00DD3191"/>
    <w:rsid w:val="00DD36ED"/>
    <w:rsid w:val="00DD412A"/>
    <w:rsid w:val="00DD4226"/>
    <w:rsid w:val="00DD46D4"/>
    <w:rsid w:val="00DD562E"/>
    <w:rsid w:val="00DD570D"/>
    <w:rsid w:val="00DD5992"/>
    <w:rsid w:val="00DD5D68"/>
    <w:rsid w:val="00DD6031"/>
    <w:rsid w:val="00DD6447"/>
    <w:rsid w:val="00DD6F73"/>
    <w:rsid w:val="00DE10C4"/>
    <w:rsid w:val="00DE11E8"/>
    <w:rsid w:val="00DE14E1"/>
    <w:rsid w:val="00DE1C99"/>
    <w:rsid w:val="00DE239C"/>
    <w:rsid w:val="00DE2867"/>
    <w:rsid w:val="00DE28BC"/>
    <w:rsid w:val="00DE2C10"/>
    <w:rsid w:val="00DE2D5E"/>
    <w:rsid w:val="00DE2E67"/>
    <w:rsid w:val="00DE35AB"/>
    <w:rsid w:val="00DE3C50"/>
    <w:rsid w:val="00DE3CB3"/>
    <w:rsid w:val="00DE41F4"/>
    <w:rsid w:val="00DE4753"/>
    <w:rsid w:val="00DE5026"/>
    <w:rsid w:val="00DE5273"/>
    <w:rsid w:val="00DE532A"/>
    <w:rsid w:val="00DE57E6"/>
    <w:rsid w:val="00DE5B84"/>
    <w:rsid w:val="00DE61C6"/>
    <w:rsid w:val="00DE638F"/>
    <w:rsid w:val="00DE66DF"/>
    <w:rsid w:val="00DE6EDD"/>
    <w:rsid w:val="00DE7265"/>
    <w:rsid w:val="00DE7CFA"/>
    <w:rsid w:val="00DF0196"/>
    <w:rsid w:val="00DF0962"/>
    <w:rsid w:val="00DF0BEC"/>
    <w:rsid w:val="00DF1D01"/>
    <w:rsid w:val="00DF22F0"/>
    <w:rsid w:val="00DF2CE9"/>
    <w:rsid w:val="00DF303E"/>
    <w:rsid w:val="00DF347C"/>
    <w:rsid w:val="00DF3C3B"/>
    <w:rsid w:val="00DF3EF7"/>
    <w:rsid w:val="00DF4ACC"/>
    <w:rsid w:val="00DF4BD0"/>
    <w:rsid w:val="00DF4F5A"/>
    <w:rsid w:val="00DF506C"/>
    <w:rsid w:val="00DF578A"/>
    <w:rsid w:val="00DF5840"/>
    <w:rsid w:val="00DF59AC"/>
    <w:rsid w:val="00DF61D1"/>
    <w:rsid w:val="00DF635E"/>
    <w:rsid w:val="00DF63A3"/>
    <w:rsid w:val="00DF653E"/>
    <w:rsid w:val="00DF675E"/>
    <w:rsid w:val="00DF69E9"/>
    <w:rsid w:val="00DF72A7"/>
    <w:rsid w:val="00DF7BB6"/>
    <w:rsid w:val="00DF7F48"/>
    <w:rsid w:val="00DF7FB0"/>
    <w:rsid w:val="00E00052"/>
    <w:rsid w:val="00E00FE0"/>
    <w:rsid w:val="00E01446"/>
    <w:rsid w:val="00E018FB"/>
    <w:rsid w:val="00E01A35"/>
    <w:rsid w:val="00E01DBE"/>
    <w:rsid w:val="00E022FB"/>
    <w:rsid w:val="00E02493"/>
    <w:rsid w:val="00E02811"/>
    <w:rsid w:val="00E02921"/>
    <w:rsid w:val="00E02AA0"/>
    <w:rsid w:val="00E042A4"/>
    <w:rsid w:val="00E04651"/>
    <w:rsid w:val="00E04913"/>
    <w:rsid w:val="00E04AFF"/>
    <w:rsid w:val="00E04DF2"/>
    <w:rsid w:val="00E04EA6"/>
    <w:rsid w:val="00E053E7"/>
    <w:rsid w:val="00E0607C"/>
    <w:rsid w:val="00E06581"/>
    <w:rsid w:val="00E06899"/>
    <w:rsid w:val="00E06D51"/>
    <w:rsid w:val="00E070EC"/>
    <w:rsid w:val="00E0781E"/>
    <w:rsid w:val="00E07D59"/>
    <w:rsid w:val="00E07EF9"/>
    <w:rsid w:val="00E10B8A"/>
    <w:rsid w:val="00E10BB0"/>
    <w:rsid w:val="00E10C29"/>
    <w:rsid w:val="00E11A10"/>
    <w:rsid w:val="00E120D9"/>
    <w:rsid w:val="00E120F3"/>
    <w:rsid w:val="00E1237F"/>
    <w:rsid w:val="00E12C24"/>
    <w:rsid w:val="00E1350B"/>
    <w:rsid w:val="00E149F0"/>
    <w:rsid w:val="00E14C6C"/>
    <w:rsid w:val="00E14E2F"/>
    <w:rsid w:val="00E14E4B"/>
    <w:rsid w:val="00E1546E"/>
    <w:rsid w:val="00E15794"/>
    <w:rsid w:val="00E166A3"/>
    <w:rsid w:val="00E16DE0"/>
    <w:rsid w:val="00E173C4"/>
    <w:rsid w:val="00E1744A"/>
    <w:rsid w:val="00E17573"/>
    <w:rsid w:val="00E17655"/>
    <w:rsid w:val="00E20573"/>
    <w:rsid w:val="00E20784"/>
    <w:rsid w:val="00E207C5"/>
    <w:rsid w:val="00E207DA"/>
    <w:rsid w:val="00E20859"/>
    <w:rsid w:val="00E20A3A"/>
    <w:rsid w:val="00E20CA8"/>
    <w:rsid w:val="00E21521"/>
    <w:rsid w:val="00E216FD"/>
    <w:rsid w:val="00E21A1E"/>
    <w:rsid w:val="00E21DCD"/>
    <w:rsid w:val="00E22579"/>
    <w:rsid w:val="00E22A44"/>
    <w:rsid w:val="00E23690"/>
    <w:rsid w:val="00E23B0C"/>
    <w:rsid w:val="00E240FE"/>
    <w:rsid w:val="00E2414F"/>
    <w:rsid w:val="00E25274"/>
    <w:rsid w:val="00E25CF6"/>
    <w:rsid w:val="00E26864"/>
    <w:rsid w:val="00E26A52"/>
    <w:rsid w:val="00E26F9A"/>
    <w:rsid w:val="00E273B0"/>
    <w:rsid w:val="00E277C5"/>
    <w:rsid w:val="00E30997"/>
    <w:rsid w:val="00E30B2C"/>
    <w:rsid w:val="00E30C5B"/>
    <w:rsid w:val="00E30DDD"/>
    <w:rsid w:val="00E30EA9"/>
    <w:rsid w:val="00E30F87"/>
    <w:rsid w:val="00E31300"/>
    <w:rsid w:val="00E315C5"/>
    <w:rsid w:val="00E31AC3"/>
    <w:rsid w:val="00E31D03"/>
    <w:rsid w:val="00E31DC5"/>
    <w:rsid w:val="00E322BF"/>
    <w:rsid w:val="00E32C60"/>
    <w:rsid w:val="00E33556"/>
    <w:rsid w:val="00E33998"/>
    <w:rsid w:val="00E33C5B"/>
    <w:rsid w:val="00E346AA"/>
    <w:rsid w:val="00E347E0"/>
    <w:rsid w:val="00E34A50"/>
    <w:rsid w:val="00E35235"/>
    <w:rsid w:val="00E35339"/>
    <w:rsid w:val="00E35C54"/>
    <w:rsid w:val="00E367F7"/>
    <w:rsid w:val="00E37474"/>
    <w:rsid w:val="00E407CF"/>
    <w:rsid w:val="00E40A48"/>
    <w:rsid w:val="00E41404"/>
    <w:rsid w:val="00E41479"/>
    <w:rsid w:val="00E4164F"/>
    <w:rsid w:val="00E41710"/>
    <w:rsid w:val="00E418B6"/>
    <w:rsid w:val="00E41AB5"/>
    <w:rsid w:val="00E41FE4"/>
    <w:rsid w:val="00E426BD"/>
    <w:rsid w:val="00E42727"/>
    <w:rsid w:val="00E42D73"/>
    <w:rsid w:val="00E431F1"/>
    <w:rsid w:val="00E4324C"/>
    <w:rsid w:val="00E4345C"/>
    <w:rsid w:val="00E436AE"/>
    <w:rsid w:val="00E43BFD"/>
    <w:rsid w:val="00E43EA3"/>
    <w:rsid w:val="00E445D3"/>
    <w:rsid w:val="00E44710"/>
    <w:rsid w:val="00E44798"/>
    <w:rsid w:val="00E449DF"/>
    <w:rsid w:val="00E456E5"/>
    <w:rsid w:val="00E45853"/>
    <w:rsid w:val="00E458E4"/>
    <w:rsid w:val="00E45929"/>
    <w:rsid w:val="00E46240"/>
    <w:rsid w:val="00E46BD4"/>
    <w:rsid w:val="00E476CE"/>
    <w:rsid w:val="00E5041F"/>
    <w:rsid w:val="00E50C52"/>
    <w:rsid w:val="00E51402"/>
    <w:rsid w:val="00E52084"/>
    <w:rsid w:val="00E5224E"/>
    <w:rsid w:val="00E527F3"/>
    <w:rsid w:val="00E530B4"/>
    <w:rsid w:val="00E53202"/>
    <w:rsid w:val="00E54AB5"/>
    <w:rsid w:val="00E54F97"/>
    <w:rsid w:val="00E55060"/>
    <w:rsid w:val="00E55291"/>
    <w:rsid w:val="00E55450"/>
    <w:rsid w:val="00E55875"/>
    <w:rsid w:val="00E55BED"/>
    <w:rsid w:val="00E5635C"/>
    <w:rsid w:val="00E56C0E"/>
    <w:rsid w:val="00E56E42"/>
    <w:rsid w:val="00E57316"/>
    <w:rsid w:val="00E57605"/>
    <w:rsid w:val="00E579DA"/>
    <w:rsid w:val="00E57E78"/>
    <w:rsid w:val="00E60282"/>
    <w:rsid w:val="00E60BAD"/>
    <w:rsid w:val="00E6258B"/>
    <w:rsid w:val="00E628AF"/>
    <w:rsid w:val="00E62FF6"/>
    <w:rsid w:val="00E632BE"/>
    <w:rsid w:val="00E6444E"/>
    <w:rsid w:val="00E64CB0"/>
    <w:rsid w:val="00E6517C"/>
    <w:rsid w:val="00E6525A"/>
    <w:rsid w:val="00E65A0C"/>
    <w:rsid w:val="00E6600B"/>
    <w:rsid w:val="00E661DD"/>
    <w:rsid w:val="00E66AD9"/>
    <w:rsid w:val="00E66FF1"/>
    <w:rsid w:val="00E67248"/>
    <w:rsid w:val="00E6728D"/>
    <w:rsid w:val="00E67296"/>
    <w:rsid w:val="00E67647"/>
    <w:rsid w:val="00E70078"/>
    <w:rsid w:val="00E7081C"/>
    <w:rsid w:val="00E70BE5"/>
    <w:rsid w:val="00E70F24"/>
    <w:rsid w:val="00E71C7D"/>
    <w:rsid w:val="00E724C1"/>
    <w:rsid w:val="00E724D3"/>
    <w:rsid w:val="00E725C6"/>
    <w:rsid w:val="00E72717"/>
    <w:rsid w:val="00E72ED3"/>
    <w:rsid w:val="00E731E8"/>
    <w:rsid w:val="00E7370E"/>
    <w:rsid w:val="00E73D3F"/>
    <w:rsid w:val="00E73D4B"/>
    <w:rsid w:val="00E7415B"/>
    <w:rsid w:val="00E744AB"/>
    <w:rsid w:val="00E75343"/>
    <w:rsid w:val="00E7584E"/>
    <w:rsid w:val="00E765BC"/>
    <w:rsid w:val="00E77017"/>
    <w:rsid w:val="00E77099"/>
    <w:rsid w:val="00E7741F"/>
    <w:rsid w:val="00E7798E"/>
    <w:rsid w:val="00E80066"/>
    <w:rsid w:val="00E80576"/>
    <w:rsid w:val="00E80B40"/>
    <w:rsid w:val="00E80EDE"/>
    <w:rsid w:val="00E81BB3"/>
    <w:rsid w:val="00E82618"/>
    <w:rsid w:val="00E829AA"/>
    <w:rsid w:val="00E82A40"/>
    <w:rsid w:val="00E82DDB"/>
    <w:rsid w:val="00E82E03"/>
    <w:rsid w:val="00E836C0"/>
    <w:rsid w:val="00E83C64"/>
    <w:rsid w:val="00E8423C"/>
    <w:rsid w:val="00E8454B"/>
    <w:rsid w:val="00E84703"/>
    <w:rsid w:val="00E84945"/>
    <w:rsid w:val="00E8517D"/>
    <w:rsid w:val="00E85410"/>
    <w:rsid w:val="00E86CEE"/>
    <w:rsid w:val="00E86EE8"/>
    <w:rsid w:val="00E871D5"/>
    <w:rsid w:val="00E874C5"/>
    <w:rsid w:val="00E877A3"/>
    <w:rsid w:val="00E87EA4"/>
    <w:rsid w:val="00E906D9"/>
    <w:rsid w:val="00E908E0"/>
    <w:rsid w:val="00E90B5F"/>
    <w:rsid w:val="00E9109B"/>
    <w:rsid w:val="00E9124C"/>
    <w:rsid w:val="00E91317"/>
    <w:rsid w:val="00E913BF"/>
    <w:rsid w:val="00E91654"/>
    <w:rsid w:val="00E91834"/>
    <w:rsid w:val="00E91A39"/>
    <w:rsid w:val="00E9218D"/>
    <w:rsid w:val="00E92342"/>
    <w:rsid w:val="00E92367"/>
    <w:rsid w:val="00E927F7"/>
    <w:rsid w:val="00E93491"/>
    <w:rsid w:val="00E93B33"/>
    <w:rsid w:val="00E947F9"/>
    <w:rsid w:val="00E94C8F"/>
    <w:rsid w:val="00E950BC"/>
    <w:rsid w:val="00E955E9"/>
    <w:rsid w:val="00E956E4"/>
    <w:rsid w:val="00E958BD"/>
    <w:rsid w:val="00E95FE4"/>
    <w:rsid w:val="00E9770B"/>
    <w:rsid w:val="00E977B3"/>
    <w:rsid w:val="00E97E03"/>
    <w:rsid w:val="00EA0064"/>
    <w:rsid w:val="00EA058E"/>
    <w:rsid w:val="00EA0673"/>
    <w:rsid w:val="00EA0BA1"/>
    <w:rsid w:val="00EA0BCB"/>
    <w:rsid w:val="00EA13BF"/>
    <w:rsid w:val="00EA2A4C"/>
    <w:rsid w:val="00EA2F88"/>
    <w:rsid w:val="00EA2FD5"/>
    <w:rsid w:val="00EA31C1"/>
    <w:rsid w:val="00EA3635"/>
    <w:rsid w:val="00EA3A4C"/>
    <w:rsid w:val="00EA40B7"/>
    <w:rsid w:val="00EA40EE"/>
    <w:rsid w:val="00EA42C2"/>
    <w:rsid w:val="00EA4325"/>
    <w:rsid w:val="00EA4E79"/>
    <w:rsid w:val="00EA4F5C"/>
    <w:rsid w:val="00EA520D"/>
    <w:rsid w:val="00EA537A"/>
    <w:rsid w:val="00EA5CE1"/>
    <w:rsid w:val="00EA5D3C"/>
    <w:rsid w:val="00EA6AD8"/>
    <w:rsid w:val="00EA6C0C"/>
    <w:rsid w:val="00EA6FB1"/>
    <w:rsid w:val="00EA7ACC"/>
    <w:rsid w:val="00EA7BCD"/>
    <w:rsid w:val="00EA7F58"/>
    <w:rsid w:val="00EB0270"/>
    <w:rsid w:val="00EB03FE"/>
    <w:rsid w:val="00EB063E"/>
    <w:rsid w:val="00EB0BE7"/>
    <w:rsid w:val="00EB0EF3"/>
    <w:rsid w:val="00EB1213"/>
    <w:rsid w:val="00EB1596"/>
    <w:rsid w:val="00EB20F2"/>
    <w:rsid w:val="00EB249D"/>
    <w:rsid w:val="00EB28A4"/>
    <w:rsid w:val="00EB2BF6"/>
    <w:rsid w:val="00EB2FCB"/>
    <w:rsid w:val="00EB300D"/>
    <w:rsid w:val="00EB3646"/>
    <w:rsid w:val="00EB3EFB"/>
    <w:rsid w:val="00EB402E"/>
    <w:rsid w:val="00EB437E"/>
    <w:rsid w:val="00EB44F1"/>
    <w:rsid w:val="00EB4590"/>
    <w:rsid w:val="00EB4725"/>
    <w:rsid w:val="00EB5300"/>
    <w:rsid w:val="00EB565C"/>
    <w:rsid w:val="00EB5E9E"/>
    <w:rsid w:val="00EB616D"/>
    <w:rsid w:val="00EB6FD5"/>
    <w:rsid w:val="00EB7813"/>
    <w:rsid w:val="00EC002A"/>
    <w:rsid w:val="00EC00DB"/>
    <w:rsid w:val="00EC02BB"/>
    <w:rsid w:val="00EC0320"/>
    <w:rsid w:val="00EC0379"/>
    <w:rsid w:val="00EC0D8A"/>
    <w:rsid w:val="00EC28D3"/>
    <w:rsid w:val="00EC2BA1"/>
    <w:rsid w:val="00EC2D9B"/>
    <w:rsid w:val="00EC3139"/>
    <w:rsid w:val="00EC33CE"/>
    <w:rsid w:val="00EC346C"/>
    <w:rsid w:val="00EC41D3"/>
    <w:rsid w:val="00EC426A"/>
    <w:rsid w:val="00EC47CC"/>
    <w:rsid w:val="00EC4A2D"/>
    <w:rsid w:val="00EC4D52"/>
    <w:rsid w:val="00EC4F7E"/>
    <w:rsid w:val="00EC5A26"/>
    <w:rsid w:val="00EC5DEB"/>
    <w:rsid w:val="00EC69A7"/>
    <w:rsid w:val="00EC7D54"/>
    <w:rsid w:val="00ED0370"/>
    <w:rsid w:val="00ED0F3C"/>
    <w:rsid w:val="00ED1700"/>
    <w:rsid w:val="00ED1DAA"/>
    <w:rsid w:val="00ED273B"/>
    <w:rsid w:val="00ED2790"/>
    <w:rsid w:val="00ED2AEC"/>
    <w:rsid w:val="00ED2F84"/>
    <w:rsid w:val="00ED3513"/>
    <w:rsid w:val="00ED426E"/>
    <w:rsid w:val="00ED4414"/>
    <w:rsid w:val="00ED46BB"/>
    <w:rsid w:val="00ED58F4"/>
    <w:rsid w:val="00ED5969"/>
    <w:rsid w:val="00ED5AE0"/>
    <w:rsid w:val="00ED5C92"/>
    <w:rsid w:val="00ED710F"/>
    <w:rsid w:val="00ED7EB9"/>
    <w:rsid w:val="00EE0A4D"/>
    <w:rsid w:val="00EE0AA4"/>
    <w:rsid w:val="00EE100E"/>
    <w:rsid w:val="00EE160F"/>
    <w:rsid w:val="00EE1B01"/>
    <w:rsid w:val="00EE1BF3"/>
    <w:rsid w:val="00EE1E0D"/>
    <w:rsid w:val="00EE1FA8"/>
    <w:rsid w:val="00EE2170"/>
    <w:rsid w:val="00EE23CB"/>
    <w:rsid w:val="00EE26B5"/>
    <w:rsid w:val="00EE3207"/>
    <w:rsid w:val="00EE427C"/>
    <w:rsid w:val="00EE44B8"/>
    <w:rsid w:val="00EE458B"/>
    <w:rsid w:val="00EE4607"/>
    <w:rsid w:val="00EE4C36"/>
    <w:rsid w:val="00EE4FDE"/>
    <w:rsid w:val="00EE51B3"/>
    <w:rsid w:val="00EE5308"/>
    <w:rsid w:val="00EE586E"/>
    <w:rsid w:val="00EE6259"/>
    <w:rsid w:val="00EE6639"/>
    <w:rsid w:val="00EE6ABE"/>
    <w:rsid w:val="00EE75B6"/>
    <w:rsid w:val="00EE7E13"/>
    <w:rsid w:val="00EF0EAD"/>
    <w:rsid w:val="00EF0EB6"/>
    <w:rsid w:val="00EF1297"/>
    <w:rsid w:val="00EF18DD"/>
    <w:rsid w:val="00EF1A1B"/>
    <w:rsid w:val="00EF2957"/>
    <w:rsid w:val="00EF3272"/>
    <w:rsid w:val="00EF32AA"/>
    <w:rsid w:val="00EF33A7"/>
    <w:rsid w:val="00EF418B"/>
    <w:rsid w:val="00EF43B1"/>
    <w:rsid w:val="00EF4917"/>
    <w:rsid w:val="00EF4B48"/>
    <w:rsid w:val="00EF4BB9"/>
    <w:rsid w:val="00EF4E1C"/>
    <w:rsid w:val="00EF557C"/>
    <w:rsid w:val="00EF55CF"/>
    <w:rsid w:val="00EF56F3"/>
    <w:rsid w:val="00EF5C05"/>
    <w:rsid w:val="00EF7319"/>
    <w:rsid w:val="00EF764E"/>
    <w:rsid w:val="00EF7D61"/>
    <w:rsid w:val="00EF7DA5"/>
    <w:rsid w:val="00F002EF"/>
    <w:rsid w:val="00F00BAE"/>
    <w:rsid w:val="00F01A00"/>
    <w:rsid w:val="00F027A0"/>
    <w:rsid w:val="00F02890"/>
    <w:rsid w:val="00F03385"/>
    <w:rsid w:val="00F036C7"/>
    <w:rsid w:val="00F03B11"/>
    <w:rsid w:val="00F044F8"/>
    <w:rsid w:val="00F04EE3"/>
    <w:rsid w:val="00F053E6"/>
    <w:rsid w:val="00F0558C"/>
    <w:rsid w:val="00F055FD"/>
    <w:rsid w:val="00F0580F"/>
    <w:rsid w:val="00F06246"/>
    <w:rsid w:val="00F06DE1"/>
    <w:rsid w:val="00F0716F"/>
    <w:rsid w:val="00F0730F"/>
    <w:rsid w:val="00F07854"/>
    <w:rsid w:val="00F10436"/>
    <w:rsid w:val="00F1046A"/>
    <w:rsid w:val="00F10AF1"/>
    <w:rsid w:val="00F10C74"/>
    <w:rsid w:val="00F10C95"/>
    <w:rsid w:val="00F11210"/>
    <w:rsid w:val="00F1194D"/>
    <w:rsid w:val="00F123F5"/>
    <w:rsid w:val="00F1285F"/>
    <w:rsid w:val="00F12B14"/>
    <w:rsid w:val="00F133CB"/>
    <w:rsid w:val="00F13555"/>
    <w:rsid w:val="00F1429A"/>
    <w:rsid w:val="00F14A37"/>
    <w:rsid w:val="00F153F6"/>
    <w:rsid w:val="00F158EC"/>
    <w:rsid w:val="00F15AE7"/>
    <w:rsid w:val="00F16BD6"/>
    <w:rsid w:val="00F17277"/>
    <w:rsid w:val="00F172FC"/>
    <w:rsid w:val="00F17477"/>
    <w:rsid w:val="00F17698"/>
    <w:rsid w:val="00F17C2A"/>
    <w:rsid w:val="00F17C6D"/>
    <w:rsid w:val="00F200D2"/>
    <w:rsid w:val="00F20E98"/>
    <w:rsid w:val="00F20EFB"/>
    <w:rsid w:val="00F21057"/>
    <w:rsid w:val="00F22B7D"/>
    <w:rsid w:val="00F22EED"/>
    <w:rsid w:val="00F23006"/>
    <w:rsid w:val="00F2348A"/>
    <w:rsid w:val="00F2386A"/>
    <w:rsid w:val="00F23C2C"/>
    <w:rsid w:val="00F24EDE"/>
    <w:rsid w:val="00F253CE"/>
    <w:rsid w:val="00F254C5"/>
    <w:rsid w:val="00F25541"/>
    <w:rsid w:val="00F25B9C"/>
    <w:rsid w:val="00F25EE8"/>
    <w:rsid w:val="00F25F68"/>
    <w:rsid w:val="00F27A7E"/>
    <w:rsid w:val="00F27CEF"/>
    <w:rsid w:val="00F30363"/>
    <w:rsid w:val="00F30514"/>
    <w:rsid w:val="00F30747"/>
    <w:rsid w:val="00F3088D"/>
    <w:rsid w:val="00F310A2"/>
    <w:rsid w:val="00F31181"/>
    <w:rsid w:val="00F31CBD"/>
    <w:rsid w:val="00F326DA"/>
    <w:rsid w:val="00F32CD8"/>
    <w:rsid w:val="00F3343E"/>
    <w:rsid w:val="00F33979"/>
    <w:rsid w:val="00F34301"/>
    <w:rsid w:val="00F34352"/>
    <w:rsid w:val="00F343F2"/>
    <w:rsid w:val="00F34A39"/>
    <w:rsid w:val="00F34D32"/>
    <w:rsid w:val="00F34E74"/>
    <w:rsid w:val="00F3554A"/>
    <w:rsid w:val="00F3563C"/>
    <w:rsid w:val="00F359E4"/>
    <w:rsid w:val="00F35B43"/>
    <w:rsid w:val="00F35E8D"/>
    <w:rsid w:val="00F370FA"/>
    <w:rsid w:val="00F37389"/>
    <w:rsid w:val="00F4057F"/>
    <w:rsid w:val="00F40CAA"/>
    <w:rsid w:val="00F41211"/>
    <w:rsid w:val="00F41884"/>
    <w:rsid w:val="00F41BE3"/>
    <w:rsid w:val="00F4240D"/>
    <w:rsid w:val="00F429EC"/>
    <w:rsid w:val="00F43032"/>
    <w:rsid w:val="00F4308D"/>
    <w:rsid w:val="00F43095"/>
    <w:rsid w:val="00F4319E"/>
    <w:rsid w:val="00F43A0E"/>
    <w:rsid w:val="00F43B73"/>
    <w:rsid w:val="00F43D47"/>
    <w:rsid w:val="00F43FAA"/>
    <w:rsid w:val="00F44328"/>
    <w:rsid w:val="00F44435"/>
    <w:rsid w:val="00F44643"/>
    <w:rsid w:val="00F447DC"/>
    <w:rsid w:val="00F454A6"/>
    <w:rsid w:val="00F45A0C"/>
    <w:rsid w:val="00F46920"/>
    <w:rsid w:val="00F46CB7"/>
    <w:rsid w:val="00F46CDC"/>
    <w:rsid w:val="00F47953"/>
    <w:rsid w:val="00F47C8F"/>
    <w:rsid w:val="00F47EF1"/>
    <w:rsid w:val="00F47FEF"/>
    <w:rsid w:val="00F50DE9"/>
    <w:rsid w:val="00F515E8"/>
    <w:rsid w:val="00F51EC7"/>
    <w:rsid w:val="00F527DB"/>
    <w:rsid w:val="00F529C5"/>
    <w:rsid w:val="00F537D1"/>
    <w:rsid w:val="00F53F13"/>
    <w:rsid w:val="00F53F1E"/>
    <w:rsid w:val="00F5453F"/>
    <w:rsid w:val="00F546FD"/>
    <w:rsid w:val="00F5544F"/>
    <w:rsid w:val="00F55F35"/>
    <w:rsid w:val="00F5609B"/>
    <w:rsid w:val="00F56583"/>
    <w:rsid w:val="00F56B94"/>
    <w:rsid w:val="00F56C05"/>
    <w:rsid w:val="00F56C71"/>
    <w:rsid w:val="00F56EB6"/>
    <w:rsid w:val="00F5764E"/>
    <w:rsid w:val="00F57EA2"/>
    <w:rsid w:val="00F60170"/>
    <w:rsid w:val="00F607D0"/>
    <w:rsid w:val="00F6133C"/>
    <w:rsid w:val="00F61D5C"/>
    <w:rsid w:val="00F61D6F"/>
    <w:rsid w:val="00F61DB8"/>
    <w:rsid w:val="00F622C8"/>
    <w:rsid w:val="00F625F3"/>
    <w:rsid w:val="00F62948"/>
    <w:rsid w:val="00F62B7D"/>
    <w:rsid w:val="00F64972"/>
    <w:rsid w:val="00F6508C"/>
    <w:rsid w:val="00F6556C"/>
    <w:rsid w:val="00F657C1"/>
    <w:rsid w:val="00F66341"/>
    <w:rsid w:val="00F66DBE"/>
    <w:rsid w:val="00F6795B"/>
    <w:rsid w:val="00F67A88"/>
    <w:rsid w:val="00F67FD4"/>
    <w:rsid w:val="00F7059D"/>
    <w:rsid w:val="00F70B73"/>
    <w:rsid w:val="00F70E45"/>
    <w:rsid w:val="00F70FF6"/>
    <w:rsid w:val="00F7137B"/>
    <w:rsid w:val="00F713C9"/>
    <w:rsid w:val="00F71724"/>
    <w:rsid w:val="00F71813"/>
    <w:rsid w:val="00F71BF4"/>
    <w:rsid w:val="00F72101"/>
    <w:rsid w:val="00F725D9"/>
    <w:rsid w:val="00F729BA"/>
    <w:rsid w:val="00F7310F"/>
    <w:rsid w:val="00F73BB1"/>
    <w:rsid w:val="00F73CF8"/>
    <w:rsid w:val="00F742A7"/>
    <w:rsid w:val="00F74F32"/>
    <w:rsid w:val="00F750FC"/>
    <w:rsid w:val="00F7574C"/>
    <w:rsid w:val="00F75810"/>
    <w:rsid w:val="00F75DDD"/>
    <w:rsid w:val="00F76136"/>
    <w:rsid w:val="00F76C8C"/>
    <w:rsid w:val="00F76ED1"/>
    <w:rsid w:val="00F77114"/>
    <w:rsid w:val="00F7761A"/>
    <w:rsid w:val="00F77BB5"/>
    <w:rsid w:val="00F8012D"/>
    <w:rsid w:val="00F801D5"/>
    <w:rsid w:val="00F802E1"/>
    <w:rsid w:val="00F80604"/>
    <w:rsid w:val="00F80831"/>
    <w:rsid w:val="00F81AE5"/>
    <w:rsid w:val="00F81C5E"/>
    <w:rsid w:val="00F826C0"/>
    <w:rsid w:val="00F828BB"/>
    <w:rsid w:val="00F831B0"/>
    <w:rsid w:val="00F835C0"/>
    <w:rsid w:val="00F8363E"/>
    <w:rsid w:val="00F83757"/>
    <w:rsid w:val="00F83761"/>
    <w:rsid w:val="00F83BB9"/>
    <w:rsid w:val="00F840E8"/>
    <w:rsid w:val="00F84F29"/>
    <w:rsid w:val="00F85075"/>
    <w:rsid w:val="00F85CFE"/>
    <w:rsid w:val="00F86855"/>
    <w:rsid w:val="00F86C37"/>
    <w:rsid w:val="00F878CA"/>
    <w:rsid w:val="00F90052"/>
    <w:rsid w:val="00F9033F"/>
    <w:rsid w:val="00F9097F"/>
    <w:rsid w:val="00F90B6E"/>
    <w:rsid w:val="00F90D30"/>
    <w:rsid w:val="00F90E87"/>
    <w:rsid w:val="00F90F7C"/>
    <w:rsid w:val="00F9111B"/>
    <w:rsid w:val="00F91D08"/>
    <w:rsid w:val="00F91DEA"/>
    <w:rsid w:val="00F924B4"/>
    <w:rsid w:val="00F927D3"/>
    <w:rsid w:val="00F92FC2"/>
    <w:rsid w:val="00F930A0"/>
    <w:rsid w:val="00F930D9"/>
    <w:rsid w:val="00F9339E"/>
    <w:rsid w:val="00F93555"/>
    <w:rsid w:val="00F93ACA"/>
    <w:rsid w:val="00F94F3E"/>
    <w:rsid w:val="00F950B8"/>
    <w:rsid w:val="00F9513D"/>
    <w:rsid w:val="00F95461"/>
    <w:rsid w:val="00F958B2"/>
    <w:rsid w:val="00F958DE"/>
    <w:rsid w:val="00F95E64"/>
    <w:rsid w:val="00F95FDD"/>
    <w:rsid w:val="00F96013"/>
    <w:rsid w:val="00F96370"/>
    <w:rsid w:val="00F96B86"/>
    <w:rsid w:val="00F96C80"/>
    <w:rsid w:val="00F97509"/>
    <w:rsid w:val="00F97642"/>
    <w:rsid w:val="00F979D9"/>
    <w:rsid w:val="00F97D00"/>
    <w:rsid w:val="00F97ED2"/>
    <w:rsid w:val="00FA0250"/>
    <w:rsid w:val="00FA0E2E"/>
    <w:rsid w:val="00FA24CF"/>
    <w:rsid w:val="00FA2AB4"/>
    <w:rsid w:val="00FA3B6C"/>
    <w:rsid w:val="00FA3B76"/>
    <w:rsid w:val="00FA3BBF"/>
    <w:rsid w:val="00FA3C2D"/>
    <w:rsid w:val="00FA3D3E"/>
    <w:rsid w:val="00FA5638"/>
    <w:rsid w:val="00FA5B74"/>
    <w:rsid w:val="00FA5E55"/>
    <w:rsid w:val="00FA69FE"/>
    <w:rsid w:val="00FA6C2B"/>
    <w:rsid w:val="00FA70E5"/>
    <w:rsid w:val="00FA74AE"/>
    <w:rsid w:val="00FA78E6"/>
    <w:rsid w:val="00FA7E9B"/>
    <w:rsid w:val="00FB0454"/>
    <w:rsid w:val="00FB0EBB"/>
    <w:rsid w:val="00FB0FAA"/>
    <w:rsid w:val="00FB10DF"/>
    <w:rsid w:val="00FB1952"/>
    <w:rsid w:val="00FB1BBD"/>
    <w:rsid w:val="00FB20AE"/>
    <w:rsid w:val="00FB3499"/>
    <w:rsid w:val="00FB3531"/>
    <w:rsid w:val="00FB4873"/>
    <w:rsid w:val="00FB5899"/>
    <w:rsid w:val="00FB5F5C"/>
    <w:rsid w:val="00FB623A"/>
    <w:rsid w:val="00FB63A2"/>
    <w:rsid w:val="00FB6848"/>
    <w:rsid w:val="00FB6DDD"/>
    <w:rsid w:val="00FB7886"/>
    <w:rsid w:val="00FB7CF6"/>
    <w:rsid w:val="00FB7F23"/>
    <w:rsid w:val="00FB7FA0"/>
    <w:rsid w:val="00FC02FA"/>
    <w:rsid w:val="00FC0879"/>
    <w:rsid w:val="00FC0A7F"/>
    <w:rsid w:val="00FC13C9"/>
    <w:rsid w:val="00FC16CA"/>
    <w:rsid w:val="00FC1D84"/>
    <w:rsid w:val="00FC1F7B"/>
    <w:rsid w:val="00FC28FD"/>
    <w:rsid w:val="00FC2EF3"/>
    <w:rsid w:val="00FC3205"/>
    <w:rsid w:val="00FC3469"/>
    <w:rsid w:val="00FC381B"/>
    <w:rsid w:val="00FC4265"/>
    <w:rsid w:val="00FC44E0"/>
    <w:rsid w:val="00FC470D"/>
    <w:rsid w:val="00FC4E46"/>
    <w:rsid w:val="00FC4F5D"/>
    <w:rsid w:val="00FC5404"/>
    <w:rsid w:val="00FC540F"/>
    <w:rsid w:val="00FC5D9E"/>
    <w:rsid w:val="00FC5E95"/>
    <w:rsid w:val="00FC638F"/>
    <w:rsid w:val="00FC69D6"/>
    <w:rsid w:val="00FC6A11"/>
    <w:rsid w:val="00FC6B6A"/>
    <w:rsid w:val="00FC7792"/>
    <w:rsid w:val="00FD07DA"/>
    <w:rsid w:val="00FD1690"/>
    <w:rsid w:val="00FD1772"/>
    <w:rsid w:val="00FD2E17"/>
    <w:rsid w:val="00FD301E"/>
    <w:rsid w:val="00FD30D7"/>
    <w:rsid w:val="00FD32AB"/>
    <w:rsid w:val="00FD346E"/>
    <w:rsid w:val="00FD3F93"/>
    <w:rsid w:val="00FD48C0"/>
    <w:rsid w:val="00FD5EDF"/>
    <w:rsid w:val="00FD63A9"/>
    <w:rsid w:val="00FD64A2"/>
    <w:rsid w:val="00FD6547"/>
    <w:rsid w:val="00FD66B7"/>
    <w:rsid w:val="00FD66F9"/>
    <w:rsid w:val="00FD6A48"/>
    <w:rsid w:val="00FD70B8"/>
    <w:rsid w:val="00FD7311"/>
    <w:rsid w:val="00FD79CE"/>
    <w:rsid w:val="00FD7E20"/>
    <w:rsid w:val="00FE01C4"/>
    <w:rsid w:val="00FE0562"/>
    <w:rsid w:val="00FE06AE"/>
    <w:rsid w:val="00FE085A"/>
    <w:rsid w:val="00FE08BC"/>
    <w:rsid w:val="00FE09D2"/>
    <w:rsid w:val="00FE0A63"/>
    <w:rsid w:val="00FE0EA6"/>
    <w:rsid w:val="00FE0FE4"/>
    <w:rsid w:val="00FE1678"/>
    <w:rsid w:val="00FE227D"/>
    <w:rsid w:val="00FE26E8"/>
    <w:rsid w:val="00FE2C42"/>
    <w:rsid w:val="00FE3614"/>
    <w:rsid w:val="00FE3653"/>
    <w:rsid w:val="00FE40EF"/>
    <w:rsid w:val="00FE4EAF"/>
    <w:rsid w:val="00FE5B6B"/>
    <w:rsid w:val="00FE66CC"/>
    <w:rsid w:val="00FE6F8F"/>
    <w:rsid w:val="00FE72B5"/>
    <w:rsid w:val="00FE7703"/>
    <w:rsid w:val="00FE7CE6"/>
    <w:rsid w:val="00FF0005"/>
    <w:rsid w:val="00FF051C"/>
    <w:rsid w:val="00FF0A40"/>
    <w:rsid w:val="00FF10A8"/>
    <w:rsid w:val="00FF1891"/>
    <w:rsid w:val="00FF200F"/>
    <w:rsid w:val="00FF250D"/>
    <w:rsid w:val="00FF2AF7"/>
    <w:rsid w:val="00FF3B98"/>
    <w:rsid w:val="00FF41A7"/>
    <w:rsid w:val="00FF51DE"/>
    <w:rsid w:val="00FF5808"/>
    <w:rsid w:val="00FF5E87"/>
    <w:rsid w:val="00FF63A0"/>
    <w:rsid w:val="00FF63DB"/>
    <w:rsid w:val="00FF6534"/>
    <w:rsid w:val="00FF6BFC"/>
    <w:rsid w:val="00FF6CFE"/>
    <w:rsid w:val="00FF6D9C"/>
    <w:rsid w:val="00FF712E"/>
    <w:rsid w:val="00FF7195"/>
    <w:rsid w:val="00FF72BE"/>
    <w:rsid w:val="00FF7688"/>
    <w:rsid w:val="00FF76EA"/>
    <w:rsid w:val="00FF7B25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C4046B0"/>
  <w15:chartTrackingRefBased/>
  <w15:docId w15:val="{BC6654D5-5C22-4F19-9CD5-BBAB1C0E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  <w:lang w:val="x-none" w:eastAsia="x-none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szCs w:val="21"/>
      <w:lang w:val="x-none" w:eastAsia="x-none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 w:eastAsia="x-none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 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 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00F28"/>
    <w:rPr>
      <w:rFonts w:ascii="Tahoma" w:hAnsi="Tahoma"/>
      <w:sz w:val="16"/>
    </w:rPr>
  </w:style>
  <w:style w:type="paragraph" w:customStyle="1" w:styleId="accttwolines">
    <w:name w:val="acct two lines"/>
    <w:aliases w:val="a2l"/>
    <w:basedOn w:val="Normal"/>
    <w:rsid w:val="005406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E063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32804"/>
    <w:pPr>
      <w:ind w:left="720"/>
    </w:pPr>
    <w:rPr>
      <w:szCs w:val="22"/>
    </w:rPr>
  </w:style>
  <w:style w:type="paragraph" w:customStyle="1" w:styleId="E0">
    <w:name w:val="?????????? E"/>
    <w:basedOn w:val="Normal"/>
    <w:rsid w:val="00EE53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SimSun" w:hAnsi="Book Antiqua"/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E18F9-5A3D-413C-B48E-F7501B9D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13</Pages>
  <Words>2429</Words>
  <Characters>13849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16246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nittaya_cfarm@hotmail.com</cp:lastModifiedBy>
  <cp:revision>2</cp:revision>
  <cp:lastPrinted>2025-08-07T04:12:00Z</cp:lastPrinted>
  <dcterms:created xsi:type="dcterms:W3CDTF">2025-08-11T09:58:00Z</dcterms:created>
  <dcterms:modified xsi:type="dcterms:W3CDTF">2025-08-11T09:58:00Z</dcterms:modified>
</cp:coreProperties>
</file>