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4D60" w14:textId="03008F13" w:rsidR="00804175" w:rsidRPr="00491E35" w:rsidRDefault="00804175" w:rsidP="00D2581A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91E3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0838C3"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182B45F8" w14:textId="77777777" w:rsidR="00081F88" w:rsidRPr="00491E35" w:rsidRDefault="00081F88" w:rsidP="00D2581A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7DB65E8" w14:textId="77777777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8D8B5A5" w14:textId="7AA6FC2B" w:rsidR="00804175" w:rsidRPr="00491E35" w:rsidRDefault="0080417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7324F5F4" w14:textId="0B659AB2" w:rsidR="00491E35" w:rsidRP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</w:t>
      </w:r>
      <w:r w:rsidR="006D05EF" w:rsidRPr="00F06051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7C36C4" w:rsidRPr="007C36C4">
        <w:rPr>
          <w:rFonts w:asciiTheme="majorBidi" w:hAnsiTheme="majorBidi" w:cs="Angsana New" w:hint="cs"/>
          <w:sz w:val="30"/>
          <w:szCs w:val="30"/>
          <w:cs/>
          <w:lang w:val="th-TH" w:bidi="th-TH"/>
        </w:rPr>
        <w:t>มีสาระสำคัญ</w:t>
      </w:r>
    </w:p>
    <w:p w14:paraId="6EB787C9" w14:textId="019BD860" w:rsid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ประมาณการทางบัญชีที่สำคัญ ข้อสมมติ และการใช้ดุลยพินิจ</w:t>
      </w:r>
    </w:p>
    <w:p w14:paraId="4805AFD2" w14:textId="77777777" w:rsidR="00CC38D8" w:rsidRPr="00491E35" w:rsidRDefault="00CC38D8" w:rsidP="00CC38D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8241D7C" w14:textId="1227CD02" w:rsidR="003C6B5B" w:rsidRPr="00B4062D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491E3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0706E6F7" w14:textId="39AE852F" w:rsidR="00B4062D" w:rsidRPr="00491E35" w:rsidRDefault="00B4062D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288645C7" w14:textId="49CA13B8" w:rsidR="003C6B5B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</w:t>
      </w:r>
      <w:r w:rsidR="000E481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  <w:r w:rsidR="003A6D53" w:rsidRPr="00491E3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สุทธิ</w:t>
      </w:r>
    </w:p>
    <w:p w14:paraId="359B0F6F" w14:textId="1C83A517" w:rsidR="00484511" w:rsidRPr="00491E35" w:rsidRDefault="00484511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6A69B1A5" w14:textId="6F85EBA3" w:rsidR="003C6B5B" w:rsidRPr="00CC2DAF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CC2DAF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246D80" w:rsidRPr="00CC2DA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C2DAF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="00504D64" w:rsidRPr="00CC2DA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04D64" w:rsidRPr="00CC2DAF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และสินทรัพย์ไม่มีตัวตน</w:t>
      </w:r>
      <w:r w:rsidR="00491E35" w:rsidRPr="00CC2DA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91E35" w:rsidRPr="00CC2DAF">
        <w:rPr>
          <w:rFonts w:asciiTheme="majorBidi" w:hAnsiTheme="majorBidi" w:cstheme="majorBidi"/>
          <w:sz w:val="30"/>
          <w:szCs w:val="30"/>
          <w:cs/>
          <w:lang w:bidi="th-TH"/>
        </w:rPr>
        <w:t>สุทธิ</w:t>
      </w:r>
    </w:p>
    <w:p w14:paraId="6E95D4D2" w14:textId="77777777" w:rsidR="00CC38D8" w:rsidRPr="00491E35" w:rsidRDefault="00CC38D8" w:rsidP="00CC38D8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6F19354" w14:textId="1952D6DB" w:rsidR="00491E35" w:rsidRDefault="00E73C5F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สั้นและ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461210DA" w14:textId="2AFD73E5" w:rsidR="00FE0F03" w:rsidRDefault="00FE0F03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32661703" w14:textId="1C381E26" w:rsidR="00635D73" w:rsidRDefault="00635D73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5185B8B" w14:textId="502FC3BC" w:rsidR="00FE0F03" w:rsidRPr="00837F74" w:rsidRDefault="00926EBD" w:rsidP="00FE0F0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37F74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กำไรต่อหุ้นขั้นพื้นฐาน</w:t>
      </w:r>
    </w:p>
    <w:p w14:paraId="2CDCC792" w14:textId="2D709417" w:rsidR="00563BA7" w:rsidRDefault="00563BA7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B097383" w14:textId="1D8AFB7A" w:rsidR="00473F12" w:rsidRDefault="002946E6" w:rsidP="00473F12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</w:t>
      </w:r>
    </w:p>
    <w:p w14:paraId="2649D7E1" w14:textId="77777777" w:rsidR="00804175" w:rsidRDefault="00804175" w:rsidP="00D2581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DF2516A" w14:textId="77777777" w:rsidR="00750F14" w:rsidRPr="00372A7E" w:rsidRDefault="00750F14" w:rsidP="00D2581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750F14" w:rsidRPr="00372A7E" w:rsidSect="001910B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108301CD" w14:textId="78BF1338" w:rsidR="00563BA7" w:rsidRPr="00491E35" w:rsidRDefault="00563BA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2AFFB589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right="-43" w:hanging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7DFA2" w14:textId="54D11691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บริษัท ไทยยูเนี่ยน ฟีดมิลล์ จำกัด (มหาชน) (“บริษัท”) และบริษัทย่อย (“กลุ่มบริษัท”) </w:t>
      </w:r>
      <w:r w:rsidR="006D05EF" w:rsidRPr="007D4469">
        <w:rPr>
          <w:rFonts w:asciiTheme="majorBidi" w:hAnsiTheme="majorBidi" w:hint="cs"/>
          <w:sz w:val="30"/>
          <w:szCs w:val="30"/>
          <w:cs/>
        </w:rPr>
        <w:t>เป็นนิติบุคคลที่</w:t>
      </w:r>
      <w:r w:rsidRPr="00491E35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6D05EF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="006D05EF" w:rsidRPr="006D05EF">
        <w:rPr>
          <w:rFonts w:asciiTheme="majorBidi" w:hAnsiTheme="majorBidi" w:hint="cs"/>
          <w:sz w:val="30"/>
          <w:szCs w:val="30"/>
          <w:cs/>
        </w:rPr>
        <w:t>ในประเทศไทยและจดทะเบียนในตลาดหลักทรัพย์แห่งประเทศไทยเมื่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อวันที่ </w:t>
      </w:r>
      <w:r w:rsidR="00921D1A">
        <w:rPr>
          <w:rFonts w:asciiTheme="majorBidi" w:hAnsiTheme="majorBidi"/>
          <w:sz w:val="30"/>
          <w:szCs w:val="30"/>
        </w:rPr>
        <w:t>2</w:t>
      </w:r>
      <w:r w:rsidR="00CD40F4" w:rsidRPr="00CD40F4">
        <w:rPr>
          <w:rFonts w:asciiTheme="majorBidi" w:hAnsiTheme="majorBidi"/>
          <w:sz w:val="30"/>
          <w:szCs w:val="30"/>
        </w:rPr>
        <w:t>9</w:t>
      </w:r>
      <w:r w:rsidR="00921D1A">
        <w:rPr>
          <w:rFonts w:asciiTheme="majorBidi" w:hAnsiTheme="majorBidi"/>
          <w:sz w:val="30"/>
          <w:szCs w:val="30"/>
        </w:rPr>
        <w:t xml:space="preserve"> 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921D1A">
        <w:rPr>
          <w:rFonts w:asciiTheme="majorBidi" w:hAnsiTheme="majorBidi"/>
          <w:sz w:val="30"/>
          <w:szCs w:val="30"/>
        </w:rPr>
        <w:t>2</w:t>
      </w:r>
      <w:r w:rsidR="00CD40F4" w:rsidRPr="00CD40F4">
        <w:rPr>
          <w:rFonts w:asciiTheme="majorBidi" w:hAnsiTheme="majorBidi"/>
          <w:sz w:val="30"/>
          <w:szCs w:val="30"/>
        </w:rPr>
        <w:t>564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CD40F4" w:rsidRPr="00CD40F4">
        <w:rPr>
          <w:rFonts w:asciiTheme="majorBidi" w:hAnsiTheme="majorBidi" w:cstheme="majorBidi"/>
          <w:sz w:val="30"/>
          <w:szCs w:val="30"/>
        </w:rPr>
        <w:t>89</w:t>
      </w:r>
      <w:r w:rsidRPr="00491E35">
        <w:rPr>
          <w:rFonts w:asciiTheme="majorBidi" w:hAnsiTheme="majorBidi" w:cstheme="majorBidi"/>
          <w:sz w:val="30"/>
          <w:szCs w:val="30"/>
        </w:rPr>
        <w:t xml:space="preserve">/1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491E35">
        <w:rPr>
          <w:rFonts w:asciiTheme="majorBidi" w:hAnsiTheme="majorBidi" w:cstheme="majorBidi"/>
          <w:sz w:val="30"/>
          <w:szCs w:val="30"/>
        </w:rPr>
        <w:t>2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23CC">
        <w:rPr>
          <w:rFonts w:asciiTheme="majorBidi" w:hAnsiTheme="majorBidi" w:cstheme="majorBidi" w:hint="cs"/>
          <w:sz w:val="30"/>
          <w:szCs w:val="30"/>
          <w:cs/>
        </w:rPr>
        <w:t>ถนนพระราม</w:t>
      </w:r>
      <w:r w:rsidR="00E44DD0">
        <w:rPr>
          <w:rFonts w:asciiTheme="majorBidi" w:hAnsiTheme="majorBidi" w:cstheme="majorBidi"/>
          <w:sz w:val="30"/>
          <w:szCs w:val="30"/>
        </w:rPr>
        <w:t xml:space="preserve"> </w:t>
      </w:r>
      <w:r w:rsidR="00A823CC">
        <w:rPr>
          <w:rFonts w:asciiTheme="majorBidi" w:hAnsiTheme="majorBidi" w:cstheme="majorBidi"/>
          <w:sz w:val="30"/>
          <w:szCs w:val="30"/>
        </w:rPr>
        <w:t xml:space="preserve">2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D62AAF">
        <w:rPr>
          <w:rFonts w:asciiTheme="majorBidi" w:hAnsiTheme="majorBidi" w:cstheme="majorBidi"/>
          <w:sz w:val="30"/>
          <w:szCs w:val="30"/>
        </w:rPr>
        <w:t>3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แห่งในจังหวัดสมุทรสาคร </w:t>
      </w:r>
      <w:r w:rsidR="00D62AA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91E35">
        <w:rPr>
          <w:rFonts w:asciiTheme="majorBidi" w:hAnsiTheme="majorBidi" w:cstheme="majorBidi"/>
          <w:sz w:val="30"/>
          <w:szCs w:val="30"/>
          <w:cs/>
        </w:rPr>
        <w:t>จังหวัดสงขลา</w:t>
      </w:r>
    </w:p>
    <w:p w14:paraId="33BF6715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27269" w14:textId="0CBCCCF2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บริษัทใหญ่ในระหว่าง</w:t>
      </w:r>
      <w:r w:rsidR="00026E3B" w:rsidRPr="00125A54">
        <w:rPr>
          <w:rFonts w:asciiTheme="majorBidi" w:hAnsiTheme="majorBidi" w:hint="cs"/>
          <w:spacing w:val="-4"/>
          <w:sz w:val="30"/>
          <w:szCs w:val="30"/>
          <w:cs/>
        </w:rPr>
        <w:t>งวด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ได้แก่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25A54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ไทยยูเนี่ยน </w:t>
      </w:r>
      <w:r w:rsidRPr="00125A5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กรุ๊ป 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มหาชน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>)</w:t>
      </w:r>
      <w:r w:rsidR="00CC38D8" w:rsidRPr="00125A5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C38D8" w:rsidRPr="00125A54">
        <w:rPr>
          <w:rFonts w:asciiTheme="majorBidi" w:hAnsiTheme="majorBidi" w:hint="cs"/>
          <w:spacing w:val="-4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CC38D8">
        <w:rPr>
          <w:rFonts w:asciiTheme="majorBidi" w:hAnsiTheme="majorBidi" w:hint="cs"/>
          <w:sz w:val="30"/>
          <w:szCs w:val="30"/>
          <w:cs/>
        </w:rPr>
        <w:t>และจดทะเบียนในตลาดหลักทรัพย์แห่งประเทศไทย</w:t>
      </w:r>
    </w:p>
    <w:p w14:paraId="1A4C018F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E49580" w14:textId="484BEED6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491E35">
        <w:rPr>
          <w:rFonts w:asciiTheme="majorBidi" w:hAnsiTheme="majorBidi" w:hint="cs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491E35">
        <w:rPr>
          <w:rFonts w:asciiTheme="majorBidi" w:hAnsiTheme="majorBidi" w:cstheme="majorBidi"/>
          <w:sz w:val="30"/>
          <w:szCs w:val="30"/>
          <w:cs/>
        </w:rPr>
        <w:t>ผลิตและจำหน่ายอาหารสัตว์</w:t>
      </w:r>
    </w:p>
    <w:p w14:paraId="0C484571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5265B" w14:textId="6C65D641" w:rsidR="006D05EF" w:rsidRPr="00D453F8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</w:t>
      </w:r>
      <w:r w:rsidR="001D0DB4">
        <w:rPr>
          <w:rFonts w:asciiTheme="majorBidi" w:hAnsiTheme="majorBidi" w:cs="Angsana New" w:hint="cs"/>
          <w:sz w:val="30"/>
          <w:szCs w:val="30"/>
          <w:cs/>
        </w:rPr>
        <w:t>กิจการ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ระหว่างกาลที่นําเสนอนี้ได้มีการสอบทานแต่ยังไม่ได้ตรวจสอบ</w:t>
      </w:r>
    </w:p>
    <w:p w14:paraId="24CD44D5" w14:textId="77777777" w:rsidR="006D05EF" w:rsidRPr="008F2F17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1D655B3" w14:textId="6A8BE4B2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/>
          <w:sz w:val="30"/>
          <w:szCs w:val="30"/>
          <w:cs/>
        </w:rPr>
        <w:t>การเงิน</w:t>
      </w:r>
      <w:r w:rsidRPr="00D453F8">
        <w:rPr>
          <w:rFonts w:asciiTheme="majorBidi" w:hAnsiTheme="majorBidi" w:cs="Angsana New"/>
          <w:sz w:val="30"/>
          <w:szCs w:val="30"/>
          <w:cs/>
        </w:rPr>
        <w:t>เฉพาะกิจการระหว่างกาล</w:t>
      </w:r>
      <w:r w:rsidRPr="008F2F17">
        <w:rPr>
          <w:rFonts w:asciiTheme="majorBidi" w:hAnsiTheme="majorBidi" w:cs="Angsana New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/>
          <w:sz w:val="30"/>
          <w:szCs w:val="30"/>
          <w:cs/>
        </w:rPr>
        <w:t>บริษัท</w:t>
      </w:r>
      <w:r w:rsidRPr="008F2F17">
        <w:rPr>
          <w:rFonts w:asciiTheme="majorBidi" w:hAnsiTheme="majorBidi" w:cs="Angsana New"/>
          <w:sz w:val="30"/>
          <w:szCs w:val="30"/>
          <w:cs/>
        </w:rPr>
        <w:t>เมื่อ</w:t>
      </w:r>
      <w:r w:rsidRPr="00395CE4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AA3382" w:rsidRPr="00746C79">
        <w:rPr>
          <w:rFonts w:asciiTheme="majorBidi" w:hAnsiTheme="majorBidi" w:cs="Angsana New"/>
          <w:sz w:val="30"/>
          <w:szCs w:val="30"/>
        </w:rPr>
        <w:t>3</w:t>
      </w:r>
      <w:r w:rsidR="007E6C6D">
        <w:rPr>
          <w:rFonts w:asciiTheme="majorBidi" w:hAnsiTheme="majorBidi" w:cs="Angsana New"/>
          <w:sz w:val="30"/>
          <w:szCs w:val="30"/>
        </w:rPr>
        <w:t>1</w:t>
      </w:r>
      <w:r w:rsidR="00AA3382" w:rsidRPr="00746C79">
        <w:rPr>
          <w:rFonts w:asciiTheme="majorBidi" w:hAnsiTheme="majorBidi" w:cs="Angsana New"/>
          <w:sz w:val="30"/>
          <w:szCs w:val="30"/>
        </w:rPr>
        <w:t xml:space="preserve"> </w:t>
      </w:r>
      <w:r w:rsidR="00746C79" w:rsidRPr="00746C79">
        <w:rPr>
          <w:rFonts w:asciiTheme="majorBidi" w:hAnsiTheme="majorBidi" w:cs="Angsana New" w:hint="cs"/>
          <w:sz w:val="30"/>
          <w:szCs w:val="30"/>
          <w:cs/>
        </w:rPr>
        <w:t>ตุ</w:t>
      </w:r>
      <w:r w:rsidR="00746C79">
        <w:rPr>
          <w:rFonts w:asciiTheme="majorBidi" w:hAnsiTheme="majorBidi" w:cs="Angsana New" w:hint="cs"/>
          <w:sz w:val="30"/>
          <w:szCs w:val="30"/>
          <w:cs/>
        </w:rPr>
        <w:t>ลาคม</w:t>
      </w:r>
      <w:r w:rsidR="00AA338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A3382">
        <w:rPr>
          <w:rFonts w:asciiTheme="majorBidi" w:hAnsiTheme="majorBidi" w:cs="Angsana New"/>
          <w:sz w:val="30"/>
          <w:szCs w:val="30"/>
        </w:rPr>
        <w:t>2568</w:t>
      </w:r>
    </w:p>
    <w:p w14:paraId="02E9FEBD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30"/>
          <w:szCs w:val="30"/>
        </w:rPr>
      </w:pPr>
    </w:p>
    <w:p w14:paraId="55ACD1FC" w14:textId="75782063" w:rsidR="00804175" w:rsidRPr="00491E35" w:rsidRDefault="0080417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491E35" w:rsidRDefault="00C11916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1B01A" w14:textId="2BE0C6E0" w:rsidR="00804175" w:rsidRDefault="00D25073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491E35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</w:t>
      </w:r>
      <w:r w:rsidR="002D0BAE" w:rsidRPr="00491E35">
        <w:rPr>
          <w:rFonts w:asciiTheme="majorBidi" w:hAnsiTheme="majorBidi" w:cstheme="majorBidi"/>
          <w:sz w:val="30"/>
          <w:szCs w:val="30"/>
          <w:cs/>
        </w:rPr>
        <w:t>ในรูปแบบเดียวกับ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งบการเงินประจำปีและ</w:t>
      </w:r>
      <w:r w:rsidR="0046260A" w:rsidRPr="00491E35">
        <w:rPr>
          <w:rFonts w:asciiTheme="majorBidi" w:hAnsiTheme="majorBidi" w:cstheme="majorBidi"/>
          <w:sz w:val="30"/>
          <w:szCs w:val="30"/>
          <w:cs/>
        </w:rPr>
        <w:t>จัดทำ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FB346D" w:rsidRPr="00491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19A4" w:rsidRPr="00491E35">
        <w:rPr>
          <w:rFonts w:asciiTheme="majorBidi" w:hAnsiTheme="majorBidi" w:cstheme="majorBidi"/>
          <w:sz w:val="30"/>
          <w:szCs w:val="30"/>
          <w:cs/>
        </w:rPr>
        <w:t>ในรูป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F72C71" w:rsidRPr="00491E35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ตามมาตรฐานการบัญชีฉบับที่ </w:t>
      </w:r>
      <w:r w:rsidR="00804175" w:rsidRPr="00491E35">
        <w:rPr>
          <w:rFonts w:asciiTheme="majorBidi" w:hAnsiTheme="majorBidi" w:cstheme="majorBidi"/>
          <w:sz w:val="30"/>
          <w:szCs w:val="30"/>
        </w:rPr>
        <w:t>3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="00804175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F7010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A671A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804175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="00804175" w:rsidRPr="00491E3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965493" w:rsidRPr="00491E35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934CC9" w:rsidRPr="00491E35">
        <w:rPr>
          <w:rFonts w:asciiTheme="majorBidi" w:hAnsiTheme="majorBidi" w:cstheme="majorBidi"/>
          <w:sz w:val="30"/>
          <w:szCs w:val="30"/>
          <w:cs/>
        </w:rPr>
        <w:t>โดย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F5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4F55D2">
        <w:rPr>
          <w:rFonts w:asciiTheme="majorBidi" w:hAnsiTheme="majorBidi" w:cstheme="majorBidi"/>
          <w:sz w:val="30"/>
          <w:szCs w:val="30"/>
          <w:cs/>
        </w:rPr>
        <w:br/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2F7AD5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491E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</w:rPr>
        <w:t>31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563BA7" w:rsidRPr="00491E35">
        <w:rPr>
          <w:rFonts w:asciiTheme="majorBidi" w:hAnsiTheme="majorBidi" w:cstheme="majorBidi"/>
          <w:sz w:val="30"/>
          <w:szCs w:val="30"/>
        </w:rPr>
        <w:t>2</w:t>
      </w:r>
      <w:r w:rsidR="00CD40F4" w:rsidRPr="00CD40F4">
        <w:rPr>
          <w:rFonts w:asciiTheme="majorBidi" w:hAnsiTheme="majorBidi" w:cstheme="majorBidi"/>
          <w:sz w:val="30"/>
          <w:szCs w:val="30"/>
        </w:rPr>
        <w:t>56</w:t>
      </w:r>
      <w:r w:rsidR="00CA18FE">
        <w:rPr>
          <w:rFonts w:asciiTheme="majorBidi" w:hAnsiTheme="majorBidi" w:cstheme="majorBidi"/>
          <w:sz w:val="30"/>
          <w:szCs w:val="30"/>
        </w:rPr>
        <w:t>7</w:t>
      </w:r>
    </w:p>
    <w:p w14:paraId="68C157CD" w14:textId="5C524C2E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09BA3" w14:textId="082596F9" w:rsidR="006D05EF" w:rsidRPr="00EA5366" w:rsidRDefault="006D05EF" w:rsidP="00F2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5C417273" w14:textId="77777777" w:rsidR="006D05EF" w:rsidRPr="00491E35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F4373" w14:textId="4566F202" w:rsidR="006D05EF" w:rsidRPr="006D05EF" w:rsidRDefault="006D05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6D05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</w:t>
      </w:r>
      <w:r w:rsidR="004F709B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มีสาระสำคัญ</w:t>
      </w:r>
    </w:p>
    <w:p w14:paraId="7CAB71B5" w14:textId="77777777" w:rsidR="006D05EF" w:rsidRPr="003856FB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1A090D03" w14:textId="52EAF436" w:rsidR="00831ABA" w:rsidRPr="00491E35" w:rsidRDefault="006D05EF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4F55D2">
        <w:rPr>
          <w:rFonts w:asciiTheme="majorBidi" w:hAnsiTheme="majorBidi" w:cs="Angsana New"/>
          <w:sz w:val="30"/>
          <w:szCs w:val="30"/>
        </w:rPr>
        <w:t xml:space="preserve"> 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4F55D2">
        <w:rPr>
          <w:rFonts w:asciiTheme="majorBidi" w:hAnsiTheme="majorBidi" w:cs="Angsana New" w:hint="cs"/>
          <w:sz w:val="30"/>
          <w:szCs w:val="30"/>
          <w:cs/>
        </w:rPr>
        <w:t xml:space="preserve">อาจมีความไม่แน่นอนนั้น </w:t>
      </w:r>
      <w:r w:rsidR="004F55D2">
        <w:rPr>
          <w:rFonts w:asciiTheme="majorBidi" w:hAnsiTheme="majorBidi" w:cs="Angsana New"/>
          <w:sz w:val="30"/>
          <w:szCs w:val="30"/>
          <w:cs/>
        </w:rPr>
        <w:br/>
      </w:r>
      <w:r w:rsidR="004F55D2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ไม่แตกต่างจากที่ได้อธิบายไว้ใน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</w:t>
      </w:r>
      <w:r w:rsidR="00CA18FE">
        <w:rPr>
          <w:rFonts w:asciiTheme="majorBidi" w:hAnsiTheme="majorBidi" w:cs="Angsana New"/>
          <w:sz w:val="30"/>
          <w:szCs w:val="30"/>
        </w:rPr>
        <w:t>7</w:t>
      </w:r>
    </w:p>
    <w:p w14:paraId="39A82123" w14:textId="68F5B99E" w:rsidR="008A0959" w:rsidRPr="003856FB" w:rsidRDefault="008A0959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</w:rPr>
      </w:pPr>
    </w:p>
    <w:p w14:paraId="3FF61EA8" w14:textId="77382640" w:rsidR="00491E35" w:rsidRPr="00491E35" w:rsidRDefault="00491E3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ประมาณการทางบัญชีที่สำคัญ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ข้อสมมติ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และการใช้ดุลยพินิจ</w:t>
      </w:r>
    </w:p>
    <w:p w14:paraId="1EB202BA" w14:textId="2E1F4E79" w:rsidR="00491E35" w:rsidRPr="003856FB" w:rsidRDefault="00491E35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  <w:cs/>
        </w:rPr>
      </w:pPr>
    </w:p>
    <w:p w14:paraId="1BB6DEB9" w14:textId="40205EB6" w:rsidR="006D05EF" w:rsidRPr="006D05EF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ๆ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18B118F" w14:textId="77777777" w:rsidR="006D05EF" w:rsidRPr="003856FB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BDF55B8" w14:textId="34DE3087" w:rsidR="008A0959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ในการจัดทํางบการเงินระหว่างกาลนี้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ประมาณการทางบัญชีที่สําคัญ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ํางบการเงินสําหรับปีสิ้นสุด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</w:t>
      </w:r>
      <w:r w:rsidR="00CA18FE">
        <w:rPr>
          <w:rFonts w:asciiTheme="majorBidi" w:hAnsiTheme="majorBidi" w:cs="Angsana New"/>
          <w:sz w:val="30"/>
          <w:szCs w:val="30"/>
        </w:rPr>
        <w:t>7</w:t>
      </w:r>
    </w:p>
    <w:p w14:paraId="535D17DA" w14:textId="77777777" w:rsidR="00125A54" w:rsidRDefault="00125A54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  <w:sectPr w:rsidR="00125A54" w:rsidSect="00563BA7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5CB651A" w14:textId="77777777" w:rsidR="00BB2134" w:rsidRPr="00217A16" w:rsidRDefault="00BB2134" w:rsidP="00CD18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17A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46F275AE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p w14:paraId="5E997FE2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217A16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1CBDB9D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p w14:paraId="44B5000F" w14:textId="372DAC4A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217A16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</w:t>
      </w:r>
      <w:r w:rsidR="00217A16">
        <w:rPr>
          <w:rFonts w:asciiTheme="majorBidi" w:hAnsiTheme="majorBidi" w:cstheme="majorBidi"/>
          <w:sz w:val="28"/>
          <w:szCs w:val="28"/>
        </w:rPr>
        <w:br/>
      </w:r>
      <w:r w:rsidRPr="00217A16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1E7717" w14:textId="77777777" w:rsidR="00BB2134" w:rsidRPr="00217A16" w:rsidRDefault="00BB2134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144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0"/>
        <w:gridCol w:w="450"/>
        <w:gridCol w:w="1170"/>
        <w:gridCol w:w="360"/>
        <w:gridCol w:w="1170"/>
        <w:gridCol w:w="360"/>
        <w:gridCol w:w="1170"/>
        <w:gridCol w:w="270"/>
        <w:gridCol w:w="1170"/>
      </w:tblGrid>
      <w:tr w:rsidR="00BB2134" w:rsidRPr="00217A16" w14:paraId="6B341AA2" w14:textId="77777777" w:rsidTr="00A7191B">
        <w:tc>
          <w:tcPr>
            <w:tcW w:w="8370" w:type="dxa"/>
            <w:vAlign w:val="bottom"/>
          </w:tcPr>
          <w:p w14:paraId="165A4B6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210ABC1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3DE1E1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2134" w:rsidRPr="00217A16" w14:paraId="7FFBE637" w14:textId="77777777" w:rsidTr="00A7191B">
        <w:tc>
          <w:tcPr>
            <w:tcW w:w="8370" w:type="dxa"/>
            <w:vAlign w:val="bottom"/>
          </w:tcPr>
          <w:p w14:paraId="48EEBC5A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09BC9A25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37241EE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7157FBAF" w14:textId="77777777" w:rsidR="00BB2134" w:rsidRPr="00217A16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75F5991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ระดับ 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17A16" w:rsidRPr="00217A16" w14:paraId="3AF48A3A" w14:textId="77777777" w:rsidTr="00A7191B">
        <w:tc>
          <w:tcPr>
            <w:tcW w:w="8370" w:type="dxa"/>
            <w:vAlign w:val="bottom"/>
          </w:tcPr>
          <w:p w14:paraId="7DBBC450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2767267A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3BE213" w14:textId="14CB655F" w:rsidR="00BB2134" w:rsidRPr="00217A16" w:rsidRDefault="007706E0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06E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A3382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0" w:type="dxa"/>
            <w:vAlign w:val="bottom"/>
          </w:tcPr>
          <w:p w14:paraId="035CBEE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139EA0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43B90E48" w14:textId="77777777" w:rsidR="00BB2134" w:rsidRPr="00217A16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65B5CD" w14:textId="48AD4EC0" w:rsidR="00BB2134" w:rsidRPr="00217A16" w:rsidRDefault="0077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06E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A3382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1FC448D" w14:textId="77777777" w:rsidR="00BB2134" w:rsidRPr="00217A16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DEAF36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17A16" w:rsidRPr="00217A16" w14:paraId="32A73374" w14:textId="77777777" w:rsidTr="00A7191B">
        <w:tc>
          <w:tcPr>
            <w:tcW w:w="8370" w:type="dxa"/>
            <w:vAlign w:val="bottom"/>
          </w:tcPr>
          <w:p w14:paraId="5267A438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6D13C751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D25980" w14:textId="77777777" w:rsidR="00BB2134" w:rsidRPr="00217A16" w:rsidRDefault="00BB2134" w:rsidP="00A7191B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60" w:type="dxa"/>
            <w:vAlign w:val="bottom"/>
          </w:tcPr>
          <w:p w14:paraId="62C04CB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4B80FE" w14:textId="77777777" w:rsidR="00BB2134" w:rsidRPr="00217A16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60" w:type="dxa"/>
          </w:tcPr>
          <w:p w14:paraId="19A03D75" w14:textId="77777777" w:rsidR="00BB2134" w:rsidRPr="00217A16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627949" w14:textId="77777777" w:rsidR="00BB2134" w:rsidRPr="00217A16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63D3BFCE" w14:textId="77777777" w:rsidR="00BB2134" w:rsidRPr="00217A16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723D51" w14:textId="77777777" w:rsidR="00BB2134" w:rsidRPr="00217A16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B2134" w:rsidRPr="00217A16" w14:paraId="1443F929" w14:textId="77777777" w:rsidTr="00A7191B">
        <w:tc>
          <w:tcPr>
            <w:tcW w:w="8370" w:type="dxa"/>
            <w:vAlign w:val="bottom"/>
          </w:tcPr>
          <w:p w14:paraId="536DB99D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33769906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7D93E9D" w14:textId="77777777" w:rsidR="00BB2134" w:rsidRPr="00217A16" w:rsidRDefault="00BB2134" w:rsidP="00A7191B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17A16" w:rsidRPr="00217A16" w14:paraId="32947236" w14:textId="77777777" w:rsidTr="00A7191B">
        <w:tc>
          <w:tcPr>
            <w:tcW w:w="8370" w:type="dxa"/>
            <w:vAlign w:val="bottom"/>
          </w:tcPr>
          <w:p w14:paraId="0EBA517F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450" w:type="dxa"/>
            <w:vAlign w:val="bottom"/>
          </w:tcPr>
          <w:p w14:paraId="1CD52013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3C2F7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AF5319C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7CF78D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431B9D0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B20F04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F6FDF9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79F40E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29941C3D" w14:textId="77777777" w:rsidTr="00A7191B">
        <w:tc>
          <w:tcPr>
            <w:tcW w:w="8370" w:type="dxa"/>
            <w:vAlign w:val="bottom"/>
          </w:tcPr>
          <w:p w14:paraId="03EE5325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68F85787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2D2E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0A0A66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1BAA41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65F89B6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B59B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6DAE69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C8C756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750BB194" w14:textId="77777777" w:rsidTr="00A7191B">
        <w:tc>
          <w:tcPr>
            <w:tcW w:w="8370" w:type="dxa"/>
            <w:vAlign w:val="bottom"/>
          </w:tcPr>
          <w:p w14:paraId="320C1C8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15AEAAF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E1128D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D91A91B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112A47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58FCBD8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8C0698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E5C8FC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5C6E9A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0BC8ECFF" w14:textId="77777777" w:rsidTr="00A7191B">
        <w:tc>
          <w:tcPr>
            <w:tcW w:w="8370" w:type="dxa"/>
            <w:vAlign w:val="bottom"/>
          </w:tcPr>
          <w:p w14:paraId="5CA87E57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สัญญาแลกเปลี่ยนเงินตราต่างประเทศล่วงหน้า (แสดงไว้เป็นส่วนหนึ่งของสินทรัพย์หมุนเวียนอื่น)</w:t>
            </w:r>
          </w:p>
        </w:tc>
        <w:tc>
          <w:tcPr>
            <w:tcW w:w="450" w:type="dxa"/>
            <w:vAlign w:val="bottom"/>
          </w:tcPr>
          <w:p w14:paraId="4703B655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6B5D7" w14:textId="5A4093F5" w:rsidR="00BB2134" w:rsidRPr="00217A16" w:rsidRDefault="0090742B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469</w:t>
            </w:r>
          </w:p>
        </w:tc>
        <w:tc>
          <w:tcPr>
            <w:tcW w:w="360" w:type="dxa"/>
            <w:vAlign w:val="bottom"/>
          </w:tcPr>
          <w:p w14:paraId="092AE69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C7DC7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360" w:type="dxa"/>
          </w:tcPr>
          <w:p w14:paraId="1ED2161C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A6E957" w14:textId="565E3CF6" w:rsidR="00BB2134" w:rsidRPr="00217A16" w:rsidRDefault="0090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70" w:type="dxa"/>
            <w:vAlign w:val="bottom"/>
          </w:tcPr>
          <w:p w14:paraId="2A529F26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B0480D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217A16" w:rsidRPr="00217A16" w14:paraId="20722C48" w14:textId="77777777" w:rsidTr="00A7191B">
        <w:trPr>
          <w:trHeight w:val="236"/>
        </w:trPr>
        <w:tc>
          <w:tcPr>
            <w:tcW w:w="8370" w:type="dxa"/>
            <w:vAlign w:val="bottom"/>
          </w:tcPr>
          <w:p w14:paraId="3638B70C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450" w:type="dxa"/>
            <w:vAlign w:val="bottom"/>
          </w:tcPr>
          <w:p w14:paraId="38D31AFB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5BEDDF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14:paraId="5654EFF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387B8C5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360" w:type="dxa"/>
          </w:tcPr>
          <w:p w14:paraId="58C81AB5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0FB573FD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0" w:type="dxa"/>
            <w:vAlign w:val="bottom"/>
          </w:tcPr>
          <w:p w14:paraId="3F2F6968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8EB92F9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</w:tr>
      <w:tr w:rsidR="00217A16" w:rsidRPr="00217A16" w14:paraId="000F183F" w14:textId="77777777" w:rsidTr="00A7191B">
        <w:tc>
          <w:tcPr>
            <w:tcW w:w="8370" w:type="dxa"/>
            <w:vAlign w:val="bottom"/>
          </w:tcPr>
          <w:p w14:paraId="5719871E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450" w:type="dxa"/>
            <w:vAlign w:val="bottom"/>
          </w:tcPr>
          <w:p w14:paraId="09617640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021B6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AE1904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683860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B479323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E4A4DF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95BBED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5766CA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63E9D8B4" w14:textId="77777777" w:rsidTr="00A7191B">
        <w:tc>
          <w:tcPr>
            <w:tcW w:w="8370" w:type="dxa"/>
            <w:vAlign w:val="bottom"/>
          </w:tcPr>
          <w:p w14:paraId="5E21D997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450" w:type="dxa"/>
            <w:vAlign w:val="bottom"/>
          </w:tcPr>
          <w:p w14:paraId="53A5523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50FA94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5A9C261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2C911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6389C78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D774D8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AA66B9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33A264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57C075CB" w14:textId="77777777" w:rsidTr="0002552A">
        <w:tc>
          <w:tcPr>
            <w:tcW w:w="8370" w:type="dxa"/>
            <w:vAlign w:val="bottom"/>
          </w:tcPr>
          <w:p w14:paraId="1D2B4D55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450" w:type="dxa"/>
            <w:vAlign w:val="bottom"/>
          </w:tcPr>
          <w:p w14:paraId="2142647D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15C224" w14:textId="0F235BDC" w:rsidR="00BB2134" w:rsidRPr="00217A16" w:rsidRDefault="00000B4A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42,463</w:t>
            </w:r>
          </w:p>
        </w:tc>
        <w:tc>
          <w:tcPr>
            <w:tcW w:w="360" w:type="dxa"/>
            <w:vAlign w:val="bottom"/>
          </w:tcPr>
          <w:p w14:paraId="5CC5916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690533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59,659</w:t>
            </w:r>
          </w:p>
        </w:tc>
        <w:tc>
          <w:tcPr>
            <w:tcW w:w="360" w:type="dxa"/>
          </w:tcPr>
          <w:p w14:paraId="31F94002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195555" w14:textId="01105E15" w:rsidR="00BB2134" w:rsidRPr="0002552A" w:rsidRDefault="0002552A" w:rsidP="0002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color w:val="EE0000"/>
                <w:sz w:val="28"/>
                <w:szCs w:val="28"/>
              </w:rPr>
            </w:pPr>
            <w:r w:rsidRPr="0002552A">
              <w:rPr>
                <w:rFonts w:asciiTheme="majorBidi" w:hAnsiTheme="majorBidi" w:cstheme="majorBidi"/>
                <w:sz w:val="28"/>
                <w:szCs w:val="28"/>
              </w:rPr>
              <w:t>38,165</w:t>
            </w:r>
          </w:p>
        </w:tc>
        <w:tc>
          <w:tcPr>
            <w:tcW w:w="270" w:type="dxa"/>
            <w:vAlign w:val="bottom"/>
          </w:tcPr>
          <w:p w14:paraId="60EB7817" w14:textId="77777777" w:rsidR="00BB2134" w:rsidRPr="00AE7085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color w:val="EE0000"/>
                <w:sz w:val="28"/>
                <w:szCs w:val="28"/>
                <w:highlight w:val="red"/>
              </w:rPr>
            </w:pPr>
          </w:p>
        </w:tc>
        <w:tc>
          <w:tcPr>
            <w:tcW w:w="1170" w:type="dxa"/>
            <w:vAlign w:val="bottom"/>
          </w:tcPr>
          <w:p w14:paraId="446AFEDE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51,108</w:t>
            </w:r>
          </w:p>
        </w:tc>
      </w:tr>
      <w:tr w:rsidR="00217A16" w:rsidRPr="00217A16" w14:paraId="4CC2E36B" w14:textId="77777777" w:rsidTr="00A7191B">
        <w:tc>
          <w:tcPr>
            <w:tcW w:w="8370" w:type="dxa"/>
            <w:vAlign w:val="bottom"/>
          </w:tcPr>
          <w:p w14:paraId="0D73E336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31E048C3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5438E2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E16F9FD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81281E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FECCC21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6007E5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1BCA6A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30FF67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0C99D31C" w14:textId="77777777" w:rsidTr="00A7191B">
        <w:tc>
          <w:tcPr>
            <w:tcW w:w="8370" w:type="dxa"/>
            <w:vAlign w:val="bottom"/>
          </w:tcPr>
          <w:p w14:paraId="6B9B4C68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3FCF33B5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FF7F66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6C71AF7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621DF8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2247B54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9BFCE4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417339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EE149F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5EEA0F80" w14:textId="77777777" w:rsidTr="00A7191B">
        <w:tc>
          <w:tcPr>
            <w:tcW w:w="8370" w:type="dxa"/>
            <w:vAlign w:val="bottom"/>
          </w:tcPr>
          <w:p w14:paraId="0444874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แสดงไว้เป็นส่วนหนึ่งของหนี้สินหมุนเวียนอื่น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vAlign w:val="bottom"/>
          </w:tcPr>
          <w:p w14:paraId="54059749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89C114" w14:textId="70069349" w:rsidR="00BB2134" w:rsidRPr="00217A16" w:rsidRDefault="007F2059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360" w:type="dxa"/>
            <w:vAlign w:val="bottom"/>
          </w:tcPr>
          <w:p w14:paraId="40C11C3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6559A7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1,110</w:t>
            </w:r>
          </w:p>
        </w:tc>
        <w:tc>
          <w:tcPr>
            <w:tcW w:w="360" w:type="dxa"/>
          </w:tcPr>
          <w:p w14:paraId="0A2D416D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39957" w14:textId="29B741B0" w:rsidR="00BB2134" w:rsidRPr="00217A16" w:rsidRDefault="0083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270" w:type="dxa"/>
            <w:vAlign w:val="bottom"/>
          </w:tcPr>
          <w:p w14:paraId="278E4E90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8A762" w14:textId="77777777" w:rsidR="00BB2134" w:rsidRPr="00217A16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1,110</w:t>
            </w:r>
          </w:p>
        </w:tc>
      </w:tr>
      <w:tr w:rsidR="00BB2134" w:rsidRPr="00D71364" w14:paraId="7383D509" w14:textId="77777777" w:rsidTr="00A7191B">
        <w:tc>
          <w:tcPr>
            <w:tcW w:w="8370" w:type="dxa"/>
            <w:vAlign w:val="bottom"/>
          </w:tcPr>
          <w:p w14:paraId="5461847B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3C243A80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4E515D8" w14:textId="77777777" w:rsidR="00BB2134" w:rsidRPr="00D164CA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2134" w:rsidRPr="00D71364" w14:paraId="0D507F87" w14:textId="77777777" w:rsidTr="00A7191B">
        <w:tc>
          <w:tcPr>
            <w:tcW w:w="8370" w:type="dxa"/>
            <w:vAlign w:val="bottom"/>
          </w:tcPr>
          <w:p w14:paraId="2390A4BF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F0CEB34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DA83675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3DF70E" w14:textId="77777777" w:rsidR="00BB2134" w:rsidRPr="00D71364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93B91AD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17A16" w:rsidRPr="00D71364" w14:paraId="58CD3D4D" w14:textId="77777777" w:rsidTr="00A7191B">
        <w:tc>
          <w:tcPr>
            <w:tcW w:w="8370" w:type="dxa"/>
            <w:vAlign w:val="bottom"/>
          </w:tcPr>
          <w:p w14:paraId="6439242D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F2DACC8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4A7E14" w14:textId="7F7AC442" w:rsidR="00BB2134" w:rsidRPr="00D71364" w:rsidRDefault="00AA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A3382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vAlign w:val="bottom"/>
          </w:tcPr>
          <w:p w14:paraId="42D37DD6" w14:textId="77777777" w:rsidR="00BB2134" w:rsidRPr="00D71364" w:rsidRDefault="00BB2134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F59E7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0478C09F" w14:textId="77777777" w:rsidR="00BB2134" w:rsidRPr="00D71364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2551A" w14:textId="2F5815EF" w:rsidR="00BB2134" w:rsidRPr="00D71364" w:rsidRDefault="00AA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A3382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4E0788E8" w14:textId="77777777" w:rsidR="00BB2134" w:rsidRPr="00D71364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1C0A8B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7A16" w:rsidRPr="00D71364" w14:paraId="468BFB07" w14:textId="77777777" w:rsidTr="00A7191B">
        <w:tc>
          <w:tcPr>
            <w:tcW w:w="8370" w:type="dxa"/>
            <w:vAlign w:val="bottom"/>
          </w:tcPr>
          <w:p w14:paraId="54B5A5C3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7A50E2B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1D69C6" w14:textId="77777777" w:rsidR="00BB2134" w:rsidRPr="00D71364" w:rsidRDefault="00BB2134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6D6FCF2E" w14:textId="77777777" w:rsidR="00BB2134" w:rsidRPr="00D71364" w:rsidRDefault="00BB2134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6C1A75" w14:textId="77777777" w:rsidR="00BB2134" w:rsidRPr="00D71364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4F3FF95B" w14:textId="77777777" w:rsidR="00BB2134" w:rsidRPr="00D71364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4E05D4" w14:textId="77777777" w:rsidR="00BB2134" w:rsidRPr="00D71364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04273D4" w14:textId="77777777" w:rsidR="00BB2134" w:rsidRPr="00D71364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624F61" w14:textId="77777777" w:rsidR="00BB2134" w:rsidRPr="00D71364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B2134" w:rsidRPr="00D71364" w14:paraId="6944C3D1" w14:textId="77777777" w:rsidTr="00A7191B">
        <w:tc>
          <w:tcPr>
            <w:tcW w:w="8370" w:type="dxa"/>
            <w:vAlign w:val="bottom"/>
          </w:tcPr>
          <w:p w14:paraId="032A1DA1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01BF540D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40830CC" w14:textId="77777777" w:rsidR="00BB2134" w:rsidRPr="00D164CA" w:rsidRDefault="00BB2134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4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A16" w:rsidRPr="00D71364" w14:paraId="642ECAC6" w14:textId="77777777" w:rsidTr="00A7191B">
        <w:tc>
          <w:tcPr>
            <w:tcW w:w="8370" w:type="dxa"/>
            <w:vAlign w:val="bottom"/>
          </w:tcPr>
          <w:p w14:paraId="0E190697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ทรัพย์</w:t>
            </w:r>
          </w:p>
        </w:tc>
        <w:tc>
          <w:tcPr>
            <w:tcW w:w="450" w:type="dxa"/>
            <w:vAlign w:val="bottom"/>
          </w:tcPr>
          <w:p w14:paraId="711E8447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58530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69363C5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675489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A22C8AF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9D544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F7568F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0A960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1F186B7A" w14:textId="77777777" w:rsidTr="00A7191B">
        <w:tc>
          <w:tcPr>
            <w:tcW w:w="8370" w:type="dxa"/>
            <w:vAlign w:val="bottom"/>
          </w:tcPr>
          <w:p w14:paraId="7225F45B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351C2C83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E47555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B760C42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C0F34E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42BB11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0F832B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27FC89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0FED89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2DBE27D3" w14:textId="77777777" w:rsidTr="00A7191B">
        <w:tc>
          <w:tcPr>
            <w:tcW w:w="8370" w:type="dxa"/>
            <w:vAlign w:val="bottom"/>
          </w:tcPr>
          <w:p w14:paraId="06DFDE79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55666F71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CE37B0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33B3B85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673C53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822247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69EDD1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D50D51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6CC493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655B1053" w14:textId="77777777" w:rsidTr="00A7191B">
        <w:tc>
          <w:tcPr>
            <w:tcW w:w="8370" w:type="dxa"/>
            <w:vAlign w:val="bottom"/>
          </w:tcPr>
          <w:p w14:paraId="730A9D32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D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แสดงไว้เป็นส่วนหนึ่งของสินทรัพย์หมุนเวียนอื่น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50" w:type="dxa"/>
            <w:vAlign w:val="bottom"/>
          </w:tcPr>
          <w:p w14:paraId="793D754E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CA3223" w14:textId="43E3C049" w:rsidR="00BB2134" w:rsidRPr="00D71364" w:rsidRDefault="004A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360" w:type="dxa"/>
            <w:vAlign w:val="bottom"/>
          </w:tcPr>
          <w:p w14:paraId="78F24BD8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4833A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360" w:type="dxa"/>
          </w:tcPr>
          <w:p w14:paraId="7F3AEEF4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EE1143" w14:textId="1F8A4C03" w:rsidR="00BB2134" w:rsidRPr="00D71364" w:rsidRDefault="004A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70" w:type="dxa"/>
            <w:vAlign w:val="bottom"/>
          </w:tcPr>
          <w:p w14:paraId="5219033E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E3B70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217A16" w:rsidRPr="00D71364" w14:paraId="79445F5A" w14:textId="77777777" w:rsidTr="00A7191B">
        <w:tc>
          <w:tcPr>
            <w:tcW w:w="8370" w:type="dxa"/>
            <w:vAlign w:val="bottom"/>
          </w:tcPr>
          <w:p w14:paraId="718E3BC8" w14:textId="77777777" w:rsidR="00BB2134" w:rsidRPr="00CA1D9D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8985C9E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260812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1058F5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316E3F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F5F260C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439F49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26FFD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CF06CB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094144D7" w14:textId="77777777" w:rsidTr="00A7191B">
        <w:tc>
          <w:tcPr>
            <w:tcW w:w="8370" w:type="dxa"/>
            <w:vAlign w:val="bottom"/>
          </w:tcPr>
          <w:p w14:paraId="4F0AF615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50" w:type="dxa"/>
            <w:vAlign w:val="bottom"/>
          </w:tcPr>
          <w:p w14:paraId="728F5D2A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F616C9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BD4E0AD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BC4DE0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046783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03DDF7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670A3E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00F198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333ACC98" w14:textId="77777777" w:rsidTr="00A7191B">
        <w:tc>
          <w:tcPr>
            <w:tcW w:w="8370" w:type="dxa"/>
            <w:vAlign w:val="bottom"/>
          </w:tcPr>
          <w:p w14:paraId="27FA9FCF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54D18869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6B178A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872B21E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81073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30BE6D1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A2AE00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FA1A2D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B2AEE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2487C06E" w14:textId="77777777" w:rsidTr="00A7191B">
        <w:tc>
          <w:tcPr>
            <w:tcW w:w="8370" w:type="dxa"/>
            <w:vAlign w:val="bottom"/>
          </w:tcPr>
          <w:p w14:paraId="71C7BEC7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16EED726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C09436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E02B96D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907451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CB5305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3CA994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426689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47275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1DBE1B1C" w14:textId="77777777" w:rsidTr="00A7191B">
        <w:tc>
          <w:tcPr>
            <w:tcW w:w="8370" w:type="dxa"/>
            <w:vAlign w:val="bottom"/>
          </w:tcPr>
          <w:p w14:paraId="06EE1235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D7136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  <w:vAlign w:val="bottom"/>
          </w:tcPr>
          <w:p w14:paraId="763D3159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B2915" w14:textId="2ABF9EC5" w:rsidR="00BB2134" w:rsidRPr="00D71364" w:rsidRDefault="00236B2A" w:rsidP="0077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360" w:type="dxa"/>
            <w:vAlign w:val="bottom"/>
          </w:tcPr>
          <w:p w14:paraId="6F83C6F2" w14:textId="77777777" w:rsidR="00BB2134" w:rsidRPr="00D71364" w:rsidRDefault="00BB21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741439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DA0C82"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  <w:tc>
          <w:tcPr>
            <w:tcW w:w="360" w:type="dxa"/>
          </w:tcPr>
          <w:p w14:paraId="59388E2C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B3020D" w14:textId="6CB3B2E8" w:rsidR="00BB2134" w:rsidRPr="00D71364" w:rsidRDefault="0023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  <w:vAlign w:val="bottom"/>
          </w:tcPr>
          <w:p w14:paraId="1362A549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6B9EF6" w14:textId="77777777" w:rsidR="00BB2134" w:rsidRPr="00D71364" w:rsidRDefault="00BB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C82"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</w:tr>
    </w:tbl>
    <w:p w14:paraId="75E1E065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BB2134" w:rsidSect="00A7191B"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4F81078C" w14:textId="16A9CC7E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666998">
        <w:rPr>
          <w:rFonts w:asciiTheme="majorBidi" w:hAnsiTheme="majorBidi" w:cs="Angsana New" w:hint="cs"/>
          <w:sz w:val="30"/>
          <w:szCs w:val="30"/>
          <w:cs/>
        </w:rPr>
        <w:lastRenderedPageBreak/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</w:rPr>
        <w:t>งวด</w:t>
      </w:r>
    </w:p>
    <w:p w14:paraId="240B6FF6" w14:textId="77777777" w:rsidR="00BB2134" w:rsidRPr="00666998" w:rsidRDefault="00BB2134" w:rsidP="00BB2134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5D2EBA2" w14:textId="77777777" w:rsidR="00BB2134" w:rsidRPr="00666998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67A699B0" w14:textId="77777777" w:rsidR="00BB2134" w:rsidRPr="00666998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75503E8" w14:textId="059CDBC5" w:rsidR="00BB2134" w:rsidRPr="00DD3B33" w:rsidRDefault="00BB2134" w:rsidP="00DD3B33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666998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7383B86A" w14:textId="4564B135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ลูกหนี้การค้าและลูกหนี้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1F46B23F" w14:textId="18B6412B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สินทรัพย์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="00B4062D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7630D88D" w14:textId="77777777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 </w:t>
      </w:r>
    </w:p>
    <w:p w14:paraId="4AF085DE" w14:textId="2D6D12C9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เจ้าหนี้การค้าและเจ้าหนี้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084C7E2D" w14:textId="5E6A9FF8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หนี้สินหมุนเวียน</w:t>
      </w:r>
      <w:r w:rsidR="00B4062D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799146BB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5537196" w14:textId="5A7E1B4E" w:rsidR="00BB2134" w:rsidRPr="001277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มูลค่ายุติธรรมของเงินกู้ยืมระยะยาว</w:t>
      </w:r>
      <w:r>
        <w:rPr>
          <w:rFonts w:asciiTheme="majorBidi" w:hAnsiTheme="majorBidi" w:cs="Angsana New" w:hint="cs"/>
          <w:sz w:val="30"/>
          <w:szCs w:val="30"/>
          <w:cs/>
        </w:rPr>
        <w:t>จากสถาบันการเงินที่วัดมูลค่าด้วยราคาทุนตัดจำหน่ายคำนวณโดยวิธี</w:t>
      </w:r>
      <w:r>
        <w:rPr>
          <w:rFonts w:asciiTheme="majorBidi" w:hAnsiTheme="majorBidi" w:cs="Angsana New"/>
          <w:sz w:val="30"/>
          <w:szCs w:val="30"/>
          <w:cs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คิดลดกระแสเงินสด</w:t>
      </w:r>
    </w:p>
    <w:p w14:paraId="7D3978DB" w14:textId="77777777" w:rsidR="00BB2134" w:rsidRPr="001277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20DE62F2" w14:textId="75B14368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มูลค่ายุติธรรมของสัญญาอนุพันธ์อ้างอิงจากเทคนิคการประเมินมูลค่า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โดยเทคนิคการประเมินมูลค่านี้ใช้ประโยชน์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สูงสุดจากข้อมูลในตลาดที่สังเกตได้ที่มีอยู่</w:t>
      </w:r>
      <w:r w:rsidRPr="002F256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โดยการพิจารณามูลค่ายุติธรรมของสัญญาแลกเปลี่ยนเงินตราต่างประเทศ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ล่วงหน้ากำหนดโดยอ้างอิงจากอัตราแลกเปลี่ยนเงินตราต่างประเทศล่วงหน้า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ณ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และคิดลดมูลค่าที่ได้กลับมาเป็นมูลค่าปัจจุบันซึ่งเป็นมูลค่ายุติธรรมอยู่ในระดับ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/>
          <w:sz w:val="30"/>
          <w:szCs w:val="30"/>
        </w:rPr>
        <w:t>2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ของลำดับชั้นมูลค่ายุติธรรม</w:t>
      </w:r>
    </w:p>
    <w:p w14:paraId="0E869B49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FE9ED" w14:textId="77777777" w:rsidR="00BB2134" w:rsidRPr="00D532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60BE21F5" w14:textId="77777777" w:rsidR="00BB2134" w:rsidRPr="00D532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21E12962" w14:textId="69746A2C" w:rsidR="00D24BD1" w:rsidRPr="00D24BD1" w:rsidRDefault="00D24BD1" w:rsidP="00D24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/>
          <w:sz w:val="30"/>
          <w:szCs w:val="30"/>
        </w:rPr>
      </w:pPr>
      <w:r w:rsidRPr="00D24BD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82F16">
        <w:rPr>
          <w:rFonts w:asciiTheme="majorBidi" w:hAnsiTheme="majorBidi" w:cs="Angsana New"/>
          <w:sz w:val="30"/>
          <w:szCs w:val="30"/>
        </w:rPr>
        <w:t>1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ณ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ตลาดจะถือเป็นตลาดที่มีสภาพคล่องเมื่อราคาเสนอซื้อขายมีพร้อมและสมํ่าเสมอ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จากการแลกเปลี่ยนจากตัวแทน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นายหน้า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กลุ่มอุตสาหกรรม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ผู้ให้บริการด้านราคา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หรือหน่วยงานกํากับดูแล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และราคานั้น</w:t>
      </w:r>
      <w:r w:rsidRPr="0080042D">
        <w:rPr>
          <w:rFonts w:asciiTheme="majorBidi" w:hAnsiTheme="majorBidi" w:cs="Angsana New" w:hint="cs"/>
          <w:spacing w:val="-2"/>
          <w:sz w:val="30"/>
          <w:szCs w:val="30"/>
          <w:cs/>
        </w:rPr>
        <w:t>แสดงถึงรายการในตลาดที่เกิดขึ้นจริงอย่างสมํ่าเสมอ</w:t>
      </w:r>
      <w:r w:rsidRPr="0080042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80042D">
        <w:rPr>
          <w:rFonts w:asciiTheme="majorBidi" w:hAnsiTheme="majorBidi" w:cs="Angsana New" w:hint="cs"/>
          <w:spacing w:val="-2"/>
          <w:sz w:val="30"/>
          <w:szCs w:val="30"/>
          <w:cs/>
        </w:rPr>
        <w:t>ในราคาซึ่งคู่สัญญาซึ่งเป็นอิสระจากกันพึงกําหนดในการซื้อขาย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D24BD1">
        <w:rPr>
          <w:rFonts w:asciiTheme="majorBidi" w:hAnsiTheme="majorBidi"/>
          <w:sz w:val="30"/>
          <w:szCs w:val="30"/>
        </w:rPr>
        <w:t xml:space="preserve">Arm’s length basis)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ราคาเสนอซื้อขายที่ใช้สําหรับสินทรัพย์ทางการเงินที่ถือโดยกลุ่มบริษัท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ราคาเสนอซื้อปัจจุบัน</w:t>
      </w:r>
    </w:p>
    <w:p w14:paraId="55FD57AA" w14:textId="586D5364" w:rsidR="00D574C9" w:rsidRDefault="00D574C9" w:rsidP="00D24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7318F50A" w14:textId="496F4389" w:rsidR="00D24BD1" w:rsidRPr="00D24BD1" w:rsidRDefault="00D24BD1" w:rsidP="00D24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D24BD1">
        <w:rPr>
          <w:rFonts w:asciiTheme="majorBidi" w:hAnsiTheme="majorBidi" w:cs="Angsana New" w:hint="cs"/>
          <w:sz w:val="30"/>
          <w:szCs w:val="30"/>
          <w:cs/>
        </w:rPr>
        <w:lastRenderedPageBreak/>
        <w:t>ข้อมูลระดับ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82F16">
        <w:rPr>
          <w:rFonts w:asciiTheme="majorBidi" w:hAnsiTheme="majorBidi" w:cs="Angsana New"/>
          <w:sz w:val="30"/>
          <w:szCs w:val="30"/>
        </w:rPr>
        <w:t>2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มูลค่ายุติธรรมของเครื่องมือทางการเงินที่มีการซื้อขายแบบไม่เป็นทางการ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เช่นการซื้อขายตราสารอนุพันธุ์นอกตลาดหลักทรัพย์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D24BD1">
        <w:rPr>
          <w:rFonts w:asciiTheme="majorBidi" w:hAnsiTheme="majorBidi"/>
          <w:sz w:val="30"/>
          <w:szCs w:val="30"/>
        </w:rPr>
        <w:t xml:space="preserve">Over the counter)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โดยจะเป็นการตกลงรายละเอียดกันเองโดยตรงระหว่างผู้ซื้อและผู้ขาย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และใช้ข้อมูลที่มีอยู่โดยสามารถสังเกตได้โดยตรงในตลาด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หรือใช้ข้อมูลที่มาจากการอ้างอิงหรือการคํานวณจากข้อมูลที่สามารถสังเกตได้โดยตรงในตลาดร่วมด้วยในการประเมินมูลค่ายุติธรรม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วิธีการประเมินมูลค่ายุติธรรมประกอบด้วย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มูลค่าปัจจุบันของประมาณการกระแสเงินสดในอนาคตโดยอ้างอิงจากเส้นอัตราผลตอบแทน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D6667">
        <w:rPr>
          <w:rFonts w:asciiTheme="majorBidi" w:hAnsiTheme="majorBidi" w:cs="Angsana New"/>
          <w:sz w:val="30"/>
          <w:szCs w:val="30"/>
        </w:rPr>
        <w:br/>
      </w:r>
      <w:r w:rsidRPr="00D24BD1">
        <w:rPr>
          <w:rFonts w:asciiTheme="majorBidi" w:hAnsiTheme="majorBidi" w:cs="Angsana New"/>
          <w:sz w:val="30"/>
          <w:szCs w:val="30"/>
          <w:cs/>
        </w:rPr>
        <w:t>(</w:t>
      </w:r>
      <w:r w:rsidRPr="00D24BD1">
        <w:rPr>
          <w:rFonts w:asciiTheme="majorBidi" w:hAnsiTheme="majorBidi"/>
          <w:sz w:val="30"/>
          <w:szCs w:val="30"/>
        </w:rPr>
        <w:t xml:space="preserve">Yield curves)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ที่สังเกตได้ในตลาด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และมูลค่าปัจจุบันของกระแสเงินสดในอนาคตโดยอ้างอิงจากอัตราแลกเปลี่ยนล่วงหน้า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ณ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</w:p>
    <w:p w14:paraId="1F7D6A22" w14:textId="77777777" w:rsidR="00D24BD1" w:rsidRPr="002928E5" w:rsidRDefault="00D24BD1" w:rsidP="00D24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/>
          <w:sz w:val="24"/>
          <w:szCs w:val="24"/>
        </w:rPr>
      </w:pPr>
    </w:p>
    <w:p w14:paraId="66F55C48" w14:textId="6DE78E00" w:rsidR="00BB2134" w:rsidRDefault="00D24BD1" w:rsidP="00D24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D24BD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82F16">
        <w:rPr>
          <w:rFonts w:asciiTheme="majorBidi" w:hAnsiTheme="majorBidi" w:cs="Angsana New"/>
          <w:sz w:val="30"/>
          <w:szCs w:val="30"/>
        </w:rPr>
        <w:t>3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กลุ่มบริษัทใช้เทคนิคการประเมินมูลค่าสําหรับการวัดมูลค่ายุติธรรมระดับที่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574C9">
        <w:rPr>
          <w:rFonts w:asciiTheme="majorBidi" w:hAnsiTheme="majorBidi" w:cs="Angsana New"/>
          <w:sz w:val="30"/>
          <w:szCs w:val="30"/>
        </w:rPr>
        <w:t>3</w:t>
      </w:r>
      <w:r w:rsidRPr="00D24B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4BD1">
        <w:rPr>
          <w:rFonts w:asciiTheme="majorBidi" w:hAnsiTheme="majorBidi" w:cs="Angsana New" w:hint="cs"/>
          <w:sz w:val="30"/>
          <w:szCs w:val="30"/>
          <w:cs/>
        </w:rPr>
        <w:t>โดยใช้วิธีแบบจําลองการกําหนดราคาและการคิดลดกระแสเงินสด</w:t>
      </w:r>
    </w:p>
    <w:p w14:paraId="01ADA5C7" w14:textId="77777777" w:rsidR="00BB2134" w:rsidRPr="002928E5" w:rsidRDefault="00BB2134" w:rsidP="00BB213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u w:val="none"/>
          <w:lang w:val="th-TH"/>
        </w:rPr>
      </w:pPr>
    </w:p>
    <w:p w14:paraId="186263C8" w14:textId="2CA99B0A" w:rsidR="008A0959" w:rsidRPr="00491E35" w:rsidRDefault="008A0959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778FBC83" w14:textId="2BD345F2" w:rsidR="008A0959" w:rsidRPr="002928E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24"/>
          <w:szCs w:val="24"/>
          <w:lang w:val="th-TH"/>
        </w:rPr>
      </w:pPr>
    </w:p>
    <w:p w14:paraId="7E69E683" w14:textId="4B488B34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FBD2EE5" w14:textId="77777777" w:rsidR="008A0959" w:rsidRPr="002928E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4"/>
          <w:szCs w:val="24"/>
        </w:rPr>
      </w:pPr>
    </w:p>
    <w:p w14:paraId="01D2DB73" w14:textId="4C72D5A9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11396A07" w14:textId="77777777" w:rsidR="008A0959" w:rsidRPr="002928E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4"/>
          <w:szCs w:val="24"/>
        </w:rPr>
      </w:pPr>
    </w:p>
    <w:p w14:paraId="62A53834" w14:textId="001E9553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ผลิตภัณฑ์อาหารกุ้ง</w:t>
      </w:r>
    </w:p>
    <w:p w14:paraId="776A136E" w14:textId="5046DAFE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ผลิตภัณฑ์อาหารปลา</w:t>
      </w:r>
    </w:p>
    <w:p w14:paraId="3B785C6C" w14:textId="028C9C16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ผลิตภัณฑ์อาหารสัตว์บก</w:t>
      </w:r>
    </w:p>
    <w:p w14:paraId="137E5FA6" w14:textId="0C592830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ผลิตภัณฑ์อื่น ๆ</w:t>
      </w:r>
    </w:p>
    <w:p w14:paraId="7228108F" w14:textId="77777777" w:rsidR="008A0959" w:rsidRPr="002928E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4"/>
          <w:szCs w:val="24"/>
        </w:rPr>
      </w:pPr>
    </w:p>
    <w:p w14:paraId="3683C30E" w14:textId="238DC308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</w:t>
      </w:r>
      <w:r w:rsidR="00026E3B" w:rsidRPr="009874D5">
        <w:rPr>
          <w:rFonts w:asciiTheme="majorBidi" w:hAnsiTheme="majorBidi" w:cstheme="majorBidi"/>
          <w:sz w:val="30"/>
          <w:szCs w:val="30"/>
          <w:cs/>
        </w:rPr>
        <w:t>ในงบกำไรขาดทุน</w:t>
      </w:r>
    </w:p>
    <w:p w14:paraId="77DECC8B" w14:textId="77777777" w:rsidR="008A0959" w:rsidRPr="002928E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4"/>
          <w:szCs w:val="24"/>
        </w:rPr>
      </w:pPr>
    </w:p>
    <w:p w14:paraId="59BBD34D" w14:textId="337787F0" w:rsidR="00251738" w:rsidRDefault="004F55D2" w:rsidP="004F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3C6FED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251738" w:rsidSect="00BB2134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EDC2FEC" w14:textId="4C3E8E69" w:rsidR="00251738" w:rsidRPr="006E7761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26"/>
          <w:szCs w:val="26"/>
        </w:rPr>
      </w:pPr>
      <w:r w:rsidRPr="006E7761">
        <w:rPr>
          <w:rFonts w:asciiTheme="majorBidi" w:hAnsiTheme="majorBidi" w:cs="Angsana New" w:hint="cs"/>
          <w:sz w:val="26"/>
          <w:szCs w:val="26"/>
          <w:cs/>
        </w:rPr>
        <w:lastRenderedPageBreak/>
        <w:t>ข้อมูล</w:t>
      </w:r>
      <w:r w:rsidR="004F55D2" w:rsidRPr="006E7761">
        <w:rPr>
          <w:rFonts w:asciiTheme="majorBidi" w:hAnsiTheme="majorBidi" w:cs="Angsana New" w:hint="cs"/>
          <w:sz w:val="26"/>
          <w:szCs w:val="26"/>
          <w:cs/>
        </w:rPr>
        <w:t>ผลการดำเนินงาน</w:t>
      </w:r>
      <w:r w:rsidRPr="006E7761">
        <w:rPr>
          <w:rFonts w:asciiTheme="majorBidi" w:hAnsiTheme="majorBidi" w:cs="Angsana New" w:hint="cs"/>
          <w:sz w:val="26"/>
          <w:szCs w:val="26"/>
          <w:cs/>
        </w:rPr>
        <w:t>จำแนก</w:t>
      </w:r>
      <w:r w:rsidR="004F55D2" w:rsidRPr="006E7761">
        <w:rPr>
          <w:rFonts w:asciiTheme="majorBidi" w:hAnsiTheme="majorBidi" w:cs="Angsana New" w:hint="cs"/>
          <w:sz w:val="26"/>
          <w:szCs w:val="26"/>
          <w:cs/>
        </w:rPr>
        <w:t>ส่วนงาน</w:t>
      </w:r>
      <w:r w:rsidRPr="006E7761">
        <w:rPr>
          <w:rFonts w:asciiTheme="majorBidi" w:hAnsiTheme="majorBidi" w:cs="Angsana New" w:hint="cs"/>
          <w:sz w:val="26"/>
          <w:szCs w:val="26"/>
          <w:cs/>
        </w:rPr>
        <w:t>ตามส่วนงานของกลุ่มบริษัทมีดังต่อไปนี้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77"/>
        <w:gridCol w:w="243"/>
        <w:gridCol w:w="1350"/>
        <w:gridCol w:w="270"/>
        <w:gridCol w:w="1440"/>
        <w:gridCol w:w="270"/>
        <w:gridCol w:w="1350"/>
      </w:tblGrid>
      <w:tr w:rsidR="00066735" w:rsidRPr="006E7761" w14:paraId="192F4D84" w14:textId="77777777" w:rsidTr="00446C18">
        <w:tc>
          <w:tcPr>
            <w:tcW w:w="6210" w:type="dxa"/>
            <w:vAlign w:val="bottom"/>
          </w:tcPr>
          <w:p w14:paraId="6F95D022" w14:textId="77777777" w:rsidR="00066735" w:rsidRPr="006E7761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43E73D81" w14:textId="064224E4" w:rsidR="00066735" w:rsidRPr="006E7761" w:rsidRDefault="00066735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0D6A" w:rsidRPr="006E7761" w14:paraId="26160AFE" w14:textId="77777777" w:rsidTr="00446C18">
        <w:tc>
          <w:tcPr>
            <w:tcW w:w="6210" w:type="dxa"/>
            <w:vAlign w:val="bottom"/>
          </w:tcPr>
          <w:p w14:paraId="045124F9" w14:textId="67DBB623" w:rsidR="00C80D6A" w:rsidRPr="006E7761" w:rsidRDefault="00C80D6A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C0C161" w14:textId="20552891" w:rsidR="00C80D6A" w:rsidRPr="006E7761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39953A9" w14:textId="77777777" w:rsidR="00C80D6A" w:rsidRPr="006E7761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14:paraId="2C000530" w14:textId="03F25AFD" w:rsidR="00C80D6A" w:rsidRPr="006E7761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3E4B349" w14:textId="77777777" w:rsidR="00C80D6A" w:rsidRPr="006E7761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23589D1" w14:textId="6C6BF00A" w:rsidR="00C80D6A" w:rsidRPr="006E7761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4AE3C3C" w14:textId="77777777" w:rsidR="00C80D6A" w:rsidRPr="006E7761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EB41BA" w14:textId="0D605BCB" w:rsidR="00C80D6A" w:rsidRPr="006E7761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64B716" w14:textId="77777777" w:rsidR="00C80D6A" w:rsidRPr="006E7761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E37BEE" w14:textId="42D1A2F0" w:rsidR="00C80D6A" w:rsidRPr="006E7761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80D6A" w:rsidRPr="006E7761" w14:paraId="163B3607" w14:textId="77777777" w:rsidTr="00446C18">
        <w:tc>
          <w:tcPr>
            <w:tcW w:w="6210" w:type="dxa"/>
            <w:vAlign w:val="bottom"/>
          </w:tcPr>
          <w:p w14:paraId="36B06839" w14:textId="5699BF3E" w:rsidR="00C80D6A" w:rsidRPr="006E7761" w:rsidRDefault="00CA18FE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AA3382" w:rsidRPr="006E7761">
              <w:rPr>
                <w:rFonts w:ascii="Angsana New" w:eastAsia="Arial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6E7761">
              <w:rPr>
                <w:rFonts w:ascii="Angsana New" w:eastAsia="Arial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6E7761">
              <w:rPr>
                <w:rFonts w:ascii="Angsana New" w:eastAsia="Arial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AA3382" w:rsidRPr="006E7761">
              <w:rPr>
                <w:rFonts w:ascii="Angsana New" w:eastAsia="Arial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AA3382" w:rsidRPr="006E7761">
              <w:rPr>
                <w:rFonts w:ascii="Angsana New" w:eastAsia="Arial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="00F2348B" w:rsidRPr="006E7761">
              <w:rPr>
                <w:rFonts w:ascii="Angsana New" w:eastAsia="Arial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62C6D704" w14:textId="0CB29F6E" w:rsidR="00C80D6A" w:rsidRPr="006E7761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105A8C60" w14:textId="77777777" w:rsidR="00C80D6A" w:rsidRPr="006E7761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14:paraId="320363A0" w14:textId="2C2B3344" w:rsidR="00C80D6A" w:rsidRPr="006E7761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อาหารปลา</w:t>
            </w:r>
          </w:p>
        </w:tc>
        <w:tc>
          <w:tcPr>
            <w:tcW w:w="243" w:type="dxa"/>
          </w:tcPr>
          <w:p w14:paraId="698780BC" w14:textId="77777777" w:rsidR="00C80D6A" w:rsidRPr="006E7761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025C899" w14:textId="77BEB089" w:rsidR="00C80D6A" w:rsidRPr="006E7761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01AD4630" w14:textId="77777777" w:rsidR="00C80D6A" w:rsidRPr="006E7761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BC56FCA" w14:textId="6B499A31" w:rsidR="00C80D6A" w:rsidRPr="006E7761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45A498D7" w14:textId="77777777" w:rsidR="00C80D6A" w:rsidRPr="006E7761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BBAD5" w14:textId="55D0C864" w:rsidR="00C80D6A" w:rsidRPr="006E7761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66735" w:rsidRPr="006E7761" w14:paraId="40BD64F1" w14:textId="77777777" w:rsidTr="00446C18">
        <w:tc>
          <w:tcPr>
            <w:tcW w:w="6210" w:type="dxa"/>
            <w:vAlign w:val="bottom"/>
          </w:tcPr>
          <w:p w14:paraId="5EA76CCE" w14:textId="77777777" w:rsidR="00066735" w:rsidRPr="006E7761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5AE2900F" w14:textId="5FF69707" w:rsidR="00066735" w:rsidRPr="006E7761" w:rsidRDefault="00066735" w:rsidP="00D2581A">
            <w:pPr>
              <w:jc w:val="center"/>
              <w:rPr>
                <w:rFonts w:ascii="Angsana New" w:eastAsia="Arial" w:hAnsi="Angsana New" w:cs="Angsana New"/>
                <w:i/>
                <w:i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i/>
                <w:iCs/>
                <w:sz w:val="26"/>
                <w:szCs w:val="26"/>
              </w:rPr>
              <w:t>(</w:t>
            </w:r>
            <w:r w:rsidRPr="006E7761">
              <w:rPr>
                <w:rFonts w:ascii="Angsana New" w:eastAsia="Arial" w:hAnsi="Angsana New" w:cs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6E7761">
              <w:rPr>
                <w:rFonts w:ascii="Angsana New" w:eastAsia="Arial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4070D2" w:rsidRPr="006E7761" w14:paraId="678B0C64" w14:textId="77777777" w:rsidTr="00446C18">
        <w:tc>
          <w:tcPr>
            <w:tcW w:w="6210" w:type="dxa"/>
            <w:vAlign w:val="bottom"/>
          </w:tcPr>
          <w:p w14:paraId="64960021" w14:textId="0A075B3D" w:rsidR="004070D2" w:rsidRPr="006E7761" w:rsidRDefault="004070D2" w:rsidP="004070D2">
            <w:pPr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B5F138" w14:textId="01E1F18B" w:rsidR="004070D2" w:rsidRPr="006E7761" w:rsidRDefault="00D8557B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  <w:r>
              <w:rPr>
                <w:rFonts w:ascii="Angsana New" w:eastAsia="Arial" w:hAnsi="Angsana New" w:cs="Angsana New"/>
                <w:sz w:val="26"/>
                <w:szCs w:val="26"/>
              </w:rPr>
              <w:t>2,839,395</w:t>
            </w:r>
          </w:p>
        </w:tc>
        <w:tc>
          <w:tcPr>
            <w:tcW w:w="270" w:type="dxa"/>
          </w:tcPr>
          <w:p w14:paraId="1F1EE78F" w14:textId="77777777" w:rsidR="004070D2" w:rsidRPr="006E7761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F062FEC" w14:textId="107CCE9A" w:rsidR="004070D2" w:rsidRPr="006E7761" w:rsidRDefault="00D8557B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>
              <w:rPr>
                <w:rFonts w:ascii="Angsana New" w:eastAsia="Arial" w:hAnsi="Angsana New" w:cs="Angsana New"/>
                <w:sz w:val="26"/>
                <w:szCs w:val="26"/>
              </w:rPr>
              <w:t>1,271,089</w:t>
            </w:r>
          </w:p>
        </w:tc>
        <w:tc>
          <w:tcPr>
            <w:tcW w:w="243" w:type="dxa"/>
          </w:tcPr>
          <w:p w14:paraId="7AB9F995" w14:textId="77777777" w:rsidR="004070D2" w:rsidRPr="006E7761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E90BE3" w14:textId="0C14AE92" w:rsidR="004070D2" w:rsidRPr="006E7761" w:rsidRDefault="00DB7C89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</w:rPr>
              <w:t>240,362</w:t>
            </w:r>
          </w:p>
        </w:tc>
        <w:tc>
          <w:tcPr>
            <w:tcW w:w="270" w:type="dxa"/>
          </w:tcPr>
          <w:p w14:paraId="5A3E4C3C" w14:textId="77777777" w:rsidR="004070D2" w:rsidRPr="006E7761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6CE1C" w14:textId="606AB157" w:rsidR="004070D2" w:rsidRPr="006E7761" w:rsidRDefault="00D8557B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>
              <w:rPr>
                <w:rFonts w:ascii="Angsana New" w:eastAsia="Arial" w:hAnsi="Angsana New" w:cs="Angsana New"/>
                <w:sz w:val="26"/>
                <w:szCs w:val="26"/>
              </w:rPr>
              <w:t>50,177</w:t>
            </w:r>
          </w:p>
        </w:tc>
        <w:tc>
          <w:tcPr>
            <w:tcW w:w="270" w:type="dxa"/>
          </w:tcPr>
          <w:p w14:paraId="48219CB6" w14:textId="77777777" w:rsidR="004070D2" w:rsidRPr="006E7761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95F954" w14:textId="7540B7A1" w:rsidR="004070D2" w:rsidRPr="006E7761" w:rsidRDefault="00DB7C89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</w:rPr>
              <w:t>4,401,023</w:t>
            </w:r>
          </w:p>
        </w:tc>
      </w:tr>
      <w:tr w:rsidR="00DB7C89" w:rsidRPr="006E7761" w14:paraId="3A95E268" w14:textId="77777777" w:rsidTr="00446C18">
        <w:tc>
          <w:tcPr>
            <w:tcW w:w="6210" w:type="dxa"/>
            <w:vAlign w:val="bottom"/>
          </w:tcPr>
          <w:p w14:paraId="5C67425A" w14:textId="4D17A503" w:rsidR="00DB7C89" w:rsidRPr="006E7761" w:rsidRDefault="00DB7C89" w:rsidP="00DB7C89">
            <w:pPr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30804" w14:textId="4EC42429" w:rsidR="00DB7C89" w:rsidRPr="006E7761" w:rsidRDefault="00D8557B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D8557B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2,839,395</w:t>
            </w:r>
          </w:p>
        </w:tc>
        <w:tc>
          <w:tcPr>
            <w:tcW w:w="270" w:type="dxa"/>
          </w:tcPr>
          <w:p w14:paraId="205A01B8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956E5" w14:textId="4FD605DB" w:rsidR="00DB7C89" w:rsidRPr="006E7761" w:rsidRDefault="00D8557B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D8557B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1,271,089</w:t>
            </w:r>
          </w:p>
        </w:tc>
        <w:tc>
          <w:tcPr>
            <w:tcW w:w="243" w:type="dxa"/>
          </w:tcPr>
          <w:p w14:paraId="2454DE3B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26AD0" w14:textId="0AC7CFEF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240,362</w:t>
            </w:r>
          </w:p>
        </w:tc>
        <w:tc>
          <w:tcPr>
            <w:tcW w:w="270" w:type="dxa"/>
          </w:tcPr>
          <w:p w14:paraId="419E90DD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C04A5" w14:textId="2A2D6410" w:rsidR="00DB7C89" w:rsidRPr="006E7761" w:rsidRDefault="00D8557B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D8557B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50,177</w:t>
            </w:r>
          </w:p>
        </w:tc>
        <w:tc>
          <w:tcPr>
            <w:tcW w:w="270" w:type="dxa"/>
          </w:tcPr>
          <w:p w14:paraId="44EE1C2A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E675" w14:textId="1D7D3A32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4,401,023</w:t>
            </w:r>
          </w:p>
        </w:tc>
      </w:tr>
      <w:tr w:rsidR="00DB7C89" w:rsidRPr="006E7761" w14:paraId="435C5E52" w14:textId="77777777" w:rsidTr="00446C18">
        <w:tc>
          <w:tcPr>
            <w:tcW w:w="6210" w:type="dxa"/>
            <w:vAlign w:val="bottom"/>
          </w:tcPr>
          <w:p w14:paraId="231B89B3" w14:textId="77777777" w:rsidR="00DB7C89" w:rsidRPr="006E7761" w:rsidRDefault="00DB7C89" w:rsidP="00DB7C89">
            <w:pPr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1F5679A" w14:textId="77777777" w:rsidR="00DB7C89" w:rsidRPr="006E7761" w:rsidRDefault="00DB7C89" w:rsidP="00DB7C8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123E8" w14:textId="77777777" w:rsidR="00DB7C89" w:rsidRPr="006E7761" w:rsidRDefault="00DB7C89" w:rsidP="00DB7C8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503539B1" w14:textId="3800BE4B" w:rsidR="00DB7C89" w:rsidRPr="006E7761" w:rsidRDefault="00DB7C89" w:rsidP="00DB7C8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AA74B85" w14:textId="77777777" w:rsidR="00DB7C89" w:rsidRPr="006E7761" w:rsidRDefault="00DB7C89" w:rsidP="00DB7C89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CE65319" w14:textId="66DE5672" w:rsidR="00DB7C89" w:rsidRPr="006E7761" w:rsidRDefault="00DB7C89" w:rsidP="00DB7C89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1348EB" w14:textId="77777777" w:rsidR="00DB7C89" w:rsidRPr="006E7761" w:rsidRDefault="00DB7C89" w:rsidP="00DB7C8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AD80C9B" w14:textId="7B284606" w:rsidR="00DB7C89" w:rsidRPr="006E7761" w:rsidRDefault="00DB7C89" w:rsidP="00DB7C8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98816F" w14:textId="77777777" w:rsidR="00DB7C89" w:rsidRPr="006E7761" w:rsidRDefault="00DB7C89" w:rsidP="00DB7C8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C65FF7" w14:textId="7DBB6181" w:rsidR="00DB7C89" w:rsidRPr="006E7761" w:rsidRDefault="00DB7C89" w:rsidP="00DB7C8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DB7C89" w:rsidRPr="006E7761" w14:paraId="0E768E83" w14:textId="77777777" w:rsidTr="00446C18">
        <w:tc>
          <w:tcPr>
            <w:tcW w:w="6210" w:type="dxa"/>
            <w:vAlign w:val="bottom"/>
          </w:tcPr>
          <w:p w14:paraId="499B5697" w14:textId="52C06892" w:rsidR="00DB7C89" w:rsidRPr="006E7761" w:rsidRDefault="00DB7C89" w:rsidP="00DB7C89">
            <w:pPr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FD1C85E" w14:textId="72589040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AF4534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4A0CBCFA" w14:textId="010D328A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1E2DE4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7AE3B1" w14:textId="125C7BFC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5C9E4A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9435B4" w14:textId="050B021B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17D55D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8376EF" w14:textId="5FA2D67A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DB7C89" w:rsidRPr="006E7761" w14:paraId="43317E24" w14:textId="77777777" w:rsidTr="00446C18">
        <w:tc>
          <w:tcPr>
            <w:tcW w:w="6210" w:type="dxa"/>
            <w:vAlign w:val="bottom"/>
          </w:tcPr>
          <w:p w14:paraId="7545E957" w14:textId="45B9E6F6" w:rsidR="00DB7C89" w:rsidRPr="006E7761" w:rsidRDefault="00DB7C89" w:rsidP="00DB7C89">
            <w:pPr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E776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ข</w:t>
            </w:r>
            <w:r w:rsidRPr="006E776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ั้น</w:t>
            </w: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ต้นของส่วนงาน</w:t>
            </w:r>
          </w:p>
        </w:tc>
        <w:tc>
          <w:tcPr>
            <w:tcW w:w="1350" w:type="dxa"/>
            <w:vAlign w:val="bottom"/>
          </w:tcPr>
          <w:p w14:paraId="56A126CF" w14:textId="461AEC17" w:rsidR="00DB7C89" w:rsidRPr="006E7761" w:rsidRDefault="00DB77A7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  <w:r>
              <w:rPr>
                <w:rFonts w:ascii="Angsana New" w:eastAsia="Arial" w:hAnsi="Angsana New" w:cs="Angsana New"/>
                <w:sz w:val="26"/>
                <w:szCs w:val="26"/>
              </w:rPr>
              <w:t>660,750</w:t>
            </w:r>
          </w:p>
        </w:tc>
        <w:tc>
          <w:tcPr>
            <w:tcW w:w="270" w:type="dxa"/>
          </w:tcPr>
          <w:p w14:paraId="516D763D" w14:textId="77DBB8E2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8701EFB" w14:textId="17138C0C" w:rsidR="00DB7C89" w:rsidRPr="006E7761" w:rsidRDefault="0005566C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</w:rPr>
              <w:t>283,89</w:t>
            </w:r>
            <w:r w:rsidR="00851019">
              <w:rPr>
                <w:rFonts w:ascii="Angsana New" w:eastAsia="Arial" w:hAnsi="Angsana New" w:cs="Angsana New"/>
                <w:sz w:val="26"/>
                <w:szCs w:val="26"/>
              </w:rPr>
              <w:t>6</w:t>
            </w:r>
          </w:p>
        </w:tc>
        <w:tc>
          <w:tcPr>
            <w:tcW w:w="243" w:type="dxa"/>
          </w:tcPr>
          <w:p w14:paraId="3908FC7E" w14:textId="4350B62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404099" w14:textId="4DF3C837" w:rsidR="00DB7C89" w:rsidRPr="006E7761" w:rsidRDefault="0005566C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</w:rPr>
              <w:t>31,236</w:t>
            </w:r>
          </w:p>
        </w:tc>
        <w:tc>
          <w:tcPr>
            <w:tcW w:w="270" w:type="dxa"/>
          </w:tcPr>
          <w:p w14:paraId="37C789A8" w14:textId="0A68E058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4B5D1F" w14:textId="08A3915A" w:rsidR="00DB7C89" w:rsidRPr="006E7761" w:rsidRDefault="00DB77A7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>
              <w:rPr>
                <w:rFonts w:ascii="Angsana New" w:eastAsia="Arial" w:hAnsi="Angsana New" w:cs="Angsana New"/>
                <w:sz w:val="26"/>
                <w:szCs w:val="26"/>
              </w:rPr>
              <w:t>(849)</w:t>
            </w:r>
          </w:p>
        </w:tc>
        <w:tc>
          <w:tcPr>
            <w:tcW w:w="270" w:type="dxa"/>
          </w:tcPr>
          <w:p w14:paraId="3E19F1F0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B0015F" w14:textId="2E341329" w:rsidR="00DB7C89" w:rsidRPr="006E7761" w:rsidRDefault="0005566C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</w:rPr>
              <w:t>975,033</w:t>
            </w:r>
          </w:p>
        </w:tc>
      </w:tr>
      <w:tr w:rsidR="00DB7C89" w:rsidRPr="006E7761" w14:paraId="7DCB8109" w14:textId="77777777" w:rsidTr="00446C18">
        <w:tc>
          <w:tcPr>
            <w:tcW w:w="6210" w:type="dxa"/>
            <w:vAlign w:val="bottom"/>
          </w:tcPr>
          <w:p w14:paraId="5CC102BE" w14:textId="4486A221" w:rsidR="00DB7C89" w:rsidRPr="006E7761" w:rsidRDefault="00DB7C89" w:rsidP="00DB7C89">
            <w:pPr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6E7761">
              <w:rPr>
                <w:rFonts w:ascii="Angsana New" w:eastAsia="Arial" w:hAnsi="Angsana New" w:cs="Angsana New"/>
                <w:sz w:val="26"/>
                <w:szCs w:val="26"/>
                <w:cs/>
              </w:rPr>
              <w:t>และ</w:t>
            </w:r>
            <w:r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>ค่าใช้จ่ายในการ</w:t>
            </w:r>
            <w:r w:rsidRPr="006E7761">
              <w:rPr>
                <w:rFonts w:ascii="Angsana New" w:eastAsia="Arial" w:hAnsi="Angsana New" w:cs="Angsana New"/>
                <w:sz w:val="26"/>
                <w:szCs w:val="26"/>
                <w:cs/>
              </w:rPr>
              <w:t>บริหาร</w:t>
            </w:r>
            <w:r w:rsidRPr="006E7761">
              <w:rPr>
                <w:rFonts w:ascii="Angsana New" w:eastAsia="Arial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5DE98E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6F0D72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D8B79ED" w14:textId="6F5DD2DB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6FD80F0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AF189B" w14:textId="28CB36AE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9593FF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62F374" w14:textId="7CF8BDC8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EA2669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450B34" w14:textId="04635CC2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DB7C89" w:rsidRPr="006E7761" w14:paraId="53CAB3B6" w14:textId="77777777" w:rsidTr="00446C18">
        <w:tc>
          <w:tcPr>
            <w:tcW w:w="6210" w:type="dxa"/>
            <w:vAlign w:val="bottom"/>
          </w:tcPr>
          <w:p w14:paraId="0C77AA60" w14:textId="62F8E0A3" w:rsidR="00DB7C89" w:rsidRPr="006E7761" w:rsidRDefault="00DB7C89" w:rsidP="00DB7C89">
            <w:pPr>
              <w:rPr>
                <w:rFonts w:ascii="Angsana New" w:eastAsia="Arial" w:hAnsi="Angsana New" w:cs="Angsana New"/>
                <w:sz w:val="26"/>
                <w:szCs w:val="26"/>
                <w:cs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  <w:cs/>
              </w:rPr>
              <w:t xml:space="preserve">   (รวมผลขาดทุน</w:t>
            </w:r>
            <w:r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>จากการด้อยค่า</w:t>
            </w:r>
            <w:r w:rsidRPr="006E7761">
              <w:rPr>
                <w:rFonts w:ascii="Angsana New" w:eastAsia="Arial" w:hAnsi="Angsana New" w:cs="Angsana New"/>
                <w:sz w:val="26"/>
                <w:szCs w:val="26"/>
                <w:cs/>
              </w:rPr>
              <w:t>ด้านเครดิตที่คาดว่า</w:t>
            </w:r>
            <w:r w:rsidR="006E7761" w:rsidRPr="006E7761">
              <w:rPr>
                <w:rFonts w:ascii="Angsana New" w:eastAsia="Arial" w:hAnsi="Angsana New" w:cs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6FC5FC38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844EF1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10FD318" w14:textId="2863D23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B207BD7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532D23" w14:textId="164834DB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48A7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678AC8" w14:textId="1E5B7EAC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47364B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546C47" w14:textId="1BD0833B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DB7C89" w:rsidRPr="006E7761" w14:paraId="5D30DCF0" w14:textId="77777777" w:rsidTr="00446C18">
        <w:tc>
          <w:tcPr>
            <w:tcW w:w="6210" w:type="dxa"/>
            <w:vAlign w:val="bottom"/>
          </w:tcPr>
          <w:p w14:paraId="213EAA91" w14:textId="5133D49F" w:rsidR="00DB7C89" w:rsidRPr="006E7761" w:rsidRDefault="00DB7C89" w:rsidP="00DB7C89">
            <w:pPr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 xml:space="preserve">   </w:t>
            </w:r>
            <w:r w:rsidRPr="006E7761">
              <w:rPr>
                <w:rFonts w:ascii="Angsana New" w:eastAsia="Arial" w:hAnsi="Angsana New" w:cs="Angsana New"/>
                <w:sz w:val="26"/>
                <w:szCs w:val="26"/>
                <w:cs/>
              </w:rPr>
              <w:t>ของลูกหนี้การค้าและลูกหนี้</w:t>
            </w:r>
            <w:r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>หมุนเวียน</w:t>
            </w:r>
            <w:r w:rsidRPr="006E7761">
              <w:rPr>
                <w:rFonts w:ascii="Angsana New" w:eastAsia="Arial" w:hAnsi="Angsana New" w:cs="Angsana New"/>
                <w:sz w:val="26"/>
                <w:szCs w:val="26"/>
                <w:cs/>
              </w:rPr>
              <w:t>อื่น</w:t>
            </w:r>
            <w:r w:rsidR="00C213F0"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 xml:space="preserve"> </w:t>
            </w:r>
            <w:r w:rsidR="000D19B2"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>และ</w:t>
            </w:r>
            <w:r w:rsidR="006E7761"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350" w:type="dxa"/>
            <w:vAlign w:val="bottom"/>
          </w:tcPr>
          <w:p w14:paraId="47EB8AD6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5B284F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B35BB9F" w14:textId="26D5278E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9937C93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D01EBD" w14:textId="583BCF7B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05E57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477463" w14:textId="134B030A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5EB413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AFB7F4" w14:textId="5E7D5F21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584233" w:rsidRPr="006E7761" w14:paraId="688064E2" w14:textId="77777777" w:rsidTr="00446C18">
        <w:tc>
          <w:tcPr>
            <w:tcW w:w="6210" w:type="dxa"/>
            <w:vAlign w:val="bottom"/>
          </w:tcPr>
          <w:p w14:paraId="0EB6707D" w14:textId="4B5EE096" w:rsidR="00584233" w:rsidRPr="006E7761" w:rsidRDefault="00584233" w:rsidP="00DB7C89">
            <w:pPr>
              <w:rPr>
                <w:rFonts w:ascii="Angsana New" w:eastAsia="Arial" w:hAnsi="Angsana New" w:cs="Angsana New"/>
                <w:sz w:val="26"/>
                <w:szCs w:val="26"/>
                <w:cs/>
              </w:rPr>
            </w:pPr>
            <w:r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 xml:space="preserve">   </w:t>
            </w:r>
            <w:r w:rsidR="005F1D7A"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>จากการด้อยค่าสินทรัพย์ที่ไม่ใช่สินทรัพย์ทางการเงิน)</w:t>
            </w:r>
          </w:p>
        </w:tc>
        <w:tc>
          <w:tcPr>
            <w:tcW w:w="1350" w:type="dxa"/>
            <w:vAlign w:val="bottom"/>
          </w:tcPr>
          <w:p w14:paraId="08063392" w14:textId="77777777" w:rsidR="00584233" w:rsidRPr="006E7761" w:rsidRDefault="00584233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F51871" w14:textId="77777777" w:rsidR="00584233" w:rsidRPr="006E7761" w:rsidRDefault="00584233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5B78DEE" w14:textId="77777777" w:rsidR="00584233" w:rsidRPr="006E7761" w:rsidRDefault="00584233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DCCA612" w14:textId="77777777" w:rsidR="00584233" w:rsidRPr="006E7761" w:rsidRDefault="00584233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F0BECBC" w14:textId="77777777" w:rsidR="00584233" w:rsidRPr="006E7761" w:rsidRDefault="00584233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5CD39" w14:textId="77777777" w:rsidR="00584233" w:rsidRPr="006E7761" w:rsidRDefault="00584233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1EF740" w14:textId="77777777" w:rsidR="00584233" w:rsidRPr="006E7761" w:rsidRDefault="00584233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00092D" w14:textId="77777777" w:rsidR="00584233" w:rsidRPr="006E7761" w:rsidRDefault="00584233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6CBC4A" w14:textId="61B5F69E" w:rsidR="00584233" w:rsidRPr="006E7761" w:rsidRDefault="00A7116D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</w:rPr>
              <w:t>(409,447)</w:t>
            </w:r>
          </w:p>
        </w:tc>
      </w:tr>
      <w:tr w:rsidR="00DB7C89" w:rsidRPr="006E7761" w14:paraId="3FA29E05" w14:textId="77777777" w:rsidTr="00446C18">
        <w:tc>
          <w:tcPr>
            <w:tcW w:w="6210" w:type="dxa"/>
            <w:vAlign w:val="bottom"/>
          </w:tcPr>
          <w:p w14:paraId="3698C019" w14:textId="578A9514" w:rsidR="00DB7C89" w:rsidRPr="006E7761" w:rsidRDefault="00DB7C89" w:rsidP="00DB7C89">
            <w:pPr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  <w:cs/>
              </w:rPr>
              <w:t>รายได้อื่น ๆ</w:t>
            </w:r>
            <w:r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4BCF17E3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AFA828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336F08C" w14:textId="7626419A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BA6418F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48F444" w14:textId="7A1ED38A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AD1755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5CB3B5" w14:textId="51F002ED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90914B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E8376A" w14:textId="43F7833A" w:rsidR="00DB7C89" w:rsidRPr="006E7761" w:rsidRDefault="0029487D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</w:rPr>
              <w:t>52,208</w:t>
            </w:r>
          </w:p>
        </w:tc>
      </w:tr>
      <w:tr w:rsidR="00DB7C89" w:rsidRPr="006E7761" w14:paraId="7D0CD32C" w14:textId="77777777" w:rsidTr="00446C18">
        <w:tc>
          <w:tcPr>
            <w:tcW w:w="6210" w:type="dxa"/>
            <w:vAlign w:val="bottom"/>
          </w:tcPr>
          <w:p w14:paraId="26596981" w14:textId="646F5515" w:rsidR="00DB7C89" w:rsidRPr="006E7761" w:rsidRDefault="00DB7C89" w:rsidP="00DB7C89">
            <w:pPr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vAlign w:val="bottom"/>
          </w:tcPr>
          <w:p w14:paraId="2F87F30B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EAEEB4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FE09A6A" w14:textId="51D2E012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8FDB821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F9FD80" w14:textId="042DB823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453955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3357C7" w14:textId="2E6524E5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6BD204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B26656" w14:textId="141C9DEF" w:rsidR="00DB7C89" w:rsidRPr="006E7761" w:rsidRDefault="00A64AE8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617,794</w:t>
            </w:r>
          </w:p>
        </w:tc>
      </w:tr>
      <w:tr w:rsidR="00DB7C89" w:rsidRPr="006E7761" w14:paraId="17CF3A4E" w14:textId="77777777" w:rsidTr="00446C18">
        <w:tc>
          <w:tcPr>
            <w:tcW w:w="6210" w:type="dxa"/>
            <w:vAlign w:val="bottom"/>
          </w:tcPr>
          <w:p w14:paraId="700E2855" w14:textId="6F0272D3" w:rsidR="00DB7C89" w:rsidRPr="006E7761" w:rsidRDefault="00DB7C89" w:rsidP="00DB7C89">
            <w:pPr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89C30BB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B194A6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4A0A7A3" w14:textId="4CD432E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A3CAB3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3581E1" w14:textId="688DCAA3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CC829E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D3BA7B" w14:textId="6FB5716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1BB8D7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B7589C" w14:textId="1294B4DC" w:rsidR="00DB7C89" w:rsidRPr="006E7761" w:rsidRDefault="00A64AE8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</w:rPr>
              <w:t>(12,559)</w:t>
            </w:r>
          </w:p>
        </w:tc>
      </w:tr>
      <w:tr w:rsidR="00DB7C89" w:rsidRPr="006E7761" w14:paraId="09E44BD6" w14:textId="77777777" w:rsidTr="00446C18">
        <w:tc>
          <w:tcPr>
            <w:tcW w:w="6210" w:type="dxa"/>
            <w:vAlign w:val="bottom"/>
          </w:tcPr>
          <w:p w14:paraId="63B04A71" w14:textId="196F520F" w:rsidR="00DB7C89" w:rsidRPr="006E7761" w:rsidRDefault="00DB7C89" w:rsidP="00DB7C89">
            <w:pPr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3FBD026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546553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56C586E" w14:textId="4EA057C8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D1557C6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68ECE7" w14:textId="00A3F5B2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08BFD7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E0CB7B" w14:textId="26BBA72A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334047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A67BB3" w14:textId="350ED5BF" w:rsidR="00DB7C89" w:rsidRPr="006E7761" w:rsidRDefault="00A64AE8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605,235</w:t>
            </w:r>
          </w:p>
        </w:tc>
      </w:tr>
      <w:tr w:rsidR="00DB7C89" w:rsidRPr="006E7761" w14:paraId="0FB9CC75" w14:textId="77777777" w:rsidTr="00446C18">
        <w:tc>
          <w:tcPr>
            <w:tcW w:w="6210" w:type="dxa"/>
            <w:vAlign w:val="bottom"/>
          </w:tcPr>
          <w:p w14:paraId="163E0100" w14:textId="67779DA7" w:rsidR="00DB7C89" w:rsidRPr="006E7761" w:rsidRDefault="00DB7C89" w:rsidP="00DB7C89">
            <w:pPr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6E7761">
              <w:rPr>
                <w:rFonts w:ascii="Angsana New" w:eastAsia="Arial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4D976B8B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BB3294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2A41B8E" w14:textId="58C020E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9CFBD4F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FEAAB13" w14:textId="26D523EB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59A33A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ED6A80" w14:textId="52B45CD1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51467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84B8FE" w14:textId="180F9365" w:rsidR="00DB7C89" w:rsidRPr="006E7761" w:rsidRDefault="00A64AE8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</w:rPr>
              <w:t>(75,463)</w:t>
            </w:r>
          </w:p>
        </w:tc>
      </w:tr>
      <w:tr w:rsidR="00DB7C89" w:rsidRPr="006E7761" w14:paraId="0EA216F4" w14:textId="77777777" w:rsidTr="00446C18">
        <w:tc>
          <w:tcPr>
            <w:tcW w:w="6210" w:type="dxa"/>
            <w:vAlign w:val="bottom"/>
          </w:tcPr>
          <w:p w14:paraId="76719B7F" w14:textId="009BE987" w:rsidR="00DB7C89" w:rsidRPr="006E7761" w:rsidRDefault="00DB7C89" w:rsidP="00DB7C89">
            <w:pPr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7301D27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7A830D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30FE353B" w14:textId="719050D9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20D6E39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647430" w14:textId="119E541C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89B31D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FA8EAD" w14:textId="45D7D81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0C23C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E459641" w14:textId="4E13A8F3" w:rsidR="00DB7C89" w:rsidRPr="006E7761" w:rsidRDefault="00A64AE8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529,772</w:t>
            </w:r>
          </w:p>
        </w:tc>
      </w:tr>
      <w:tr w:rsidR="00DB7C89" w:rsidRPr="006E7761" w14:paraId="60468265" w14:textId="77777777" w:rsidTr="00446C18">
        <w:tc>
          <w:tcPr>
            <w:tcW w:w="6210" w:type="dxa"/>
            <w:vAlign w:val="bottom"/>
          </w:tcPr>
          <w:p w14:paraId="7B575239" w14:textId="77777777" w:rsidR="00DB7C89" w:rsidRPr="006E7761" w:rsidRDefault="00DB7C89" w:rsidP="00DB7C89">
            <w:pPr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AC8B00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D1D00D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046A56B" w14:textId="1F026B0F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0FD498B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B515C1" w14:textId="584A2F16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703310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3C7372" w14:textId="31A92153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6FBD87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791D287" w14:textId="410859F4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DB7C89" w:rsidRPr="006E7761" w14:paraId="3A84519A" w14:textId="77777777" w:rsidTr="00446C18">
        <w:tc>
          <w:tcPr>
            <w:tcW w:w="6210" w:type="dxa"/>
            <w:vAlign w:val="bottom"/>
          </w:tcPr>
          <w:p w14:paraId="0C05587A" w14:textId="09EA3A06" w:rsidR="00DB7C89" w:rsidRPr="006E7761" w:rsidRDefault="00DB7C89" w:rsidP="00DB7C89">
            <w:pPr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vAlign w:val="bottom"/>
          </w:tcPr>
          <w:p w14:paraId="19402621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8101B0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923A5E3" w14:textId="1E276601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24F2306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03E180" w14:textId="7FFB2F36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BDC964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FF725F" w14:textId="2B63B259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8DF24A" w14:textId="7777777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26407A" w14:textId="71C6E6B7" w:rsidR="00DB7C89" w:rsidRPr="006E7761" w:rsidRDefault="00DB7C89" w:rsidP="00DB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6A1594" w:rsidRPr="006E7761" w14:paraId="7B6E2881" w14:textId="77777777" w:rsidTr="00446C18">
        <w:tc>
          <w:tcPr>
            <w:tcW w:w="6210" w:type="dxa"/>
          </w:tcPr>
          <w:p w14:paraId="013B4D27" w14:textId="55996A98" w:rsidR="006A1594" w:rsidRPr="006E7761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eastAsia="Arial" w:hAnsi="Angsana New" w:cs="Angsana New"/>
                <w:sz w:val="26"/>
                <w:szCs w:val="26"/>
                <w:cs/>
              </w:rPr>
            </w:pPr>
            <w:r w:rsidRPr="006E776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6E77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เวลาใดเวลาหนึ่ง </w:t>
            </w:r>
            <w:r w:rsidRPr="006E7761">
              <w:rPr>
                <w:rFonts w:ascii="Angsana New" w:hAnsi="Angsana New" w:cs="Angsana New"/>
                <w:sz w:val="26"/>
                <w:szCs w:val="26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25CF197" w14:textId="065CAD91" w:rsidR="006A1594" w:rsidRPr="006E7761" w:rsidRDefault="00D8557B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D8557B">
              <w:rPr>
                <w:rFonts w:ascii="Angsana New" w:eastAsia="Arial" w:hAnsi="Angsana New" w:cs="Angsana New"/>
                <w:sz w:val="26"/>
                <w:szCs w:val="26"/>
              </w:rPr>
              <w:t>2,839,395</w:t>
            </w:r>
          </w:p>
        </w:tc>
        <w:tc>
          <w:tcPr>
            <w:tcW w:w="270" w:type="dxa"/>
          </w:tcPr>
          <w:p w14:paraId="578203F6" w14:textId="77777777" w:rsidR="006A1594" w:rsidRPr="006E7761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644EFAD9" w14:textId="52093AA3" w:rsidR="006A1594" w:rsidRPr="006E7761" w:rsidRDefault="00D8557B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D8557B">
              <w:rPr>
                <w:rFonts w:ascii="Angsana New" w:eastAsia="Arial" w:hAnsi="Angsana New" w:cs="Angsana New"/>
                <w:sz w:val="26"/>
                <w:szCs w:val="26"/>
              </w:rPr>
              <w:t>1,271,089</w:t>
            </w:r>
          </w:p>
        </w:tc>
        <w:tc>
          <w:tcPr>
            <w:tcW w:w="243" w:type="dxa"/>
          </w:tcPr>
          <w:p w14:paraId="38B01100" w14:textId="77777777" w:rsidR="006A1594" w:rsidRPr="006E7761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AA88C9" w14:textId="044CFA8C" w:rsidR="006A1594" w:rsidRPr="006E7761" w:rsidRDefault="00D8557B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D8557B">
              <w:rPr>
                <w:rFonts w:ascii="Angsana New" w:eastAsia="Arial" w:hAnsi="Angsana New" w:cs="Angsana New"/>
                <w:sz w:val="26"/>
                <w:szCs w:val="26"/>
              </w:rPr>
              <w:t>240,362</w:t>
            </w:r>
          </w:p>
        </w:tc>
        <w:tc>
          <w:tcPr>
            <w:tcW w:w="270" w:type="dxa"/>
          </w:tcPr>
          <w:p w14:paraId="342EADEA" w14:textId="77777777" w:rsidR="006A1594" w:rsidRPr="006E7761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2EC1251" w14:textId="05CD83FA" w:rsidR="006A1594" w:rsidRPr="006E7761" w:rsidRDefault="00D8557B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D8557B">
              <w:rPr>
                <w:rFonts w:ascii="Angsana New" w:eastAsia="Arial" w:hAnsi="Angsana New" w:cs="Angsana New"/>
                <w:sz w:val="26"/>
                <w:szCs w:val="26"/>
              </w:rPr>
              <w:t>50,177</w:t>
            </w:r>
          </w:p>
        </w:tc>
        <w:tc>
          <w:tcPr>
            <w:tcW w:w="270" w:type="dxa"/>
          </w:tcPr>
          <w:p w14:paraId="72271F77" w14:textId="77777777" w:rsidR="006A1594" w:rsidRPr="006E7761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632423" w14:textId="295BA082" w:rsidR="006A1594" w:rsidRPr="006E7761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6E7761">
              <w:rPr>
                <w:rFonts w:ascii="Angsana New" w:eastAsia="Arial" w:hAnsi="Angsana New" w:cs="Angsana New"/>
                <w:sz w:val="26"/>
                <w:szCs w:val="26"/>
              </w:rPr>
              <w:t>4,401,023</w:t>
            </w:r>
          </w:p>
        </w:tc>
      </w:tr>
      <w:tr w:rsidR="006A1594" w:rsidRPr="006D05EF" w14:paraId="2302156C" w14:textId="77777777" w:rsidTr="00446C18">
        <w:trPr>
          <w:tblHeader/>
        </w:trPr>
        <w:tc>
          <w:tcPr>
            <w:tcW w:w="6210" w:type="dxa"/>
            <w:vAlign w:val="bottom"/>
          </w:tcPr>
          <w:p w14:paraId="49D90B6F" w14:textId="77777777" w:rsidR="006A1594" w:rsidRPr="006D05EF" w:rsidRDefault="006A1594" w:rsidP="006A1594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0AA97BE1" w14:textId="5B6B565F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594" w:rsidRPr="006D05EF" w14:paraId="75B74F29" w14:textId="77777777" w:rsidTr="00446C18">
        <w:trPr>
          <w:tblHeader/>
        </w:trPr>
        <w:tc>
          <w:tcPr>
            <w:tcW w:w="6210" w:type="dxa"/>
            <w:vAlign w:val="bottom"/>
          </w:tcPr>
          <w:p w14:paraId="3E148F03" w14:textId="77777777" w:rsidR="006A1594" w:rsidRPr="006D05EF" w:rsidRDefault="006A1594" w:rsidP="006A1594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ABC5AD" w14:textId="77777777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BFB5487" w14:textId="77777777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4F300ED3" w14:textId="31DED0C1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26593F9" w14:textId="77777777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898285" w14:textId="5588F681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16DEADF8" w14:textId="77777777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9FD818" w14:textId="7DD2B109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EE17C" w14:textId="77777777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670EFF" w14:textId="61EF0C11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A1594" w:rsidRPr="006D05EF" w14:paraId="64ACA83A" w14:textId="77777777" w:rsidTr="00446C18">
        <w:trPr>
          <w:tblHeader/>
        </w:trPr>
        <w:tc>
          <w:tcPr>
            <w:tcW w:w="6210" w:type="dxa"/>
            <w:vAlign w:val="bottom"/>
          </w:tcPr>
          <w:p w14:paraId="1464C1EC" w14:textId="2569CCE9" w:rsidR="006A1594" w:rsidRPr="006D05EF" w:rsidRDefault="006A1594" w:rsidP="006A1594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CA18FE"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CA18FE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A3382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A3382"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A18FE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2CC1DBE" w14:textId="77777777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42725188" w14:textId="77777777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1A93D4D6" w14:textId="03E6A5C6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776B0998" w14:textId="77777777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B38072" w14:textId="0DEA7A85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5057D3D0" w14:textId="77777777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BFC12E" w14:textId="77C4B4C5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1EC99018" w14:textId="77777777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9C63C8" w14:textId="120D2ED0" w:rsidR="006A1594" w:rsidRPr="006D05EF" w:rsidRDefault="006A1594" w:rsidP="006A1594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A1594" w:rsidRPr="006D05EF" w14:paraId="1F100672" w14:textId="77777777" w:rsidTr="00446C18">
        <w:trPr>
          <w:tblHeader/>
        </w:trPr>
        <w:tc>
          <w:tcPr>
            <w:tcW w:w="6210" w:type="dxa"/>
            <w:vAlign w:val="bottom"/>
          </w:tcPr>
          <w:p w14:paraId="3DD72AC0" w14:textId="77777777" w:rsidR="006A1594" w:rsidRPr="006D05EF" w:rsidRDefault="006A1594" w:rsidP="006A1594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39DE4529" w14:textId="5AF48A3A" w:rsidR="006A1594" w:rsidRPr="00066735" w:rsidRDefault="006A1594" w:rsidP="006A1594">
            <w:pPr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Theme="majorBidi" w:eastAsia="Arial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A1594" w:rsidRPr="006D05EF" w14:paraId="433F47D0" w14:textId="77777777" w:rsidTr="00446C18">
        <w:tc>
          <w:tcPr>
            <w:tcW w:w="6210" w:type="dxa"/>
            <w:vAlign w:val="bottom"/>
          </w:tcPr>
          <w:p w14:paraId="0A23FF68" w14:textId="77777777" w:rsidR="006A1594" w:rsidRPr="006D05EF" w:rsidRDefault="006A1594" w:rsidP="006A1594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7D6B62" w14:textId="2D68B3FD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2,401,151</w:t>
            </w:r>
          </w:p>
        </w:tc>
        <w:tc>
          <w:tcPr>
            <w:tcW w:w="270" w:type="dxa"/>
          </w:tcPr>
          <w:p w14:paraId="62AAAAE3" w14:textId="77777777" w:rsidR="006A1594" w:rsidRPr="00CD40F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30610B1" w14:textId="03A9134B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1,199,093</w:t>
            </w:r>
          </w:p>
        </w:tc>
        <w:tc>
          <w:tcPr>
            <w:tcW w:w="243" w:type="dxa"/>
          </w:tcPr>
          <w:p w14:paraId="47BCACBE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F6F783" w14:textId="5D3988CC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271,438</w:t>
            </w:r>
          </w:p>
        </w:tc>
        <w:tc>
          <w:tcPr>
            <w:tcW w:w="270" w:type="dxa"/>
          </w:tcPr>
          <w:p w14:paraId="5EDB1753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DA829" w14:textId="0F616378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63,926</w:t>
            </w:r>
          </w:p>
        </w:tc>
        <w:tc>
          <w:tcPr>
            <w:tcW w:w="270" w:type="dxa"/>
          </w:tcPr>
          <w:p w14:paraId="4B71A6F1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659CDB" w14:textId="5C240D89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3,935,608</w:t>
            </w:r>
          </w:p>
        </w:tc>
      </w:tr>
      <w:tr w:rsidR="006A1594" w:rsidRPr="006D05EF" w14:paraId="6C02F878" w14:textId="77777777" w:rsidTr="00446C18">
        <w:tc>
          <w:tcPr>
            <w:tcW w:w="6210" w:type="dxa"/>
            <w:vAlign w:val="bottom"/>
          </w:tcPr>
          <w:p w14:paraId="6DB2D0A0" w14:textId="77777777" w:rsidR="006A1594" w:rsidRPr="006D05EF" w:rsidRDefault="006A1594" w:rsidP="006A1594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2767E" w14:textId="17F591C8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2,401,151</w:t>
            </w:r>
          </w:p>
        </w:tc>
        <w:tc>
          <w:tcPr>
            <w:tcW w:w="270" w:type="dxa"/>
          </w:tcPr>
          <w:p w14:paraId="426E6A24" w14:textId="77777777" w:rsidR="006A1594" w:rsidRPr="00CD40F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5B3A9" w14:textId="19E4FFCD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1,199,093</w:t>
            </w:r>
          </w:p>
        </w:tc>
        <w:tc>
          <w:tcPr>
            <w:tcW w:w="243" w:type="dxa"/>
          </w:tcPr>
          <w:p w14:paraId="0AF5030F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B7A58" w14:textId="158BA80D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271,438</w:t>
            </w:r>
          </w:p>
        </w:tc>
        <w:tc>
          <w:tcPr>
            <w:tcW w:w="270" w:type="dxa"/>
          </w:tcPr>
          <w:p w14:paraId="1ACA8CD2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771A8" w14:textId="7AC7EB8A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63,926</w:t>
            </w:r>
          </w:p>
        </w:tc>
        <w:tc>
          <w:tcPr>
            <w:tcW w:w="270" w:type="dxa"/>
          </w:tcPr>
          <w:p w14:paraId="3EA67B82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0EFE" w14:textId="4C316BFC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3,935,608</w:t>
            </w:r>
          </w:p>
        </w:tc>
      </w:tr>
      <w:tr w:rsidR="006A1594" w:rsidRPr="00AD1F54" w14:paraId="71099D96" w14:textId="77777777" w:rsidTr="00446C18">
        <w:tc>
          <w:tcPr>
            <w:tcW w:w="6210" w:type="dxa"/>
            <w:vAlign w:val="bottom"/>
          </w:tcPr>
          <w:p w14:paraId="4902F766" w14:textId="77777777" w:rsidR="006A1594" w:rsidRPr="00AD1F54" w:rsidRDefault="006A1594" w:rsidP="006A1594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D1EF7B" w14:textId="77777777" w:rsidR="006A1594" w:rsidRPr="00AD1F54" w:rsidRDefault="006A1594" w:rsidP="006A1594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90A4B7" w14:textId="77777777" w:rsidR="006A1594" w:rsidRPr="00AD1F54" w:rsidRDefault="006A1594" w:rsidP="006A1594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282FB379" w14:textId="20EAB0E2" w:rsidR="006A1594" w:rsidRPr="00AD1F54" w:rsidRDefault="006A1594" w:rsidP="006A1594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309704B" w14:textId="77777777" w:rsidR="006A1594" w:rsidRPr="00AD1F54" w:rsidRDefault="006A1594" w:rsidP="006A1594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CBFA684" w14:textId="74830FFE" w:rsidR="006A1594" w:rsidRPr="00AD1F54" w:rsidRDefault="006A1594" w:rsidP="006A1594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BE850B" w14:textId="77777777" w:rsidR="006A1594" w:rsidRPr="00AD1F54" w:rsidRDefault="006A1594" w:rsidP="006A1594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CB2F9B6" w14:textId="67892788" w:rsidR="006A1594" w:rsidRPr="00AD1F54" w:rsidRDefault="006A1594" w:rsidP="006A1594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732C08" w14:textId="77777777" w:rsidR="006A1594" w:rsidRPr="00AD1F54" w:rsidRDefault="006A1594" w:rsidP="006A1594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1E10856" w14:textId="13DD0771" w:rsidR="006A1594" w:rsidRPr="00AD1F54" w:rsidRDefault="006A1594" w:rsidP="006A1594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</w:tr>
      <w:tr w:rsidR="006A1594" w:rsidRPr="006D05EF" w14:paraId="31C415DC" w14:textId="77777777" w:rsidTr="00446C18">
        <w:tc>
          <w:tcPr>
            <w:tcW w:w="6210" w:type="dxa"/>
            <w:vAlign w:val="bottom"/>
          </w:tcPr>
          <w:p w14:paraId="18EF753C" w14:textId="77777777" w:rsidR="006A1594" w:rsidRPr="006D05EF" w:rsidRDefault="006A1594" w:rsidP="006A1594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6DB4879" w14:textId="0758171B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08CCD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071B335" w14:textId="560BFFC8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1FCD586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D92CA2" w14:textId="7C25D22C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C5866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C2E23C" w14:textId="0F02BB69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8B10F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93C39D" w14:textId="5A6CE84D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6A1594" w:rsidRPr="006D05EF" w14:paraId="410F07D0" w14:textId="77777777" w:rsidTr="00446C18">
        <w:tc>
          <w:tcPr>
            <w:tcW w:w="6210" w:type="dxa"/>
            <w:vAlign w:val="bottom"/>
          </w:tcPr>
          <w:p w14:paraId="4A8758C3" w14:textId="683774F6" w:rsidR="006A1594" w:rsidRPr="006D05EF" w:rsidRDefault="006A1594" w:rsidP="006A1594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350" w:type="dxa"/>
            <w:vAlign w:val="bottom"/>
          </w:tcPr>
          <w:p w14:paraId="4EF316EB" w14:textId="252E016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478,409</w:t>
            </w:r>
          </w:p>
        </w:tc>
        <w:tc>
          <w:tcPr>
            <w:tcW w:w="270" w:type="dxa"/>
          </w:tcPr>
          <w:p w14:paraId="019B3497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F187DA" w14:textId="0D262E21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200,845</w:t>
            </w:r>
          </w:p>
        </w:tc>
        <w:tc>
          <w:tcPr>
            <w:tcW w:w="243" w:type="dxa"/>
          </w:tcPr>
          <w:p w14:paraId="4DB96CC8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7A37C5" w14:textId="622F8A56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22,445</w:t>
            </w:r>
          </w:p>
        </w:tc>
        <w:tc>
          <w:tcPr>
            <w:tcW w:w="270" w:type="dxa"/>
          </w:tcPr>
          <w:p w14:paraId="4D82E5DD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34671C" w14:textId="6B737CE3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9,515</w:t>
            </w:r>
          </w:p>
        </w:tc>
        <w:tc>
          <w:tcPr>
            <w:tcW w:w="270" w:type="dxa"/>
          </w:tcPr>
          <w:p w14:paraId="5E7CF788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EFA80E" w14:textId="1514BB08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711,214</w:t>
            </w:r>
          </w:p>
        </w:tc>
      </w:tr>
      <w:tr w:rsidR="006A1594" w:rsidRPr="00871E3F" w14:paraId="5E6EA126" w14:textId="77777777" w:rsidTr="00446C18">
        <w:tc>
          <w:tcPr>
            <w:tcW w:w="6210" w:type="dxa"/>
            <w:vAlign w:val="bottom"/>
          </w:tcPr>
          <w:p w14:paraId="7D9F6381" w14:textId="34F0FC37" w:rsidR="006A1594" w:rsidRPr="00871E3F" w:rsidRDefault="006A1594" w:rsidP="006A1594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79B082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FF824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428DDFB" w14:textId="3A3D2E24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33A7AAC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F76DB6" w14:textId="5D8F0833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2FDA5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66F1CE" w14:textId="31B92BD3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42758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F47B3" w14:textId="7B3104DA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6A1594" w:rsidRPr="00871E3F" w14:paraId="705FBB00" w14:textId="77777777" w:rsidTr="00446C18">
        <w:tc>
          <w:tcPr>
            <w:tcW w:w="6210" w:type="dxa"/>
            <w:vAlign w:val="bottom"/>
          </w:tcPr>
          <w:p w14:paraId="5361A478" w14:textId="0F0F08AB" w:rsidR="006A1594" w:rsidRPr="006D05EF" w:rsidRDefault="006A1594" w:rsidP="006A1594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75AC1677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DEDE5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F4DA8E8" w14:textId="5D7F52F2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EEE6B0C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87DCCA" w14:textId="0580F2C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075086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F66EFB" w14:textId="64595B10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43A3D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E1FACF" w14:textId="28B61018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6A1594" w:rsidRPr="00871E3F" w14:paraId="0DFB506A" w14:textId="77777777" w:rsidTr="00446C18">
        <w:tc>
          <w:tcPr>
            <w:tcW w:w="6210" w:type="dxa"/>
            <w:vAlign w:val="bottom"/>
          </w:tcPr>
          <w:p w14:paraId="55292A36" w14:textId="65C9B4D7" w:rsidR="006A1594" w:rsidRPr="00871E3F" w:rsidRDefault="006A1594" w:rsidP="006A1594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หมุนเวียน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อื่น)</w:t>
            </w:r>
          </w:p>
        </w:tc>
        <w:tc>
          <w:tcPr>
            <w:tcW w:w="1350" w:type="dxa"/>
            <w:vAlign w:val="bottom"/>
          </w:tcPr>
          <w:p w14:paraId="25C27672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5EB72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7A5B8" w14:textId="5DBC5E2E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35B070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E4358F" w14:textId="5B8D9262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BF043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3919F" w14:textId="5AA90B1B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785C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803843" w14:textId="635F1735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(365,454)</w:t>
            </w:r>
          </w:p>
        </w:tc>
      </w:tr>
      <w:tr w:rsidR="006A1594" w:rsidRPr="006D05EF" w14:paraId="13B5F37E" w14:textId="77777777" w:rsidTr="00446C18">
        <w:tc>
          <w:tcPr>
            <w:tcW w:w="6210" w:type="dxa"/>
            <w:vAlign w:val="bottom"/>
          </w:tcPr>
          <w:p w14:paraId="7D489F89" w14:textId="7B46CF37" w:rsidR="006A1594" w:rsidRPr="00871E3F" w:rsidRDefault="006A1594" w:rsidP="006A1594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871E3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รายได้อื่น ๆ</w:t>
            </w: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DC65924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22686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6E3DBB3" w14:textId="2CD63AFF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80D149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BB7093" w14:textId="63BE95AC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5BE43" w14:textId="77777777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2E954C" w14:textId="24DD11EF" w:rsidR="006A1594" w:rsidRPr="00871E3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3661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DACAB" w14:textId="6BA34A08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45,250</w:t>
            </w:r>
          </w:p>
        </w:tc>
      </w:tr>
      <w:tr w:rsidR="006A1594" w:rsidRPr="006D05EF" w14:paraId="4390715D" w14:textId="77777777" w:rsidTr="00446C18">
        <w:tc>
          <w:tcPr>
            <w:tcW w:w="6210" w:type="dxa"/>
            <w:vAlign w:val="bottom"/>
          </w:tcPr>
          <w:p w14:paraId="4666E9F8" w14:textId="729F1827" w:rsidR="006A1594" w:rsidRPr="006D05EF" w:rsidRDefault="006A1594" w:rsidP="006A1594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350" w:type="dxa"/>
            <w:vAlign w:val="bottom"/>
          </w:tcPr>
          <w:p w14:paraId="02F86F79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06C2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64A9A86" w14:textId="34ACAD02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F29B8C1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974636" w14:textId="65E9A34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B2A6B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C86818" w14:textId="0760F246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E3E6F" w14:textId="77777777" w:rsidR="006A1594" w:rsidRPr="00CD40F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E991F0" w14:textId="52018093" w:rsidR="006A1594" w:rsidRPr="004F55D2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391,010</w:t>
            </w:r>
          </w:p>
        </w:tc>
      </w:tr>
      <w:tr w:rsidR="006A1594" w:rsidRPr="006D05EF" w14:paraId="26913B2E" w14:textId="77777777" w:rsidTr="00446C18">
        <w:tc>
          <w:tcPr>
            <w:tcW w:w="6210" w:type="dxa"/>
            <w:vAlign w:val="bottom"/>
          </w:tcPr>
          <w:p w14:paraId="1759DA13" w14:textId="77777777" w:rsidR="006A1594" w:rsidRPr="006D05EF" w:rsidRDefault="006A1594" w:rsidP="006A1594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0D93779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EF83A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F07A2B" w14:textId="4DEE22EF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EDBA0E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2794EC" w14:textId="0EA1956A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19466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F1ED10" w14:textId="51D70D2F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5706C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C637A" w14:textId="2564BBB6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  (10,424)</w:t>
            </w:r>
          </w:p>
        </w:tc>
      </w:tr>
      <w:tr w:rsidR="006A1594" w:rsidRPr="006D05EF" w14:paraId="52B03193" w14:textId="77777777" w:rsidTr="00446C18">
        <w:tc>
          <w:tcPr>
            <w:tcW w:w="6210" w:type="dxa"/>
            <w:vAlign w:val="bottom"/>
          </w:tcPr>
          <w:p w14:paraId="72B5D894" w14:textId="1CB8AF63" w:rsidR="006A1594" w:rsidRPr="006D05EF" w:rsidRDefault="006A1594" w:rsidP="006A1594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50" w:type="dxa"/>
            <w:vAlign w:val="bottom"/>
          </w:tcPr>
          <w:p w14:paraId="29058B7F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6E0E80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E607F75" w14:textId="104594E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DC3A41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284A4E" w14:textId="26078DEB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6C37D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754136" w14:textId="1D46DC1B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6EBE0" w14:textId="77777777" w:rsidR="006A1594" w:rsidRPr="00CD40F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83399" w14:textId="299F000B" w:rsidR="006A1594" w:rsidRPr="00EF33E2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380,586</w:t>
            </w:r>
          </w:p>
        </w:tc>
      </w:tr>
      <w:tr w:rsidR="006A1594" w:rsidRPr="006D05EF" w14:paraId="52667E92" w14:textId="77777777" w:rsidTr="00446C18">
        <w:tc>
          <w:tcPr>
            <w:tcW w:w="6210" w:type="dxa"/>
            <w:vAlign w:val="bottom"/>
          </w:tcPr>
          <w:p w14:paraId="4C6AA8B2" w14:textId="7CE72C08" w:rsidR="006A1594" w:rsidRPr="006D05EF" w:rsidRDefault="00665330" w:rsidP="006A1594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>รายได้</w:t>
            </w:r>
            <w:r w:rsidR="006A1594"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E2285A4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BDC3C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C94029" w14:textId="112F2144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489490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93B4A8" w14:textId="3DB386D6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488DF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1BEB1E" w14:textId="6136576B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DD969" w14:textId="77777777" w:rsidR="006A1594" w:rsidRPr="00CD40F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EE41FD" w14:textId="256D1A13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2,384</w:t>
            </w:r>
          </w:p>
        </w:tc>
      </w:tr>
      <w:tr w:rsidR="006A1594" w:rsidRPr="006D05EF" w14:paraId="3ACADBCA" w14:textId="77777777" w:rsidTr="00446C18">
        <w:tc>
          <w:tcPr>
            <w:tcW w:w="6210" w:type="dxa"/>
            <w:vAlign w:val="bottom"/>
          </w:tcPr>
          <w:p w14:paraId="4B673E2D" w14:textId="07DCB91D" w:rsidR="006A1594" w:rsidRPr="006D05EF" w:rsidRDefault="006A1594" w:rsidP="006A1594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09474139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20336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E6F6EE7" w14:textId="3FDCBBEB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DF56D31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B618BD" w14:textId="1A782378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0408E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7CABA7" w14:textId="1AC3CD86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6176D6" w14:textId="77777777" w:rsidR="006A1594" w:rsidRPr="00CD40F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B12AFC" w14:textId="15364BF6" w:rsidR="006A1594" w:rsidRPr="00EF33E2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382,970</w:t>
            </w:r>
          </w:p>
        </w:tc>
      </w:tr>
      <w:tr w:rsidR="006A1594" w:rsidRPr="00AD1F54" w14:paraId="441FF6A4" w14:textId="77777777" w:rsidTr="00446C18">
        <w:tc>
          <w:tcPr>
            <w:tcW w:w="6210" w:type="dxa"/>
            <w:vAlign w:val="bottom"/>
          </w:tcPr>
          <w:p w14:paraId="1DCD8D5A" w14:textId="77777777" w:rsidR="006A1594" w:rsidRPr="00AD1F54" w:rsidRDefault="006A1594" w:rsidP="006A1594">
            <w:pPr>
              <w:rPr>
                <w:rFonts w:asciiTheme="majorBidi" w:eastAsia="Arial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36F94EC" w14:textId="77777777" w:rsidR="006A1594" w:rsidRPr="00AD1F5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DF920E7" w14:textId="77777777" w:rsidR="006A1594" w:rsidRPr="00AD1F5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5076E1AE" w14:textId="3DE1E41E" w:rsidR="006A1594" w:rsidRPr="00AD1F5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56C469E" w14:textId="77777777" w:rsidR="006A1594" w:rsidRPr="00AD1F5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14FF554" w14:textId="1B6AA5ED" w:rsidR="006A1594" w:rsidRPr="00AD1F5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F6EE27" w14:textId="77777777" w:rsidR="006A1594" w:rsidRPr="00AD1F5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DCCD05D" w14:textId="58A96E3D" w:rsidR="006A1594" w:rsidRPr="00AD1F5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875B7C" w14:textId="77777777" w:rsidR="006A1594" w:rsidRPr="00AD1F5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5100F19" w14:textId="0018BFEB" w:rsidR="006A1594" w:rsidRPr="00AD1F5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A1594" w:rsidRPr="006D05EF" w14:paraId="35DCD0AC" w14:textId="77777777" w:rsidTr="00446C18">
        <w:tc>
          <w:tcPr>
            <w:tcW w:w="6210" w:type="dxa"/>
            <w:vAlign w:val="bottom"/>
          </w:tcPr>
          <w:p w14:paraId="45D2953F" w14:textId="77777777" w:rsidR="006A1594" w:rsidRPr="006D05EF" w:rsidRDefault="006A1594" w:rsidP="006A1594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37368900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DDB8B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DC3197" w14:textId="796FF4C3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ADCD73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4AEAF5" w14:textId="05DE0D38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9DD68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693D6E" w14:textId="7A1B3FC2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036FE" w14:textId="7777777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68303" w14:textId="73CD77F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6A1594" w:rsidRPr="006D05EF" w14:paraId="247B6F7B" w14:textId="77777777" w:rsidTr="00446C18">
        <w:tc>
          <w:tcPr>
            <w:tcW w:w="6210" w:type="dxa"/>
          </w:tcPr>
          <w:p w14:paraId="733E345E" w14:textId="29F0CD40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1D1B24" w14:textId="0CECBC59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2,401,151</w:t>
            </w:r>
          </w:p>
        </w:tc>
        <w:tc>
          <w:tcPr>
            <w:tcW w:w="270" w:type="dxa"/>
          </w:tcPr>
          <w:p w14:paraId="709FD391" w14:textId="77777777" w:rsidR="006A1594" w:rsidRPr="00CD40F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1D589563" w14:textId="004407A7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1,199,093</w:t>
            </w:r>
          </w:p>
        </w:tc>
        <w:tc>
          <w:tcPr>
            <w:tcW w:w="243" w:type="dxa"/>
          </w:tcPr>
          <w:p w14:paraId="77C5EEAC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A8B8B2" w14:textId="398167E8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271,438</w:t>
            </w:r>
          </w:p>
        </w:tc>
        <w:tc>
          <w:tcPr>
            <w:tcW w:w="270" w:type="dxa"/>
          </w:tcPr>
          <w:p w14:paraId="171EC3CB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E60A9B4" w14:textId="16A76E3A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63,926</w:t>
            </w:r>
          </w:p>
        </w:tc>
        <w:tc>
          <w:tcPr>
            <w:tcW w:w="270" w:type="dxa"/>
          </w:tcPr>
          <w:p w14:paraId="6B2870FC" w14:textId="77777777" w:rsidR="006A1594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420AC35" w14:textId="19DFD6B4" w:rsidR="006A1594" w:rsidRPr="006D05EF" w:rsidRDefault="006A1594" w:rsidP="006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3,935,608</w:t>
            </w:r>
          </w:p>
        </w:tc>
      </w:tr>
    </w:tbl>
    <w:p w14:paraId="6695EFE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251738" w:rsidSect="00C803AF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D322952" w14:textId="4808BE12" w:rsidR="00AD1F54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lastRenderedPageBreak/>
        <w:t>การจำแนกรายได้และจังหวะเวลาการรับรู้รายได้ใน</w:t>
      </w:r>
      <w:r w:rsidR="00DB465B"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 w:hint="cs"/>
          <w:sz w:val="30"/>
          <w:szCs w:val="30"/>
          <w:cs/>
        </w:rPr>
        <w:t>การเงินเฉพาะกิจการมีดังนี้</w:t>
      </w:r>
    </w:p>
    <w:p w14:paraId="2349D340" w14:textId="77777777" w:rsidR="00AD1F54" w:rsidRPr="003856FB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EF33E2" w:rsidRPr="00164529" w14:paraId="0BC0392E" w14:textId="77777777" w:rsidTr="005308A2">
        <w:tc>
          <w:tcPr>
            <w:tcW w:w="4860" w:type="dxa"/>
            <w:vAlign w:val="bottom"/>
          </w:tcPr>
          <w:p w14:paraId="7E3FF45B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8E460F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4B22A92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F33E2" w:rsidRPr="00164529" w14:paraId="30B9A62C" w14:textId="77777777" w:rsidTr="005308A2">
        <w:tc>
          <w:tcPr>
            <w:tcW w:w="4860" w:type="dxa"/>
            <w:vAlign w:val="bottom"/>
          </w:tcPr>
          <w:p w14:paraId="685E3E6C" w14:textId="12A5C2CF" w:rsidR="00EF33E2" w:rsidRPr="00164529" w:rsidRDefault="003237CD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7CD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A3382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3237CD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3237CD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AA3382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AA3382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028DB597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17C1B1B" w14:textId="6C575512" w:rsidR="00EF33E2" w:rsidRPr="00164529" w:rsidRDefault="00EF33E2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3237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6128859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A99FE32" w14:textId="39EC2E26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3237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F33E2" w:rsidRPr="00164529" w14:paraId="418C67CF" w14:textId="77777777" w:rsidTr="005308A2">
        <w:tc>
          <w:tcPr>
            <w:tcW w:w="4860" w:type="dxa"/>
            <w:vAlign w:val="bottom"/>
          </w:tcPr>
          <w:p w14:paraId="5D28AF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CF26EBD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7B8F3FB8" w14:textId="77777777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3E2" w:rsidRPr="00164529" w14:paraId="73F65EDD" w14:textId="77777777" w:rsidTr="005308A2">
        <w:tc>
          <w:tcPr>
            <w:tcW w:w="4860" w:type="dxa"/>
            <w:vAlign w:val="bottom"/>
          </w:tcPr>
          <w:p w14:paraId="427754AE" w14:textId="57C1DAA2" w:rsidR="00EF33E2" w:rsidRPr="006426FF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26FF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รายได้รวม - 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เมื่อต้องปฏิบัติตามภาระที่ต้องปฏิบัติเสร็จสิ้น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F5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="000667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ณ เวลาใดเวลาหนึ่ง </w:t>
            </w:r>
            <w:r w:rsidR="00D222BF"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</w:p>
        </w:tc>
        <w:tc>
          <w:tcPr>
            <w:tcW w:w="1152" w:type="dxa"/>
            <w:vAlign w:val="bottom"/>
          </w:tcPr>
          <w:p w14:paraId="76F860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1ABCD33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BFAA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5FC1D21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3382" w:rsidRPr="00164529" w14:paraId="12CE25A6" w14:textId="77777777" w:rsidTr="005308A2">
        <w:tc>
          <w:tcPr>
            <w:tcW w:w="4860" w:type="dxa"/>
          </w:tcPr>
          <w:p w14:paraId="4DA2495B" w14:textId="77777777" w:rsidR="00AA3382" w:rsidRPr="006426FF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อาหารกุ้ง</w:t>
            </w:r>
          </w:p>
        </w:tc>
        <w:tc>
          <w:tcPr>
            <w:tcW w:w="1152" w:type="dxa"/>
            <w:vAlign w:val="bottom"/>
          </w:tcPr>
          <w:p w14:paraId="65E518AC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0F07EEA" w14:textId="7B9B11BC" w:rsidR="00AA3382" w:rsidRPr="00164529" w:rsidRDefault="009F7C28" w:rsidP="00AA3382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2,415,788</w:t>
            </w:r>
          </w:p>
        </w:tc>
        <w:tc>
          <w:tcPr>
            <w:tcW w:w="236" w:type="dxa"/>
            <w:vAlign w:val="bottom"/>
          </w:tcPr>
          <w:p w14:paraId="45419739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05332BD" w14:textId="23EA0724" w:rsidR="00AA3382" w:rsidRPr="006426FF" w:rsidRDefault="00AA3382" w:rsidP="00AA338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1,934,303</w:t>
            </w:r>
          </w:p>
        </w:tc>
      </w:tr>
      <w:tr w:rsidR="00AA3382" w:rsidRPr="00164529" w14:paraId="72730184" w14:textId="77777777" w:rsidTr="005308A2">
        <w:tc>
          <w:tcPr>
            <w:tcW w:w="4860" w:type="dxa"/>
          </w:tcPr>
          <w:p w14:paraId="0987127F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ปลา</w:t>
            </w:r>
          </w:p>
        </w:tc>
        <w:tc>
          <w:tcPr>
            <w:tcW w:w="1152" w:type="dxa"/>
            <w:vAlign w:val="bottom"/>
          </w:tcPr>
          <w:p w14:paraId="1DDD5508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13D719" w14:textId="024768C6" w:rsidR="00AA3382" w:rsidRPr="00164529" w:rsidRDefault="009F7C28" w:rsidP="00AA3382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1,262,367</w:t>
            </w:r>
          </w:p>
        </w:tc>
        <w:tc>
          <w:tcPr>
            <w:tcW w:w="236" w:type="dxa"/>
            <w:vAlign w:val="bottom"/>
          </w:tcPr>
          <w:p w14:paraId="472FB92A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CDF6D5B" w14:textId="53A24B15" w:rsidR="00AA3382" w:rsidRPr="006426FF" w:rsidRDefault="00AA3382" w:rsidP="00AA338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1,184,407</w:t>
            </w:r>
          </w:p>
        </w:tc>
      </w:tr>
      <w:tr w:rsidR="00AA3382" w:rsidRPr="00164529" w14:paraId="4A8E906F" w14:textId="77777777" w:rsidTr="005308A2">
        <w:tc>
          <w:tcPr>
            <w:tcW w:w="4860" w:type="dxa"/>
          </w:tcPr>
          <w:p w14:paraId="410E0D67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สัตว์บก</w:t>
            </w:r>
          </w:p>
        </w:tc>
        <w:tc>
          <w:tcPr>
            <w:tcW w:w="1152" w:type="dxa"/>
            <w:vAlign w:val="bottom"/>
          </w:tcPr>
          <w:p w14:paraId="53250A59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0AE1AE" w14:textId="7E3813B4" w:rsidR="00AA3382" w:rsidRPr="00164529" w:rsidRDefault="00BA7936" w:rsidP="00AA3382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237,304</w:t>
            </w:r>
          </w:p>
        </w:tc>
        <w:tc>
          <w:tcPr>
            <w:tcW w:w="236" w:type="dxa"/>
            <w:vAlign w:val="bottom"/>
          </w:tcPr>
          <w:p w14:paraId="6F80B8E2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841ACCA" w14:textId="448DE57C" w:rsidR="00AA3382" w:rsidRPr="006426FF" w:rsidRDefault="00AA3382" w:rsidP="00AA338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242,561</w:t>
            </w:r>
          </w:p>
        </w:tc>
      </w:tr>
      <w:tr w:rsidR="00AA3382" w:rsidRPr="00164529" w14:paraId="26D24A72" w14:textId="77777777" w:rsidTr="005308A2">
        <w:tc>
          <w:tcPr>
            <w:tcW w:w="4860" w:type="dxa"/>
          </w:tcPr>
          <w:p w14:paraId="5A47BE00" w14:textId="535A0A8A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52" w:type="dxa"/>
            <w:vAlign w:val="bottom"/>
          </w:tcPr>
          <w:p w14:paraId="0D50F160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8AE83" w14:textId="5728A7CD" w:rsidR="00AA3382" w:rsidRPr="00164529" w:rsidRDefault="00BA7936" w:rsidP="00AA3382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47,113</w:t>
            </w:r>
          </w:p>
        </w:tc>
        <w:tc>
          <w:tcPr>
            <w:tcW w:w="236" w:type="dxa"/>
            <w:vAlign w:val="bottom"/>
          </w:tcPr>
          <w:p w14:paraId="005BD21A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7E252" w14:textId="102E1BBA" w:rsidR="00AA3382" w:rsidRPr="006426FF" w:rsidRDefault="00AA3382" w:rsidP="00AA338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64,652</w:t>
            </w:r>
          </w:p>
        </w:tc>
      </w:tr>
      <w:tr w:rsidR="00AA3382" w:rsidRPr="00164529" w14:paraId="1CA1657F" w14:textId="77777777" w:rsidTr="005308A2">
        <w:tc>
          <w:tcPr>
            <w:tcW w:w="4860" w:type="dxa"/>
            <w:vAlign w:val="bottom"/>
          </w:tcPr>
          <w:p w14:paraId="6C7EB36E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52" w:type="dxa"/>
            <w:vAlign w:val="bottom"/>
          </w:tcPr>
          <w:p w14:paraId="53B66FC2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A356E" w14:textId="4D14B3A9" w:rsidR="00AA3382" w:rsidRPr="00164529" w:rsidRDefault="006A647D" w:rsidP="00AA3382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3,962,572</w:t>
            </w:r>
          </w:p>
        </w:tc>
        <w:tc>
          <w:tcPr>
            <w:tcW w:w="236" w:type="dxa"/>
            <w:vAlign w:val="bottom"/>
          </w:tcPr>
          <w:p w14:paraId="6C10692B" w14:textId="77777777" w:rsidR="00AA3382" w:rsidRPr="00164529" w:rsidRDefault="00AA3382" w:rsidP="00AA33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76E7" w14:textId="62896EFA" w:rsidR="00AA3382" w:rsidRPr="006426FF" w:rsidRDefault="00AA3382" w:rsidP="00AA338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3,425,923</w:t>
            </w:r>
          </w:p>
        </w:tc>
      </w:tr>
    </w:tbl>
    <w:p w14:paraId="7653DDB0" w14:textId="77777777" w:rsidR="00EF33E2" w:rsidRPr="003856FB" w:rsidRDefault="00EF33E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69EF61FA" w14:textId="2772B343" w:rsidR="006426FF" w:rsidRPr="006426FF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26FF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1F8EAA82" w14:textId="77777777" w:rsidR="006426FF" w:rsidRPr="003856FB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85ABA" w14:textId="4F67A499" w:rsidR="008A0959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3856FB">
        <w:rPr>
          <w:rFonts w:asciiTheme="majorBidi" w:hAnsiTheme="majorBidi" w:cs="Angsana New" w:hint="cs"/>
          <w:sz w:val="30"/>
          <w:szCs w:val="30"/>
          <w:cs/>
        </w:rPr>
        <w:t>รายได้จากลูกค้าภายนอก</w:t>
      </w:r>
      <w:r w:rsidR="00D222BF" w:rsidRPr="003856FB">
        <w:rPr>
          <w:rFonts w:asciiTheme="majorBidi" w:hAnsiTheme="majorBidi" w:cstheme="majorBidi" w:hint="cs"/>
          <w:sz w:val="30"/>
          <w:szCs w:val="30"/>
          <w:cs/>
        </w:rPr>
        <w:t>ตามสถานที่ตั้งของลูกค้าสามารถแสดงได้ดังนี้</w:t>
      </w:r>
    </w:p>
    <w:p w14:paraId="01F3151D" w14:textId="77777777" w:rsidR="00B35407" w:rsidRPr="003856FB" w:rsidRDefault="00B3540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B35407" w:rsidRPr="007B1B30" w14:paraId="6032FBF8" w14:textId="77777777">
        <w:trPr>
          <w:gridAfter w:val="1"/>
          <w:wAfter w:w="8" w:type="dxa"/>
          <w:tblHeader/>
        </w:trPr>
        <w:tc>
          <w:tcPr>
            <w:tcW w:w="4125" w:type="dxa"/>
          </w:tcPr>
          <w:p w14:paraId="4F82FA71" w14:textId="77777777" w:rsidR="00B35407" w:rsidRPr="007B1B30" w:rsidRDefault="00B3540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6ECE98A4" w14:textId="77777777" w:rsidR="00B35407" w:rsidRPr="007B1B30" w:rsidRDefault="00B35407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C2B262" w14:textId="77777777" w:rsidR="00B35407" w:rsidRPr="007B1B30" w:rsidRDefault="00B3540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7642152B" w14:textId="77777777" w:rsidR="00B35407" w:rsidRPr="007B1B30" w:rsidRDefault="00B35407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407" w:rsidRPr="007B1B30" w14:paraId="5A67FC4C" w14:textId="77777777">
        <w:trPr>
          <w:tblHeader/>
        </w:trPr>
        <w:tc>
          <w:tcPr>
            <w:tcW w:w="4125" w:type="dxa"/>
            <w:vAlign w:val="bottom"/>
          </w:tcPr>
          <w:p w14:paraId="1EF941EC" w14:textId="5C2AECA7" w:rsidR="00B35407" w:rsidRPr="007B1B30" w:rsidRDefault="00B3540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5407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A3382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35407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A3382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A3382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</w:tcPr>
          <w:p w14:paraId="5B62B2A1" w14:textId="648991BE" w:rsidR="00B35407" w:rsidRPr="007B1B30" w:rsidRDefault="00B3540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46BB7A8" w14:textId="77777777" w:rsidR="00B35407" w:rsidRPr="007B1B30" w:rsidRDefault="00B3540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3719AD2" w14:textId="4CB6F893" w:rsidR="00B35407" w:rsidRPr="007B1B30" w:rsidRDefault="00B3540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84D4E9F" w14:textId="77777777" w:rsidR="00B35407" w:rsidRPr="007B1B30" w:rsidRDefault="00B3540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8CDE58D" w14:textId="7D55CC47" w:rsidR="00B35407" w:rsidRPr="007B1B30" w:rsidRDefault="00B3540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3DEC507A" w14:textId="77777777" w:rsidR="00B35407" w:rsidRPr="007B1B30" w:rsidRDefault="00B3540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2DD834A2" w14:textId="686A7197" w:rsidR="00B35407" w:rsidRPr="007B1B30" w:rsidRDefault="00B3540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35407" w:rsidRPr="007B1B30" w14:paraId="165F845A" w14:textId="77777777">
        <w:trPr>
          <w:gridAfter w:val="1"/>
          <w:wAfter w:w="8" w:type="dxa"/>
          <w:tblHeader/>
        </w:trPr>
        <w:tc>
          <w:tcPr>
            <w:tcW w:w="4125" w:type="dxa"/>
          </w:tcPr>
          <w:p w14:paraId="6246DA75" w14:textId="77777777" w:rsidR="00B35407" w:rsidRPr="007B1B30" w:rsidRDefault="00B35407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53379517" w14:textId="77777777" w:rsidR="00B35407" w:rsidRPr="007B1B30" w:rsidRDefault="00B3540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5407" w:rsidRPr="007B1B30" w14:paraId="210CF8C6" w14:textId="77777777">
        <w:tc>
          <w:tcPr>
            <w:tcW w:w="4125" w:type="dxa"/>
            <w:vAlign w:val="bottom"/>
          </w:tcPr>
          <w:p w14:paraId="696520DF" w14:textId="77777777" w:rsidR="00B35407" w:rsidRPr="007B1B30" w:rsidRDefault="00B3540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14:paraId="67AB0358" w14:textId="77777777" w:rsidR="00B35407" w:rsidRPr="007B1B30" w:rsidRDefault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AC3C3C" w14:textId="77777777" w:rsidR="00B35407" w:rsidRPr="007B1B30" w:rsidRDefault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8F878A" w14:textId="77777777" w:rsidR="00B35407" w:rsidRPr="007B1B30" w:rsidRDefault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4F8662" w14:textId="77777777" w:rsidR="00B35407" w:rsidRPr="007B1B30" w:rsidRDefault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E341DC" w14:textId="77777777" w:rsidR="00B35407" w:rsidRPr="007B1B30" w:rsidRDefault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76249E5" w14:textId="77777777" w:rsidR="00B35407" w:rsidRPr="007B1B30" w:rsidRDefault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70B9C023" w14:textId="77777777" w:rsidR="00B35407" w:rsidRPr="007B1B30" w:rsidRDefault="00B3540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7282" w:rsidRPr="007B1B30" w14:paraId="1C20BC3D" w14:textId="77777777">
        <w:tc>
          <w:tcPr>
            <w:tcW w:w="4125" w:type="dxa"/>
          </w:tcPr>
          <w:p w14:paraId="09B099BA" w14:textId="77777777" w:rsidR="003C7282" w:rsidRPr="007B1B30" w:rsidRDefault="003C7282" w:rsidP="003C728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  <w:vAlign w:val="bottom"/>
          </w:tcPr>
          <w:p w14:paraId="57062739" w14:textId="066B94B1" w:rsidR="003C7282" w:rsidRPr="007B1B30" w:rsidRDefault="003C7282" w:rsidP="001E087F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3,819,084</w:t>
            </w:r>
          </w:p>
        </w:tc>
        <w:tc>
          <w:tcPr>
            <w:tcW w:w="236" w:type="dxa"/>
            <w:vAlign w:val="bottom"/>
          </w:tcPr>
          <w:p w14:paraId="221B8775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5284D80" w14:textId="5E77E4E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3,308,780</w:t>
            </w:r>
          </w:p>
        </w:tc>
        <w:tc>
          <w:tcPr>
            <w:tcW w:w="236" w:type="dxa"/>
          </w:tcPr>
          <w:p w14:paraId="4631F19B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50E9371" w14:textId="246B3A63" w:rsidR="003C7282" w:rsidRPr="007B1B30" w:rsidRDefault="003C7282" w:rsidP="001E087F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3,819,084</w:t>
            </w:r>
          </w:p>
        </w:tc>
        <w:tc>
          <w:tcPr>
            <w:tcW w:w="237" w:type="dxa"/>
          </w:tcPr>
          <w:p w14:paraId="1B3AF825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404E6FB8" w14:textId="5C4DC96F" w:rsidR="003C7282" w:rsidRPr="003856FB" w:rsidRDefault="003C7282" w:rsidP="003C728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</w:t>
            </w:r>
            <w:r w:rsidR="003732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C39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</w:t>
            </w:r>
            <w:r w:rsidR="005E2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3C7282" w:rsidRPr="007B1B30" w14:paraId="6137D6FF" w14:textId="77777777">
        <w:tc>
          <w:tcPr>
            <w:tcW w:w="4125" w:type="dxa"/>
          </w:tcPr>
          <w:p w14:paraId="2EE23432" w14:textId="77777777" w:rsidR="003C7282" w:rsidRPr="007B1B30" w:rsidRDefault="003C7282" w:rsidP="003C728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134" w:type="dxa"/>
            <w:vAlign w:val="bottom"/>
          </w:tcPr>
          <w:p w14:paraId="36F9394E" w14:textId="7D3D1933" w:rsidR="003C7282" w:rsidRPr="007B1B30" w:rsidRDefault="003C7282" w:rsidP="001E087F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424,996</w:t>
            </w:r>
          </w:p>
        </w:tc>
        <w:tc>
          <w:tcPr>
            <w:tcW w:w="236" w:type="dxa"/>
            <w:vAlign w:val="bottom"/>
          </w:tcPr>
          <w:p w14:paraId="121848B2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8A98298" w14:textId="576D6AC3" w:rsidR="003C7282" w:rsidRPr="007B1B30" w:rsidRDefault="003C7282" w:rsidP="003C72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464,646</w:t>
            </w:r>
          </w:p>
        </w:tc>
        <w:tc>
          <w:tcPr>
            <w:tcW w:w="236" w:type="dxa"/>
          </w:tcPr>
          <w:p w14:paraId="2A03E852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2F4693A" w14:textId="28969BB1" w:rsidR="003C7282" w:rsidRPr="007B1B30" w:rsidRDefault="003C7282" w:rsidP="001E087F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2575D54D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484AEEF" w14:textId="404931BC" w:rsidR="003C7282" w:rsidRPr="003856FB" w:rsidRDefault="003C7282" w:rsidP="003C728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C7282" w:rsidRPr="007B1B30" w14:paraId="46243E8F" w14:textId="77777777">
        <w:tc>
          <w:tcPr>
            <w:tcW w:w="4125" w:type="dxa"/>
          </w:tcPr>
          <w:p w14:paraId="363FDC1D" w14:textId="77777777" w:rsidR="003C7282" w:rsidRPr="007B1B30" w:rsidRDefault="003C7282" w:rsidP="003C7282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ประเทศศรีลังกา</w:t>
            </w:r>
          </w:p>
        </w:tc>
        <w:tc>
          <w:tcPr>
            <w:tcW w:w="1134" w:type="dxa"/>
            <w:vAlign w:val="bottom"/>
          </w:tcPr>
          <w:p w14:paraId="4AEC1874" w14:textId="07AAD85F" w:rsidR="003C7282" w:rsidRPr="007B1B30" w:rsidRDefault="003C7282" w:rsidP="001E087F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100,810</w:t>
            </w:r>
          </w:p>
        </w:tc>
        <w:tc>
          <w:tcPr>
            <w:tcW w:w="236" w:type="dxa"/>
            <w:vAlign w:val="bottom"/>
          </w:tcPr>
          <w:p w14:paraId="5E7304C3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D8A98E2" w14:textId="3B25DECC" w:rsidR="003C7282" w:rsidRPr="007B1B30" w:rsidRDefault="003C7282" w:rsidP="003C72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71,637</w:t>
            </w:r>
          </w:p>
        </w:tc>
        <w:tc>
          <w:tcPr>
            <w:tcW w:w="236" w:type="dxa"/>
          </w:tcPr>
          <w:p w14:paraId="49181375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BAF44FF" w14:textId="174DF7FC" w:rsidR="003C7282" w:rsidRPr="007B1B30" w:rsidRDefault="003C7282" w:rsidP="001E087F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100,810</w:t>
            </w:r>
          </w:p>
        </w:tc>
        <w:tc>
          <w:tcPr>
            <w:tcW w:w="237" w:type="dxa"/>
          </w:tcPr>
          <w:p w14:paraId="4DF6CE24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104F1D50" w14:textId="65C2CF69" w:rsidR="003C7282" w:rsidRPr="003856FB" w:rsidRDefault="003C7282" w:rsidP="003C728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71,637</w:t>
            </w:r>
          </w:p>
        </w:tc>
      </w:tr>
      <w:tr w:rsidR="003C7282" w:rsidRPr="005D76B8" w14:paraId="2CECE0EA" w14:textId="77777777">
        <w:tc>
          <w:tcPr>
            <w:tcW w:w="4125" w:type="dxa"/>
          </w:tcPr>
          <w:p w14:paraId="7780CC23" w14:textId="77777777" w:rsidR="003C7282" w:rsidRPr="005D76B8" w:rsidRDefault="003C7282" w:rsidP="003C7282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ประเทศปากีสถาน</w:t>
            </w:r>
          </w:p>
        </w:tc>
        <w:tc>
          <w:tcPr>
            <w:tcW w:w="1134" w:type="dxa"/>
            <w:vAlign w:val="bottom"/>
          </w:tcPr>
          <w:p w14:paraId="232452E7" w14:textId="3DA1DA57" w:rsidR="003C7282" w:rsidRPr="008F1089" w:rsidRDefault="003C7282" w:rsidP="001E087F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13,455</w:t>
            </w:r>
          </w:p>
        </w:tc>
        <w:tc>
          <w:tcPr>
            <w:tcW w:w="236" w:type="dxa"/>
            <w:vAlign w:val="bottom"/>
          </w:tcPr>
          <w:p w14:paraId="438D28E2" w14:textId="77777777" w:rsidR="003C7282" w:rsidRPr="005D76B8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9662C16" w14:textId="713B82D0" w:rsidR="003C7282" w:rsidRPr="005D76B8" w:rsidRDefault="003C7282" w:rsidP="003C72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45,039</w:t>
            </w:r>
          </w:p>
        </w:tc>
        <w:tc>
          <w:tcPr>
            <w:tcW w:w="236" w:type="dxa"/>
          </w:tcPr>
          <w:p w14:paraId="7FB6147E" w14:textId="77777777" w:rsidR="003C7282" w:rsidRPr="005D76B8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73D1113" w14:textId="0027399B" w:rsidR="003C7282" w:rsidRPr="00D77529" w:rsidRDefault="003C7282" w:rsidP="001E087F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4CC4BD93" w14:textId="77777777" w:rsidR="003C7282" w:rsidRPr="005D76B8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2A988AB" w14:textId="0F0BA2AC" w:rsidR="003C7282" w:rsidRPr="003856FB" w:rsidRDefault="00DC394C" w:rsidP="003C728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</w:tr>
      <w:tr w:rsidR="003C7282" w:rsidRPr="007B1B30" w14:paraId="4427724F" w14:textId="77777777">
        <w:tc>
          <w:tcPr>
            <w:tcW w:w="4125" w:type="dxa"/>
          </w:tcPr>
          <w:p w14:paraId="167D2DDA" w14:textId="77777777" w:rsidR="003C7282" w:rsidRPr="00EC1D82" w:rsidRDefault="003C7282" w:rsidP="003C7282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54CA8D" w14:textId="0C6BBF10" w:rsidR="003C7282" w:rsidRPr="00F7276F" w:rsidRDefault="003C7282" w:rsidP="001E087F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42,678</w:t>
            </w:r>
          </w:p>
        </w:tc>
        <w:tc>
          <w:tcPr>
            <w:tcW w:w="236" w:type="dxa"/>
            <w:vAlign w:val="bottom"/>
          </w:tcPr>
          <w:p w14:paraId="5EEB7291" w14:textId="77777777" w:rsidR="003C7282" w:rsidRPr="00F7276F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96FB5F" w14:textId="5A42C4DE" w:rsidR="003C7282" w:rsidRPr="00F7276F" w:rsidRDefault="003C7282" w:rsidP="003C72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45,506</w:t>
            </w:r>
          </w:p>
        </w:tc>
        <w:tc>
          <w:tcPr>
            <w:tcW w:w="236" w:type="dxa"/>
          </w:tcPr>
          <w:p w14:paraId="00362510" w14:textId="77777777" w:rsidR="003C7282" w:rsidRPr="00F7276F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38771B" w14:textId="22959434" w:rsidR="003C7282" w:rsidRPr="00F7276F" w:rsidRDefault="003C7282" w:rsidP="001E087F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42,678</w:t>
            </w:r>
          </w:p>
        </w:tc>
        <w:tc>
          <w:tcPr>
            <w:tcW w:w="237" w:type="dxa"/>
          </w:tcPr>
          <w:p w14:paraId="693E2BA9" w14:textId="77777777" w:rsidR="003C7282" w:rsidRPr="00F7276F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vAlign w:val="bottom"/>
          </w:tcPr>
          <w:p w14:paraId="111DED5B" w14:textId="5ED5E20F" w:rsidR="003C7282" w:rsidRPr="003856FB" w:rsidRDefault="003C7282" w:rsidP="003C728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45,506</w:t>
            </w:r>
          </w:p>
        </w:tc>
      </w:tr>
      <w:tr w:rsidR="003C7282" w:rsidRPr="007B1B30" w14:paraId="5D8D83F1" w14:textId="77777777">
        <w:tc>
          <w:tcPr>
            <w:tcW w:w="4125" w:type="dxa"/>
            <w:vAlign w:val="bottom"/>
          </w:tcPr>
          <w:p w14:paraId="385907A8" w14:textId="77777777" w:rsidR="003C7282" w:rsidRPr="00EC1D82" w:rsidRDefault="003C7282" w:rsidP="003C7282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79265" w14:textId="475AFBDB" w:rsidR="003C7282" w:rsidRPr="00341938" w:rsidRDefault="003C7282" w:rsidP="001E087F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4,401,023</w:t>
            </w:r>
          </w:p>
        </w:tc>
        <w:tc>
          <w:tcPr>
            <w:tcW w:w="236" w:type="dxa"/>
            <w:vAlign w:val="bottom"/>
          </w:tcPr>
          <w:p w14:paraId="4E0808C7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59D33" w14:textId="39742B93" w:rsidR="003C7282" w:rsidRPr="00341938" w:rsidRDefault="003C7282" w:rsidP="003C72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3,935,608</w:t>
            </w:r>
          </w:p>
        </w:tc>
        <w:tc>
          <w:tcPr>
            <w:tcW w:w="236" w:type="dxa"/>
          </w:tcPr>
          <w:p w14:paraId="7AAC7E5F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790257" w14:textId="405AC5FC" w:rsidR="003C7282" w:rsidRPr="00341938" w:rsidRDefault="003C7282" w:rsidP="001E087F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3,962,572</w:t>
            </w:r>
          </w:p>
        </w:tc>
        <w:tc>
          <w:tcPr>
            <w:tcW w:w="237" w:type="dxa"/>
          </w:tcPr>
          <w:p w14:paraId="2B5B98F3" w14:textId="77777777" w:rsidR="003C7282" w:rsidRPr="007B1B30" w:rsidRDefault="003C7282" w:rsidP="003C728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0777D8" w14:textId="229163DC" w:rsidR="003C7282" w:rsidRPr="00341938" w:rsidRDefault="009B5813" w:rsidP="003C728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3,425,923</w:t>
            </w:r>
          </w:p>
        </w:tc>
      </w:tr>
    </w:tbl>
    <w:p w14:paraId="1E7D7F22" w14:textId="77777777" w:rsidR="00B35407" w:rsidRDefault="00B3540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1934B60F" w14:textId="16390BC2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</w:rPr>
      </w:pPr>
    </w:p>
    <w:p w14:paraId="2584CEB2" w14:textId="452A2340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3A15A907" w14:textId="08AB90EE" w:rsidR="00081762" w:rsidRPr="00081762" w:rsidRDefault="00081762" w:rsidP="0008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081762" w:rsidRPr="00081762" w:rsidSect="00251738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EB9FB2B" w14:textId="07B01ECC" w:rsidR="00B4062D" w:rsidRPr="00B1257E" w:rsidRDefault="00B4062D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1257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7FAFE2D6" w14:textId="77777777" w:rsidR="007D50A8" w:rsidRPr="00B1257E" w:rsidRDefault="007D50A8" w:rsidP="007D50A8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0"/>
        <w:gridCol w:w="1210"/>
        <w:gridCol w:w="240"/>
        <w:gridCol w:w="1221"/>
        <w:gridCol w:w="288"/>
        <w:gridCol w:w="1161"/>
        <w:gridCol w:w="279"/>
        <w:gridCol w:w="1179"/>
      </w:tblGrid>
      <w:tr w:rsidR="007D50A8" w:rsidRPr="00B1257E" w14:paraId="13B3B40A" w14:textId="77777777" w:rsidTr="00CD18AD">
        <w:trPr>
          <w:tblHeader/>
        </w:trPr>
        <w:tc>
          <w:tcPr>
            <w:tcW w:w="3710" w:type="dxa"/>
          </w:tcPr>
          <w:p w14:paraId="17889393" w14:textId="77777777" w:rsidR="007D50A8" w:rsidRPr="00B1257E" w:rsidRDefault="007D50A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1" w:type="dxa"/>
            <w:gridSpan w:val="3"/>
          </w:tcPr>
          <w:p w14:paraId="6D922493" w14:textId="77777777" w:rsidR="007D50A8" w:rsidRPr="00B1257E" w:rsidRDefault="007D50A8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1A9201C2" w14:textId="77777777" w:rsidR="007D50A8" w:rsidRPr="00B1257E" w:rsidRDefault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14:paraId="6E5A27BF" w14:textId="77777777" w:rsidR="007D50A8" w:rsidRPr="00B1257E" w:rsidRDefault="007D50A8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0A8" w:rsidRPr="00B1257E" w14:paraId="060F7603" w14:textId="77777777" w:rsidTr="00CD18AD">
        <w:trPr>
          <w:tblHeader/>
        </w:trPr>
        <w:tc>
          <w:tcPr>
            <w:tcW w:w="3710" w:type="dxa"/>
            <w:vAlign w:val="bottom"/>
          </w:tcPr>
          <w:p w14:paraId="700E9B9A" w14:textId="34456126" w:rsidR="007D50A8" w:rsidRPr="00B1257E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B745715" w14:textId="677EF69E" w:rsidR="007D50A8" w:rsidRPr="00B1257E" w:rsidRDefault="00AA3382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vAlign w:val="bottom"/>
          </w:tcPr>
          <w:p w14:paraId="393DAF73" w14:textId="77777777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1" w:type="dxa"/>
            <w:vAlign w:val="bottom"/>
          </w:tcPr>
          <w:p w14:paraId="0E809B22" w14:textId="062DB09C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76CC1E59" w14:textId="77777777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0FB5229D" w14:textId="6E97C577" w:rsidR="007D50A8" w:rsidRPr="00B1257E" w:rsidRDefault="00AA3382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  <w:vAlign w:val="bottom"/>
          </w:tcPr>
          <w:p w14:paraId="32FD9244" w14:textId="77777777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14:paraId="44E0FB24" w14:textId="728470A9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50A8" w:rsidRPr="00B1257E" w14:paraId="4356F18A" w14:textId="77777777" w:rsidTr="00CD18AD">
        <w:trPr>
          <w:tblHeader/>
        </w:trPr>
        <w:tc>
          <w:tcPr>
            <w:tcW w:w="3710" w:type="dxa"/>
            <w:vAlign w:val="bottom"/>
          </w:tcPr>
          <w:p w14:paraId="3F1F0FE1" w14:textId="77777777" w:rsidR="007D50A8" w:rsidRPr="00B1257E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25B0F405" w14:textId="3684DC85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108E3006" w14:textId="77777777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1" w:type="dxa"/>
            <w:vAlign w:val="bottom"/>
          </w:tcPr>
          <w:p w14:paraId="39D4FF3E" w14:textId="5D6DC86F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3B50B5AE" w14:textId="77777777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2256AAFB" w14:textId="65EEBA48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  <w:vAlign w:val="bottom"/>
          </w:tcPr>
          <w:p w14:paraId="71EA1FB2" w14:textId="77777777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14:paraId="3DCED890" w14:textId="02EE271D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D50A8" w:rsidRPr="00B1257E" w14:paraId="033CCF18" w14:textId="77777777" w:rsidTr="00CD18AD">
        <w:trPr>
          <w:tblHeader/>
        </w:trPr>
        <w:tc>
          <w:tcPr>
            <w:tcW w:w="3710" w:type="dxa"/>
          </w:tcPr>
          <w:p w14:paraId="1A2F1414" w14:textId="77777777" w:rsidR="007D50A8" w:rsidRPr="00B1257E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8" w:type="dxa"/>
            <w:gridSpan w:val="7"/>
          </w:tcPr>
          <w:p w14:paraId="1B220594" w14:textId="77777777" w:rsidR="007D50A8" w:rsidRPr="00B1257E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2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2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D50A8" w:rsidRPr="00B1257E" w14:paraId="6777894A" w14:textId="77777777" w:rsidTr="00CD18AD">
        <w:tc>
          <w:tcPr>
            <w:tcW w:w="3710" w:type="dxa"/>
          </w:tcPr>
          <w:p w14:paraId="4EE17467" w14:textId="77777777" w:rsidR="007D50A8" w:rsidRPr="00B1257E" w:rsidRDefault="007D50A8" w:rsidP="007D50A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10" w:type="dxa"/>
          </w:tcPr>
          <w:p w14:paraId="3A3B8576" w14:textId="775A9BF0" w:rsidR="007D50A8" w:rsidRPr="00B1257E" w:rsidRDefault="00A56CDC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40" w:type="dxa"/>
          </w:tcPr>
          <w:p w14:paraId="187BDBE2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62AF22AC" w14:textId="7D7462FA" w:rsidR="007D50A8" w:rsidRPr="00B1257E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288" w:type="dxa"/>
          </w:tcPr>
          <w:p w14:paraId="73D21BD0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E81FA04" w14:textId="219005BE" w:rsidR="007D50A8" w:rsidRPr="00B1257E" w:rsidRDefault="004875BC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9" w:type="dxa"/>
          </w:tcPr>
          <w:p w14:paraId="3B61443E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D83E1BB" w14:textId="7639628E" w:rsidR="007D50A8" w:rsidRPr="00B1257E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</w:tr>
      <w:tr w:rsidR="007D50A8" w:rsidRPr="00B1257E" w14:paraId="2F7685E8" w14:textId="77777777" w:rsidTr="00CD18AD">
        <w:tc>
          <w:tcPr>
            <w:tcW w:w="3710" w:type="dxa"/>
          </w:tcPr>
          <w:p w14:paraId="6FDACB39" w14:textId="77777777" w:rsidR="007D50A8" w:rsidRPr="00B1257E" w:rsidRDefault="007D50A8" w:rsidP="007D50A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เงินฝากธนาคารประเภทออมทรัพย์และ</w:t>
            </w:r>
          </w:p>
        </w:tc>
        <w:tc>
          <w:tcPr>
            <w:tcW w:w="1210" w:type="dxa"/>
          </w:tcPr>
          <w:p w14:paraId="37B346C3" w14:textId="77777777" w:rsidR="007D50A8" w:rsidRPr="00B1257E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3AE86D2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9771A48" w14:textId="77777777" w:rsidR="007D50A8" w:rsidRPr="00B1257E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937F687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2F95FA0" w14:textId="77777777" w:rsidR="007D50A8" w:rsidRPr="00B1257E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3D65B03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16E4C6B" w14:textId="77777777" w:rsidR="007D50A8" w:rsidRPr="00B1257E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50A8" w:rsidRPr="00B1257E" w14:paraId="44BD0607" w14:textId="77777777" w:rsidTr="00CD18AD">
        <w:tc>
          <w:tcPr>
            <w:tcW w:w="3710" w:type="dxa"/>
          </w:tcPr>
          <w:p w14:paraId="70FBD172" w14:textId="77777777" w:rsidR="007D50A8" w:rsidRPr="00B1257E" w:rsidRDefault="007D50A8" w:rsidP="007D50A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กระแสรายวัน</w:t>
            </w:r>
          </w:p>
        </w:tc>
        <w:tc>
          <w:tcPr>
            <w:tcW w:w="1210" w:type="dxa"/>
          </w:tcPr>
          <w:p w14:paraId="079EFD26" w14:textId="1612BCE4" w:rsidR="007D50A8" w:rsidRPr="00B1257E" w:rsidRDefault="00A56CDC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505,699</w:t>
            </w:r>
          </w:p>
        </w:tc>
        <w:tc>
          <w:tcPr>
            <w:tcW w:w="240" w:type="dxa"/>
          </w:tcPr>
          <w:p w14:paraId="796262A8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E6FCEA7" w14:textId="018C0A2D" w:rsidR="007D50A8" w:rsidRPr="00B1257E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476,607</w:t>
            </w:r>
          </w:p>
        </w:tc>
        <w:tc>
          <w:tcPr>
            <w:tcW w:w="288" w:type="dxa"/>
          </w:tcPr>
          <w:p w14:paraId="3257ADD1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8B3F9E6" w14:textId="3F0E5307" w:rsidR="007D50A8" w:rsidRPr="00B1257E" w:rsidRDefault="004875BC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505,261</w:t>
            </w:r>
          </w:p>
        </w:tc>
        <w:tc>
          <w:tcPr>
            <w:tcW w:w="279" w:type="dxa"/>
          </w:tcPr>
          <w:p w14:paraId="5B86D7A0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5F0B049E" w14:textId="5BD01148" w:rsidR="007D50A8" w:rsidRPr="00B1257E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475,869</w:t>
            </w:r>
          </w:p>
        </w:tc>
      </w:tr>
      <w:tr w:rsidR="007D50A8" w:rsidRPr="00B1257E" w14:paraId="6D933DFE" w14:textId="77777777" w:rsidTr="00CD18AD">
        <w:tc>
          <w:tcPr>
            <w:tcW w:w="3710" w:type="dxa"/>
          </w:tcPr>
          <w:p w14:paraId="229D1236" w14:textId="52B4E2A6" w:rsidR="007D50A8" w:rsidRPr="00B1257E" w:rsidRDefault="007D50A8" w:rsidP="007D50A8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</w:t>
            </w:r>
            <w:r w:rsidR="00854E8E" w:rsidRPr="00B1257E">
              <w:rPr>
                <w:rFonts w:asciiTheme="majorBidi" w:hAnsiTheme="majorBidi" w:cstheme="majorBidi" w:hint="cs"/>
                <w:sz w:val="30"/>
                <w:szCs w:val="30"/>
                <w:cs/>
              </w:rPr>
              <w:t>ำไม่เกินสามเดือน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7ED06905" w14:textId="08ED63A2" w:rsidR="00656E7B" w:rsidRPr="00B1257E" w:rsidRDefault="00656E7B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1C59E8FE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04C1BA2" w14:textId="64F95015" w:rsidR="007D50A8" w:rsidRPr="00B1257E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88" w:type="dxa"/>
          </w:tcPr>
          <w:p w14:paraId="42CCFB01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CC63772" w14:textId="16C1CDD2" w:rsidR="007D50A8" w:rsidRPr="00B1257E" w:rsidRDefault="00656E7B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B49E156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C5680AE" w14:textId="5B88C2E5" w:rsidR="007D50A8" w:rsidRPr="00B1257E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</w:tr>
      <w:tr w:rsidR="007D50A8" w:rsidRPr="00B1257E" w14:paraId="35170B50" w14:textId="77777777" w:rsidTr="00CD18AD">
        <w:tc>
          <w:tcPr>
            <w:tcW w:w="3710" w:type="dxa"/>
          </w:tcPr>
          <w:p w14:paraId="44BE2E9C" w14:textId="77777777" w:rsidR="007D50A8" w:rsidRPr="00B1257E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F0F01E5" w14:textId="06B02BB5" w:rsidR="007D50A8" w:rsidRPr="00B1257E" w:rsidRDefault="000F4730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A56CDC"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5,815</w:t>
            </w:r>
          </w:p>
        </w:tc>
        <w:tc>
          <w:tcPr>
            <w:tcW w:w="240" w:type="dxa"/>
          </w:tcPr>
          <w:p w14:paraId="0DC88543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0AD115D" w14:textId="592AAE29" w:rsidR="007D50A8" w:rsidRPr="00B1257E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1,077,064</w:t>
            </w:r>
          </w:p>
        </w:tc>
        <w:tc>
          <w:tcPr>
            <w:tcW w:w="288" w:type="dxa"/>
          </w:tcPr>
          <w:p w14:paraId="6A7FF533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9EE8C41" w14:textId="6CE8F56F" w:rsidR="007D50A8" w:rsidRPr="00B1257E" w:rsidRDefault="00656E7B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4875BC"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5,323</w:t>
            </w:r>
          </w:p>
        </w:tc>
        <w:tc>
          <w:tcPr>
            <w:tcW w:w="279" w:type="dxa"/>
          </w:tcPr>
          <w:p w14:paraId="5F877493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A9018DF" w14:textId="12C1EC54" w:rsidR="007D50A8" w:rsidRPr="00B1257E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1,076,304</w:t>
            </w:r>
          </w:p>
        </w:tc>
      </w:tr>
      <w:tr w:rsidR="007D50A8" w:rsidRPr="00B1257E" w14:paraId="540C62E0" w14:textId="77777777" w:rsidTr="00CD18AD">
        <w:tc>
          <w:tcPr>
            <w:tcW w:w="3710" w:type="dxa"/>
          </w:tcPr>
          <w:p w14:paraId="5019CFE8" w14:textId="77777777" w:rsidR="007D50A8" w:rsidRPr="00B1257E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0949DAF1" w14:textId="29FBD7EA" w:rsidR="007D50A8" w:rsidRPr="00B1257E" w:rsidRDefault="00A56CDC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(16,430)</w:t>
            </w:r>
          </w:p>
        </w:tc>
        <w:tc>
          <w:tcPr>
            <w:tcW w:w="240" w:type="dxa"/>
          </w:tcPr>
          <w:p w14:paraId="7160F2FD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F56D0E4" w14:textId="19712555" w:rsidR="007D50A8" w:rsidRPr="00B1257E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(2,031)</w:t>
            </w:r>
          </w:p>
        </w:tc>
        <w:tc>
          <w:tcPr>
            <w:tcW w:w="288" w:type="dxa"/>
          </w:tcPr>
          <w:p w14:paraId="309893C5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869B758" w14:textId="467095CD" w:rsidR="007D50A8" w:rsidRPr="00B1257E" w:rsidRDefault="004875BC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</w:tcPr>
          <w:p w14:paraId="3AAB8F73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2AAF881" w14:textId="2C1BA571" w:rsidR="007D50A8" w:rsidRPr="00B1257E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50A8" w:rsidRPr="00B1257E" w14:paraId="50091DC1" w14:textId="77777777" w:rsidTr="00CD18AD">
        <w:tc>
          <w:tcPr>
            <w:tcW w:w="3710" w:type="dxa"/>
          </w:tcPr>
          <w:p w14:paraId="7A3A086F" w14:textId="77777777" w:rsidR="007D50A8" w:rsidRPr="00B1257E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1F627B18" w14:textId="77777777" w:rsidR="007D50A8" w:rsidRPr="00B1257E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019096F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7B8BA643" w14:textId="77777777" w:rsidR="007D50A8" w:rsidRPr="00B1257E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776485C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FC2BA2D" w14:textId="77777777" w:rsidR="007D50A8" w:rsidRPr="00B1257E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C6D387F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51D4C69" w14:textId="77777777" w:rsidR="007D50A8" w:rsidRPr="00B1257E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D50A8" w:rsidRPr="00B1257E" w14:paraId="2551742E" w14:textId="77777777" w:rsidTr="00CD18AD">
        <w:tc>
          <w:tcPr>
            <w:tcW w:w="3710" w:type="dxa"/>
          </w:tcPr>
          <w:p w14:paraId="08C74524" w14:textId="77777777" w:rsidR="007D50A8" w:rsidRPr="00B1257E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ในงบกระแสเงินสด</w:t>
            </w: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5FB42941" w14:textId="45EC3A7A" w:rsidR="007D50A8" w:rsidRPr="00B1257E" w:rsidRDefault="000F4730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A56CDC"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9,385</w:t>
            </w:r>
          </w:p>
        </w:tc>
        <w:tc>
          <w:tcPr>
            <w:tcW w:w="240" w:type="dxa"/>
          </w:tcPr>
          <w:p w14:paraId="1D9F7EC7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0ACF5BCF" w14:textId="5B9CFE00" w:rsidR="007D50A8" w:rsidRPr="00B1257E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1,075,033</w:t>
            </w:r>
          </w:p>
        </w:tc>
        <w:tc>
          <w:tcPr>
            <w:tcW w:w="288" w:type="dxa"/>
          </w:tcPr>
          <w:p w14:paraId="5001BA90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D5F0026" w14:textId="26A5E6FC" w:rsidR="007D50A8" w:rsidRPr="00B1257E" w:rsidRDefault="004875BC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F4730"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5,323</w:t>
            </w:r>
          </w:p>
        </w:tc>
        <w:tc>
          <w:tcPr>
            <w:tcW w:w="279" w:type="dxa"/>
          </w:tcPr>
          <w:p w14:paraId="7095A9D6" w14:textId="77777777" w:rsidR="007D50A8" w:rsidRPr="00B1257E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176A5" w14:textId="0278FC92" w:rsidR="007D50A8" w:rsidRPr="00B1257E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1,076,304</w:t>
            </w:r>
          </w:p>
        </w:tc>
      </w:tr>
    </w:tbl>
    <w:p w14:paraId="576A2C75" w14:textId="77777777" w:rsidR="00B4062D" w:rsidRPr="00B1257E" w:rsidRDefault="00B4062D" w:rsidP="00B4062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E566221" w14:textId="062B85D5" w:rsidR="00666998" w:rsidRPr="00B1257E" w:rsidRDefault="00B026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1257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ลูกหนี้การค้าและลูกหนี้</w:t>
      </w:r>
      <w:r w:rsidR="00266C70" w:rsidRPr="00B1257E">
        <w:rPr>
          <w:rFonts w:asciiTheme="majorBidi" w:hAnsiTheme="majorBidi" w:cstheme="majorBidi"/>
          <w:sz w:val="30"/>
          <w:szCs w:val="30"/>
          <w:u w:val="none"/>
          <w:cs/>
        </w:rPr>
        <w:t>หมุนเวียน</w:t>
      </w:r>
      <w:r w:rsidRPr="00B1257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 สุทธิ</w:t>
      </w:r>
    </w:p>
    <w:p w14:paraId="566EA901" w14:textId="3A46C8C7" w:rsidR="00666998" w:rsidRPr="00B1257E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79"/>
        <w:gridCol w:w="1218"/>
        <w:gridCol w:w="236"/>
        <w:gridCol w:w="1237"/>
        <w:gridCol w:w="279"/>
        <w:gridCol w:w="1162"/>
        <w:gridCol w:w="278"/>
        <w:gridCol w:w="1181"/>
      </w:tblGrid>
      <w:tr w:rsidR="00B026EF" w:rsidRPr="00B1257E" w14:paraId="5F8C4B07" w14:textId="77777777" w:rsidTr="00266C70">
        <w:trPr>
          <w:tblHeader/>
        </w:trPr>
        <w:tc>
          <w:tcPr>
            <w:tcW w:w="3420" w:type="dxa"/>
            <w:vAlign w:val="bottom"/>
          </w:tcPr>
          <w:p w14:paraId="581EC2ED" w14:textId="77777777" w:rsidR="00B026EF" w:rsidRPr="00B1257E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F28E8DF" w14:textId="77777777" w:rsidR="00B026EF" w:rsidRPr="00B1257E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4F7A86A2" w14:textId="5DE346C3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vAlign w:val="bottom"/>
          </w:tcPr>
          <w:p w14:paraId="2A8BC39A" w14:textId="77777777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4EDBC11D" w14:textId="4135E7ED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563DA2"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026EF" w:rsidRPr="00B1257E" w14:paraId="6F41168F" w14:textId="77777777" w:rsidTr="00266C70">
        <w:trPr>
          <w:tblHeader/>
        </w:trPr>
        <w:tc>
          <w:tcPr>
            <w:tcW w:w="3420" w:type="dxa"/>
            <w:vAlign w:val="bottom"/>
          </w:tcPr>
          <w:p w14:paraId="79AA8CA1" w14:textId="77777777" w:rsidR="00B026EF" w:rsidRPr="00B1257E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1EE1EFBB" w14:textId="77777777" w:rsidR="00B026EF" w:rsidRPr="00B1257E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5CB69A7F" w14:textId="615C322E" w:rsidR="00B026EF" w:rsidRPr="00B1257E" w:rsidRDefault="00AA338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6451D180" w14:textId="77777777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1DF13C3" w14:textId="46AC9DDD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9" w:type="dxa"/>
            <w:vAlign w:val="bottom"/>
          </w:tcPr>
          <w:p w14:paraId="5605E7C5" w14:textId="77777777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B9958CB" w14:textId="308FD23B" w:rsidR="00B026EF" w:rsidRPr="00B1257E" w:rsidRDefault="00AA338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8" w:type="dxa"/>
            <w:vAlign w:val="bottom"/>
          </w:tcPr>
          <w:p w14:paraId="04F030A0" w14:textId="77777777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D862B8A" w14:textId="036F3165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26EF" w:rsidRPr="00B1257E" w14:paraId="0BEEB3A0" w14:textId="77777777" w:rsidTr="00266C70">
        <w:trPr>
          <w:tblHeader/>
        </w:trPr>
        <w:tc>
          <w:tcPr>
            <w:tcW w:w="3420" w:type="dxa"/>
            <w:vAlign w:val="bottom"/>
          </w:tcPr>
          <w:p w14:paraId="2F0B6C74" w14:textId="77777777" w:rsidR="00B026EF" w:rsidRPr="00B1257E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44C6565" w14:textId="214FA13C" w:rsidR="00B026EF" w:rsidRPr="00B1257E" w:rsidRDefault="00B026EF" w:rsidP="00710835">
            <w:pPr>
              <w:pStyle w:val="block"/>
              <w:spacing w:after="0" w:line="240" w:lineRule="auto"/>
              <w:ind w:left="-2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61DAC9ED" w14:textId="7EF75B81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D80EC4" w:rsidRPr="00B12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21817B11" w14:textId="77777777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F5AF936" w14:textId="751C99FE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D80EC4"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9" w:type="dxa"/>
            <w:vAlign w:val="bottom"/>
          </w:tcPr>
          <w:p w14:paraId="60179C1A" w14:textId="77777777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4CC8BA8" w14:textId="4AFBB652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D80EC4"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8" w:type="dxa"/>
            <w:vAlign w:val="bottom"/>
          </w:tcPr>
          <w:p w14:paraId="36166953" w14:textId="77777777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4D35EF6" w14:textId="2C421D21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D80EC4"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B026EF" w:rsidRPr="00B1257E" w14:paraId="53C4502D" w14:textId="77777777" w:rsidTr="00266C70">
        <w:trPr>
          <w:tblHeader/>
        </w:trPr>
        <w:tc>
          <w:tcPr>
            <w:tcW w:w="3420" w:type="dxa"/>
            <w:vAlign w:val="bottom"/>
          </w:tcPr>
          <w:p w14:paraId="5F6DB3B3" w14:textId="77777777" w:rsidR="00B026EF" w:rsidRPr="00B1257E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E93CB2C" w14:textId="77777777" w:rsidR="00B026EF" w:rsidRPr="00B1257E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1" w:type="dxa"/>
            <w:gridSpan w:val="7"/>
            <w:vAlign w:val="bottom"/>
          </w:tcPr>
          <w:p w14:paraId="56E61519" w14:textId="37A93859" w:rsidR="00B026EF" w:rsidRPr="00B1257E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5A80" w:rsidRPr="00B1257E" w14:paraId="146D2AD4" w14:textId="77777777" w:rsidTr="00266C70">
        <w:tc>
          <w:tcPr>
            <w:tcW w:w="3420" w:type="dxa"/>
          </w:tcPr>
          <w:p w14:paraId="2D449DFF" w14:textId="1ABCDC07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279" w:type="dxa"/>
            <w:vAlign w:val="bottom"/>
          </w:tcPr>
          <w:p w14:paraId="3C6E1CB3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74FC96E" w14:textId="296B6CA4" w:rsidR="00A25A80" w:rsidRPr="00B1257E" w:rsidRDefault="005B3968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1,012,102</w:t>
            </w:r>
          </w:p>
        </w:tc>
        <w:tc>
          <w:tcPr>
            <w:tcW w:w="236" w:type="dxa"/>
            <w:vAlign w:val="bottom"/>
          </w:tcPr>
          <w:p w14:paraId="7AEF68F5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4D9A83B4" w14:textId="15F2C3C0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910,775</w:t>
            </w:r>
          </w:p>
        </w:tc>
        <w:tc>
          <w:tcPr>
            <w:tcW w:w="279" w:type="dxa"/>
            <w:vAlign w:val="bottom"/>
          </w:tcPr>
          <w:p w14:paraId="3BBB5E3E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E1B3FCD" w14:textId="022FC8ED" w:rsidR="00A25A80" w:rsidRPr="00B1257E" w:rsidRDefault="00E4301C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748,027</w:t>
            </w:r>
          </w:p>
        </w:tc>
        <w:tc>
          <w:tcPr>
            <w:tcW w:w="278" w:type="dxa"/>
            <w:vAlign w:val="bottom"/>
          </w:tcPr>
          <w:p w14:paraId="166B55B2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2EC34650" w14:textId="48862C44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672,237</w:t>
            </w:r>
          </w:p>
        </w:tc>
      </w:tr>
      <w:tr w:rsidR="00A25A80" w:rsidRPr="00B1257E" w14:paraId="46EAFB7B" w14:textId="77777777" w:rsidTr="00266C70">
        <w:tc>
          <w:tcPr>
            <w:tcW w:w="3420" w:type="dxa"/>
          </w:tcPr>
          <w:p w14:paraId="3B10D099" w14:textId="425E0D7C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279" w:type="dxa"/>
            <w:vAlign w:val="bottom"/>
          </w:tcPr>
          <w:p w14:paraId="0F1F3F4C" w14:textId="06E934B8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CCC058D" w14:textId="572B1FB4" w:rsidR="00A25A80" w:rsidRPr="00B1257E" w:rsidRDefault="00E4301C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13,070</w:t>
            </w:r>
          </w:p>
        </w:tc>
        <w:tc>
          <w:tcPr>
            <w:tcW w:w="236" w:type="dxa"/>
            <w:vAlign w:val="bottom"/>
          </w:tcPr>
          <w:p w14:paraId="79FDBBE0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61D6F6C" w14:textId="46CD18FB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11,403</w:t>
            </w:r>
          </w:p>
        </w:tc>
        <w:tc>
          <w:tcPr>
            <w:tcW w:w="279" w:type="dxa"/>
            <w:vAlign w:val="bottom"/>
          </w:tcPr>
          <w:p w14:paraId="02483D35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860CBDC" w14:textId="429C3CE3" w:rsidR="00A25A80" w:rsidRPr="00B1257E" w:rsidRDefault="00E4301C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6,808</w:t>
            </w:r>
          </w:p>
        </w:tc>
        <w:tc>
          <w:tcPr>
            <w:tcW w:w="278" w:type="dxa"/>
            <w:vAlign w:val="bottom"/>
          </w:tcPr>
          <w:p w14:paraId="247973D8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25DE36F" w14:textId="05847CAB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5,600</w:t>
            </w:r>
          </w:p>
        </w:tc>
      </w:tr>
      <w:tr w:rsidR="00A25A80" w:rsidRPr="00B1257E" w14:paraId="5E057CD1" w14:textId="77777777" w:rsidTr="00266C70">
        <w:tc>
          <w:tcPr>
            <w:tcW w:w="3420" w:type="dxa"/>
            <w:vAlign w:val="bottom"/>
          </w:tcPr>
          <w:p w14:paraId="3FBE7593" w14:textId="77777777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8B164B8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191EE" w14:textId="20A22CF5" w:rsidR="00A25A80" w:rsidRPr="00B1257E" w:rsidRDefault="00E4301C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1,025,172</w:t>
            </w:r>
          </w:p>
        </w:tc>
        <w:tc>
          <w:tcPr>
            <w:tcW w:w="236" w:type="dxa"/>
            <w:vAlign w:val="bottom"/>
          </w:tcPr>
          <w:p w14:paraId="57F81BF2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ED80" w14:textId="0D922A53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922,178</w:t>
            </w:r>
          </w:p>
        </w:tc>
        <w:tc>
          <w:tcPr>
            <w:tcW w:w="279" w:type="dxa"/>
            <w:vAlign w:val="bottom"/>
          </w:tcPr>
          <w:p w14:paraId="2928387E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1052" w14:textId="508304A8" w:rsidR="00A25A80" w:rsidRPr="00B1257E" w:rsidRDefault="00E4301C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754,835</w:t>
            </w:r>
          </w:p>
        </w:tc>
        <w:tc>
          <w:tcPr>
            <w:tcW w:w="278" w:type="dxa"/>
            <w:vAlign w:val="bottom"/>
          </w:tcPr>
          <w:p w14:paraId="74DAC565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A8F5" w14:textId="3A8CF38B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677,837</w:t>
            </w:r>
          </w:p>
        </w:tc>
      </w:tr>
      <w:tr w:rsidR="00A25A80" w:rsidRPr="00B1257E" w14:paraId="7EF7E826" w14:textId="77777777" w:rsidTr="00266C70">
        <w:tc>
          <w:tcPr>
            <w:tcW w:w="3420" w:type="dxa"/>
          </w:tcPr>
          <w:p w14:paraId="1954C09F" w14:textId="77777777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36E6309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CDA30DB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90FA34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9DB8305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53E207A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708AA3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67837065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87BC316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5A80" w:rsidRPr="00B1257E" w14:paraId="12FF2A2F" w14:textId="77777777" w:rsidTr="00266C70">
        <w:tc>
          <w:tcPr>
            <w:tcW w:w="3420" w:type="dxa"/>
          </w:tcPr>
          <w:p w14:paraId="4CBEA92B" w14:textId="6D3E8984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279" w:type="dxa"/>
            <w:vAlign w:val="bottom"/>
          </w:tcPr>
          <w:p w14:paraId="496CAB71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8F9D934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0E80D9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4B71E052" w14:textId="54D791D4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AB77B4F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C027785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25AFD96C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6634CF3C" w14:textId="19D9D546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5A80" w:rsidRPr="00B1257E" w14:paraId="7C9CEDA7" w14:textId="77777777" w:rsidTr="00266C70">
        <w:tc>
          <w:tcPr>
            <w:tcW w:w="3420" w:type="dxa"/>
          </w:tcPr>
          <w:p w14:paraId="719EA754" w14:textId="1435C11F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- กิจการอื่น</w:t>
            </w:r>
          </w:p>
        </w:tc>
        <w:tc>
          <w:tcPr>
            <w:tcW w:w="279" w:type="dxa"/>
            <w:vAlign w:val="bottom"/>
          </w:tcPr>
          <w:p w14:paraId="6E862432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B27748C" w14:textId="4A9EB87D" w:rsidR="00A25A80" w:rsidRPr="00B1257E" w:rsidRDefault="00E4301C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(178,541)</w:t>
            </w:r>
          </w:p>
        </w:tc>
        <w:tc>
          <w:tcPr>
            <w:tcW w:w="236" w:type="dxa"/>
            <w:vAlign w:val="bottom"/>
          </w:tcPr>
          <w:p w14:paraId="23AEE55E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07A21E12" w14:textId="23717DA8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(155,521)</w:t>
            </w:r>
          </w:p>
        </w:tc>
        <w:tc>
          <w:tcPr>
            <w:tcW w:w="279" w:type="dxa"/>
            <w:vAlign w:val="bottom"/>
          </w:tcPr>
          <w:p w14:paraId="7168409F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47841AC8" w14:textId="6622F86E" w:rsidR="00A25A80" w:rsidRPr="00B1257E" w:rsidRDefault="00E4301C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(112</w:t>
            </w:r>
            <w:r w:rsidR="00B97225"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,398)</w:t>
            </w:r>
          </w:p>
        </w:tc>
        <w:tc>
          <w:tcPr>
            <w:tcW w:w="278" w:type="dxa"/>
            <w:vAlign w:val="bottom"/>
          </w:tcPr>
          <w:p w14:paraId="320450C9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6A9BF899" w14:textId="40C56BD3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(107,099)</w:t>
            </w:r>
          </w:p>
        </w:tc>
      </w:tr>
      <w:tr w:rsidR="00A25A80" w:rsidRPr="00B1257E" w14:paraId="0D939611" w14:textId="77777777" w:rsidTr="00266C70">
        <w:tc>
          <w:tcPr>
            <w:tcW w:w="3420" w:type="dxa"/>
          </w:tcPr>
          <w:p w14:paraId="2934FF64" w14:textId="4A9A3B18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12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279" w:type="dxa"/>
            <w:vAlign w:val="bottom"/>
          </w:tcPr>
          <w:p w14:paraId="7136550D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69B6A1" w14:textId="315F9A40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900F57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47A92FB5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409807F3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375BCE9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76DD02FE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17C8CE00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A80" w:rsidRPr="00B1257E" w14:paraId="1DB0C436" w14:textId="77777777" w:rsidTr="00266C70">
        <w:tc>
          <w:tcPr>
            <w:tcW w:w="3420" w:type="dxa"/>
          </w:tcPr>
          <w:p w14:paraId="2B562B56" w14:textId="1CD43C3D" w:rsidR="00A25A80" w:rsidRPr="00B1257E" w:rsidRDefault="00A25A80" w:rsidP="00907E40">
            <w:pPr>
              <w:pStyle w:val="block"/>
              <w:tabs>
                <w:tab w:val="left" w:pos="28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- กิจการที่เกี่ยวข้องกัน</w:t>
            </w:r>
          </w:p>
        </w:tc>
        <w:tc>
          <w:tcPr>
            <w:tcW w:w="279" w:type="dxa"/>
            <w:vAlign w:val="bottom"/>
          </w:tcPr>
          <w:p w14:paraId="23C94BE6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C717F3B" w14:textId="2E58D415" w:rsidR="00A25A80" w:rsidRPr="00B1257E" w:rsidRDefault="00E4301C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(60)</w:t>
            </w:r>
          </w:p>
        </w:tc>
        <w:tc>
          <w:tcPr>
            <w:tcW w:w="236" w:type="dxa"/>
            <w:vAlign w:val="bottom"/>
          </w:tcPr>
          <w:p w14:paraId="292B01FB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71F7C449" w14:textId="48AF14E5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279" w:type="dxa"/>
            <w:vAlign w:val="bottom"/>
          </w:tcPr>
          <w:p w14:paraId="49321702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1A9968C" w14:textId="66A16F5F" w:rsidR="00A25A80" w:rsidRPr="00B1257E" w:rsidRDefault="00B97225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8" w:type="dxa"/>
            <w:vAlign w:val="bottom"/>
          </w:tcPr>
          <w:p w14:paraId="02014524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05C6261C" w14:textId="4C173B1D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5A80" w:rsidRPr="00B1257E" w14:paraId="7B7A99F1" w14:textId="77777777" w:rsidTr="00266C70">
        <w:tc>
          <w:tcPr>
            <w:tcW w:w="3420" w:type="dxa"/>
            <w:vAlign w:val="bottom"/>
          </w:tcPr>
          <w:p w14:paraId="21641364" w14:textId="668867E4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vAlign w:val="bottom"/>
          </w:tcPr>
          <w:p w14:paraId="1748AE5F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635D5" w14:textId="0178EBF2" w:rsidR="00A25A80" w:rsidRPr="00B1257E" w:rsidRDefault="00E4301C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(178,601)</w:t>
            </w:r>
          </w:p>
        </w:tc>
        <w:tc>
          <w:tcPr>
            <w:tcW w:w="236" w:type="dxa"/>
            <w:vAlign w:val="bottom"/>
          </w:tcPr>
          <w:p w14:paraId="385C213B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A55B" w14:textId="1EF76ED2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(155,602)</w:t>
            </w:r>
          </w:p>
        </w:tc>
        <w:tc>
          <w:tcPr>
            <w:tcW w:w="279" w:type="dxa"/>
            <w:vAlign w:val="bottom"/>
          </w:tcPr>
          <w:p w14:paraId="0C9B747F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0D6D9" w14:textId="4BB96FC2" w:rsidR="00A25A80" w:rsidRPr="00B1257E" w:rsidRDefault="00B97225" w:rsidP="00B10B22">
            <w:pPr>
              <w:pStyle w:val="block"/>
              <w:tabs>
                <w:tab w:val="decimal" w:pos="936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(112,398)</w:t>
            </w:r>
          </w:p>
        </w:tc>
        <w:tc>
          <w:tcPr>
            <w:tcW w:w="278" w:type="dxa"/>
            <w:vAlign w:val="bottom"/>
          </w:tcPr>
          <w:p w14:paraId="60CF0AD6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FA2F1" w14:textId="10B9B3B4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(107,099)</w:t>
            </w:r>
          </w:p>
        </w:tc>
      </w:tr>
      <w:tr w:rsidR="00A25A80" w:rsidRPr="00B1257E" w14:paraId="2DE28CF2" w14:textId="77777777" w:rsidTr="00266C70">
        <w:tc>
          <w:tcPr>
            <w:tcW w:w="3420" w:type="dxa"/>
          </w:tcPr>
          <w:p w14:paraId="29709AB5" w14:textId="77777777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5FEBC860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372F4AC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21569C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46045658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F71463C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7A04497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A7411B2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1D7C662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46C7" w:rsidRPr="007D50A8" w14:paraId="6F11BD94" w14:textId="77777777" w:rsidTr="00266C70">
        <w:tc>
          <w:tcPr>
            <w:tcW w:w="3420" w:type="dxa"/>
          </w:tcPr>
          <w:p w14:paraId="7DB5A28C" w14:textId="77777777" w:rsidR="006A46C7" w:rsidRPr="007D50A8" w:rsidRDefault="006A46C7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3C29CFE4" w14:textId="77777777" w:rsidR="006A46C7" w:rsidRPr="007D50A8" w:rsidRDefault="006A46C7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B19418F" w14:textId="77777777" w:rsidR="006A46C7" w:rsidRPr="007D50A8" w:rsidRDefault="006A46C7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F4DBBA" w14:textId="77777777" w:rsidR="006A46C7" w:rsidRPr="007D50A8" w:rsidRDefault="006A46C7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069E1AB5" w14:textId="77777777" w:rsidR="006A46C7" w:rsidRPr="007D50A8" w:rsidRDefault="006A46C7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7A7344B4" w14:textId="77777777" w:rsidR="006A46C7" w:rsidRPr="007D50A8" w:rsidRDefault="006A46C7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31FB201" w14:textId="77777777" w:rsidR="006A46C7" w:rsidRPr="007D50A8" w:rsidRDefault="006A46C7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61FCAE66" w14:textId="77777777" w:rsidR="006A46C7" w:rsidRPr="007D50A8" w:rsidRDefault="006A46C7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5BB5752" w14:textId="77777777" w:rsidR="006A46C7" w:rsidRPr="007D50A8" w:rsidRDefault="006A46C7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5A80" w:rsidRPr="00B1257E" w14:paraId="1D31903A" w14:textId="77777777" w:rsidTr="00266C70">
        <w:tc>
          <w:tcPr>
            <w:tcW w:w="3420" w:type="dxa"/>
          </w:tcPr>
          <w:p w14:paraId="6745F69B" w14:textId="14B18C36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ลูกหนี้การค้า สุทธิ</w:t>
            </w:r>
          </w:p>
        </w:tc>
        <w:tc>
          <w:tcPr>
            <w:tcW w:w="279" w:type="dxa"/>
            <w:vAlign w:val="bottom"/>
          </w:tcPr>
          <w:p w14:paraId="02127839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99AC301" w14:textId="4EC63A54" w:rsidR="00A25A80" w:rsidRPr="00B1257E" w:rsidRDefault="009C6123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846,571</w:t>
            </w:r>
          </w:p>
        </w:tc>
        <w:tc>
          <w:tcPr>
            <w:tcW w:w="236" w:type="dxa"/>
            <w:vAlign w:val="bottom"/>
          </w:tcPr>
          <w:p w14:paraId="6137BBDB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22E9DC5" w14:textId="42F74EDE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766,576</w:t>
            </w:r>
          </w:p>
        </w:tc>
        <w:tc>
          <w:tcPr>
            <w:tcW w:w="279" w:type="dxa"/>
            <w:vAlign w:val="bottom"/>
          </w:tcPr>
          <w:p w14:paraId="416766E8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6E3B20A" w14:textId="1E0FCCAE" w:rsidR="00A25A80" w:rsidRPr="00B1257E" w:rsidRDefault="008B131B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642,437</w:t>
            </w:r>
          </w:p>
        </w:tc>
        <w:tc>
          <w:tcPr>
            <w:tcW w:w="278" w:type="dxa"/>
            <w:vAlign w:val="bottom"/>
          </w:tcPr>
          <w:p w14:paraId="583208B7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2854194" w14:textId="66B9738A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570,738</w:t>
            </w:r>
          </w:p>
        </w:tc>
      </w:tr>
      <w:tr w:rsidR="00A25A80" w:rsidRPr="00B1257E" w14:paraId="57BB3D9C" w14:textId="77777777" w:rsidTr="00266C70">
        <w:tc>
          <w:tcPr>
            <w:tcW w:w="3420" w:type="dxa"/>
          </w:tcPr>
          <w:p w14:paraId="1176C329" w14:textId="4780B915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</w:t>
            </w:r>
            <w:r w:rsidR="007D50A8" w:rsidRPr="00B125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หมุนเวียน</w:t>
            </w:r>
            <w:r w:rsidRPr="00B1257E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79" w:type="dxa"/>
            <w:vAlign w:val="bottom"/>
          </w:tcPr>
          <w:p w14:paraId="1429B751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F6A537A" w14:textId="256A344A" w:rsidR="00A25A80" w:rsidRPr="00B1257E" w:rsidRDefault="00531E4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29,682</w:t>
            </w:r>
          </w:p>
        </w:tc>
        <w:tc>
          <w:tcPr>
            <w:tcW w:w="236" w:type="dxa"/>
            <w:vAlign w:val="bottom"/>
          </w:tcPr>
          <w:p w14:paraId="4D1139E0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8E615F3" w14:textId="6BB6849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32,537</w:t>
            </w:r>
          </w:p>
        </w:tc>
        <w:tc>
          <w:tcPr>
            <w:tcW w:w="279" w:type="dxa"/>
            <w:vAlign w:val="bottom"/>
          </w:tcPr>
          <w:p w14:paraId="1DE4E15F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0A6C809" w14:textId="3516DD69" w:rsidR="00A25A80" w:rsidRPr="00B1257E" w:rsidRDefault="008B131B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28,363</w:t>
            </w:r>
          </w:p>
        </w:tc>
        <w:tc>
          <w:tcPr>
            <w:tcW w:w="278" w:type="dxa"/>
            <w:vAlign w:val="bottom"/>
          </w:tcPr>
          <w:p w14:paraId="4954E8E5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9777B1F" w14:textId="18535A48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31,756</w:t>
            </w:r>
          </w:p>
        </w:tc>
      </w:tr>
      <w:tr w:rsidR="00A25A80" w:rsidRPr="00B1257E" w14:paraId="30A068E3" w14:textId="77777777" w:rsidTr="00266C70">
        <w:tc>
          <w:tcPr>
            <w:tcW w:w="3420" w:type="dxa"/>
          </w:tcPr>
          <w:p w14:paraId="1582D6AE" w14:textId="6A08D7F5" w:rsidR="00A25A80" w:rsidRPr="00B1257E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รวมลูกหนี้การค้าและ</w:t>
            </w:r>
          </w:p>
        </w:tc>
        <w:tc>
          <w:tcPr>
            <w:tcW w:w="279" w:type="dxa"/>
            <w:vAlign w:val="bottom"/>
          </w:tcPr>
          <w:p w14:paraId="5772994A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26FA20B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A86AFE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B1D7ACD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4FCCCF0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14ECB16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16D1D1CD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A6A71E7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5A80" w:rsidRPr="00B1257E" w14:paraId="28359A14" w14:textId="77777777" w:rsidTr="00266C70">
        <w:tc>
          <w:tcPr>
            <w:tcW w:w="3420" w:type="dxa"/>
          </w:tcPr>
          <w:p w14:paraId="45377259" w14:textId="0F92478F" w:rsidR="00A25A80" w:rsidRPr="00B1257E" w:rsidRDefault="00907E40" w:rsidP="00907E40">
            <w:pPr>
              <w:pStyle w:val="block"/>
              <w:tabs>
                <w:tab w:val="left" w:pos="265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257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   </w:t>
            </w:r>
            <w:r w:rsidR="00A25A80"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  <w:r w:rsidR="00A25A80"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25A80"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9" w:type="dxa"/>
            <w:vAlign w:val="bottom"/>
          </w:tcPr>
          <w:p w14:paraId="7B2A90A7" w14:textId="77777777" w:rsidR="00A25A80" w:rsidRPr="00B1257E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2AFC4C15" w14:textId="0E266666" w:rsidR="00A25A80" w:rsidRPr="00B1257E" w:rsidRDefault="00531E4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876,253</w:t>
            </w:r>
          </w:p>
        </w:tc>
        <w:tc>
          <w:tcPr>
            <w:tcW w:w="236" w:type="dxa"/>
            <w:vAlign w:val="bottom"/>
          </w:tcPr>
          <w:p w14:paraId="2BFF8D62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05DFB495" w14:textId="7AB37931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799,113</w:t>
            </w:r>
          </w:p>
        </w:tc>
        <w:tc>
          <w:tcPr>
            <w:tcW w:w="279" w:type="dxa"/>
            <w:vAlign w:val="bottom"/>
          </w:tcPr>
          <w:p w14:paraId="721F72A5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3B7E1ED3" w14:textId="1287FFB9" w:rsidR="00A25A80" w:rsidRPr="00B1257E" w:rsidRDefault="008B131B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670,800</w:t>
            </w:r>
          </w:p>
        </w:tc>
        <w:tc>
          <w:tcPr>
            <w:tcW w:w="278" w:type="dxa"/>
            <w:vAlign w:val="bottom"/>
          </w:tcPr>
          <w:p w14:paraId="70715A4B" w14:textId="77777777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47A1E0B0" w14:textId="31C0772A" w:rsidR="00A25A80" w:rsidRPr="00B1257E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2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602,494</w:t>
            </w:r>
          </w:p>
        </w:tc>
      </w:tr>
    </w:tbl>
    <w:p w14:paraId="648114EA" w14:textId="77777777" w:rsidR="006A46C7" w:rsidRPr="00B1257E" w:rsidRDefault="006A46C7">
      <w:pPr>
        <w:rPr>
          <w:rFonts w:asciiTheme="majorBidi" w:hAnsiTheme="majorBidi" w:cs="Angsana New"/>
          <w:sz w:val="30"/>
          <w:szCs w:val="30"/>
        </w:rPr>
      </w:pPr>
    </w:p>
    <w:p w14:paraId="64DB13FD" w14:textId="2675B70E" w:rsidR="00127721" w:rsidRDefault="00686884" w:rsidP="00DF2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3A55992" w14:textId="77777777" w:rsidR="00686884" w:rsidRPr="00127721" w:rsidRDefault="00686884">
      <w:pPr>
        <w:rPr>
          <w:rFonts w:asciiTheme="majorBidi" w:hAnsiTheme="majorBidi" w:cs="Angsana New"/>
          <w:sz w:val="30"/>
          <w:szCs w:val="30"/>
          <w:cs/>
        </w:rPr>
      </w:pPr>
    </w:p>
    <w:tbl>
      <w:tblPr>
        <w:tblStyle w:val="TableGrid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540"/>
        <w:gridCol w:w="1218"/>
        <w:gridCol w:w="236"/>
        <w:gridCol w:w="1224"/>
        <w:gridCol w:w="236"/>
        <w:gridCol w:w="1218"/>
        <w:gridCol w:w="236"/>
        <w:gridCol w:w="1224"/>
      </w:tblGrid>
      <w:tr w:rsidR="00127721" w:rsidRPr="00B026EF" w14:paraId="440C6C0D" w14:textId="77777777">
        <w:trPr>
          <w:tblHeader/>
        </w:trPr>
        <w:tc>
          <w:tcPr>
            <w:tcW w:w="3150" w:type="dxa"/>
            <w:vAlign w:val="bottom"/>
          </w:tcPr>
          <w:p w14:paraId="2942C3AC" w14:textId="77777777" w:rsidR="00127721" w:rsidRPr="00B026EF" w:rsidRDefault="0012772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1596AD1" w14:textId="77777777" w:rsidR="00127721" w:rsidRPr="00B026EF" w:rsidRDefault="0012772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E63726C" w14:textId="77777777" w:rsidR="00127721" w:rsidRPr="00B026EF" w:rsidRDefault="0012772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829704E" w14:textId="77777777" w:rsidR="00127721" w:rsidRPr="00B026EF" w:rsidRDefault="0012772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8C621D2" w14:textId="77777777" w:rsidR="00127721" w:rsidRPr="00B026EF" w:rsidRDefault="0012772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0EC4" w:rsidRPr="00B026EF" w14:paraId="22D046BF" w14:textId="77777777">
        <w:trPr>
          <w:tblHeader/>
        </w:trPr>
        <w:tc>
          <w:tcPr>
            <w:tcW w:w="3150" w:type="dxa"/>
            <w:vAlign w:val="bottom"/>
          </w:tcPr>
          <w:p w14:paraId="2B9A04BE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4EB4B494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5807D84" w14:textId="2600EBF1" w:rsidR="00D80EC4" w:rsidRPr="00EB40F7" w:rsidRDefault="00AA3382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2D5BEC13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A7C5471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EC04E17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280966E" w14:textId="16CD4E46" w:rsidR="00D80EC4" w:rsidRPr="00B026EF" w:rsidRDefault="00AA3382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5A17DE24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0B1DF4C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0EC4" w:rsidRPr="00B026EF" w14:paraId="275C1786" w14:textId="77777777">
        <w:trPr>
          <w:tblHeader/>
        </w:trPr>
        <w:tc>
          <w:tcPr>
            <w:tcW w:w="3150" w:type="dxa"/>
            <w:vAlign w:val="bottom"/>
          </w:tcPr>
          <w:p w14:paraId="2B36C296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ED3CCFB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4E6BA6E1" w14:textId="0B421AC6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12EDDC95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A34079C" w14:textId="0CF51848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4914D073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E8DB161" w14:textId="04A183FE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5CDABBC4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E622CC3" w14:textId="744CB193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80EC4" w:rsidRPr="00B026EF" w14:paraId="5747924B" w14:textId="77777777">
        <w:trPr>
          <w:tblHeader/>
        </w:trPr>
        <w:tc>
          <w:tcPr>
            <w:tcW w:w="3150" w:type="dxa"/>
            <w:vAlign w:val="bottom"/>
          </w:tcPr>
          <w:p w14:paraId="12FF2BA0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2395896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2" w:type="dxa"/>
            <w:gridSpan w:val="7"/>
            <w:vAlign w:val="bottom"/>
          </w:tcPr>
          <w:p w14:paraId="4D086CED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0EC4" w:rsidRPr="00D222BF" w14:paraId="0A02E78D" w14:textId="77777777" w:rsidTr="005308A2">
        <w:tc>
          <w:tcPr>
            <w:tcW w:w="3150" w:type="dxa"/>
          </w:tcPr>
          <w:p w14:paraId="19DBA776" w14:textId="2BAF1BCC" w:rsidR="00D80EC4" w:rsidRPr="00D222B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22B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1AB40720" w14:textId="77777777" w:rsidR="00D80EC4" w:rsidRPr="00D222B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7822561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0AA0B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83D7E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8BC7EA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0813E3D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3D8905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8BE5D03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160DDD" w:rsidRPr="00B026EF" w14:paraId="43DFFCA7" w14:textId="77777777" w:rsidTr="005308A2">
        <w:tc>
          <w:tcPr>
            <w:tcW w:w="3150" w:type="dxa"/>
          </w:tcPr>
          <w:p w14:paraId="2C79CD30" w14:textId="4083665A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540" w:type="dxa"/>
            <w:vAlign w:val="bottom"/>
          </w:tcPr>
          <w:p w14:paraId="57C1706B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302ABBD" w14:textId="66C95108" w:rsidR="00160DDD" w:rsidRPr="00B026EF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628,542</w:t>
            </w:r>
          </w:p>
        </w:tc>
        <w:tc>
          <w:tcPr>
            <w:tcW w:w="236" w:type="dxa"/>
            <w:vAlign w:val="bottom"/>
          </w:tcPr>
          <w:p w14:paraId="08833699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CD24341" w14:textId="274DF7E1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515,536</w:t>
            </w:r>
          </w:p>
        </w:tc>
        <w:tc>
          <w:tcPr>
            <w:tcW w:w="236" w:type="dxa"/>
            <w:vAlign w:val="bottom"/>
          </w:tcPr>
          <w:p w14:paraId="196AECE2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60E4C87" w14:textId="52473140" w:rsidR="00160DDD" w:rsidRPr="00B026EF" w:rsidRDefault="00D3520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482,159</w:t>
            </w:r>
          </w:p>
        </w:tc>
        <w:tc>
          <w:tcPr>
            <w:tcW w:w="236" w:type="dxa"/>
            <w:vAlign w:val="bottom"/>
          </w:tcPr>
          <w:p w14:paraId="5D9ABA3F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7EF9C" w14:textId="26171B35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382,744</w:t>
            </w:r>
          </w:p>
        </w:tc>
      </w:tr>
      <w:tr w:rsidR="00160DDD" w:rsidRPr="00B026EF" w14:paraId="30E5639B" w14:textId="77777777" w:rsidTr="005308A2">
        <w:tc>
          <w:tcPr>
            <w:tcW w:w="3150" w:type="dxa"/>
          </w:tcPr>
          <w:p w14:paraId="02EC695D" w14:textId="1FCD2EFF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ไม่เกิน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292CE55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502598B" w14:textId="0A71E0CA" w:rsidR="00160DDD" w:rsidRPr="00B026EF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135,563</w:t>
            </w:r>
          </w:p>
        </w:tc>
        <w:tc>
          <w:tcPr>
            <w:tcW w:w="236" w:type="dxa"/>
            <w:vAlign w:val="bottom"/>
          </w:tcPr>
          <w:p w14:paraId="1631D8A1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15055A2" w14:textId="3225E176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173,279</w:t>
            </w:r>
          </w:p>
        </w:tc>
        <w:tc>
          <w:tcPr>
            <w:tcW w:w="236" w:type="dxa"/>
            <w:vAlign w:val="bottom"/>
          </w:tcPr>
          <w:p w14:paraId="51F1E3B8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7B9E8B4" w14:textId="2554DE15" w:rsidR="00160DDD" w:rsidRPr="00B026EF" w:rsidRDefault="00D3520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109,146</w:t>
            </w:r>
          </w:p>
        </w:tc>
        <w:tc>
          <w:tcPr>
            <w:tcW w:w="236" w:type="dxa"/>
            <w:vAlign w:val="bottom"/>
          </w:tcPr>
          <w:p w14:paraId="42211995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ADF3AF4" w14:textId="004D9581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130,003</w:t>
            </w:r>
          </w:p>
        </w:tc>
      </w:tr>
      <w:tr w:rsidR="00160DDD" w:rsidRPr="00B026EF" w14:paraId="78B2C30F" w14:textId="77777777" w:rsidTr="005308A2">
        <w:tc>
          <w:tcPr>
            <w:tcW w:w="3150" w:type="dxa"/>
          </w:tcPr>
          <w:p w14:paraId="6B2AF74A" w14:textId="210660A6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3 - </w:t>
            </w: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A5DC4BF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A51BEC3" w14:textId="571B6E49" w:rsidR="00160DDD" w:rsidRPr="00B026EF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69,849</w:t>
            </w:r>
          </w:p>
        </w:tc>
        <w:tc>
          <w:tcPr>
            <w:tcW w:w="236" w:type="dxa"/>
            <w:vAlign w:val="bottom"/>
          </w:tcPr>
          <w:p w14:paraId="1D0FFD7B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97C2BD5" w14:textId="6911EFE0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55,779</w:t>
            </w:r>
          </w:p>
        </w:tc>
        <w:tc>
          <w:tcPr>
            <w:tcW w:w="236" w:type="dxa"/>
            <w:vAlign w:val="bottom"/>
          </w:tcPr>
          <w:p w14:paraId="7BAA3D2D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F9ED65" w14:textId="375DA5E3" w:rsidR="00160DDD" w:rsidRPr="00B026EF" w:rsidRDefault="00D3520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48,835</w:t>
            </w:r>
          </w:p>
        </w:tc>
        <w:tc>
          <w:tcPr>
            <w:tcW w:w="236" w:type="dxa"/>
            <w:vAlign w:val="bottom"/>
          </w:tcPr>
          <w:p w14:paraId="2B1513E2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A896EC" w14:textId="5099DC4D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40,360</w:t>
            </w:r>
          </w:p>
        </w:tc>
      </w:tr>
      <w:tr w:rsidR="00160DDD" w:rsidRPr="00B026EF" w14:paraId="6ED76B2F" w14:textId="77777777" w:rsidTr="005308A2">
        <w:tc>
          <w:tcPr>
            <w:tcW w:w="3150" w:type="dxa"/>
          </w:tcPr>
          <w:p w14:paraId="7CF202CB" w14:textId="0CF90027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 - 12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B6218C2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D5CC3C9" w14:textId="32F71736" w:rsidR="00160DDD" w:rsidRPr="00B026EF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36,779</w:t>
            </w:r>
          </w:p>
        </w:tc>
        <w:tc>
          <w:tcPr>
            <w:tcW w:w="236" w:type="dxa"/>
            <w:vAlign w:val="bottom"/>
          </w:tcPr>
          <w:p w14:paraId="5ACFD2DB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D8F76B" w14:textId="4F34B13B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38,042</w:t>
            </w:r>
          </w:p>
        </w:tc>
        <w:tc>
          <w:tcPr>
            <w:tcW w:w="236" w:type="dxa"/>
            <w:vAlign w:val="bottom"/>
          </w:tcPr>
          <w:p w14:paraId="2B98B83C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CE0B316" w14:textId="781D8E76" w:rsidR="00160DDD" w:rsidRPr="00B026EF" w:rsidRDefault="00D3520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10,117</w:t>
            </w:r>
          </w:p>
        </w:tc>
        <w:tc>
          <w:tcPr>
            <w:tcW w:w="236" w:type="dxa"/>
            <w:vAlign w:val="bottom"/>
          </w:tcPr>
          <w:p w14:paraId="73430BEF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E2DD1D3" w14:textId="718ABEE0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25,312</w:t>
            </w:r>
          </w:p>
        </w:tc>
      </w:tr>
      <w:tr w:rsidR="00160DDD" w:rsidRPr="00B026EF" w14:paraId="59267830" w14:textId="77777777" w:rsidTr="005308A2">
        <w:tc>
          <w:tcPr>
            <w:tcW w:w="3150" w:type="dxa"/>
          </w:tcPr>
          <w:p w14:paraId="5937DAB1" w14:textId="3328019E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มาก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กว่า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ECD9270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F77C03C" w14:textId="35831C7A" w:rsidR="00160DDD" w:rsidRPr="00B026EF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154,439</w:t>
            </w:r>
          </w:p>
        </w:tc>
        <w:tc>
          <w:tcPr>
            <w:tcW w:w="236" w:type="dxa"/>
            <w:vAlign w:val="bottom"/>
          </w:tcPr>
          <w:p w14:paraId="701686B3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3A771E" w14:textId="21FB4CF3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139,542</w:t>
            </w:r>
          </w:p>
        </w:tc>
        <w:tc>
          <w:tcPr>
            <w:tcW w:w="236" w:type="dxa"/>
            <w:vAlign w:val="bottom"/>
          </w:tcPr>
          <w:p w14:paraId="7CF87790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0FBBF5" w14:textId="70464DC5" w:rsidR="00160DDD" w:rsidRPr="00B026EF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104,578</w:t>
            </w:r>
          </w:p>
        </w:tc>
        <w:tc>
          <w:tcPr>
            <w:tcW w:w="236" w:type="dxa"/>
            <w:vAlign w:val="bottom"/>
          </w:tcPr>
          <w:p w14:paraId="6DAA8E87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2AB9CB" w14:textId="0BE6F19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99,418</w:t>
            </w:r>
          </w:p>
        </w:tc>
      </w:tr>
      <w:tr w:rsidR="00160DDD" w:rsidRPr="00B026EF" w14:paraId="3D271A5C" w14:textId="77777777" w:rsidTr="005308A2">
        <w:tc>
          <w:tcPr>
            <w:tcW w:w="3150" w:type="dxa"/>
          </w:tcPr>
          <w:p w14:paraId="33DDA24E" w14:textId="77777777" w:rsidR="00160DDD" w:rsidRPr="00B026EF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58A84E25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BCACA0A" w14:textId="7402AD93" w:rsidR="00160DDD" w:rsidRPr="00B026EF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1,025,172</w:t>
            </w:r>
          </w:p>
        </w:tc>
        <w:tc>
          <w:tcPr>
            <w:tcW w:w="236" w:type="dxa"/>
            <w:vAlign w:val="bottom"/>
          </w:tcPr>
          <w:p w14:paraId="3DB5D15A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2D3CDF" w14:textId="4301313A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922,178</w:t>
            </w:r>
          </w:p>
        </w:tc>
        <w:tc>
          <w:tcPr>
            <w:tcW w:w="236" w:type="dxa"/>
            <w:vAlign w:val="bottom"/>
          </w:tcPr>
          <w:p w14:paraId="7984DBF3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8F6E82C" w14:textId="6D6D3D51" w:rsidR="00160DDD" w:rsidRPr="00B026EF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754,835</w:t>
            </w:r>
          </w:p>
        </w:tc>
        <w:tc>
          <w:tcPr>
            <w:tcW w:w="236" w:type="dxa"/>
            <w:vAlign w:val="bottom"/>
          </w:tcPr>
          <w:p w14:paraId="3335CA4F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9F08F3" w14:textId="788F28BD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677,837</w:t>
            </w:r>
          </w:p>
        </w:tc>
      </w:tr>
      <w:tr w:rsidR="00160DDD" w:rsidRPr="00B026EF" w14:paraId="79DB76AF" w14:textId="77777777" w:rsidTr="005308A2">
        <w:tc>
          <w:tcPr>
            <w:tcW w:w="3150" w:type="dxa"/>
          </w:tcPr>
          <w:p w14:paraId="202B0B39" w14:textId="678A59B1" w:rsidR="00160DDD" w:rsidRPr="00B026EF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2E5A4E58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97C4821" w14:textId="45723A74" w:rsidR="00160DDD" w:rsidRPr="00B026EF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(178,601)</w:t>
            </w:r>
          </w:p>
        </w:tc>
        <w:tc>
          <w:tcPr>
            <w:tcW w:w="236" w:type="dxa"/>
            <w:vAlign w:val="bottom"/>
          </w:tcPr>
          <w:p w14:paraId="0FE802BE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BDE3F3" w14:textId="41B1DC04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(155,602)</w:t>
            </w:r>
          </w:p>
        </w:tc>
        <w:tc>
          <w:tcPr>
            <w:tcW w:w="236" w:type="dxa"/>
            <w:vAlign w:val="bottom"/>
          </w:tcPr>
          <w:p w14:paraId="59DED291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440F717" w14:textId="68C371AE" w:rsidR="00160DDD" w:rsidRPr="00B026EF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(112,398)</w:t>
            </w:r>
          </w:p>
        </w:tc>
        <w:tc>
          <w:tcPr>
            <w:tcW w:w="236" w:type="dxa"/>
            <w:vAlign w:val="bottom"/>
          </w:tcPr>
          <w:p w14:paraId="5B541534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BE62A7" w14:textId="03D90A29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(107,099)</w:t>
            </w:r>
          </w:p>
        </w:tc>
      </w:tr>
      <w:tr w:rsidR="00160DDD" w:rsidRPr="00B026EF" w14:paraId="6C53D32D" w14:textId="77777777" w:rsidTr="005308A2">
        <w:tc>
          <w:tcPr>
            <w:tcW w:w="3150" w:type="dxa"/>
          </w:tcPr>
          <w:p w14:paraId="7365057E" w14:textId="2B5956D0" w:rsidR="00160DDD" w:rsidRPr="00B026EF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ลูกหนี้การค้า</w:t>
            </w:r>
            <w:r w:rsidRPr="000C736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40" w:type="dxa"/>
            <w:vAlign w:val="bottom"/>
          </w:tcPr>
          <w:p w14:paraId="05909E99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115BF" w14:textId="4333FBFC" w:rsidR="00160DDD" w:rsidRPr="00B026EF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846,571</w:t>
            </w:r>
          </w:p>
        </w:tc>
        <w:tc>
          <w:tcPr>
            <w:tcW w:w="236" w:type="dxa"/>
            <w:vAlign w:val="bottom"/>
          </w:tcPr>
          <w:p w14:paraId="484C02C6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33D39" w14:textId="77AB86C0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766,576</w:t>
            </w:r>
          </w:p>
        </w:tc>
        <w:tc>
          <w:tcPr>
            <w:tcW w:w="236" w:type="dxa"/>
            <w:vAlign w:val="bottom"/>
          </w:tcPr>
          <w:p w14:paraId="28207EA3" w14:textId="77777777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FF45" w14:textId="6943176F" w:rsidR="00160DDD" w:rsidRPr="005040D9" w:rsidRDefault="00215348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642,437</w:t>
            </w:r>
          </w:p>
        </w:tc>
        <w:tc>
          <w:tcPr>
            <w:tcW w:w="236" w:type="dxa"/>
            <w:vAlign w:val="bottom"/>
          </w:tcPr>
          <w:p w14:paraId="7E9BBB8D" w14:textId="77777777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06FC" w14:textId="107F6FB9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570,738</w:t>
            </w:r>
          </w:p>
        </w:tc>
      </w:tr>
    </w:tbl>
    <w:p w14:paraId="309A6627" w14:textId="4AED8442" w:rsidR="0076669E" w:rsidRDefault="0076669E" w:rsidP="007666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</w:p>
    <w:p w14:paraId="47566154" w14:textId="77777777" w:rsidR="0076669E" w:rsidRDefault="0076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01B38928" w14:textId="09843964" w:rsidR="00484511" w:rsidRDefault="00484511" w:rsidP="00AA746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861400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26CC099D" w14:textId="77777777" w:rsidR="0076669E" w:rsidRPr="0076669E" w:rsidRDefault="0076669E" w:rsidP="007666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A187CA" w14:textId="4D09FE57" w:rsidR="00484511" w:rsidRDefault="0076669E" w:rsidP="007666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669E">
        <w:rPr>
          <w:rFonts w:asciiTheme="majorBidi" w:hAnsiTheme="majorBidi" w:cstheme="majorBidi" w:hint="cs"/>
          <w:sz w:val="30"/>
          <w:szCs w:val="30"/>
          <w:cs/>
        </w:rPr>
        <w:t>ก</w:t>
      </w:r>
      <w:r>
        <w:rPr>
          <w:rFonts w:asciiTheme="majorBidi" w:hAnsiTheme="majorBidi" w:cs="Angsana New" w:hint="cs"/>
          <w:sz w:val="30"/>
          <w:szCs w:val="30"/>
          <w:cs/>
        </w:rPr>
        <w:t>ารเปลี่ยนแปลงของเงินลงทุนในบริษ</w:t>
      </w:r>
      <w:r w:rsidR="00E27D12">
        <w:rPr>
          <w:rFonts w:asciiTheme="majorBidi" w:hAnsiTheme="majorBidi" w:cs="Angsana New" w:hint="cs"/>
          <w:sz w:val="30"/>
          <w:szCs w:val="30"/>
          <w:cs/>
        </w:rPr>
        <w:t>ั</w:t>
      </w:r>
      <w:r>
        <w:rPr>
          <w:rFonts w:asciiTheme="majorBidi" w:hAnsiTheme="majorBidi" w:cs="Angsana New" w:hint="cs"/>
          <w:sz w:val="30"/>
          <w:szCs w:val="30"/>
          <w:cs/>
        </w:rPr>
        <w:t>ทย่อยระหว่างงวดมีดังต่อไปนี้</w:t>
      </w:r>
    </w:p>
    <w:p w14:paraId="52E33C6E" w14:textId="52ECCB4E" w:rsidR="00484511" w:rsidRDefault="00484511" w:rsidP="0048451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2070"/>
      </w:tblGrid>
      <w:tr w:rsidR="00EE5AE2" w:rsidRPr="00A85D0A" w14:paraId="322F9C73" w14:textId="77777777" w:rsidTr="00603409">
        <w:trPr>
          <w:cantSplit/>
          <w:trHeight w:val="354"/>
          <w:tblHeader/>
        </w:trPr>
        <w:tc>
          <w:tcPr>
            <w:tcW w:w="7110" w:type="dxa"/>
            <w:vAlign w:val="bottom"/>
            <w:hideMark/>
          </w:tcPr>
          <w:p w14:paraId="2BD34316" w14:textId="77777777" w:rsidR="00EE5AE2" w:rsidRPr="00C70B18" w:rsidRDefault="00EE5AE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62C17197" w14:textId="77777777" w:rsidR="00EE5AE2" w:rsidRPr="00A85D0A" w:rsidRDefault="00EE5AE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A31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5AE2" w:rsidRPr="00A85D0A" w14:paraId="3466BA3E" w14:textId="77777777" w:rsidTr="00603409">
        <w:trPr>
          <w:cantSplit/>
          <w:trHeight w:val="354"/>
          <w:tblHeader/>
        </w:trPr>
        <w:tc>
          <w:tcPr>
            <w:tcW w:w="7110" w:type="dxa"/>
            <w:vAlign w:val="bottom"/>
          </w:tcPr>
          <w:p w14:paraId="6791C583" w14:textId="77777777" w:rsidR="00EE5AE2" w:rsidRPr="000C75A5" w:rsidRDefault="00EE5AE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C7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กันยายน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</w:t>
            </w:r>
            <w:r w:rsidRPr="000C7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070" w:type="dxa"/>
          </w:tcPr>
          <w:p w14:paraId="5E531558" w14:textId="77777777" w:rsidR="00EE5AE2" w:rsidRDefault="00EE5AE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A319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เงินลงทุนตามวิธีราคาทุน</w:t>
            </w:r>
          </w:p>
        </w:tc>
      </w:tr>
      <w:tr w:rsidR="00EE5AE2" w:rsidRPr="00A85D0A" w14:paraId="2FD9B11C" w14:textId="77777777" w:rsidTr="00603409">
        <w:trPr>
          <w:cantSplit/>
          <w:trHeight w:val="356"/>
          <w:tblHeader/>
        </w:trPr>
        <w:tc>
          <w:tcPr>
            <w:tcW w:w="7110" w:type="dxa"/>
            <w:vAlign w:val="bottom"/>
          </w:tcPr>
          <w:p w14:paraId="6403BE3A" w14:textId="77777777" w:rsidR="00EE5AE2" w:rsidRPr="00A85D0A" w:rsidRDefault="00EE5AE2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35AC58DC" w14:textId="6553DA29" w:rsidR="00EE5AE2" w:rsidRPr="00A85D0A" w:rsidRDefault="00B861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E5AE2" w:rsidRPr="00A85D0A" w14:paraId="3444F650" w14:textId="77777777" w:rsidTr="00603409">
        <w:trPr>
          <w:cantSplit/>
          <w:trHeight w:hRule="exact" w:val="385"/>
        </w:trPr>
        <w:tc>
          <w:tcPr>
            <w:tcW w:w="7110" w:type="dxa"/>
            <w:hideMark/>
          </w:tcPr>
          <w:p w14:paraId="4D6C5A0F" w14:textId="77777777" w:rsidR="00EE5AE2" w:rsidRPr="00A85D0A" w:rsidRDefault="00EE5A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2E7AB380" w14:textId="0DD277E6" w:rsidR="00EE5AE2" w:rsidRPr="008357EB" w:rsidRDefault="00B8613E" w:rsidP="00594008">
            <w:pPr>
              <w:pStyle w:val="block"/>
              <w:tabs>
                <w:tab w:val="decimal" w:pos="1450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57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528,681</w:t>
            </w:r>
          </w:p>
        </w:tc>
      </w:tr>
      <w:tr w:rsidR="00EE5AE2" w:rsidRPr="00A85D0A" w14:paraId="0745C1CD" w14:textId="77777777" w:rsidTr="00603409">
        <w:trPr>
          <w:cantSplit/>
          <w:trHeight w:hRule="exact" w:val="385"/>
        </w:trPr>
        <w:tc>
          <w:tcPr>
            <w:tcW w:w="7110" w:type="dxa"/>
          </w:tcPr>
          <w:p w14:paraId="54AA3979" w14:textId="77777777" w:rsidR="00EE5AE2" w:rsidRPr="00D85058" w:rsidRDefault="00EE5AE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E68D87B" w14:textId="7D8FB927" w:rsidR="00EE5AE2" w:rsidRPr="008357EB" w:rsidRDefault="00B8613E" w:rsidP="00594008">
            <w:pPr>
              <w:pStyle w:val="block"/>
              <w:tabs>
                <w:tab w:val="decimal" w:pos="1450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57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(39,087)</w:t>
            </w:r>
          </w:p>
        </w:tc>
      </w:tr>
      <w:tr w:rsidR="00EE5AE2" w:rsidRPr="00A85D0A" w14:paraId="02300A79" w14:textId="77777777" w:rsidTr="00603409">
        <w:trPr>
          <w:cantSplit/>
          <w:trHeight w:hRule="exact" w:val="385"/>
        </w:trPr>
        <w:tc>
          <w:tcPr>
            <w:tcW w:w="7110" w:type="dxa"/>
          </w:tcPr>
          <w:p w14:paraId="1A288428" w14:textId="77777777" w:rsidR="00EE5AE2" w:rsidRPr="00EC721A" w:rsidRDefault="00EE5AE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52AB35E" w14:textId="77C7BDB1" w:rsidR="00EE5AE2" w:rsidRPr="008357EB" w:rsidRDefault="00B8613E" w:rsidP="00594008">
            <w:pPr>
              <w:pStyle w:val="block"/>
              <w:tabs>
                <w:tab w:val="decimal" w:pos="1450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57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489,594</w:t>
            </w:r>
          </w:p>
        </w:tc>
      </w:tr>
    </w:tbl>
    <w:p w14:paraId="080E7809" w14:textId="77777777" w:rsidR="00EE5AE2" w:rsidRPr="00E1282F" w:rsidRDefault="00EE5AE2" w:rsidP="00EE5AE2">
      <w:pPr>
        <w:rPr>
          <w:rFonts w:cstheme="minorBidi"/>
          <w:sz w:val="30"/>
          <w:szCs w:val="30"/>
          <w:cs/>
        </w:rPr>
      </w:pPr>
    </w:p>
    <w:p w14:paraId="57AD4565" w14:textId="5BCCD367" w:rsidR="00CF493E" w:rsidRPr="00422B67" w:rsidRDefault="00B278FF" w:rsidP="00495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B278FF"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 w:rsidRPr="00B278FF">
        <w:rPr>
          <w:rFonts w:asciiTheme="majorBidi" w:hAnsiTheme="majorBidi" w:cs="Angsana New"/>
          <w:sz w:val="30"/>
          <w:szCs w:val="30"/>
        </w:rPr>
        <w:t xml:space="preserve">2568 </w:t>
      </w:r>
      <w:r w:rsidRPr="00B278FF">
        <w:rPr>
          <w:rFonts w:asciiTheme="majorBidi" w:hAnsiTheme="majorBidi" w:cs="Angsana New"/>
          <w:sz w:val="30"/>
          <w:szCs w:val="30"/>
          <w:cs/>
        </w:rPr>
        <w:t xml:space="preserve">กลุ่มบริษัทมีแผนในการจำหน่ายเงินลงทุนทั้งหมดใน </w:t>
      </w:r>
      <w:r w:rsidRPr="00B278FF">
        <w:rPr>
          <w:rFonts w:asciiTheme="majorBidi" w:hAnsiTheme="majorBidi" w:cs="Angsana New"/>
          <w:sz w:val="30"/>
          <w:szCs w:val="30"/>
        </w:rPr>
        <w:t>AMG-</w:t>
      </w:r>
      <w:proofErr w:type="spellStart"/>
      <w:r w:rsidRPr="00B278FF">
        <w:rPr>
          <w:rFonts w:asciiTheme="majorBidi" w:hAnsiTheme="majorBidi" w:cs="Angsana New"/>
          <w:sz w:val="30"/>
          <w:szCs w:val="30"/>
        </w:rPr>
        <w:t>Thaiunion</w:t>
      </w:r>
      <w:proofErr w:type="spellEnd"/>
      <w:r w:rsidRPr="00B278FF">
        <w:rPr>
          <w:rFonts w:asciiTheme="majorBidi" w:hAnsiTheme="majorBidi" w:cs="Angsana New"/>
          <w:sz w:val="30"/>
          <w:szCs w:val="30"/>
        </w:rPr>
        <w:t xml:space="preserve"> </w:t>
      </w:r>
      <w:proofErr w:type="spellStart"/>
      <w:r w:rsidRPr="00B278FF">
        <w:rPr>
          <w:rFonts w:asciiTheme="majorBidi" w:hAnsiTheme="majorBidi" w:cs="Angsana New"/>
          <w:sz w:val="30"/>
          <w:szCs w:val="30"/>
        </w:rPr>
        <w:t>Feedmill</w:t>
      </w:r>
      <w:proofErr w:type="spellEnd"/>
      <w:r w:rsidRPr="00B278FF">
        <w:rPr>
          <w:rFonts w:asciiTheme="majorBidi" w:hAnsiTheme="majorBidi" w:cs="Angsana New"/>
          <w:sz w:val="30"/>
          <w:szCs w:val="30"/>
        </w:rPr>
        <w:t xml:space="preserve"> (Private) Limited ("AMG-TFM") </w:t>
      </w:r>
      <w:r w:rsidRPr="00B278FF">
        <w:rPr>
          <w:rFonts w:asciiTheme="majorBidi" w:hAnsiTheme="majorBidi" w:cs="Angsana New"/>
          <w:sz w:val="30"/>
          <w:szCs w:val="30"/>
          <w:cs/>
        </w:rPr>
        <w:t>จึงได้มีการ</w:t>
      </w:r>
      <w:r w:rsidR="00E1282F">
        <w:rPr>
          <w:rFonts w:asciiTheme="majorBidi" w:hAnsiTheme="majorBidi" w:cs="Angsana New" w:hint="cs"/>
          <w:sz w:val="30"/>
          <w:szCs w:val="30"/>
          <w:cs/>
        </w:rPr>
        <w:t>ประเมิ</w:t>
      </w:r>
      <w:r w:rsidR="00DA56B2">
        <w:rPr>
          <w:rFonts w:asciiTheme="majorBidi" w:hAnsiTheme="majorBidi" w:cs="Angsana New" w:hint="cs"/>
          <w:sz w:val="30"/>
          <w:szCs w:val="30"/>
          <w:cs/>
        </w:rPr>
        <w:t>น</w:t>
      </w:r>
      <w:r w:rsidR="00E1282F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มูลค่าที่คาดว่าจะได้รับและ</w:t>
      </w:r>
      <w:r w:rsidRPr="00B278FF">
        <w:rPr>
          <w:rFonts w:asciiTheme="majorBidi" w:hAnsiTheme="majorBidi" w:cs="Angsana New"/>
          <w:sz w:val="30"/>
          <w:szCs w:val="30"/>
          <w:cs/>
        </w:rPr>
        <w:t xml:space="preserve">รับรู้ขาดทุนจากการด้อยค่าของเงินลงทุนดังกล่าว เป็นจำนวน </w:t>
      </w:r>
      <w:r w:rsidR="00A024B3">
        <w:rPr>
          <w:rFonts w:asciiTheme="majorBidi" w:hAnsiTheme="majorBidi" w:cs="Angsana New"/>
          <w:sz w:val="30"/>
          <w:szCs w:val="30"/>
        </w:rPr>
        <w:t>39</w:t>
      </w:r>
      <w:r w:rsidRPr="00B278FF">
        <w:rPr>
          <w:rFonts w:asciiTheme="majorBidi" w:hAnsiTheme="majorBidi" w:cs="Angsana New"/>
          <w:sz w:val="30"/>
          <w:szCs w:val="30"/>
        </w:rPr>
        <w:t xml:space="preserve"> </w:t>
      </w:r>
      <w:r w:rsidRPr="00B278FF">
        <w:rPr>
          <w:rFonts w:asciiTheme="majorBidi" w:hAnsiTheme="majorBidi" w:cs="Angsana New"/>
          <w:sz w:val="30"/>
          <w:szCs w:val="30"/>
          <w:cs/>
        </w:rPr>
        <w:t>ล้านบาท ทั้งนี้ สัญญาซื้อขายหุ้นของบริษัท</w:t>
      </w:r>
      <w:r w:rsidRPr="00B278FF">
        <w:rPr>
          <w:rFonts w:asciiTheme="majorBidi" w:hAnsiTheme="majorBidi" w:cs="Angsana New"/>
          <w:sz w:val="30"/>
          <w:szCs w:val="30"/>
        </w:rPr>
        <w:t> AMG-TFM </w:t>
      </w:r>
      <w:r w:rsidRPr="00B278FF">
        <w:rPr>
          <w:rFonts w:asciiTheme="majorBidi" w:hAnsiTheme="majorBidi" w:cs="Angsana New"/>
          <w:sz w:val="30"/>
          <w:szCs w:val="30"/>
          <w:cs/>
        </w:rPr>
        <w:t>อยู่ในระหว่างการดำเนินการ</w:t>
      </w:r>
      <w:r w:rsidR="00422B67" w:rsidRPr="00422B67">
        <w:rPr>
          <w:rFonts w:asciiTheme="majorBidi" w:hAnsiTheme="majorBidi" w:cs="Angsana New"/>
          <w:sz w:val="30"/>
          <w:szCs w:val="30"/>
        </w:rPr>
        <w:t> </w:t>
      </w:r>
    </w:p>
    <w:p w14:paraId="2716D69A" w14:textId="77777777" w:rsidR="00D41165" w:rsidRPr="00E1282F" w:rsidRDefault="00D41165" w:rsidP="00861400">
      <w:pPr>
        <w:rPr>
          <w:rFonts w:asciiTheme="majorBidi" w:hAnsiTheme="majorBidi" w:cstheme="majorBidi"/>
          <w:sz w:val="30"/>
          <w:szCs w:val="30"/>
        </w:rPr>
      </w:pPr>
    </w:p>
    <w:p w14:paraId="3AE5A56E" w14:textId="2E19BAC2" w:rsidR="000C7367" w:rsidRPr="00047FD6" w:rsidRDefault="000C7367" w:rsidP="0048451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ที่ดิน</w:t>
      </w:r>
      <w:r w:rsidRPr="00047FD6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อาคาร</w:t>
      </w:r>
      <w:r w:rsidR="00686884"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 xml:space="preserve"> </w:t>
      </w:r>
      <w:r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และอุปกรณ์</w:t>
      </w:r>
      <w:r w:rsidRPr="00047FD6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และสินทรัพย์ไม่มีตัวตน</w:t>
      </w:r>
      <w:r w:rsidRPr="00047FD6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สุทธิ</w:t>
      </w:r>
    </w:p>
    <w:p w14:paraId="59882FCC" w14:textId="184EEF48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E494A" w14:textId="034283A5" w:rsidR="0088646A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สินทรัพย์ไม่มีตัวตนสําหรับงวดมีดังนี้</w:t>
      </w:r>
    </w:p>
    <w:p w14:paraId="463354BE" w14:textId="1609B8AC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461"/>
        <w:gridCol w:w="1224"/>
        <w:gridCol w:w="236"/>
        <w:gridCol w:w="1224"/>
        <w:gridCol w:w="236"/>
        <w:gridCol w:w="1224"/>
        <w:gridCol w:w="236"/>
        <w:gridCol w:w="1224"/>
      </w:tblGrid>
      <w:tr w:rsidR="00563DA2" w:rsidRPr="00563DA2" w14:paraId="22EBA2C6" w14:textId="77777777" w:rsidTr="00806798">
        <w:tc>
          <w:tcPr>
            <w:tcW w:w="3240" w:type="dxa"/>
            <w:vAlign w:val="bottom"/>
          </w:tcPr>
          <w:p w14:paraId="6094FFD9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4F2807E4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4DC395E3" w14:textId="7027E8B3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6359FA0F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0DDAEE10" w14:textId="0B0F647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3DA2" w:rsidRPr="00563DA2" w14:paraId="64FCF00F" w14:textId="77777777" w:rsidTr="00806798">
        <w:tc>
          <w:tcPr>
            <w:tcW w:w="3240" w:type="dxa"/>
            <w:vAlign w:val="bottom"/>
          </w:tcPr>
          <w:p w14:paraId="44D039EE" w14:textId="049325EE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A338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461" w:type="dxa"/>
            <w:vAlign w:val="bottom"/>
          </w:tcPr>
          <w:p w14:paraId="034B3B8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8384CC3" w14:textId="3D74F1E5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22E5CC0E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1FF30" w14:textId="11FAAA2B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6737C6ED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D760EA" w14:textId="5FA31878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1EADE3A7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0032DB3" w14:textId="0EEE9C6C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</w:tr>
      <w:tr w:rsidR="00563DA2" w:rsidRPr="00563DA2" w14:paraId="5F0B9C43" w14:textId="77777777" w:rsidTr="00806798">
        <w:tc>
          <w:tcPr>
            <w:tcW w:w="3240" w:type="dxa"/>
            <w:vAlign w:val="bottom"/>
          </w:tcPr>
          <w:p w14:paraId="079E171E" w14:textId="122205D3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A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A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5000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461" w:type="dxa"/>
            <w:vAlign w:val="bottom"/>
          </w:tcPr>
          <w:p w14:paraId="56E97C11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6496B6C" w14:textId="0CF893BE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59AAE081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739FA4" w14:textId="090F06F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  <w:tc>
          <w:tcPr>
            <w:tcW w:w="236" w:type="dxa"/>
            <w:vAlign w:val="bottom"/>
          </w:tcPr>
          <w:p w14:paraId="6DC003D5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A5FF77D" w14:textId="0560462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4EA6730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973CFD" w14:textId="470890FD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</w:tr>
      <w:tr w:rsidR="00563DA2" w:rsidRPr="00563DA2" w14:paraId="0A876926" w14:textId="77777777" w:rsidTr="00806798">
        <w:tc>
          <w:tcPr>
            <w:tcW w:w="3240" w:type="dxa"/>
            <w:vAlign w:val="bottom"/>
          </w:tcPr>
          <w:p w14:paraId="5B7694D3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6F383E5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5BBD5C36" w14:textId="516F48A2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41A5" w:rsidRPr="00563DA2" w14:paraId="46193ADA" w14:textId="77777777" w:rsidTr="00806798">
        <w:tc>
          <w:tcPr>
            <w:tcW w:w="3240" w:type="dxa"/>
          </w:tcPr>
          <w:p w14:paraId="4B8241C1" w14:textId="5E9BD3DB" w:rsidR="00EB41A5" w:rsidRPr="00563DA2" w:rsidRDefault="00EB41A5" w:rsidP="00EB41A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  <w:r w:rsidRPr="00563DA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61" w:type="dxa"/>
            <w:vAlign w:val="bottom"/>
          </w:tcPr>
          <w:p w14:paraId="5F216ABE" w14:textId="77777777" w:rsidR="00EB41A5" w:rsidRPr="00563DA2" w:rsidRDefault="00EB41A5" w:rsidP="00EB41A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008EEDD" w14:textId="3F09275B" w:rsidR="00EB41A5" w:rsidRPr="00563DA2" w:rsidRDefault="00EB41A5" w:rsidP="00EB41A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1,332,019</w:t>
            </w:r>
          </w:p>
        </w:tc>
        <w:tc>
          <w:tcPr>
            <w:tcW w:w="236" w:type="dxa"/>
            <w:vAlign w:val="bottom"/>
          </w:tcPr>
          <w:p w14:paraId="11C06716" w14:textId="77777777" w:rsidR="00EB41A5" w:rsidRPr="00563DA2" w:rsidRDefault="00EB41A5" w:rsidP="00EB41A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D3F5F75" w14:textId="5D379FF4" w:rsidR="00EB41A5" w:rsidRPr="00563DA2" w:rsidRDefault="00EB41A5" w:rsidP="00EB41A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236" w:type="dxa"/>
            <w:vAlign w:val="bottom"/>
          </w:tcPr>
          <w:p w14:paraId="233DC247" w14:textId="77777777" w:rsidR="00EB41A5" w:rsidRPr="00563DA2" w:rsidRDefault="00EB41A5" w:rsidP="00EB41A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52EF2B" w14:textId="3A0041F0" w:rsidR="00EB41A5" w:rsidRPr="00563DA2" w:rsidRDefault="00EB41A5" w:rsidP="00EB41A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787,221</w:t>
            </w:r>
          </w:p>
        </w:tc>
        <w:tc>
          <w:tcPr>
            <w:tcW w:w="236" w:type="dxa"/>
            <w:vAlign w:val="bottom"/>
          </w:tcPr>
          <w:p w14:paraId="6FAE0222" w14:textId="77777777" w:rsidR="00EB41A5" w:rsidRPr="00563DA2" w:rsidRDefault="00EB41A5" w:rsidP="00EB41A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194D76E" w14:textId="36EE560D" w:rsidR="00EB41A5" w:rsidRPr="00563DA2" w:rsidRDefault="00EB41A5" w:rsidP="00EB41A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  <w:tr w:rsidR="006E7BB7" w:rsidRPr="00563DA2" w14:paraId="556924FF" w14:textId="77777777" w:rsidTr="00806798">
        <w:tc>
          <w:tcPr>
            <w:tcW w:w="3240" w:type="dxa"/>
          </w:tcPr>
          <w:p w14:paraId="50F39742" w14:textId="4AD7C1FD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461" w:type="dxa"/>
            <w:vAlign w:val="bottom"/>
          </w:tcPr>
          <w:p w14:paraId="2BFEB105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9D1D3" w14:textId="4D8B7E3E" w:rsidR="006E7BB7" w:rsidRPr="00563DA2" w:rsidRDefault="009E7E23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0720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2,422</w:t>
            </w:r>
          </w:p>
        </w:tc>
        <w:tc>
          <w:tcPr>
            <w:tcW w:w="236" w:type="dxa"/>
            <w:vAlign w:val="bottom"/>
          </w:tcPr>
          <w:p w14:paraId="135370A9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315B12E" w14:textId="52626211" w:rsidR="006E7BB7" w:rsidRPr="00563DA2" w:rsidRDefault="005908D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36" w:type="dxa"/>
            <w:vAlign w:val="bottom"/>
          </w:tcPr>
          <w:p w14:paraId="723AE482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85D5546" w14:textId="3F95271B" w:rsidR="006E7BB7" w:rsidRPr="00563DA2" w:rsidRDefault="00C90C2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215,618</w:t>
            </w:r>
          </w:p>
        </w:tc>
        <w:tc>
          <w:tcPr>
            <w:tcW w:w="236" w:type="dxa"/>
            <w:vAlign w:val="bottom"/>
          </w:tcPr>
          <w:p w14:paraId="0F9D4D8D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0B4DC03" w14:textId="313D4CCF" w:rsidR="006E7BB7" w:rsidRPr="00563DA2" w:rsidRDefault="00E30508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C33F7" w:rsidRPr="00563DA2" w14:paraId="3B39CD71" w14:textId="77777777">
        <w:tc>
          <w:tcPr>
            <w:tcW w:w="3240" w:type="dxa"/>
          </w:tcPr>
          <w:p w14:paraId="40E2FEC4" w14:textId="2A25F37D" w:rsidR="006C33F7" w:rsidRPr="00563DA2" w:rsidRDefault="006C33F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จำหน่ายและตัดจำหน่าย สุทธิ</w:t>
            </w:r>
          </w:p>
        </w:tc>
        <w:tc>
          <w:tcPr>
            <w:tcW w:w="461" w:type="dxa"/>
            <w:vAlign w:val="bottom"/>
          </w:tcPr>
          <w:p w14:paraId="5F547BE5" w14:textId="77777777" w:rsidR="006C33F7" w:rsidRPr="00563DA2" w:rsidRDefault="006C33F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721E019" w14:textId="7D99DC02" w:rsidR="006C33F7" w:rsidRPr="00563DA2" w:rsidRDefault="0007205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(741)</w:t>
            </w:r>
          </w:p>
        </w:tc>
        <w:tc>
          <w:tcPr>
            <w:tcW w:w="236" w:type="dxa"/>
            <w:vAlign w:val="bottom"/>
          </w:tcPr>
          <w:p w14:paraId="799F0C19" w14:textId="77777777" w:rsidR="006C33F7" w:rsidRPr="00563DA2" w:rsidRDefault="006C33F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5A0264C" w14:textId="2358F527" w:rsidR="006C33F7" w:rsidRPr="00563DA2" w:rsidRDefault="005908D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BEA1E54" w14:textId="77777777" w:rsidR="006C33F7" w:rsidRPr="00563DA2" w:rsidRDefault="006C33F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F9A6BDB" w14:textId="149D3955" w:rsidR="006C33F7" w:rsidRPr="00563DA2" w:rsidRDefault="00C90C2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(258)</w:t>
            </w:r>
          </w:p>
        </w:tc>
        <w:tc>
          <w:tcPr>
            <w:tcW w:w="236" w:type="dxa"/>
            <w:vAlign w:val="bottom"/>
          </w:tcPr>
          <w:p w14:paraId="1228AD9E" w14:textId="77777777" w:rsidR="006C33F7" w:rsidRPr="00563DA2" w:rsidRDefault="006C33F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D994005" w14:textId="517076C7" w:rsidR="006C33F7" w:rsidRPr="00563DA2" w:rsidRDefault="005908D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7BB7" w:rsidRPr="00563DA2" w14:paraId="5B572EE1" w14:textId="77777777" w:rsidTr="00806798">
        <w:tc>
          <w:tcPr>
            <w:tcW w:w="3240" w:type="dxa"/>
          </w:tcPr>
          <w:p w14:paraId="1FCA9550" w14:textId="36735444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61" w:type="dxa"/>
            <w:vAlign w:val="bottom"/>
          </w:tcPr>
          <w:p w14:paraId="39CEE2D9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E16EEE" w14:textId="27CB7907" w:rsidR="006E7BB7" w:rsidRPr="00563DA2" w:rsidRDefault="0007205A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F66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104,977)</w:t>
            </w:r>
          </w:p>
        </w:tc>
        <w:tc>
          <w:tcPr>
            <w:tcW w:w="236" w:type="dxa"/>
            <w:vAlign w:val="bottom"/>
          </w:tcPr>
          <w:p w14:paraId="736980F7" w14:textId="6EDF11E5" w:rsidR="006E7BB7" w:rsidRPr="00563DA2" w:rsidRDefault="006E7BB7" w:rsidP="0007205A">
            <w:pPr>
              <w:pStyle w:val="block"/>
              <w:tabs>
                <w:tab w:val="decimal" w:pos="936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1858223" w14:textId="7792E324" w:rsidR="006E7BB7" w:rsidRPr="00563DA2" w:rsidRDefault="005908D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(329)</w:t>
            </w:r>
          </w:p>
        </w:tc>
        <w:tc>
          <w:tcPr>
            <w:tcW w:w="236" w:type="dxa"/>
            <w:vAlign w:val="bottom"/>
          </w:tcPr>
          <w:p w14:paraId="69DE3CAC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DCA8906" w14:textId="26C05FDE" w:rsidR="006E7BB7" w:rsidRPr="00563DA2" w:rsidRDefault="00C90C2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(87,63</w:t>
            </w:r>
            <w:r w:rsidR="00B711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DF76C4B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8024D2B" w14:textId="71D6C466" w:rsidR="006E7BB7" w:rsidRPr="00563DA2" w:rsidRDefault="005908D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(269)</w:t>
            </w:r>
          </w:p>
        </w:tc>
      </w:tr>
      <w:tr w:rsidR="00DD3A3D" w:rsidRPr="00563DA2" w14:paraId="07DEDDE2" w14:textId="77777777" w:rsidTr="00806798">
        <w:tc>
          <w:tcPr>
            <w:tcW w:w="3240" w:type="dxa"/>
          </w:tcPr>
          <w:p w14:paraId="40E706D6" w14:textId="5CDAC55F" w:rsidR="00DD3A3D" w:rsidRPr="00DD3A3D" w:rsidRDefault="007D0656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E10C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(ขาดทุน</w:t>
            </w:r>
            <w:r w:rsidRPr="001E10C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) </w:t>
            </w:r>
            <w:r w:rsidR="00053CCA" w:rsidRPr="001E10C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กลับ</w:t>
            </w:r>
            <w:r w:rsidR="00DD3A3D" w:rsidRPr="001E10C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รายการ</w:t>
            </w:r>
            <w:r w:rsidR="00E448C0" w:rsidRPr="001E10C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="0042020C" w:rsidRPr="001E10CF">
              <w:rPr>
                <w:rFonts w:asciiTheme="majorBidi" w:hAnsiTheme="majorBidi" w:cs="Angsana New"/>
                <w:sz w:val="30"/>
                <w:szCs w:val="30"/>
                <w:lang w:bidi="th-TH"/>
              </w:rPr>
              <w:br/>
            </w:r>
            <w:r w:rsidR="00D5094B" w:rsidRPr="001E10C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</w:t>
            </w:r>
            <w:r w:rsidR="00E448C0" w:rsidRPr="001E10CF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จากการ</w:t>
            </w:r>
            <w:r w:rsidR="00DD3A3D" w:rsidRPr="001E10C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ด้อยค่า</w:t>
            </w:r>
          </w:p>
        </w:tc>
        <w:tc>
          <w:tcPr>
            <w:tcW w:w="461" w:type="dxa"/>
            <w:vAlign w:val="bottom"/>
          </w:tcPr>
          <w:p w14:paraId="79FE0785" w14:textId="77777777" w:rsidR="00DD3A3D" w:rsidRPr="00563DA2" w:rsidRDefault="00DD3A3D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17379F8" w14:textId="58A22C67" w:rsidR="00DD3A3D" w:rsidRDefault="000F6645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(11,46</w:t>
            </w:r>
            <w:r w:rsidR="00F646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61AF449" w14:textId="77777777" w:rsidR="00DD3A3D" w:rsidRPr="00563DA2" w:rsidRDefault="00DD3A3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31A8284" w14:textId="4FD2C5D9" w:rsidR="00DD3A3D" w:rsidRDefault="00D5094B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BE76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0DCE4F" w14:textId="77777777" w:rsidR="00DD3A3D" w:rsidRPr="00563DA2" w:rsidRDefault="00DD3A3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BB063B1" w14:textId="12E4B16D" w:rsidR="00DD3A3D" w:rsidRDefault="00C90C2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5,646</w:t>
            </w:r>
          </w:p>
        </w:tc>
        <w:tc>
          <w:tcPr>
            <w:tcW w:w="236" w:type="dxa"/>
            <w:vAlign w:val="bottom"/>
          </w:tcPr>
          <w:p w14:paraId="38ED89F1" w14:textId="77777777" w:rsidR="00DD3A3D" w:rsidRPr="00563DA2" w:rsidRDefault="00DD3A3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BD1BA25" w14:textId="63FCE4BB" w:rsidR="00DD3A3D" w:rsidRDefault="00D5094B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590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5A54" w:rsidRPr="00563DA2" w14:paraId="66B9BCD6" w14:textId="77777777" w:rsidTr="00806798">
        <w:tc>
          <w:tcPr>
            <w:tcW w:w="3240" w:type="dxa"/>
          </w:tcPr>
          <w:p w14:paraId="6AB13E09" w14:textId="692E007B" w:rsidR="00125A54" w:rsidRPr="00563DA2" w:rsidRDefault="00125A54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461" w:type="dxa"/>
            <w:vAlign w:val="bottom"/>
          </w:tcPr>
          <w:p w14:paraId="2CA5DBF4" w14:textId="77777777" w:rsidR="00125A54" w:rsidRPr="00563DA2" w:rsidRDefault="00125A54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1F3DCB4" w14:textId="66C0C553" w:rsidR="00125A54" w:rsidRDefault="000F6645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(1,71</w:t>
            </w:r>
            <w:r w:rsidR="00B711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366E705" w14:textId="77777777" w:rsidR="00125A54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DB96796" w14:textId="0A32D185" w:rsidR="00125A54" w:rsidRDefault="00BE769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1,717</w:t>
            </w:r>
          </w:p>
        </w:tc>
        <w:tc>
          <w:tcPr>
            <w:tcW w:w="236" w:type="dxa"/>
            <w:vAlign w:val="bottom"/>
          </w:tcPr>
          <w:p w14:paraId="1CC7A4E2" w14:textId="77777777" w:rsidR="00125A54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20D3F34" w14:textId="256B6223" w:rsidR="00125A54" w:rsidRDefault="00C90C2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(1,71</w:t>
            </w:r>
            <w:r w:rsidR="00B711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13E8435" w14:textId="77777777" w:rsidR="00125A54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662C8B0" w14:textId="0A71ECEE" w:rsidR="00125A54" w:rsidRDefault="005908D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1,717</w:t>
            </w:r>
          </w:p>
        </w:tc>
      </w:tr>
      <w:tr w:rsidR="006E7BB7" w:rsidRPr="00563DA2" w14:paraId="0FB91F57" w14:textId="77777777" w:rsidTr="00806798">
        <w:tc>
          <w:tcPr>
            <w:tcW w:w="3240" w:type="dxa"/>
          </w:tcPr>
          <w:p w14:paraId="3AAE59C9" w14:textId="6F877C6D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461" w:type="dxa"/>
            <w:vAlign w:val="bottom"/>
          </w:tcPr>
          <w:p w14:paraId="4DB74B03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C58783" w14:textId="28125026" w:rsidR="006E7BB7" w:rsidRPr="00563DA2" w:rsidRDefault="000F6645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(41,00</w:t>
            </w:r>
            <w:r w:rsidR="00F646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3EC62C4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E95B932" w14:textId="4BBEDE95" w:rsidR="006E7BB7" w:rsidRPr="00563DA2" w:rsidRDefault="00BE769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236" w:type="dxa"/>
            <w:vAlign w:val="bottom"/>
          </w:tcPr>
          <w:p w14:paraId="20EE6B4A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596AB3B" w14:textId="53702290" w:rsidR="006E7BB7" w:rsidRPr="00563DA2" w:rsidRDefault="00C90C2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33DCDD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ACC973" w14:textId="70CD4C8B" w:rsidR="006E7BB7" w:rsidRPr="00563DA2" w:rsidRDefault="00E30508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7BB7" w:rsidRPr="00484511" w14:paraId="082B97A9" w14:textId="77777777" w:rsidTr="00806798">
        <w:tc>
          <w:tcPr>
            <w:tcW w:w="3240" w:type="dxa"/>
          </w:tcPr>
          <w:p w14:paraId="0BFDF61A" w14:textId="2C4E08B4" w:rsidR="006E7BB7" w:rsidRPr="00016B61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1" w:type="dxa"/>
            <w:vAlign w:val="bottom"/>
          </w:tcPr>
          <w:p w14:paraId="28D6F6A0" w14:textId="77777777" w:rsidR="006E7BB7" w:rsidRPr="0007056F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00DEC" w14:textId="115BB941" w:rsidR="006E7BB7" w:rsidRPr="0007056F" w:rsidRDefault="00621B43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1,394,535</w:t>
            </w:r>
          </w:p>
        </w:tc>
        <w:tc>
          <w:tcPr>
            <w:tcW w:w="236" w:type="dxa"/>
            <w:vAlign w:val="bottom"/>
          </w:tcPr>
          <w:p w14:paraId="37E3009C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B2D67" w14:textId="6E2310BD" w:rsidR="006E7BB7" w:rsidRPr="0007056F" w:rsidRDefault="00BE769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1,628</w:t>
            </w:r>
          </w:p>
        </w:tc>
        <w:tc>
          <w:tcPr>
            <w:tcW w:w="236" w:type="dxa"/>
            <w:vAlign w:val="bottom"/>
          </w:tcPr>
          <w:p w14:paraId="4E297BE5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2D1DD" w14:textId="61031D8A" w:rsidR="006E7BB7" w:rsidRPr="0007056F" w:rsidRDefault="00C90C2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918,879</w:t>
            </w:r>
          </w:p>
        </w:tc>
        <w:tc>
          <w:tcPr>
            <w:tcW w:w="236" w:type="dxa"/>
            <w:vAlign w:val="bottom"/>
          </w:tcPr>
          <w:p w14:paraId="3DB9E4AD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68F13" w14:textId="49590AAE" w:rsidR="006E7BB7" w:rsidRPr="0007056F" w:rsidRDefault="00E30508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1,578</w:t>
            </w:r>
          </w:p>
        </w:tc>
      </w:tr>
    </w:tbl>
    <w:p w14:paraId="6FBF8217" w14:textId="6E5281EA" w:rsidR="00861400" w:rsidRPr="00016B61" w:rsidRDefault="00C00C9B" w:rsidP="0075517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="Angsana New"/>
          <w:b w:val="0"/>
          <w:bCs w:val="0"/>
          <w:sz w:val="30"/>
          <w:szCs w:val="30"/>
          <w:u w:val="none"/>
        </w:rPr>
      </w:pPr>
      <w:r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lastRenderedPageBreak/>
        <w:t>ในเดือน</w:t>
      </w:r>
      <w:r w:rsidR="00016B61" w:rsidRPr="00016B61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กันยายน</w:t>
      </w:r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AC0FD3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>2568</w:t>
      </w:r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เครื่องจักรและอุปกรณ์</w:t>
      </w:r>
      <w:r w:rsidR="00016B61" w:rsidRPr="00016B61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ของบริษัทย่อย</w:t>
      </w:r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>AMG-</w:t>
      </w:r>
      <w:proofErr w:type="spellStart"/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>Thaiunion</w:t>
      </w:r>
      <w:proofErr w:type="spellEnd"/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 xml:space="preserve"> </w:t>
      </w:r>
      <w:proofErr w:type="spellStart"/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>Feedmill</w:t>
      </w:r>
      <w:proofErr w:type="spellEnd"/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 xml:space="preserve"> (Private) Limited </w:t>
      </w:r>
      <w:r w:rsidR="00A4155F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br/>
      </w:r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 xml:space="preserve">("AMG-TFM") </w:t>
      </w:r>
      <w:r w:rsidR="00DD5E03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มี</w:t>
      </w:r>
      <w:r w:rsidR="00016B61" w:rsidRPr="00016B61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การด้อยค่าจำนวน</w:t>
      </w:r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AC0FD3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 xml:space="preserve">17 </w:t>
      </w:r>
      <w:r w:rsidR="00016B61" w:rsidRPr="00016B61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ล้านบาท</w:t>
      </w:r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016B61" w:rsidRPr="00016B61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ในงบการเงินรวม</w:t>
      </w:r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016B61" w:rsidRPr="00016B61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เนื่องจากมีมูลค่าที่คาดว่าจะได้รับคืนต่ำกว่ามูลค่าทางบัญชี</w:t>
      </w:r>
      <w:r w:rsidR="00016B61" w:rsidRPr="00016B61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016B61" w:rsidRPr="00016B61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โดยมูลค่าที่คาดว่าจะได้รับคืนคำนวณจากมูลค่าจากการใช้หรือมูลค่ายุติธรรมของสินทรัพย์หักต้นทุน</w:t>
      </w:r>
      <w:r w:rsidR="005729CE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br/>
      </w:r>
      <w:r w:rsidR="00016B61" w:rsidRPr="00016B61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ในการขายแล้วแต่มูลค่าใดจะสูงกว่า</w:t>
      </w:r>
    </w:p>
    <w:p w14:paraId="1A0A555D" w14:textId="77777777" w:rsidR="00016B61" w:rsidRPr="00B1257E" w:rsidRDefault="00016B61" w:rsidP="00016B61">
      <w:pPr>
        <w:rPr>
          <w:rFonts w:cstheme="minorBidi"/>
          <w:sz w:val="30"/>
          <w:szCs w:val="30"/>
          <w:cs/>
          <w:lang w:val="th-TH"/>
        </w:rPr>
      </w:pPr>
    </w:p>
    <w:p w14:paraId="044E14B3" w14:textId="5668061E" w:rsidR="00602536" w:rsidRPr="00E82B2C" w:rsidRDefault="00602536" w:rsidP="0048451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427CB79F" w14:textId="77777777" w:rsidR="00602536" w:rsidRPr="00E82B2C" w:rsidRDefault="00602536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7"/>
        <w:gridCol w:w="1223"/>
        <w:gridCol w:w="236"/>
        <w:gridCol w:w="1226"/>
        <w:gridCol w:w="236"/>
        <w:gridCol w:w="1223"/>
        <w:gridCol w:w="236"/>
        <w:gridCol w:w="1226"/>
      </w:tblGrid>
      <w:tr w:rsidR="00602536" w:rsidRPr="00E82B2C" w14:paraId="672377EB" w14:textId="77777777">
        <w:tc>
          <w:tcPr>
            <w:tcW w:w="3420" w:type="dxa"/>
            <w:vAlign w:val="bottom"/>
          </w:tcPr>
          <w:p w14:paraId="459D2920" w14:textId="77777777" w:rsidR="00602536" w:rsidRPr="00E82B2C" w:rsidRDefault="0060253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393F8CB6" w14:textId="77777777" w:rsidR="00602536" w:rsidRPr="00E82B2C" w:rsidRDefault="0060253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56060506" w14:textId="77777777" w:rsidR="00602536" w:rsidRPr="00E82B2C" w:rsidRDefault="0060253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3FFB8807" w14:textId="77777777" w:rsidR="00602536" w:rsidRPr="00E82B2C" w:rsidRDefault="0060253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2F9E4E02" w14:textId="77777777" w:rsidR="00602536" w:rsidRPr="00E82B2C" w:rsidRDefault="0060253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B5AD5" w:rsidRPr="00E82B2C" w14:paraId="781776ED" w14:textId="77777777">
        <w:tc>
          <w:tcPr>
            <w:tcW w:w="3420" w:type="dxa"/>
          </w:tcPr>
          <w:p w14:paraId="56BC605D" w14:textId="7E0AC320" w:rsidR="00602536" w:rsidRPr="00E82B2C" w:rsidRDefault="0060253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A3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 </w:t>
            </w:r>
            <w:r w:rsidR="00AA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AA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317" w:type="dxa"/>
            <w:vAlign w:val="bottom"/>
          </w:tcPr>
          <w:p w14:paraId="13C9C281" w14:textId="77777777" w:rsidR="00602536" w:rsidRPr="00E82B2C" w:rsidRDefault="0060253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E3785DC" w14:textId="77777777" w:rsidR="00602536" w:rsidRPr="00E82B2C" w:rsidRDefault="0060253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73172F32" w14:textId="77777777" w:rsidR="00602536" w:rsidRPr="00E82B2C" w:rsidRDefault="0060253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B7A8F0B" w14:textId="77777777" w:rsidR="00602536" w:rsidRPr="00E82B2C" w:rsidRDefault="0060253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07CE78D5" w14:textId="77777777" w:rsidR="00602536" w:rsidRPr="00E82B2C" w:rsidRDefault="0060253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6FE4312" w14:textId="77777777" w:rsidR="00602536" w:rsidRPr="00E82B2C" w:rsidRDefault="0060253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335FCC27" w14:textId="77777777" w:rsidR="00602536" w:rsidRPr="00E82B2C" w:rsidRDefault="0060253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D27B9FF" w14:textId="77777777" w:rsidR="00602536" w:rsidRPr="00E82B2C" w:rsidRDefault="0060253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02536" w:rsidRPr="00E82B2C" w14:paraId="6CC616ED" w14:textId="77777777">
        <w:tc>
          <w:tcPr>
            <w:tcW w:w="3420" w:type="dxa"/>
            <w:vAlign w:val="bottom"/>
          </w:tcPr>
          <w:p w14:paraId="373A55B6" w14:textId="77777777" w:rsidR="00602536" w:rsidRPr="00E82B2C" w:rsidRDefault="0060253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53F70B72" w14:textId="77777777" w:rsidR="00602536" w:rsidRPr="00E82B2C" w:rsidRDefault="0060253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6" w:type="dxa"/>
            <w:gridSpan w:val="7"/>
            <w:vAlign w:val="bottom"/>
          </w:tcPr>
          <w:p w14:paraId="477EF692" w14:textId="77777777" w:rsidR="00602536" w:rsidRPr="00E82B2C" w:rsidRDefault="0060253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7576" w:rsidRPr="00E82B2C" w14:paraId="5B8EB4C2" w14:textId="77777777">
        <w:tc>
          <w:tcPr>
            <w:tcW w:w="3420" w:type="dxa"/>
          </w:tcPr>
          <w:p w14:paraId="066A84C7" w14:textId="77777777" w:rsidR="004A7576" w:rsidRPr="00E82B2C" w:rsidRDefault="004A7576" w:rsidP="004A757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317" w:type="dxa"/>
            <w:vAlign w:val="bottom"/>
          </w:tcPr>
          <w:p w14:paraId="3F747161" w14:textId="77777777" w:rsidR="004A7576" w:rsidRPr="00E82B2C" w:rsidRDefault="004A7576" w:rsidP="004A757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12E5AB8" w14:textId="7509B0AF" w:rsidR="004A7576" w:rsidRPr="00E82B2C" w:rsidRDefault="00957785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78,052</w:t>
            </w:r>
          </w:p>
        </w:tc>
        <w:tc>
          <w:tcPr>
            <w:tcW w:w="236" w:type="dxa"/>
            <w:vAlign w:val="bottom"/>
          </w:tcPr>
          <w:p w14:paraId="1A5B45CC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A916DD0" w14:textId="4508CB8E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17,464</w:t>
            </w:r>
          </w:p>
        </w:tc>
        <w:tc>
          <w:tcPr>
            <w:tcW w:w="236" w:type="dxa"/>
            <w:vAlign w:val="bottom"/>
          </w:tcPr>
          <w:p w14:paraId="782EA212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00C80C1" w14:textId="40C0CA15" w:rsidR="004A7576" w:rsidRPr="006B0A89" w:rsidRDefault="006B0A89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77,908</w:t>
            </w:r>
          </w:p>
        </w:tc>
        <w:tc>
          <w:tcPr>
            <w:tcW w:w="236" w:type="dxa"/>
            <w:vAlign w:val="bottom"/>
          </w:tcPr>
          <w:p w14:paraId="6AB43B76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F5A056C" w14:textId="2320F6BB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17,464</w:t>
            </w:r>
          </w:p>
        </w:tc>
      </w:tr>
      <w:tr w:rsidR="004A7576" w:rsidRPr="00E82B2C" w14:paraId="1A0BA339" w14:textId="77777777">
        <w:tc>
          <w:tcPr>
            <w:tcW w:w="3420" w:type="dxa"/>
          </w:tcPr>
          <w:p w14:paraId="0CB95CFB" w14:textId="207CC865" w:rsidR="004A7576" w:rsidRPr="00E82B2C" w:rsidRDefault="004A7576" w:rsidP="004A757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ภาษีงวดก่อน</w:t>
            </w: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(สูง) ต่ำไป</w:t>
            </w:r>
          </w:p>
        </w:tc>
        <w:tc>
          <w:tcPr>
            <w:tcW w:w="317" w:type="dxa"/>
            <w:vAlign w:val="bottom"/>
          </w:tcPr>
          <w:p w14:paraId="3E30CF3E" w14:textId="77777777" w:rsidR="004A7576" w:rsidRPr="00E82B2C" w:rsidRDefault="004A7576" w:rsidP="004A757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18B50FE" w14:textId="3D1C5B01" w:rsidR="004A7576" w:rsidRPr="00E82B2C" w:rsidRDefault="00957785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8,823</w:t>
            </w:r>
          </w:p>
        </w:tc>
        <w:tc>
          <w:tcPr>
            <w:tcW w:w="236" w:type="dxa"/>
            <w:vAlign w:val="bottom"/>
          </w:tcPr>
          <w:p w14:paraId="08AF0774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3DBDA543" w14:textId="2C1E9F11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(1,552)</w:t>
            </w:r>
          </w:p>
        </w:tc>
        <w:tc>
          <w:tcPr>
            <w:tcW w:w="236" w:type="dxa"/>
            <w:vAlign w:val="bottom"/>
          </w:tcPr>
          <w:p w14:paraId="2F79D70E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03BF426" w14:textId="000C98FD" w:rsidR="004A7576" w:rsidRPr="00E82B2C" w:rsidRDefault="006B0A89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 w:rsidR="00957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</w:t>
            </w:r>
          </w:p>
        </w:tc>
        <w:tc>
          <w:tcPr>
            <w:tcW w:w="236" w:type="dxa"/>
            <w:vAlign w:val="bottom"/>
          </w:tcPr>
          <w:p w14:paraId="47123B42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1782AB8" w14:textId="7E072D53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(1,552)</w:t>
            </w:r>
          </w:p>
        </w:tc>
      </w:tr>
      <w:tr w:rsidR="004A7576" w:rsidRPr="00E82B2C" w14:paraId="0575DBAE" w14:textId="77777777" w:rsidTr="00884017">
        <w:tc>
          <w:tcPr>
            <w:tcW w:w="3420" w:type="dxa"/>
          </w:tcPr>
          <w:p w14:paraId="4B817508" w14:textId="77777777" w:rsidR="004A7576" w:rsidRPr="00E82B2C" w:rsidRDefault="004A7576" w:rsidP="004A757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317" w:type="dxa"/>
            <w:vAlign w:val="bottom"/>
          </w:tcPr>
          <w:p w14:paraId="40739E01" w14:textId="77777777" w:rsidR="004A7576" w:rsidRPr="00E82B2C" w:rsidRDefault="004A7576" w:rsidP="004A757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E816DFF" w14:textId="489F0467" w:rsidR="004A7576" w:rsidRPr="00E82B2C" w:rsidRDefault="00957785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(11,412)</w:t>
            </w:r>
          </w:p>
        </w:tc>
        <w:tc>
          <w:tcPr>
            <w:tcW w:w="236" w:type="dxa"/>
            <w:vAlign w:val="bottom"/>
          </w:tcPr>
          <w:p w14:paraId="36659D1D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3493454" w14:textId="17D2E02A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(18,296)</w:t>
            </w:r>
          </w:p>
        </w:tc>
        <w:tc>
          <w:tcPr>
            <w:tcW w:w="236" w:type="dxa"/>
            <w:vAlign w:val="bottom"/>
          </w:tcPr>
          <w:p w14:paraId="5A696FB4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9EF2987" w14:textId="4069AF10" w:rsidR="004A7576" w:rsidRPr="00E82B2C" w:rsidRDefault="00957785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(10,777)</w:t>
            </w:r>
          </w:p>
        </w:tc>
        <w:tc>
          <w:tcPr>
            <w:tcW w:w="236" w:type="dxa"/>
            <w:vAlign w:val="bottom"/>
          </w:tcPr>
          <w:p w14:paraId="0718F16B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2F25363" w14:textId="0A60D601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(22,030)</w:t>
            </w:r>
          </w:p>
        </w:tc>
      </w:tr>
      <w:tr w:rsidR="004A7576" w:rsidRPr="00E82B2C" w14:paraId="237DF29F" w14:textId="77777777" w:rsidTr="00884017">
        <w:tc>
          <w:tcPr>
            <w:tcW w:w="3420" w:type="dxa"/>
          </w:tcPr>
          <w:p w14:paraId="1579461B" w14:textId="03656D9E" w:rsidR="004A7576" w:rsidRPr="00E82B2C" w:rsidRDefault="004A7576" w:rsidP="004A757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รวมค่าใช้จ่าย</w:t>
            </w:r>
            <w:r w:rsidR="00AB64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(รายได้) 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317" w:type="dxa"/>
            <w:vAlign w:val="bottom"/>
          </w:tcPr>
          <w:p w14:paraId="68832D82" w14:textId="77777777" w:rsidR="004A7576" w:rsidRPr="00E82B2C" w:rsidRDefault="004A7576" w:rsidP="004A757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5BACF" w14:textId="6A009761" w:rsidR="004A7576" w:rsidRPr="00E82B2C" w:rsidRDefault="00957785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75,463</w:t>
            </w:r>
          </w:p>
        </w:tc>
        <w:tc>
          <w:tcPr>
            <w:tcW w:w="236" w:type="dxa"/>
            <w:vAlign w:val="bottom"/>
          </w:tcPr>
          <w:p w14:paraId="3E8C3DDD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E16A3" w14:textId="487B4F89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(2,384)</w:t>
            </w:r>
          </w:p>
        </w:tc>
        <w:tc>
          <w:tcPr>
            <w:tcW w:w="236" w:type="dxa"/>
            <w:vAlign w:val="bottom"/>
          </w:tcPr>
          <w:p w14:paraId="74272C66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F464F" w14:textId="0ED231E6" w:rsidR="004A7576" w:rsidRPr="00E82B2C" w:rsidRDefault="00957785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75,954</w:t>
            </w:r>
          </w:p>
        </w:tc>
        <w:tc>
          <w:tcPr>
            <w:tcW w:w="236" w:type="dxa"/>
            <w:vAlign w:val="bottom"/>
          </w:tcPr>
          <w:p w14:paraId="199904EA" w14:textId="77777777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E5209" w14:textId="22B83FF0" w:rsidR="004A7576" w:rsidRPr="00E82B2C" w:rsidRDefault="004A7576" w:rsidP="004A757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(6,118)</w:t>
            </w:r>
          </w:p>
        </w:tc>
      </w:tr>
      <w:tr w:rsidR="009B5AD5" w:rsidRPr="00E82B2C" w14:paraId="12ED424D" w14:textId="77777777" w:rsidTr="00884017">
        <w:tc>
          <w:tcPr>
            <w:tcW w:w="3420" w:type="dxa"/>
          </w:tcPr>
          <w:p w14:paraId="3886FE0D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  <w:vAlign w:val="bottom"/>
          </w:tcPr>
          <w:p w14:paraId="2DCD1D21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30E33DC0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C4C286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4F674501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CF054A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6C0ABE1F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AE15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141F6187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AD5" w:rsidRPr="00E82B2C" w14:paraId="479FD4B2" w14:textId="77777777" w:rsidTr="009B5AD5">
        <w:tc>
          <w:tcPr>
            <w:tcW w:w="3420" w:type="dxa"/>
          </w:tcPr>
          <w:p w14:paraId="2C6E2113" w14:textId="670B2726" w:rsidR="009B5AD5" w:rsidRPr="00E82B2C" w:rsidRDefault="009B5AD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อัตราภาษีเงินได้ถัวเฉลี่ย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317" w:type="dxa"/>
            <w:vAlign w:val="bottom"/>
          </w:tcPr>
          <w:p w14:paraId="17F79BD0" w14:textId="77777777" w:rsidR="009B5AD5" w:rsidRPr="00E82B2C" w:rsidRDefault="009B5AD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11214019" w14:textId="188D1F6F" w:rsidR="009B5AD5" w:rsidRPr="00E82B2C" w:rsidRDefault="006476A6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12.5</w:t>
            </w:r>
          </w:p>
        </w:tc>
        <w:tc>
          <w:tcPr>
            <w:tcW w:w="236" w:type="dxa"/>
            <w:vAlign w:val="bottom"/>
          </w:tcPr>
          <w:p w14:paraId="43A4C823" w14:textId="77777777" w:rsidR="009B5AD5" w:rsidRPr="00E82B2C" w:rsidRDefault="009B5AD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239EC461" w14:textId="1556B32D" w:rsidR="009B5AD5" w:rsidRPr="00E82B2C" w:rsidRDefault="00E1282F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B250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9B5AD5"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="004A75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CE072AA" w14:textId="77777777" w:rsidR="009B5AD5" w:rsidRPr="00E82B2C" w:rsidRDefault="009B5AD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699BAACA" w14:textId="7B8818CB" w:rsidR="009B5AD5" w:rsidRPr="00E82B2C" w:rsidRDefault="006476A6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12.4</w:t>
            </w:r>
          </w:p>
        </w:tc>
        <w:tc>
          <w:tcPr>
            <w:tcW w:w="236" w:type="dxa"/>
            <w:vAlign w:val="bottom"/>
          </w:tcPr>
          <w:p w14:paraId="13F3E8B8" w14:textId="77777777" w:rsidR="009B5AD5" w:rsidRPr="00E82B2C" w:rsidRDefault="009B5AD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0F338C73" w14:textId="24A6638B" w:rsidR="009B5AD5" w:rsidRPr="00E82B2C" w:rsidRDefault="00E1282F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B250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B5AD5"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="004A75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31D17EF3" w14:textId="77777777" w:rsidR="00602536" w:rsidRDefault="00602536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F8030" w14:textId="3A457835" w:rsidR="00A551A1" w:rsidRDefault="00A551A1" w:rsidP="00A55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A551A1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ถัวเฉลี่ยสําหรับกลุ่มบริษัทและบริษัทเกิดจากกำไรสุทธิบางส่วนของบริษัทมาจากธุรกรรมที่ได้รับการส่งเสริมการลงทุน</w:t>
      </w:r>
      <w:r w:rsidRPr="00A551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51A1">
        <w:rPr>
          <w:rFonts w:asciiTheme="majorBidi" w:hAnsiTheme="majorBidi" w:cs="Angsana New" w:hint="cs"/>
          <w:sz w:val="30"/>
          <w:szCs w:val="30"/>
          <w:cs/>
        </w:rPr>
        <w:t>โดยกำไรสุทธิจากธุรกรรมดังกล่าวไม่ต้องเสียภาษีเงินได้</w:t>
      </w:r>
      <w:r w:rsidRPr="00A551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51A1">
        <w:rPr>
          <w:rFonts w:asciiTheme="majorBidi" w:hAnsiTheme="majorBidi" w:cs="Angsana New" w:hint="cs"/>
          <w:sz w:val="30"/>
          <w:szCs w:val="30"/>
          <w:cs/>
        </w:rPr>
        <w:t>และมีการรับรู้สินทรัพย์ภาษีเงินได้รอตัดบัญชีจากผลขาดทุนจากการด้อยค่าด้านเครดิตที่คาดว่าจะเกิดขึ้นของลูกหนี้การค้า</w:t>
      </w:r>
      <w:r w:rsidRPr="001C7E59">
        <w:rPr>
          <w:rFonts w:asciiTheme="majorBidi" w:hAnsiTheme="majorBidi" w:cs="Angsana New" w:hint="cs"/>
          <w:spacing w:val="-2"/>
          <w:sz w:val="30"/>
          <w:szCs w:val="30"/>
          <w:cs/>
        </w:rPr>
        <w:t>และลูกหนี้หมุนเวียนอื่น</w:t>
      </w:r>
      <w:r w:rsidR="001C7E59" w:rsidRPr="001C7E59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1C7E59">
        <w:rPr>
          <w:rFonts w:asciiTheme="majorBidi" w:hAnsiTheme="majorBidi" w:cs="Angsana New" w:hint="cs"/>
          <w:spacing w:val="-2"/>
          <w:sz w:val="30"/>
          <w:szCs w:val="30"/>
          <w:cs/>
        </w:rPr>
        <w:t>ขาดทุนจากการลดมูลค่าของสินค้าคงเหลือ</w:t>
      </w:r>
      <w:r w:rsidR="00A8458E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ผลขาดทุน</w:t>
      </w:r>
      <w:r w:rsidR="00914D59">
        <w:rPr>
          <w:rFonts w:asciiTheme="majorBidi" w:hAnsiTheme="majorBidi" w:cs="Angsana New" w:hint="cs"/>
          <w:spacing w:val="-2"/>
          <w:sz w:val="30"/>
          <w:szCs w:val="30"/>
          <w:cs/>
        </w:rPr>
        <w:t>จากการด้อยค่า</w:t>
      </w:r>
      <w:r w:rsidR="00CE57D0">
        <w:rPr>
          <w:rFonts w:asciiTheme="majorBidi" w:hAnsiTheme="majorBidi" w:cs="Angsana New" w:hint="cs"/>
          <w:spacing w:val="-2"/>
          <w:sz w:val="30"/>
          <w:szCs w:val="30"/>
          <w:cs/>
        </w:rPr>
        <w:t>สินทรัพย์ที่ไม่ใช่สินทรัพย์ทางการเงิน</w:t>
      </w:r>
      <w:r w:rsidR="001C7E59" w:rsidRPr="001C7E59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1C7E59">
        <w:rPr>
          <w:rFonts w:asciiTheme="majorBidi" w:hAnsiTheme="majorBidi" w:cs="Angsana New" w:hint="cs"/>
          <w:spacing w:val="-2"/>
          <w:sz w:val="30"/>
          <w:szCs w:val="30"/>
          <w:cs/>
        </w:rPr>
        <w:t>และภาระผูกพันผลประโยชน์พนักงานที่เพิ่มขึ้น</w:t>
      </w:r>
      <w:r w:rsidRPr="00A551A1">
        <w:rPr>
          <w:rFonts w:asciiTheme="majorBidi" w:hAnsiTheme="majorBidi" w:cs="Angsana New" w:hint="cs"/>
          <w:sz w:val="30"/>
          <w:szCs w:val="30"/>
          <w:cs/>
        </w:rPr>
        <w:t>จากธุรกรรมที่ไม่ได้รับการส่งเสริมการลงทุนของกลุ่มบริษัทและบริษัท</w:t>
      </w:r>
    </w:p>
    <w:p w14:paraId="21C8B003" w14:textId="77777777" w:rsidR="00A551A1" w:rsidRPr="00E82B2C" w:rsidRDefault="00A551A1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4C0FF" w14:textId="0F30D2B3" w:rsidR="00A2177C" w:rsidRPr="006F29AA" w:rsidRDefault="006F29AA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pacing w:val="-2"/>
          <w:sz w:val="30"/>
          <w:szCs w:val="30"/>
          <w:cs/>
        </w:rPr>
      </w:pP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าหนดว่าด้วยภาษีส่วนเพิ่มซึ่งมีผลบังคับใช้ตั้งแต่วันที่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/>
          <w:spacing w:val="-2"/>
          <w:sz w:val="30"/>
          <w:szCs w:val="30"/>
        </w:rPr>
        <w:t>1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มกราคม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/>
          <w:spacing w:val="-2"/>
          <w:sz w:val="30"/>
          <w:szCs w:val="30"/>
        </w:rPr>
        <w:t>2568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เป็นต้นไป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เนื่องจากบริษัท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ไทยยูเนี่ยน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กรุ๊ป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มหาชน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>) (“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บริษัทใหญ่</w:t>
      </w:r>
      <w:r w:rsidRPr="00A200C5">
        <w:rPr>
          <w:rFonts w:asciiTheme="majorBidi" w:hAnsiTheme="majorBidi" w:cs="Angsana New" w:hint="eastAsia"/>
          <w:spacing w:val="-2"/>
          <w:sz w:val="30"/>
          <w:szCs w:val="30"/>
          <w:cs/>
        </w:rPr>
        <w:t>”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)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และบริษัทย่อย</w:t>
      </w:r>
      <w:r w:rsidRPr="00A200C5">
        <w:rPr>
          <w:rFonts w:asciiTheme="majorBidi" w:hAnsiTheme="majorBidi" w:cs="Angsana New"/>
          <w:spacing w:val="-2"/>
          <w:sz w:val="30"/>
          <w:szCs w:val="30"/>
        </w:rPr>
        <w:br/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ที่ดำเนินธุรกิจในประเทศไทยส่วนใหญ่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มีอัตราภาษีเงินได้ที่แท้จริงต่ำกว่าร้อยละ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/>
          <w:spacing w:val="-2"/>
          <w:sz w:val="30"/>
          <w:szCs w:val="30"/>
        </w:rPr>
        <w:t>15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ดังนั้น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บริษัทใหญ่จึงรับผิดชอบในการประเมินผลกระทบของกฎหมายดังกล่าว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โดยกลุ่มบริษัทและบริษัทรับรู้ภาษีส่วนเพิ่มเป็นค่าใช้จ่ายภาษีเงินได้ในงบกำไรขาดทุนเบ็ดเสร็จรวมและงบกำไรขาดทุนเบ็ดเสร็จเฉพาะกิจการสำหรับงวด</w:t>
      </w:r>
      <w:r w:rsidR="00AA3382"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เก้า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เดือนสิ้นสุดวันที่</w:t>
      </w:r>
      <w:r w:rsidRPr="00A200C5">
        <w:rPr>
          <w:rFonts w:asciiTheme="majorBidi" w:hAnsiTheme="majorBidi" w:cs="Angsana New"/>
          <w:spacing w:val="-2"/>
          <w:sz w:val="30"/>
          <w:szCs w:val="30"/>
        </w:rPr>
        <w:br/>
      </w:r>
      <w:r w:rsidR="00AA3382" w:rsidRPr="00A200C5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AA3382" w:rsidRPr="00A200C5">
        <w:rPr>
          <w:rFonts w:asciiTheme="majorBidi" w:hAnsiTheme="majorBidi" w:cs="Angsana New"/>
          <w:spacing w:val="-2"/>
          <w:sz w:val="30"/>
          <w:szCs w:val="30"/>
          <w:cs/>
        </w:rPr>
        <w:t>กันยายน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/>
          <w:spacing w:val="-2"/>
          <w:sz w:val="30"/>
          <w:szCs w:val="30"/>
        </w:rPr>
        <w:t>2568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เป็นจำนวนเงิน</w:t>
      </w:r>
      <w:r w:rsidR="00251155" w:rsidRPr="00A200C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505EEF">
        <w:rPr>
          <w:rFonts w:asciiTheme="majorBidi" w:hAnsiTheme="majorBidi" w:cs="Angsana New"/>
          <w:spacing w:val="-2"/>
          <w:sz w:val="30"/>
          <w:szCs w:val="30"/>
        </w:rPr>
        <w:t>9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Pr="00A200C5">
        <w:rPr>
          <w:rFonts w:asciiTheme="majorBidi" w:hAnsiTheme="majorBidi" w:cs="Angsana New"/>
          <w:i/>
          <w:iCs/>
          <w:spacing w:val="-2"/>
          <w:sz w:val="30"/>
          <w:szCs w:val="30"/>
        </w:rPr>
        <w:t>2567</w:t>
      </w:r>
      <w:r w:rsidRPr="00A200C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Pr="00A200C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ไม่มี</w:t>
      </w:r>
      <w:r w:rsidRPr="00A200C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</w:t>
      </w:r>
      <w:r w:rsidRPr="00A200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เงินได้รอการตัดบัญชีส</w:t>
      </w:r>
      <w:r w:rsidR="00F3627C">
        <w:rPr>
          <w:rFonts w:asciiTheme="majorBidi" w:hAnsiTheme="majorBidi" w:cs="Angsana New" w:hint="cs"/>
          <w:spacing w:val="-2"/>
          <w:sz w:val="30"/>
          <w:szCs w:val="30"/>
          <w:cs/>
        </w:rPr>
        <w:t>ำ</w:t>
      </w:r>
      <w:r w:rsidRPr="00A200C5">
        <w:rPr>
          <w:rFonts w:asciiTheme="majorBidi" w:hAnsiTheme="majorBidi" w:cs="Angsana New" w:hint="cs"/>
          <w:spacing w:val="-2"/>
          <w:sz w:val="30"/>
          <w:szCs w:val="30"/>
          <w:cs/>
        </w:rPr>
        <w:t>หรับการจัดเก็บภาษีเงินได้ขั้นต่ำส่วนเพิ่มเป็นการชั่วคราว</w:t>
      </w:r>
    </w:p>
    <w:p w14:paraId="16220DDB" w14:textId="470C3B36" w:rsidR="00E82B2C" w:rsidRPr="006A46C7" w:rsidRDefault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CBA36D5" w14:textId="677888B9" w:rsidR="00563DA2" w:rsidRPr="00E82B2C" w:rsidRDefault="00C42D40" w:rsidP="0048451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เงินกู้ยืมระยะสั้นและ</w:t>
      </w:r>
      <w:r w:rsidR="00563DA2"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เงินกู้ยืมระยะยาวจากสถาบันการเงิน</w:t>
      </w:r>
    </w:p>
    <w:p w14:paraId="06B9839D" w14:textId="5EBA79F8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AF293" w14:textId="516C1252" w:rsidR="00C42D40" w:rsidRPr="00E82B2C" w:rsidRDefault="00602536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82B2C">
        <w:rPr>
          <w:rFonts w:asciiTheme="majorBidi" w:hAnsiTheme="majorBidi" w:cstheme="majorBidi"/>
          <w:sz w:val="30"/>
          <w:szCs w:val="30"/>
        </w:rPr>
        <w:t>1</w:t>
      </w:r>
      <w:r w:rsidR="006A46C7">
        <w:rPr>
          <w:rFonts w:asciiTheme="majorBidi" w:hAnsiTheme="majorBidi" w:cstheme="majorBidi"/>
          <w:sz w:val="30"/>
          <w:szCs w:val="30"/>
        </w:rPr>
        <w:t>2</w:t>
      </w:r>
      <w:r w:rsidR="00C42D40" w:rsidRPr="00E82B2C">
        <w:rPr>
          <w:rFonts w:asciiTheme="majorBidi" w:hAnsiTheme="majorBidi" w:cstheme="majorBidi"/>
          <w:sz w:val="30"/>
          <w:szCs w:val="30"/>
        </w:rPr>
        <w:t>.1</w:t>
      </w:r>
      <w:r w:rsidR="00C42D40" w:rsidRPr="00E82B2C">
        <w:rPr>
          <w:rFonts w:asciiTheme="majorBidi" w:hAnsiTheme="majorBidi" w:cstheme="majorBidi"/>
          <w:sz w:val="30"/>
          <w:szCs w:val="30"/>
        </w:rPr>
        <w:tab/>
      </w:r>
      <w:r w:rsidR="00C42D40" w:rsidRPr="00E82B2C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</w:p>
    <w:p w14:paraId="00E57FFC" w14:textId="77777777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EA8D0B" w14:textId="647708BD" w:rsidR="00C42D40" w:rsidRPr="00E82B2C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82B2C">
        <w:rPr>
          <w:rFonts w:asciiTheme="majorBidi" w:hAnsiTheme="majorBidi" w:cstheme="majorBidi"/>
          <w:sz w:val="30"/>
          <w:szCs w:val="30"/>
        </w:rPr>
        <w:tab/>
      </w:r>
      <w:r w:rsidRPr="00E82B2C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การเปลี่ยนแปลงของเงินกู้ยืมระยะสั้นจากสถาบันการเงินในระหว่างงวดแสดงได้ดังนี้</w:t>
      </w:r>
    </w:p>
    <w:p w14:paraId="45972BF4" w14:textId="537DFBB1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C42D40" w:rsidRPr="00E82B2C" w14:paraId="5B1AF917" w14:textId="77777777">
        <w:tc>
          <w:tcPr>
            <w:tcW w:w="6570" w:type="dxa"/>
            <w:vAlign w:val="bottom"/>
          </w:tcPr>
          <w:p w14:paraId="27F2B191" w14:textId="3B82093A" w:rsidR="00C42D40" w:rsidRPr="00E82B2C" w:rsidRDefault="00C42D4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A3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AA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A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500035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34" w:type="dxa"/>
          </w:tcPr>
          <w:p w14:paraId="2492DDB2" w14:textId="77777777" w:rsidR="00C42D40" w:rsidRPr="00E82B2C" w:rsidRDefault="00C42D4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314FBD39" w14:textId="77777777" w:rsidR="00C42D40" w:rsidRPr="00E82B2C" w:rsidRDefault="00C42D40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C42D40" w:rsidRPr="00E82B2C" w14:paraId="69D80642" w14:textId="77777777">
        <w:tc>
          <w:tcPr>
            <w:tcW w:w="6570" w:type="dxa"/>
          </w:tcPr>
          <w:p w14:paraId="34D2C8D7" w14:textId="77777777" w:rsidR="00C42D40" w:rsidRPr="001B6EC3" w:rsidRDefault="00C42D4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34" w:type="dxa"/>
          </w:tcPr>
          <w:p w14:paraId="156F9FA6" w14:textId="77777777" w:rsidR="00C42D40" w:rsidRPr="00E82B2C" w:rsidRDefault="00C42D4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764C57FA" w14:textId="77777777" w:rsidR="00C42D40" w:rsidRPr="00E82B2C" w:rsidRDefault="00C42D40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36F0" w:rsidRPr="00E82B2C" w14:paraId="42AFFB12" w14:textId="77777777">
        <w:tc>
          <w:tcPr>
            <w:tcW w:w="6570" w:type="dxa"/>
          </w:tcPr>
          <w:p w14:paraId="1F74F64F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6519F07D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2F2BE9AA" w14:textId="44533C00" w:rsidR="009C36F0" w:rsidRPr="00E82B2C" w:rsidRDefault="009C36F0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145,762</w:t>
            </w:r>
          </w:p>
        </w:tc>
      </w:tr>
      <w:tr w:rsidR="009C36F0" w:rsidRPr="00E82B2C" w14:paraId="71655586" w14:textId="77777777">
        <w:tc>
          <w:tcPr>
            <w:tcW w:w="6570" w:type="dxa"/>
          </w:tcPr>
          <w:p w14:paraId="743FB2FC" w14:textId="7200BE11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734" w:type="dxa"/>
          </w:tcPr>
          <w:p w14:paraId="4AC25865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1CC5F56F" w14:textId="707BC01C" w:rsidR="009C36F0" w:rsidRPr="005B5718" w:rsidRDefault="00CB4689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21,334</w:t>
            </w:r>
          </w:p>
        </w:tc>
      </w:tr>
      <w:tr w:rsidR="009C36F0" w:rsidRPr="00E82B2C" w14:paraId="6FB4C3AD" w14:textId="77777777">
        <w:tc>
          <w:tcPr>
            <w:tcW w:w="6570" w:type="dxa"/>
          </w:tcPr>
          <w:p w14:paraId="578EEA58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20C104C4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27E0A208" w14:textId="51390CF2" w:rsidR="009C36F0" w:rsidRPr="00E82B2C" w:rsidRDefault="00CB4689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(11,053)</w:t>
            </w:r>
          </w:p>
        </w:tc>
      </w:tr>
      <w:tr w:rsidR="009C36F0" w:rsidRPr="00E82B2C" w14:paraId="79BEA4B8" w14:textId="77777777">
        <w:tc>
          <w:tcPr>
            <w:tcW w:w="6570" w:type="dxa"/>
          </w:tcPr>
          <w:p w14:paraId="04C3BB96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64002728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74EB162D" w14:textId="4FAAE78D" w:rsidR="009C36F0" w:rsidRPr="00E82B2C" w:rsidRDefault="00CB4689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156,043</w:t>
            </w:r>
          </w:p>
        </w:tc>
      </w:tr>
    </w:tbl>
    <w:p w14:paraId="75D857D9" w14:textId="77777777" w:rsidR="00E82B2C" w:rsidRDefault="00E82B2C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72CBBFC7" w14:textId="3E47D6CC" w:rsidR="004710DA" w:rsidRDefault="004710DA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3C66D8">
        <w:rPr>
          <w:rFonts w:asciiTheme="majorBidi" w:hAnsiTheme="majorBidi" w:cs="Angsana New" w:hint="cs"/>
          <w:sz w:val="30"/>
          <w:szCs w:val="30"/>
          <w:cs/>
        </w:rPr>
        <w:t>ณ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3382">
        <w:rPr>
          <w:rFonts w:asciiTheme="majorBidi" w:hAnsiTheme="majorBidi" w:cs="Angsana New"/>
          <w:sz w:val="30"/>
          <w:szCs w:val="30"/>
        </w:rPr>
        <w:t xml:space="preserve">30 </w:t>
      </w:r>
      <w:r w:rsidR="00AA3382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3C66D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sz w:val="30"/>
          <w:szCs w:val="30"/>
        </w:rPr>
        <w:t>56</w:t>
      </w:r>
      <w:r w:rsidR="00500035" w:rsidRPr="003C66D8">
        <w:rPr>
          <w:rFonts w:asciiTheme="majorBidi" w:hAnsiTheme="majorBidi" w:cs="Angsana New"/>
          <w:sz w:val="30"/>
          <w:szCs w:val="30"/>
        </w:rPr>
        <w:t>8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สัญญากู้ยืมระยะสั้นจากสถาบันการเงินแห่งหนึ่งในประเทศอินโดนีเซียเพื่อใช้ในการดำเนินงาน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เงินกู้ยืมระยะ</w:t>
      </w:r>
      <w:r w:rsidR="00D20D21" w:rsidRPr="003C66D8"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จากสถาบันการเงินจำนวน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9C2">
        <w:rPr>
          <w:rFonts w:asciiTheme="majorBidi" w:hAnsiTheme="majorBidi" w:cs="Angsana New"/>
          <w:sz w:val="30"/>
          <w:szCs w:val="30"/>
        </w:rPr>
        <w:t>80</w:t>
      </w:r>
      <w:r w:rsidR="00524FF2">
        <w:rPr>
          <w:rFonts w:asciiTheme="majorBidi" w:hAnsiTheme="majorBidi" w:cs="Angsana New"/>
          <w:sz w:val="30"/>
          <w:szCs w:val="30"/>
        </w:rPr>
        <w:t>,022</w:t>
      </w:r>
      <w:r w:rsidR="00071C18">
        <w:rPr>
          <w:rFonts w:asciiTheme="majorBidi" w:hAnsiTheme="majorBidi" w:cs="Angsana New"/>
          <w:sz w:val="30"/>
          <w:szCs w:val="30"/>
        </w:rPr>
        <w:t xml:space="preserve"> </w:t>
      </w:r>
      <w:r w:rsidR="00071C18">
        <w:rPr>
          <w:rFonts w:asciiTheme="majorBidi" w:hAnsiTheme="majorBidi" w:cs="Angsana New" w:hint="cs"/>
          <w:sz w:val="30"/>
          <w:szCs w:val="30"/>
          <w:cs/>
        </w:rPr>
        <w:t>ล้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านรูเปีย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="00071C18">
        <w:rPr>
          <w:rFonts w:asciiTheme="majorBidi" w:hAnsiTheme="majorBidi" w:cs="Angsana New"/>
          <w:sz w:val="30"/>
          <w:szCs w:val="30"/>
        </w:rPr>
        <w:t xml:space="preserve"> </w:t>
      </w:r>
      <w:r w:rsidR="00E70E68">
        <w:rPr>
          <w:rFonts w:asciiTheme="majorBidi" w:hAnsiTheme="majorBidi" w:cs="Angsana New"/>
          <w:sz w:val="30"/>
          <w:szCs w:val="30"/>
        </w:rPr>
        <w:t>156</w:t>
      </w:r>
      <w:r w:rsidR="00071C1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 xml:space="preserve">70,044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 xml:space="preserve">146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BB0C82" w:rsidRPr="003C66D8">
        <w:rPr>
          <w:rFonts w:asciiTheme="majorBidi" w:hAnsiTheme="majorBidi" w:cs="Angsana New"/>
          <w:sz w:val="30"/>
          <w:szCs w:val="30"/>
          <w:cs/>
        </w:rPr>
        <w:br/>
      </w:r>
      <w:r w:rsidRPr="003C66D8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="00E70E68" w:rsidRPr="002A0C6C">
        <w:rPr>
          <w:rFonts w:asciiTheme="majorBidi" w:hAnsiTheme="majorBidi" w:cs="Angsana New"/>
          <w:sz w:val="30"/>
          <w:szCs w:val="30"/>
        </w:rPr>
        <w:t>7.</w:t>
      </w:r>
      <w:r w:rsidR="004444D2" w:rsidRPr="002A0C6C">
        <w:rPr>
          <w:rFonts w:asciiTheme="majorBidi" w:hAnsiTheme="majorBidi" w:cs="Angsana New"/>
          <w:sz w:val="30"/>
          <w:szCs w:val="30"/>
        </w:rPr>
        <w:t>50</w:t>
      </w:r>
      <w:r w:rsidR="00673F1C" w:rsidRPr="002A0C6C">
        <w:rPr>
          <w:rFonts w:asciiTheme="majorBidi" w:hAnsiTheme="majorBidi" w:cs="Angsana New"/>
          <w:sz w:val="30"/>
          <w:szCs w:val="30"/>
        </w:rPr>
        <w:t xml:space="preserve"> </w:t>
      </w:r>
      <w:r w:rsidRPr="002A0C6C">
        <w:rPr>
          <w:rFonts w:asciiTheme="majorBidi" w:hAnsiTheme="majorBidi" w:cs="Angsana New" w:hint="cs"/>
          <w:sz w:val="30"/>
          <w:szCs w:val="30"/>
          <w:cs/>
        </w:rPr>
        <w:t>ต่อ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.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>15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)</w:t>
      </w:r>
    </w:p>
    <w:p w14:paraId="253D4EF3" w14:textId="2B99A34A" w:rsidR="006A46C7" w:rsidRDefault="006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0"/>
          <w:szCs w:val="20"/>
        </w:rPr>
      </w:pPr>
      <w:r>
        <w:rPr>
          <w:rFonts w:asciiTheme="majorBidi" w:hAnsiTheme="majorBidi" w:cs="Angsana New"/>
          <w:sz w:val="20"/>
          <w:szCs w:val="20"/>
        </w:rPr>
        <w:br w:type="page"/>
      </w:r>
    </w:p>
    <w:p w14:paraId="5A8C745F" w14:textId="52174CA5" w:rsidR="004710DA" w:rsidRDefault="00602536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lastRenderedPageBreak/>
        <w:t>1</w:t>
      </w:r>
      <w:r w:rsidR="006A46C7">
        <w:rPr>
          <w:rFonts w:asciiTheme="majorBidi" w:hAnsiTheme="majorBidi" w:cs="Angsana New"/>
          <w:sz w:val="30"/>
          <w:szCs w:val="30"/>
        </w:rPr>
        <w:t>2</w:t>
      </w:r>
      <w:r w:rsidR="004710DA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="004710DA">
        <w:rPr>
          <w:rFonts w:asciiTheme="majorBidi" w:hAnsiTheme="majorBidi" w:cs="Angsana New"/>
          <w:sz w:val="30"/>
          <w:szCs w:val="30"/>
        </w:rPr>
        <w:tab/>
      </w:r>
      <w:r w:rsidR="004710DA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</w:p>
    <w:p w14:paraId="25567942" w14:textId="77777777" w:rsidR="00602536" w:rsidRPr="007D50A8" w:rsidRDefault="00602536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360"/>
        <w:gridCol w:w="1170"/>
      </w:tblGrid>
      <w:tr w:rsidR="00602536" w:rsidRPr="007B1B30" w14:paraId="490DF8B5" w14:textId="77777777">
        <w:trPr>
          <w:tblHeader/>
        </w:trPr>
        <w:tc>
          <w:tcPr>
            <w:tcW w:w="6570" w:type="dxa"/>
          </w:tcPr>
          <w:p w14:paraId="6849F212" w14:textId="77777777" w:rsidR="00602536" w:rsidRPr="007B1B30" w:rsidRDefault="00602536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85429854"/>
          </w:p>
        </w:tc>
        <w:tc>
          <w:tcPr>
            <w:tcW w:w="2700" w:type="dxa"/>
            <w:gridSpan w:val="3"/>
          </w:tcPr>
          <w:p w14:paraId="77D88908" w14:textId="77777777" w:rsidR="00602536" w:rsidRPr="007B1B30" w:rsidRDefault="00602536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2536" w:rsidRPr="007B1B30" w14:paraId="4A5A258C" w14:textId="77777777">
        <w:trPr>
          <w:tblHeader/>
        </w:trPr>
        <w:tc>
          <w:tcPr>
            <w:tcW w:w="6570" w:type="dxa"/>
          </w:tcPr>
          <w:p w14:paraId="380B1AE3" w14:textId="690860AA" w:rsidR="00602536" w:rsidRPr="007B1B30" w:rsidRDefault="00602536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1335DB" w14:textId="7E5C4DCD" w:rsidR="00602536" w:rsidRPr="007B1B30" w:rsidRDefault="00AA33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0505DFAA" w14:textId="77777777" w:rsidR="00602536" w:rsidRPr="007B1B30" w:rsidRDefault="0060253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622CB6" w14:textId="65BA6B4B" w:rsidR="00602536" w:rsidRPr="007B1B30" w:rsidRDefault="0060253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2536" w:rsidRPr="007B1B30" w14:paraId="7691A924" w14:textId="77777777">
        <w:trPr>
          <w:tblHeader/>
        </w:trPr>
        <w:tc>
          <w:tcPr>
            <w:tcW w:w="6570" w:type="dxa"/>
          </w:tcPr>
          <w:p w14:paraId="6B4E162C" w14:textId="77777777" w:rsidR="00602536" w:rsidRPr="007B1B30" w:rsidRDefault="00602536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B58CBD" w14:textId="7036D658" w:rsidR="00602536" w:rsidRPr="00341938" w:rsidRDefault="0060253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28E4F578" w14:textId="77777777" w:rsidR="00602536" w:rsidRPr="007B1B30" w:rsidRDefault="0060253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A9C905" w14:textId="6252AE45" w:rsidR="00602536" w:rsidRPr="00341938" w:rsidRDefault="0060253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02536" w:rsidRPr="007B1B30" w14:paraId="5CDE496A" w14:textId="77777777">
        <w:trPr>
          <w:tblHeader/>
        </w:trPr>
        <w:tc>
          <w:tcPr>
            <w:tcW w:w="6570" w:type="dxa"/>
          </w:tcPr>
          <w:p w14:paraId="7F5F471E" w14:textId="77777777" w:rsidR="00602536" w:rsidRPr="007B1B30" w:rsidRDefault="00602536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538533F" w14:textId="77777777" w:rsidR="00602536" w:rsidRPr="00341938" w:rsidRDefault="0060253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2536" w:rsidRPr="007B1B30" w14:paraId="12533A9D" w14:textId="77777777">
        <w:tc>
          <w:tcPr>
            <w:tcW w:w="6570" w:type="dxa"/>
          </w:tcPr>
          <w:p w14:paraId="56B343D2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่หมุนเวียน</w:t>
            </w:r>
          </w:p>
        </w:tc>
        <w:tc>
          <w:tcPr>
            <w:tcW w:w="1170" w:type="dxa"/>
            <w:vAlign w:val="bottom"/>
          </w:tcPr>
          <w:p w14:paraId="363DA0BD" w14:textId="295A5E66" w:rsidR="00602536" w:rsidRPr="007B1B30" w:rsidRDefault="009F26E2" w:rsidP="0060253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16,942</w:t>
            </w:r>
          </w:p>
        </w:tc>
        <w:tc>
          <w:tcPr>
            <w:tcW w:w="360" w:type="dxa"/>
          </w:tcPr>
          <w:p w14:paraId="754C3724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C6109" w14:textId="4E93845F" w:rsidR="00602536" w:rsidRPr="007B1B30" w:rsidRDefault="00602536" w:rsidP="00602536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3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18,289</w:t>
            </w:r>
          </w:p>
        </w:tc>
      </w:tr>
      <w:tr w:rsidR="00602536" w:rsidRPr="007B1B30" w14:paraId="7CC67377" w14:textId="77777777">
        <w:tc>
          <w:tcPr>
            <w:tcW w:w="6570" w:type="dxa"/>
          </w:tcPr>
          <w:p w14:paraId="1DFC502F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9CE8EC" w14:textId="1FAAC07E" w:rsidR="00602536" w:rsidRPr="007B1B30" w:rsidRDefault="009F26E2" w:rsidP="0060253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25,521</w:t>
            </w:r>
          </w:p>
        </w:tc>
        <w:tc>
          <w:tcPr>
            <w:tcW w:w="360" w:type="dxa"/>
          </w:tcPr>
          <w:p w14:paraId="65A09B5F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56C3E" w14:textId="1067A5C4" w:rsidR="00602536" w:rsidRPr="007B1B30" w:rsidRDefault="00602536" w:rsidP="00602536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3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41,370</w:t>
            </w:r>
          </w:p>
        </w:tc>
      </w:tr>
      <w:tr w:rsidR="00602536" w:rsidRPr="007B1B30" w14:paraId="4D266C72" w14:textId="77777777">
        <w:tc>
          <w:tcPr>
            <w:tcW w:w="6570" w:type="dxa"/>
          </w:tcPr>
          <w:p w14:paraId="6448A07A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15916" w14:textId="1FC71660" w:rsidR="00602536" w:rsidRPr="007B1B30" w:rsidRDefault="00666A3B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42,463</w:t>
            </w:r>
          </w:p>
        </w:tc>
        <w:tc>
          <w:tcPr>
            <w:tcW w:w="360" w:type="dxa"/>
          </w:tcPr>
          <w:p w14:paraId="530388FE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B569C" w14:textId="3A556FFC" w:rsidR="00602536" w:rsidRPr="007B1B30" w:rsidRDefault="00602536" w:rsidP="0060253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3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59,659</w:t>
            </w:r>
          </w:p>
        </w:tc>
      </w:tr>
      <w:bookmarkEnd w:id="1"/>
    </w:tbl>
    <w:p w14:paraId="3EDB0E48" w14:textId="7F178BC4" w:rsidR="00D20D21" w:rsidRPr="007D50A8" w:rsidRDefault="00D20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1F5D1070" w14:textId="07AF25BC" w:rsidR="00A975C1" w:rsidRPr="008623FD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1C4A0E3" w14:textId="77777777" w:rsidR="00A975C1" w:rsidRPr="007D50A8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563DA2" w:rsidRPr="00563DA2" w14:paraId="4C35D2F1" w14:textId="77777777" w:rsidTr="00806798">
        <w:tc>
          <w:tcPr>
            <w:tcW w:w="6570" w:type="dxa"/>
            <w:vAlign w:val="bottom"/>
          </w:tcPr>
          <w:p w14:paraId="0CD46AD0" w14:textId="1334A6BA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A3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AA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AA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732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734" w:type="dxa"/>
          </w:tcPr>
          <w:p w14:paraId="4C125C18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7763D6D6" w14:textId="179FEE63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563DA2" w:rsidRPr="00563DA2" w14:paraId="329B683C" w14:textId="77777777" w:rsidTr="00806798">
        <w:tc>
          <w:tcPr>
            <w:tcW w:w="6570" w:type="dxa"/>
          </w:tcPr>
          <w:p w14:paraId="47EA437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012BE762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0C584D55" w14:textId="25EC74FA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450B" w:rsidRPr="00563DA2" w14:paraId="6014F311" w14:textId="77777777" w:rsidTr="00806798">
        <w:tc>
          <w:tcPr>
            <w:tcW w:w="6570" w:type="dxa"/>
          </w:tcPr>
          <w:p w14:paraId="4AE9F9BB" w14:textId="6BE6E929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0D1E52E7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F5F24D5" w14:textId="787BE893" w:rsidR="00F1450B" w:rsidRPr="00563DA2" w:rsidRDefault="002E3C6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59,659</w:t>
            </w:r>
          </w:p>
        </w:tc>
      </w:tr>
      <w:tr w:rsidR="00F1450B" w:rsidRPr="00563DA2" w14:paraId="5442A7B1" w14:textId="77777777" w:rsidTr="00806798">
        <w:tc>
          <w:tcPr>
            <w:tcW w:w="6570" w:type="dxa"/>
          </w:tcPr>
          <w:p w14:paraId="157E005E" w14:textId="5AB160F3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734" w:type="dxa"/>
          </w:tcPr>
          <w:p w14:paraId="1DE0D1B8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4DA42D4" w14:textId="7F1095B6" w:rsidR="00F1450B" w:rsidRPr="00A07C74" w:rsidRDefault="000F7926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76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12,688)</w:t>
            </w:r>
          </w:p>
        </w:tc>
      </w:tr>
      <w:tr w:rsidR="00F1450B" w:rsidRPr="00563DA2" w14:paraId="4FDC7855" w14:textId="77777777" w:rsidTr="00806798">
        <w:tc>
          <w:tcPr>
            <w:tcW w:w="6570" w:type="dxa"/>
          </w:tcPr>
          <w:p w14:paraId="4C4A77F1" w14:textId="29919D2B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734" w:type="dxa"/>
          </w:tcPr>
          <w:p w14:paraId="5FE83E14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6BA263D3" w14:textId="32633211" w:rsidR="00F1450B" w:rsidRPr="00563DA2" w:rsidRDefault="00476440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F1450B" w:rsidRPr="00563DA2" w14:paraId="6BBA99AF" w14:textId="77777777" w:rsidTr="00806798">
        <w:tc>
          <w:tcPr>
            <w:tcW w:w="6570" w:type="dxa"/>
          </w:tcPr>
          <w:p w14:paraId="258D9B0B" w14:textId="21514A0A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4481BC7A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40287919" w14:textId="40427C58" w:rsidR="00F1450B" w:rsidRPr="00563DA2" w:rsidRDefault="00476440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(4,632)</w:t>
            </w:r>
          </w:p>
        </w:tc>
      </w:tr>
      <w:tr w:rsidR="00F1450B" w:rsidRPr="0007056F" w14:paraId="75297F0F" w14:textId="77777777" w:rsidTr="00806798">
        <w:tc>
          <w:tcPr>
            <w:tcW w:w="6570" w:type="dxa"/>
          </w:tcPr>
          <w:p w14:paraId="70A6B419" w14:textId="4908DBA8" w:rsidR="00F1450B" w:rsidRPr="0007056F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46582814" w14:textId="77777777" w:rsidR="00F1450B" w:rsidRPr="0007056F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3F0670FD" w14:textId="40390F8B" w:rsidR="00F1450B" w:rsidRPr="006C2A5A" w:rsidRDefault="00476440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42,463</w:t>
            </w:r>
          </w:p>
        </w:tc>
      </w:tr>
    </w:tbl>
    <w:p w14:paraId="48D8006B" w14:textId="77777777" w:rsidR="003D128F" w:rsidRPr="007D50A8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20"/>
          <w:szCs w:val="20"/>
        </w:rPr>
      </w:pPr>
    </w:p>
    <w:p w14:paraId="20CAE76C" w14:textId="36571108" w:rsidR="008A73C5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41D49">
        <w:rPr>
          <w:rFonts w:asciiTheme="majorBidi" w:hAnsiTheme="majorBidi" w:cs="Angsana New" w:hint="cs"/>
          <w:sz w:val="30"/>
          <w:szCs w:val="30"/>
          <w:cs/>
        </w:rPr>
        <w:t>ณ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3382">
        <w:rPr>
          <w:rFonts w:asciiTheme="majorBidi" w:hAnsiTheme="majorBidi" w:cs="Angsana New"/>
          <w:sz w:val="30"/>
          <w:szCs w:val="30"/>
        </w:rPr>
        <w:t xml:space="preserve">30 </w:t>
      </w:r>
      <w:r w:rsidR="00AA3382">
        <w:rPr>
          <w:rFonts w:asciiTheme="majorBidi" w:hAnsiTheme="majorBidi" w:cs="Angsana New"/>
          <w:sz w:val="30"/>
          <w:szCs w:val="30"/>
          <w:cs/>
        </w:rPr>
        <w:t>กันยายน</w:t>
      </w:r>
      <w:r w:rsidR="00B43375"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3375" w:rsidRPr="00541D49">
        <w:rPr>
          <w:rFonts w:asciiTheme="majorBidi" w:hAnsiTheme="majorBidi" w:cs="Angsana New"/>
          <w:sz w:val="30"/>
          <w:szCs w:val="30"/>
        </w:rPr>
        <w:t xml:space="preserve">2568 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สัญญากู้ยืม</w:t>
      </w:r>
      <w:r w:rsidR="0007056F" w:rsidRPr="00541D49">
        <w:rPr>
          <w:rFonts w:asciiTheme="majorBidi" w:hAnsiTheme="majorBidi" w:cs="Angsana New" w:hint="cs"/>
          <w:sz w:val="30"/>
          <w:szCs w:val="30"/>
          <w:cs/>
        </w:rPr>
        <w:t>ระยะยาวจากสถาบันการเงินแห่งหนึ่ง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ในประเท</w:t>
      </w:r>
      <w:r w:rsidR="00DB465B" w:rsidRPr="00541D49">
        <w:rPr>
          <w:rFonts w:asciiTheme="majorBidi" w:hAnsiTheme="majorBidi" w:cs="Angsana New" w:hint="cs"/>
          <w:sz w:val="30"/>
          <w:szCs w:val="30"/>
          <w:cs/>
        </w:rPr>
        <w:t>ศ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อินโดนีเซีย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เพื่อใช้ในการลงทุนในที่ดิน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เงินกู้ยืมระยะยาวจากสถาบันการเงินจำนวน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2783D" w:rsidRPr="002A0C6C">
        <w:rPr>
          <w:rFonts w:asciiTheme="majorBidi" w:hAnsiTheme="majorBidi" w:cs="Angsana New"/>
          <w:sz w:val="30"/>
          <w:szCs w:val="30"/>
        </w:rPr>
        <w:t>21,</w:t>
      </w:r>
      <w:r w:rsidR="00D7780C">
        <w:rPr>
          <w:rFonts w:asciiTheme="majorBidi" w:hAnsiTheme="majorBidi" w:cs="Angsana New"/>
          <w:sz w:val="30"/>
          <w:szCs w:val="30"/>
        </w:rPr>
        <w:t>776</w:t>
      </w:r>
      <w:r w:rsidR="006C2A5A" w:rsidRPr="002A0C6C">
        <w:rPr>
          <w:rFonts w:asciiTheme="majorBidi" w:hAnsiTheme="majorBidi" w:cs="Angsana New"/>
          <w:sz w:val="30"/>
          <w:szCs w:val="30"/>
        </w:rPr>
        <w:t xml:space="preserve"> </w:t>
      </w:r>
      <w:r w:rsidRPr="002A0C6C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2A0C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0C6C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2A0C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543D0" w:rsidRPr="002A0C6C">
        <w:rPr>
          <w:rFonts w:asciiTheme="majorBidi" w:hAnsiTheme="majorBidi" w:cs="Angsana New"/>
          <w:sz w:val="30"/>
          <w:szCs w:val="30"/>
        </w:rPr>
        <w:t>42</w:t>
      </w:r>
      <w:r w:rsidR="001C58DA" w:rsidRPr="002A0C6C">
        <w:rPr>
          <w:rFonts w:asciiTheme="majorBidi" w:hAnsiTheme="majorBidi" w:cs="Angsana New"/>
          <w:sz w:val="30"/>
          <w:szCs w:val="30"/>
        </w:rPr>
        <w:t xml:space="preserve"> </w:t>
      </w:r>
      <w:r w:rsidRPr="002A0C6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07056F" w:rsidRPr="002A0C6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975C1" w:rsidRPr="002A0C6C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975C1" w:rsidRPr="002A0C6C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A975C1" w:rsidRPr="002A0C6C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A975C1" w:rsidRPr="002A0C6C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975C1" w:rsidRPr="002A0C6C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2A0C6C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B43375" w:rsidRPr="002A0C6C">
        <w:rPr>
          <w:rFonts w:asciiTheme="majorBidi" w:hAnsiTheme="majorBidi" w:cs="Angsana New"/>
          <w:i/>
          <w:iCs/>
          <w:sz w:val="30"/>
          <w:szCs w:val="30"/>
        </w:rPr>
        <w:t>7</w:t>
      </w:r>
      <w:r w:rsidR="00A975C1" w:rsidRPr="002A0C6C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B43375" w:rsidRPr="002A0C6C">
        <w:rPr>
          <w:rFonts w:asciiTheme="majorBidi" w:hAnsiTheme="majorBidi" w:cs="Angsana New"/>
          <w:i/>
          <w:iCs/>
          <w:sz w:val="30"/>
          <w:szCs w:val="30"/>
        </w:rPr>
        <w:t xml:space="preserve">28,437 </w:t>
      </w:r>
      <w:r w:rsidR="00A975C1" w:rsidRPr="002A0C6C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B43375" w:rsidRPr="002A0C6C">
        <w:rPr>
          <w:rFonts w:asciiTheme="majorBidi" w:hAnsiTheme="majorBidi" w:cs="Angsana New"/>
          <w:i/>
          <w:iCs/>
          <w:sz w:val="30"/>
          <w:szCs w:val="30"/>
        </w:rPr>
        <w:t>60</w:t>
      </w:r>
      <w:r w:rsidR="00A975C1" w:rsidRPr="002A0C6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A975C1" w:rsidRPr="002A0C6C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A975C1" w:rsidRPr="002A0C6C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A975C1" w:rsidRPr="002A0C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7C43" w:rsidRPr="002A0C6C">
        <w:rPr>
          <w:rFonts w:asciiTheme="majorBidi" w:hAnsiTheme="majorBidi" w:cs="Angsana New" w:hint="cs"/>
          <w:sz w:val="30"/>
          <w:szCs w:val="30"/>
          <w:cs/>
        </w:rPr>
        <w:t>มีอัตราดอกเบี้ยร้อยละ</w:t>
      </w:r>
      <w:r w:rsidR="002A7C43" w:rsidRPr="002A0C6C">
        <w:rPr>
          <w:rFonts w:asciiTheme="majorBidi" w:hAnsiTheme="majorBidi" w:cs="Angsana New"/>
          <w:sz w:val="30"/>
          <w:szCs w:val="30"/>
        </w:rPr>
        <w:t xml:space="preserve"> </w:t>
      </w:r>
      <w:r w:rsidR="004543D0" w:rsidRPr="002A0C6C">
        <w:rPr>
          <w:rFonts w:asciiTheme="majorBidi" w:hAnsiTheme="majorBidi" w:cs="Angsana New"/>
          <w:sz w:val="30"/>
          <w:szCs w:val="30"/>
        </w:rPr>
        <w:t>7.</w:t>
      </w:r>
      <w:r w:rsidR="004444D2" w:rsidRPr="002A0C6C">
        <w:rPr>
          <w:rFonts w:asciiTheme="majorBidi" w:hAnsiTheme="majorBidi" w:cs="Angsana New"/>
          <w:sz w:val="30"/>
          <w:szCs w:val="30"/>
        </w:rPr>
        <w:t>50</w:t>
      </w:r>
      <w:r w:rsidR="002A7C43" w:rsidRPr="002A0C6C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2A0C6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2A7C43" w:rsidRPr="002A0C6C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2A0C6C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2A0C6C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2A0C6C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2A0C6C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2A0C6C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2A0C6C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B43375" w:rsidRPr="002A0C6C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2A0C6C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A7C43" w:rsidRPr="002A0C6C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2A0C6C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2A0C6C">
        <w:rPr>
          <w:rFonts w:asciiTheme="majorBidi" w:hAnsiTheme="majorBidi" w:cs="Angsana New"/>
          <w:i/>
          <w:iCs/>
          <w:sz w:val="30"/>
          <w:szCs w:val="30"/>
        </w:rPr>
        <w:t>.</w:t>
      </w:r>
      <w:r w:rsidR="00B43375" w:rsidRPr="002A0C6C">
        <w:rPr>
          <w:rFonts w:asciiTheme="majorBidi" w:hAnsiTheme="majorBidi" w:cs="Angsana New"/>
          <w:i/>
          <w:iCs/>
          <w:sz w:val="30"/>
          <w:szCs w:val="30"/>
        </w:rPr>
        <w:t>15</w:t>
      </w:r>
      <w:r w:rsidR="002A7C43" w:rsidRPr="002A0C6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2A7C43" w:rsidRPr="002A0C6C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23432E55" w14:textId="77777777" w:rsidR="008A73C5" w:rsidRPr="007D50A8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20"/>
          <w:szCs w:val="20"/>
        </w:rPr>
      </w:pPr>
    </w:p>
    <w:p w14:paraId="0DDD6593" w14:textId="2BC894E0" w:rsidR="00563DA2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8A73C5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เงินกู้ยืมระยะสั้นและเงินกู้ยืมระยะยาวจากสถาบันการเงิน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ค้ำประกันโดยที่ดิน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และอุปกรณ์ของบริษัทย่อยในประเทศอินโดนีเซีย</w:t>
      </w:r>
      <w:r w:rsidR="002A7C43">
        <w:rPr>
          <w:rFonts w:asciiTheme="majorBidi" w:hAnsiTheme="majorBidi" w:cs="Angsana New" w:hint="cs"/>
          <w:sz w:val="30"/>
          <w:szCs w:val="30"/>
          <w:cs/>
        </w:rPr>
        <w:t xml:space="preserve"> ซึ่งมีมูลค่าตามบัญชีเป็น</w:t>
      </w:r>
      <w:r w:rsidR="00324C9B">
        <w:rPr>
          <w:rFonts w:asciiTheme="majorBidi" w:hAnsiTheme="majorBidi" w:cs="Angsana New" w:hint="cs"/>
          <w:sz w:val="30"/>
          <w:szCs w:val="30"/>
          <w:cs/>
        </w:rPr>
        <w:t>จำนวนเงิน</w:t>
      </w:r>
      <w:r w:rsidR="00324C9B" w:rsidRPr="0050112E">
        <w:rPr>
          <w:rFonts w:asciiTheme="majorBidi" w:hAnsiTheme="majorBidi" w:cs="Angsana New" w:hint="cs"/>
          <w:sz w:val="30"/>
          <w:szCs w:val="30"/>
          <w:cs/>
        </w:rPr>
        <w:t>ทั้งสิ</w:t>
      </w:r>
      <w:r w:rsidR="00E3513F" w:rsidRPr="0050112E">
        <w:rPr>
          <w:rFonts w:asciiTheme="majorBidi" w:hAnsiTheme="majorBidi" w:cs="Angsana New" w:hint="cs"/>
          <w:sz w:val="30"/>
          <w:szCs w:val="30"/>
          <w:cs/>
        </w:rPr>
        <w:t>้</w:t>
      </w:r>
      <w:r w:rsidR="00324C9B" w:rsidRPr="0050112E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4543D0">
        <w:rPr>
          <w:rFonts w:asciiTheme="majorBidi" w:hAnsiTheme="majorBidi" w:cs="Angsana New"/>
          <w:sz w:val="30"/>
          <w:szCs w:val="30"/>
        </w:rPr>
        <w:t>156</w:t>
      </w:r>
      <w:r w:rsidR="00324C9B">
        <w:rPr>
          <w:rFonts w:asciiTheme="majorBidi" w:hAnsiTheme="majorBidi" w:cs="Angsana New"/>
          <w:sz w:val="30"/>
          <w:szCs w:val="30"/>
        </w:rPr>
        <w:t xml:space="preserve"> </w:t>
      </w:r>
      <w:r w:rsidR="00324C9B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382C33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382C33" w:rsidRPr="00382C33">
        <w:rPr>
          <w:rFonts w:asciiTheme="majorBidi" w:hAnsiTheme="majorBidi" w:cs="Angsana New"/>
          <w:i/>
          <w:iCs/>
          <w:sz w:val="30"/>
          <w:szCs w:val="30"/>
        </w:rPr>
        <w:t>146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และหนังสือค้ำประกันที่ออกโดยธนาคารในนามของบริษัท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A29A4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บริษัทย่อยดังกล่าว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จะต้องปฏิบัติตามเงื่อนไขต่าง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และรวมถึงการจำกัดการก่อหนี้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9F91D15" w14:textId="053214C3" w:rsidR="006A46C7" w:rsidRDefault="006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br w:type="page"/>
      </w:r>
    </w:p>
    <w:p w14:paraId="5624B7F8" w14:textId="799CA880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0821"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วงเงินกู้ยืม</w:t>
      </w:r>
    </w:p>
    <w:p w14:paraId="59B28AC5" w14:textId="77777777" w:rsidR="003D128F" w:rsidRPr="005E32AE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4"/>
          <w:szCs w:val="24"/>
        </w:rPr>
      </w:pPr>
    </w:p>
    <w:p w14:paraId="64F44279" w14:textId="77777777" w:rsidR="00A975C1" w:rsidRPr="00CF0821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CF0821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37EEE211" w14:textId="67694769" w:rsidR="003D128F" w:rsidRPr="005E32AE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008"/>
        <w:gridCol w:w="1638"/>
        <w:gridCol w:w="236"/>
        <w:gridCol w:w="1654"/>
      </w:tblGrid>
      <w:tr w:rsidR="00A4660A" w:rsidRPr="00CF0821" w14:paraId="7B6E9B77" w14:textId="77777777" w:rsidTr="00806798">
        <w:tc>
          <w:tcPr>
            <w:tcW w:w="4950" w:type="dxa"/>
            <w:vAlign w:val="bottom"/>
          </w:tcPr>
          <w:p w14:paraId="71673A05" w14:textId="77777777" w:rsidR="00A4660A" w:rsidRPr="00CF0821" w:rsidRDefault="00A4660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029CAE7" w14:textId="77777777" w:rsidR="00A4660A" w:rsidRPr="00CF0821" w:rsidRDefault="00A4660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FDF7A96" w14:textId="41DE2C60" w:rsidR="00A4660A" w:rsidRPr="00CF0821" w:rsidRDefault="00A4660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CF0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3D128F" w:rsidRPr="00CF0821" w14:paraId="0B9B8F88" w14:textId="77777777" w:rsidTr="00806798">
        <w:tc>
          <w:tcPr>
            <w:tcW w:w="4950" w:type="dxa"/>
            <w:vAlign w:val="bottom"/>
          </w:tcPr>
          <w:p w14:paraId="71B7E515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DC5D47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3EF33001" w14:textId="5733C7B9" w:rsidR="003D128F" w:rsidRPr="00CF0821" w:rsidRDefault="00AA3382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2856D95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23C9B117" w14:textId="5FC61DEF" w:rsidR="003D128F" w:rsidRPr="00CF0821" w:rsidRDefault="003D128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08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660A" w:rsidRPr="00CF0821" w14:paraId="47364CCA" w14:textId="77777777" w:rsidTr="00806798">
        <w:tc>
          <w:tcPr>
            <w:tcW w:w="4950" w:type="dxa"/>
            <w:vAlign w:val="bottom"/>
          </w:tcPr>
          <w:p w14:paraId="13A5006D" w14:textId="77777777" w:rsidR="00A4660A" w:rsidRPr="00CF0821" w:rsidRDefault="00A4660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C0E0661" w14:textId="77777777" w:rsidR="00A4660A" w:rsidRPr="00CF0821" w:rsidRDefault="00A4660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01178B3D" w14:textId="3C3F15A7" w:rsidR="00A4660A" w:rsidRPr="00CF0821" w:rsidRDefault="00A4660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607A3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7F454805" w14:textId="77777777" w:rsidR="00A4660A" w:rsidRPr="00CF0821" w:rsidRDefault="00A4660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FE8F61C" w14:textId="22D4C245" w:rsidR="00A4660A" w:rsidRPr="00CF0821" w:rsidRDefault="00A4660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607A3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17ADA" w:rsidRPr="00CF0821" w14:paraId="4F6D8AB4" w14:textId="77777777">
        <w:tc>
          <w:tcPr>
            <w:tcW w:w="4950" w:type="dxa"/>
            <w:vAlign w:val="bottom"/>
          </w:tcPr>
          <w:p w14:paraId="2B980402" w14:textId="77777777" w:rsidR="00417ADA" w:rsidRPr="00CF0821" w:rsidRDefault="00417AD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1DE8EA8" w14:textId="77777777" w:rsidR="00417ADA" w:rsidRPr="00CF0821" w:rsidRDefault="00417AD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6D64CF31" w14:textId="280B2E7B" w:rsidR="00417ADA" w:rsidRPr="00417ADA" w:rsidRDefault="00417AD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17A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(ล้าน)</w:t>
            </w:r>
          </w:p>
        </w:tc>
      </w:tr>
      <w:tr w:rsidR="00A975C1" w:rsidRPr="00CF0821" w14:paraId="4643442B" w14:textId="77777777" w:rsidTr="00806798">
        <w:tc>
          <w:tcPr>
            <w:tcW w:w="4950" w:type="dxa"/>
          </w:tcPr>
          <w:p w14:paraId="4F51A611" w14:textId="086E4F1A" w:rsidR="00A975C1" w:rsidRPr="00CF0821" w:rsidRDefault="0053461A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</w:t>
            </w:r>
            <w:r w:rsidR="00A975C1"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14:paraId="0A5CC10E" w14:textId="77777777" w:rsidR="00A975C1" w:rsidRPr="00CF0821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2366F8A0" w14:textId="641474FA" w:rsidR="00A975C1" w:rsidRPr="00CF0821" w:rsidRDefault="00EB1D95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1,630</w:t>
            </w:r>
          </w:p>
        </w:tc>
        <w:tc>
          <w:tcPr>
            <w:tcW w:w="236" w:type="dxa"/>
            <w:vAlign w:val="bottom"/>
          </w:tcPr>
          <w:p w14:paraId="405CD0FD" w14:textId="77777777" w:rsidR="00A975C1" w:rsidRPr="00CF0821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3CA62F6" w14:textId="1A134F78" w:rsidR="00A975C1" w:rsidRPr="00CF0821" w:rsidRDefault="008607A3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</w:tr>
      <w:tr w:rsidR="0012595A" w:rsidRPr="00CF0821" w14:paraId="421A6322" w14:textId="77777777" w:rsidTr="00806798">
        <w:tc>
          <w:tcPr>
            <w:tcW w:w="4950" w:type="dxa"/>
          </w:tcPr>
          <w:p w14:paraId="4E81BBE0" w14:textId="259A0A0F" w:rsidR="0012595A" w:rsidRPr="00CF0821" w:rsidRDefault="0053461A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</w:t>
            </w:r>
            <w:r w:rsidR="0012595A"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ดอลลาร์สหรัฐ</w:t>
            </w:r>
            <w:r w:rsidR="007C6EDC">
              <w:rPr>
                <w:rFonts w:asciiTheme="majorBidi" w:hAnsiTheme="majorBidi" w:cs="Angsana New" w:hint="cs"/>
                <w:sz w:val="30"/>
                <w:szCs w:val="30"/>
                <w:cs/>
              </w:rPr>
              <w:t>ฯ</w:t>
            </w:r>
          </w:p>
        </w:tc>
        <w:tc>
          <w:tcPr>
            <w:tcW w:w="1008" w:type="dxa"/>
            <w:vAlign w:val="bottom"/>
          </w:tcPr>
          <w:p w14:paraId="62114D53" w14:textId="77777777" w:rsidR="0012595A" w:rsidRPr="00CF0821" w:rsidRDefault="0012595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CD057E5" w14:textId="7FD888A9" w:rsidR="0012595A" w:rsidRPr="00CF0821" w:rsidRDefault="00EB1D95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FC8D7DC" w14:textId="77777777" w:rsidR="0012595A" w:rsidRPr="00CF0821" w:rsidRDefault="0012595A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070E13CD" w14:textId="2FEC6FE6" w:rsidR="0012595A" w:rsidRPr="00CF0821" w:rsidRDefault="00053C4B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975C1" w:rsidRPr="00CF0821" w14:paraId="4A1A7034" w14:textId="77777777" w:rsidTr="00806798">
        <w:tc>
          <w:tcPr>
            <w:tcW w:w="4950" w:type="dxa"/>
          </w:tcPr>
          <w:p w14:paraId="64A41306" w14:textId="43E2A05C" w:rsidR="00A975C1" w:rsidRPr="00CF0821" w:rsidRDefault="0053461A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</w:t>
            </w:r>
            <w:r w:rsidR="00A975C1"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รูเปีย</w:t>
            </w:r>
          </w:p>
        </w:tc>
        <w:tc>
          <w:tcPr>
            <w:tcW w:w="1008" w:type="dxa"/>
            <w:vAlign w:val="bottom"/>
          </w:tcPr>
          <w:p w14:paraId="057AAE37" w14:textId="77777777" w:rsidR="00A975C1" w:rsidRPr="00CF0821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E7A3013" w14:textId="33D4DD3B" w:rsidR="00A975C1" w:rsidRPr="00CF0821" w:rsidRDefault="00EB1D95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51,552</w:t>
            </w:r>
          </w:p>
        </w:tc>
        <w:tc>
          <w:tcPr>
            <w:tcW w:w="236" w:type="dxa"/>
            <w:vAlign w:val="bottom"/>
          </w:tcPr>
          <w:p w14:paraId="4093164E" w14:textId="77777777" w:rsidR="00A975C1" w:rsidRPr="00CF0821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5CB7A29" w14:textId="0EC8F692" w:rsidR="00A975C1" w:rsidRPr="00CF0821" w:rsidRDefault="008607A3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85,956</w:t>
            </w:r>
          </w:p>
        </w:tc>
      </w:tr>
      <w:tr w:rsidR="00E82B2C" w:rsidRPr="00D135F0" w14:paraId="16417146" w14:textId="77777777" w:rsidTr="00806798">
        <w:tc>
          <w:tcPr>
            <w:tcW w:w="4950" w:type="dxa"/>
          </w:tcPr>
          <w:p w14:paraId="49AD79D3" w14:textId="77777777" w:rsidR="00E82B2C" w:rsidRPr="00796B30" w:rsidRDefault="00E82B2C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F277762" w14:textId="77777777" w:rsidR="00E82B2C" w:rsidRPr="00D135F0" w:rsidRDefault="00E82B2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</w:tcPr>
          <w:p w14:paraId="481BBB60" w14:textId="77777777" w:rsidR="00E82B2C" w:rsidRPr="00D135F0" w:rsidRDefault="00E82B2C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F0245E" w14:textId="77777777" w:rsidR="00E82B2C" w:rsidRPr="00D135F0" w:rsidRDefault="00E82B2C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</w:tcPr>
          <w:p w14:paraId="19B029D4" w14:textId="77777777" w:rsidR="00E82B2C" w:rsidRPr="00D135F0" w:rsidRDefault="00E82B2C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FF608EA" w14:textId="77777777" w:rsidR="00FE0F03" w:rsidRPr="00FE0F03" w:rsidRDefault="00FE0F03" w:rsidP="0048451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E0F03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ทุนเรือนหุ้น</w:t>
      </w:r>
    </w:p>
    <w:p w14:paraId="3CC0CA75" w14:textId="77777777" w:rsidR="00FE0F03" w:rsidRPr="005E32AE" w:rsidRDefault="00FE0F03" w:rsidP="00FE0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4B23AEFD" w14:textId="10C2636C" w:rsidR="00FE0F03" w:rsidRPr="00EF3926" w:rsidRDefault="00FE0F03" w:rsidP="00EF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/>
          <w:sz w:val="30"/>
          <w:szCs w:val="30"/>
          <w:cs/>
        </w:rPr>
      </w:pPr>
      <w:r w:rsidRPr="00EF3926">
        <w:rPr>
          <w:rFonts w:asciiTheme="majorBidi" w:hAnsiTheme="majorBidi" w:cs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theme="majorBidi"/>
          <w:sz w:val="30"/>
          <w:szCs w:val="30"/>
        </w:rPr>
        <w:t>4</w:t>
      </w:r>
      <w:r w:rsidRPr="00EF3926">
        <w:rPr>
          <w:rFonts w:asciiTheme="majorBidi" w:hAnsiTheme="majorBidi" w:cstheme="majorBidi"/>
          <w:sz w:val="30"/>
          <w:szCs w:val="30"/>
        </w:rPr>
        <w:t xml:space="preserve"> </w:t>
      </w:r>
      <w:r w:rsidRPr="00EF3926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F3926">
        <w:rPr>
          <w:rFonts w:asciiTheme="majorBidi" w:hAnsiTheme="majorBidi" w:cstheme="majorBidi"/>
          <w:sz w:val="30"/>
          <w:szCs w:val="30"/>
        </w:rPr>
        <w:t xml:space="preserve">2568 </w:t>
      </w:r>
      <w:r w:rsidRPr="00EF3926">
        <w:rPr>
          <w:rFonts w:asciiTheme="majorBidi" w:hAnsiTheme="majorBidi" w:cs="Angsana New" w:hint="cs"/>
          <w:sz w:val="30"/>
          <w:szCs w:val="30"/>
          <w:cs/>
        </w:rPr>
        <w:t>ผู้ถือหุ้นของบริษัทมีมติให้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อนุมัติ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br/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ให้ลดมูลค่าหุ้นจากหุ้นละ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/>
          <w:sz w:val="30"/>
          <w:szCs w:val="30"/>
        </w:rPr>
        <w:t>2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เป็นหุ้นละ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/>
          <w:sz w:val="30"/>
          <w:szCs w:val="30"/>
        </w:rPr>
        <w:t>1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สำหรับหุ้นสามัญจำนวน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/>
          <w:sz w:val="30"/>
          <w:szCs w:val="30"/>
        </w:rPr>
        <w:t>500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ทำให้หุ้นจดทะเบียน</w:t>
      </w:r>
      <w:r w:rsidR="00EF3926">
        <w:rPr>
          <w:rFonts w:asciiTheme="majorBidi" w:hAnsiTheme="majorBidi" w:cs="Angsana New"/>
          <w:sz w:val="30"/>
          <w:szCs w:val="30"/>
          <w:cs/>
        </w:rPr>
        <w:br/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ของบริษัทเพิ่มขึ้นเป็น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>
        <w:rPr>
          <w:rFonts w:asciiTheme="majorBidi" w:hAnsiTheme="majorBidi" w:cs="Angsana New"/>
          <w:sz w:val="30"/>
          <w:szCs w:val="30"/>
        </w:rPr>
        <w:t>1,000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บริษัทได้จดทะเบียนลดมูลค่าหุ้นกับกระทรวงพาณิชย์แล้วเมื่อวันที่</w:t>
      </w:r>
      <w:r w:rsidR="00EF3926">
        <w:rPr>
          <w:rFonts w:asciiTheme="majorBidi" w:hAnsiTheme="majorBidi" w:cs="Angsana New"/>
          <w:sz w:val="30"/>
          <w:szCs w:val="30"/>
          <w:cs/>
        </w:rPr>
        <w:br/>
      </w:r>
      <w:r w:rsidR="00EF3926">
        <w:rPr>
          <w:rFonts w:asciiTheme="majorBidi" w:hAnsiTheme="majorBidi" w:cs="Angsana New"/>
          <w:sz w:val="30"/>
          <w:szCs w:val="30"/>
        </w:rPr>
        <w:t>18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>
        <w:rPr>
          <w:rFonts w:asciiTheme="majorBidi" w:hAnsiTheme="majorBidi" w:cs="Angsana New"/>
          <w:sz w:val="30"/>
          <w:szCs w:val="30"/>
        </w:rPr>
        <w:t>2568</w:t>
      </w:r>
    </w:p>
    <w:p w14:paraId="32FCFA80" w14:textId="77777777" w:rsidR="00FE0F03" w:rsidRPr="005E32AE" w:rsidRDefault="00FE0F03" w:rsidP="00FE0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4"/>
          <w:szCs w:val="24"/>
        </w:rPr>
      </w:pPr>
    </w:p>
    <w:p w14:paraId="02F00680" w14:textId="5853F52D" w:rsidR="00635D73" w:rsidRPr="00FE0F03" w:rsidRDefault="00635D73" w:rsidP="0048451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E0F03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4D36155F" w14:textId="77777777" w:rsidR="00635D73" w:rsidRPr="005E32AE" w:rsidRDefault="00635D73" w:rsidP="00635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350"/>
        <w:gridCol w:w="270"/>
        <w:gridCol w:w="1170"/>
        <w:gridCol w:w="236"/>
        <w:gridCol w:w="1114"/>
        <w:gridCol w:w="236"/>
        <w:gridCol w:w="1024"/>
      </w:tblGrid>
      <w:tr w:rsidR="00E76D49" w:rsidRPr="00F100BD" w14:paraId="4FE39A1F" w14:textId="77777777" w:rsidTr="00F100BD">
        <w:tc>
          <w:tcPr>
            <w:tcW w:w="2520" w:type="dxa"/>
          </w:tcPr>
          <w:p w14:paraId="2EDEB22F" w14:textId="77777777" w:rsidR="00E76D49" w:rsidRPr="00F100BD" w:rsidRDefault="00E76D4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66894B" w14:textId="77777777" w:rsidR="00E76D49" w:rsidRPr="00F100BD" w:rsidRDefault="00E76D4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ADE260" w14:textId="77777777" w:rsidR="00E76D49" w:rsidRPr="00F100BD" w:rsidRDefault="00E76D4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71D27ECC" w14:textId="77777777" w:rsidR="00E76D49" w:rsidRPr="00F100BD" w:rsidRDefault="00E76D4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5756F7" w14:textId="77777777" w:rsidR="00E76D49" w:rsidRPr="00F100BD" w:rsidRDefault="00E76D4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กำหนดจ่าย</w:t>
            </w:r>
          </w:p>
        </w:tc>
        <w:tc>
          <w:tcPr>
            <w:tcW w:w="270" w:type="dxa"/>
          </w:tcPr>
          <w:p w14:paraId="3766BA80" w14:textId="77777777" w:rsidR="00E76D49" w:rsidRPr="00F100BD" w:rsidRDefault="00E76D4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B00923" w14:textId="206C3D46" w:rsidR="00E76D49" w:rsidRPr="00F100BD" w:rsidRDefault="00E76D4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จำนวนหุ้น</w:t>
            </w:r>
          </w:p>
        </w:tc>
        <w:tc>
          <w:tcPr>
            <w:tcW w:w="236" w:type="dxa"/>
          </w:tcPr>
          <w:p w14:paraId="5FD19F46" w14:textId="77777777" w:rsidR="00E76D49" w:rsidRPr="00F100BD" w:rsidRDefault="00E76D4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45B6186" w14:textId="7CB5A6EC" w:rsidR="00E76D49" w:rsidRPr="00F100BD" w:rsidRDefault="00E76D4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อัตราต่อหุ้น</w:t>
            </w:r>
          </w:p>
        </w:tc>
        <w:tc>
          <w:tcPr>
            <w:tcW w:w="236" w:type="dxa"/>
            <w:vAlign w:val="bottom"/>
          </w:tcPr>
          <w:p w14:paraId="50B93B67" w14:textId="77777777" w:rsidR="00E76D49" w:rsidRPr="00F100BD" w:rsidRDefault="00E76D4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D28C392" w14:textId="77777777" w:rsidR="00E76D49" w:rsidRPr="00F100BD" w:rsidRDefault="00E76D4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E76D49" w:rsidRPr="00F100BD" w14:paraId="14F6BE47" w14:textId="77777777" w:rsidTr="00F100BD">
        <w:tc>
          <w:tcPr>
            <w:tcW w:w="2520" w:type="dxa"/>
          </w:tcPr>
          <w:p w14:paraId="699C6842" w14:textId="77777777" w:rsidR="00E76D49" w:rsidRPr="00F100BD" w:rsidRDefault="00E76D4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589361" w14:textId="77777777" w:rsidR="00E76D49" w:rsidRPr="00F100BD" w:rsidRDefault="00E76D4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1ABD30" w14:textId="77777777" w:rsidR="00E76D49" w:rsidRPr="00F100BD" w:rsidRDefault="00E76D4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D8C92F" w14:textId="77777777" w:rsidR="00E76D49" w:rsidRPr="00F100BD" w:rsidRDefault="00E76D4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AAD562" w14:textId="77777777" w:rsidR="00E76D49" w:rsidRPr="00F100BD" w:rsidRDefault="00E76D4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9F4788" w14:textId="77777777" w:rsidR="00E76D49" w:rsidRPr="00F100BD" w:rsidRDefault="00E76D4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C8EB1E" w14:textId="4AF4647A" w:rsidR="00E76D49" w:rsidRPr="00F100BD" w:rsidRDefault="00E76D49" w:rsidP="00E76D49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(พันหุ้น)</w:t>
            </w:r>
          </w:p>
        </w:tc>
        <w:tc>
          <w:tcPr>
            <w:tcW w:w="236" w:type="dxa"/>
          </w:tcPr>
          <w:p w14:paraId="08FE9489" w14:textId="77777777" w:rsidR="00E76D49" w:rsidRPr="00F100BD" w:rsidRDefault="00E76D49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6F0A18F" w14:textId="07D81DDE" w:rsidR="00E76D49" w:rsidRPr="00F100BD" w:rsidRDefault="00E76D49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F100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872C59C" w14:textId="77777777" w:rsidR="00E76D49" w:rsidRPr="00F100BD" w:rsidRDefault="00E76D4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613E9A3" w14:textId="77777777" w:rsidR="00E76D49" w:rsidRPr="00F100BD" w:rsidRDefault="00E76D49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00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6D49" w:rsidRPr="00F100BD" w14:paraId="72BDF7D3" w14:textId="77777777" w:rsidTr="00F100BD">
        <w:tc>
          <w:tcPr>
            <w:tcW w:w="2520" w:type="dxa"/>
          </w:tcPr>
          <w:p w14:paraId="58EE55C6" w14:textId="30F92ABE" w:rsidR="00E76D49" w:rsidRPr="00F100BD" w:rsidRDefault="00E76D4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Pr="00F100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4A5D7EAC" w14:textId="77777777" w:rsidR="00E76D49" w:rsidRPr="00F100BD" w:rsidRDefault="00E76D4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D15BFB" w14:textId="77777777" w:rsidR="00E76D49" w:rsidRPr="00F100BD" w:rsidRDefault="00E76D4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C2A1AC" w14:textId="77777777" w:rsidR="00E76D49" w:rsidRPr="00F100BD" w:rsidRDefault="00E76D4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C11621" w14:textId="77777777" w:rsidR="00E76D49" w:rsidRPr="00F100BD" w:rsidRDefault="00E76D4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397E03" w14:textId="77777777" w:rsidR="00E76D49" w:rsidRPr="00F100BD" w:rsidRDefault="00E76D4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7AD73D" w14:textId="6687FE73" w:rsidR="00E76D49" w:rsidRPr="00F100BD" w:rsidRDefault="00E76D4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9B0AE" w14:textId="77777777" w:rsidR="00E76D49" w:rsidRPr="00F100BD" w:rsidRDefault="00E76D49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3A02489" w14:textId="2994F8CE" w:rsidR="00E76D49" w:rsidRPr="00F100BD" w:rsidRDefault="00E76D49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A692C2" w14:textId="77777777" w:rsidR="00E76D49" w:rsidRPr="00F100BD" w:rsidRDefault="00E76D4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E58E109" w14:textId="1B64F5CA" w:rsidR="00E76D49" w:rsidRPr="00F100BD" w:rsidRDefault="00E76D49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D49" w:rsidRPr="00F100BD" w14:paraId="19489A3D" w14:textId="77777777" w:rsidTr="00F100BD">
        <w:tc>
          <w:tcPr>
            <w:tcW w:w="2520" w:type="dxa"/>
          </w:tcPr>
          <w:p w14:paraId="7CD94685" w14:textId="59233267" w:rsidR="00E76D49" w:rsidRPr="00F100BD" w:rsidRDefault="00E76D49" w:rsidP="000E058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367359AC" w14:textId="77777777" w:rsidR="00E76D49" w:rsidRPr="00F100BD" w:rsidRDefault="00E76D49" w:rsidP="000E058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43F0FB" w14:textId="11F1A884" w:rsidR="00E76D49" w:rsidRPr="00F100BD" w:rsidRDefault="00E76D49" w:rsidP="000E058B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10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03808A54" w14:textId="77777777" w:rsidR="00E76D49" w:rsidRPr="00F100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477462" w14:textId="160A829E" w:rsidR="00E76D49" w:rsidRPr="00F100BD" w:rsidRDefault="00E76D49" w:rsidP="000E058B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EA2FDBE" w14:textId="77777777" w:rsidR="00E76D49" w:rsidRPr="00F100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48C974" w14:textId="709A6A8E" w:rsidR="00E76D49" w:rsidRPr="00F100BD" w:rsidRDefault="00E76D49" w:rsidP="00E76D49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36" w:type="dxa"/>
          </w:tcPr>
          <w:p w14:paraId="46C97E65" w14:textId="77777777" w:rsidR="00E76D49" w:rsidRPr="00F100BD" w:rsidRDefault="00E76D49" w:rsidP="000E058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0654D6A" w14:textId="1B9BE5BF" w:rsidR="00E76D49" w:rsidRPr="00F100BD" w:rsidRDefault="00E76D49" w:rsidP="000E058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0.77</w:t>
            </w:r>
          </w:p>
        </w:tc>
        <w:tc>
          <w:tcPr>
            <w:tcW w:w="236" w:type="dxa"/>
            <w:vAlign w:val="bottom"/>
          </w:tcPr>
          <w:p w14:paraId="7957D962" w14:textId="77777777" w:rsidR="00E76D49" w:rsidRPr="00F100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A3B8ACC" w14:textId="5BF32F28" w:rsidR="00E76D49" w:rsidRPr="00F100BD" w:rsidRDefault="00E76D49" w:rsidP="000E058B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</w:rPr>
              <w:t>385,000</w:t>
            </w:r>
          </w:p>
        </w:tc>
      </w:tr>
      <w:tr w:rsidR="00FF48EB" w:rsidRPr="00F100BD" w14:paraId="345031AA" w14:textId="77777777" w:rsidTr="005E32AE">
        <w:tc>
          <w:tcPr>
            <w:tcW w:w="2520" w:type="dxa"/>
          </w:tcPr>
          <w:p w14:paraId="1151DFBE" w14:textId="42685F94" w:rsidR="00FF48EB" w:rsidRPr="00F100BD" w:rsidRDefault="00FF48EB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เงินปันผลระหว่างกาลปี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410E2"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D013DBD" w14:textId="77777777" w:rsidR="00FF48EB" w:rsidRPr="00F100BD" w:rsidRDefault="00FF48EB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AA3A9B" w14:textId="38B4B3C6" w:rsidR="00FF48EB" w:rsidRPr="00F100BD" w:rsidRDefault="000E539D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3496EF9A" w14:textId="77777777" w:rsidR="00FF48EB" w:rsidRPr="00F100BD" w:rsidRDefault="00FF48EB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72AFA1" w14:textId="291C16FA" w:rsidR="00FF48EB" w:rsidRPr="00F100BD" w:rsidRDefault="007B3E40" w:rsidP="00FF48EB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="00CE3F8D"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0226D310" w14:textId="77777777" w:rsidR="00FF48EB" w:rsidRPr="00F100BD" w:rsidRDefault="00FF48EB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C86E4E" w14:textId="2FC78F7F" w:rsidR="00FF48EB" w:rsidRPr="00F100BD" w:rsidRDefault="0043531F" w:rsidP="00FF48EB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  <w:r w:rsidR="00B87AA3"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36" w:type="dxa"/>
          </w:tcPr>
          <w:p w14:paraId="71360C5F" w14:textId="77777777" w:rsidR="00FF48EB" w:rsidRPr="00F100BD" w:rsidRDefault="00FF48EB" w:rsidP="00FF48E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B3C96BA" w14:textId="44E729F5" w:rsidR="00FF48EB" w:rsidRPr="00F100BD" w:rsidRDefault="00B87AA3" w:rsidP="00FF48E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36" w:type="dxa"/>
            <w:vAlign w:val="bottom"/>
          </w:tcPr>
          <w:p w14:paraId="6E6F4917" w14:textId="77777777" w:rsidR="00FF48EB" w:rsidRPr="00F100BD" w:rsidRDefault="00FF48EB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E53EA4C" w14:textId="79ECC56E" w:rsidR="00FF48EB" w:rsidRPr="00F100BD" w:rsidRDefault="00B87AA3" w:rsidP="00FF48EB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300,000</w:t>
            </w:r>
          </w:p>
        </w:tc>
      </w:tr>
      <w:tr w:rsidR="003B6138" w:rsidRPr="00F100BD" w14:paraId="42C918F5" w14:textId="77777777" w:rsidTr="005E32AE">
        <w:tc>
          <w:tcPr>
            <w:tcW w:w="2520" w:type="dxa"/>
          </w:tcPr>
          <w:p w14:paraId="5DE8421E" w14:textId="77777777" w:rsidR="003B6138" w:rsidRPr="00F100BD" w:rsidRDefault="003B6138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3D5F1A" w14:textId="77777777" w:rsidR="003B6138" w:rsidRPr="00F100BD" w:rsidRDefault="003B6138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7638FD" w14:textId="77777777" w:rsidR="003B6138" w:rsidRPr="00F100BD" w:rsidRDefault="003B6138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754C3B" w14:textId="77777777" w:rsidR="003B6138" w:rsidRPr="00F100BD" w:rsidRDefault="003B6138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FA32E5" w14:textId="77777777" w:rsidR="003B6138" w:rsidRPr="00F100BD" w:rsidRDefault="003B6138" w:rsidP="00FF48EB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47F75A1" w14:textId="77777777" w:rsidR="003B6138" w:rsidRPr="00F100BD" w:rsidRDefault="003B6138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D04D53" w14:textId="77777777" w:rsidR="003B6138" w:rsidRPr="00F100BD" w:rsidRDefault="003B6138" w:rsidP="00FF48EB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A332698" w14:textId="77777777" w:rsidR="003B6138" w:rsidRPr="00F100BD" w:rsidRDefault="003B6138" w:rsidP="00FF48E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75C6CF5" w14:textId="77777777" w:rsidR="003B6138" w:rsidRPr="00F100BD" w:rsidRDefault="003B6138" w:rsidP="00FF48E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CCE7BE" w14:textId="77777777" w:rsidR="003B6138" w:rsidRPr="00F100BD" w:rsidRDefault="003B6138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33DDC" w14:textId="266E184C" w:rsidR="003B6138" w:rsidRPr="005A6CA8" w:rsidRDefault="003B6138" w:rsidP="00FF48EB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A6C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4E4B1A" w:rsidRPr="005A6C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  <w:r w:rsidR="005E32AE" w:rsidRPr="005A6C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,000</w:t>
            </w:r>
          </w:p>
        </w:tc>
      </w:tr>
      <w:tr w:rsidR="001070C8" w:rsidRPr="00F100BD" w14:paraId="3F57C298" w14:textId="77777777" w:rsidTr="005E32AE">
        <w:tc>
          <w:tcPr>
            <w:tcW w:w="2520" w:type="dxa"/>
          </w:tcPr>
          <w:p w14:paraId="0271F075" w14:textId="77777777" w:rsidR="001070C8" w:rsidRPr="00F100BD" w:rsidRDefault="001070C8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226289" w14:textId="77777777" w:rsidR="001070C8" w:rsidRPr="00F100BD" w:rsidRDefault="001070C8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2B1E28" w14:textId="77777777" w:rsidR="001070C8" w:rsidRPr="00F100BD" w:rsidRDefault="001070C8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3309CBB" w14:textId="77777777" w:rsidR="001070C8" w:rsidRPr="00F100BD" w:rsidRDefault="001070C8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F96E40" w14:textId="77777777" w:rsidR="001070C8" w:rsidRPr="00F100BD" w:rsidRDefault="001070C8" w:rsidP="00FF48EB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076F8D" w14:textId="77777777" w:rsidR="001070C8" w:rsidRPr="00F100BD" w:rsidRDefault="001070C8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4F8069" w14:textId="77777777" w:rsidR="001070C8" w:rsidRPr="00F100BD" w:rsidRDefault="001070C8" w:rsidP="00FF48EB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AFE36A7" w14:textId="77777777" w:rsidR="001070C8" w:rsidRPr="00F100BD" w:rsidRDefault="001070C8" w:rsidP="00FF48E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5837DE9" w14:textId="77777777" w:rsidR="001070C8" w:rsidRPr="00F100BD" w:rsidRDefault="001070C8" w:rsidP="00FF48E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8213EE" w14:textId="77777777" w:rsidR="001070C8" w:rsidRPr="00F100BD" w:rsidRDefault="001070C8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49438BD2" w14:textId="77777777" w:rsidR="001070C8" w:rsidRPr="00F100BD" w:rsidRDefault="001070C8" w:rsidP="00FF48EB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F48EB" w:rsidRPr="00F100BD" w14:paraId="322780E1" w14:textId="77777777" w:rsidTr="00F100BD">
        <w:tc>
          <w:tcPr>
            <w:tcW w:w="2520" w:type="dxa"/>
          </w:tcPr>
          <w:p w14:paraId="038E0840" w14:textId="76ED77C6" w:rsidR="00FF48EB" w:rsidRPr="00F100BD" w:rsidRDefault="00FF48EB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Pr="00F100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7ADF2948" w14:textId="77777777" w:rsidR="00FF48EB" w:rsidRPr="00F100BD" w:rsidRDefault="00FF48EB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3FAB89" w14:textId="77777777" w:rsidR="00FF48EB" w:rsidRPr="00F100BD" w:rsidRDefault="00FF48EB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A494B0" w14:textId="77777777" w:rsidR="00FF48EB" w:rsidRPr="00F100BD" w:rsidRDefault="00FF48EB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E90FB0" w14:textId="77777777" w:rsidR="00FF48EB" w:rsidRPr="00F100BD" w:rsidRDefault="00FF48EB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27E192" w14:textId="77777777" w:rsidR="00FF48EB" w:rsidRPr="00F100BD" w:rsidRDefault="00FF48EB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0B8E0F" w14:textId="267BC456" w:rsidR="00FF48EB" w:rsidRPr="00F100BD" w:rsidRDefault="00FF48EB" w:rsidP="00FF48EB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297743" w14:textId="77777777" w:rsidR="00FF48EB" w:rsidRPr="00F100BD" w:rsidRDefault="00FF48EB" w:rsidP="00FF48E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95594FE" w14:textId="4185981D" w:rsidR="00FF48EB" w:rsidRPr="00F100BD" w:rsidRDefault="00FF48EB" w:rsidP="00FF48E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34188F4" w14:textId="77777777" w:rsidR="00FF48EB" w:rsidRPr="00F100BD" w:rsidRDefault="00FF48EB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42FA05B" w14:textId="77777777" w:rsidR="00FF48EB" w:rsidRPr="00F100BD" w:rsidRDefault="00FF48EB" w:rsidP="00FF48EB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48EB" w:rsidRPr="00F100BD" w14:paraId="1F9A7BDA" w14:textId="77777777" w:rsidTr="00F100BD">
        <w:tc>
          <w:tcPr>
            <w:tcW w:w="2520" w:type="dxa"/>
          </w:tcPr>
          <w:p w14:paraId="3087FC97" w14:textId="4574029F" w:rsidR="00FF48EB" w:rsidRPr="00F100BD" w:rsidRDefault="00FF48EB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6BF1F4AC" w14:textId="77777777" w:rsidR="00FF48EB" w:rsidRPr="00F100BD" w:rsidRDefault="00FF48EB" w:rsidP="00FF48E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445B70" w14:textId="149A71C9" w:rsidR="00FF48EB" w:rsidRPr="00F100BD" w:rsidRDefault="00FF48EB" w:rsidP="00FF48EB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10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2574BDF7" w14:textId="77777777" w:rsidR="00FF48EB" w:rsidRPr="00F100BD" w:rsidRDefault="00FF48EB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A88440" w14:textId="5647BFC8" w:rsidR="00FF48EB" w:rsidRPr="00F100BD" w:rsidRDefault="00FF48EB" w:rsidP="00FF48EB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6F5B3070" w14:textId="77777777" w:rsidR="00FF48EB" w:rsidRPr="00F100BD" w:rsidRDefault="00FF48EB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E644B7" w14:textId="250D56A6" w:rsidR="00FF48EB" w:rsidRPr="00F100BD" w:rsidRDefault="00FF48EB" w:rsidP="00FF48EB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36" w:type="dxa"/>
          </w:tcPr>
          <w:p w14:paraId="43D11771" w14:textId="77777777" w:rsidR="00FF48EB" w:rsidRPr="00F100BD" w:rsidRDefault="00FF48EB" w:rsidP="00FF48E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5E72CE6" w14:textId="7AD1204D" w:rsidR="00FF48EB" w:rsidRPr="00F100BD" w:rsidRDefault="00FF48EB" w:rsidP="00FF48E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0.13</w:t>
            </w:r>
          </w:p>
        </w:tc>
        <w:tc>
          <w:tcPr>
            <w:tcW w:w="236" w:type="dxa"/>
            <w:vAlign w:val="bottom"/>
          </w:tcPr>
          <w:p w14:paraId="10B23652" w14:textId="77777777" w:rsidR="00FF48EB" w:rsidRPr="00F100BD" w:rsidRDefault="00FF48EB" w:rsidP="00FF48E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FDA9533" w14:textId="7A9D1EBA" w:rsidR="00FF48EB" w:rsidRPr="00F100BD" w:rsidRDefault="00FF48EB" w:rsidP="00FF48EB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9C7806" w:rsidRPr="00F100BD" w14:paraId="26E1B51F" w14:textId="77777777" w:rsidTr="00D135F0">
        <w:tc>
          <w:tcPr>
            <w:tcW w:w="2520" w:type="dxa"/>
          </w:tcPr>
          <w:p w14:paraId="3F6FB0DB" w14:textId="7FA08CD6" w:rsidR="009C7806" w:rsidRPr="00F100BD" w:rsidRDefault="009C7806" w:rsidP="009C780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เงินปันผลระหว่างกาลปี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A0CEE"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AE0A1FE" w14:textId="77777777" w:rsidR="009C7806" w:rsidRPr="00F100BD" w:rsidRDefault="009C7806" w:rsidP="009C780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B35E58" w14:textId="42B62481" w:rsidR="009C7806" w:rsidRPr="00F100BD" w:rsidRDefault="008A0CEE" w:rsidP="009C7806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C7806" w:rsidRPr="00F10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C7806"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="009C7806"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A374457" w14:textId="77777777" w:rsidR="009C7806" w:rsidRPr="00F100BD" w:rsidRDefault="009C7806" w:rsidP="009C780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45866F" w14:textId="29C6777E" w:rsidR="009C7806" w:rsidRPr="00F100BD" w:rsidRDefault="009C7806" w:rsidP="009C780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B437A"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7433F72" w14:textId="77777777" w:rsidR="009C7806" w:rsidRPr="00F100BD" w:rsidRDefault="009C7806" w:rsidP="009C780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E5BA47" w14:textId="11B84E51" w:rsidR="009C7806" w:rsidRPr="00F100BD" w:rsidRDefault="00B06729" w:rsidP="009C7806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9C7806"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00,000</w:t>
            </w:r>
          </w:p>
        </w:tc>
        <w:tc>
          <w:tcPr>
            <w:tcW w:w="236" w:type="dxa"/>
          </w:tcPr>
          <w:p w14:paraId="3D2802AB" w14:textId="77777777" w:rsidR="009C7806" w:rsidRPr="00F100BD" w:rsidRDefault="009C7806" w:rsidP="009C7806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2FB41E6" w14:textId="2F2171DF" w:rsidR="009C7806" w:rsidRPr="00F100BD" w:rsidRDefault="009C7806" w:rsidP="009C7806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36" w:type="dxa"/>
            <w:vAlign w:val="bottom"/>
          </w:tcPr>
          <w:p w14:paraId="3C1BDDFC" w14:textId="77777777" w:rsidR="009C7806" w:rsidRPr="00F100BD" w:rsidRDefault="009C7806" w:rsidP="009C780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41FE6B0" w14:textId="0B701AA4" w:rsidR="009C7806" w:rsidRPr="00F100BD" w:rsidRDefault="00B06729" w:rsidP="009C7806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="009C7806" w:rsidRPr="00F100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0,000</w:t>
            </w:r>
          </w:p>
        </w:tc>
      </w:tr>
      <w:tr w:rsidR="005A6CA8" w:rsidRPr="00F100BD" w14:paraId="068E9B87" w14:textId="77777777" w:rsidTr="00D135F0">
        <w:tc>
          <w:tcPr>
            <w:tcW w:w="2520" w:type="dxa"/>
          </w:tcPr>
          <w:p w14:paraId="19F5D060" w14:textId="77777777" w:rsidR="005A6CA8" w:rsidRPr="00F100BD" w:rsidRDefault="005A6CA8" w:rsidP="009C780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47BD95" w14:textId="77777777" w:rsidR="005A6CA8" w:rsidRPr="00F100BD" w:rsidRDefault="005A6CA8" w:rsidP="009C780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40B448" w14:textId="77777777" w:rsidR="005A6CA8" w:rsidRPr="00F100BD" w:rsidRDefault="005A6CA8" w:rsidP="009C7806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250D5A6" w14:textId="77777777" w:rsidR="005A6CA8" w:rsidRPr="00F100BD" w:rsidRDefault="005A6CA8" w:rsidP="009C780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20EA37" w14:textId="77777777" w:rsidR="005A6CA8" w:rsidRPr="00F100BD" w:rsidRDefault="005A6CA8" w:rsidP="009C780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3C62091" w14:textId="77777777" w:rsidR="005A6CA8" w:rsidRPr="00F100BD" w:rsidRDefault="005A6CA8" w:rsidP="009C780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C1352" w14:textId="77777777" w:rsidR="005A6CA8" w:rsidRPr="00F100BD" w:rsidRDefault="005A6CA8" w:rsidP="009C7806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FDE16EB" w14:textId="77777777" w:rsidR="005A6CA8" w:rsidRPr="00F100BD" w:rsidRDefault="005A6CA8" w:rsidP="009C7806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621FEF3" w14:textId="77777777" w:rsidR="005A6CA8" w:rsidRPr="00F100BD" w:rsidRDefault="005A6CA8" w:rsidP="009C7806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3E985B" w14:textId="77777777" w:rsidR="005A6CA8" w:rsidRPr="00F100BD" w:rsidRDefault="005A6CA8" w:rsidP="009C7806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79A13" w14:textId="6DFF98C7" w:rsidR="005A6CA8" w:rsidRPr="00D135F0" w:rsidRDefault="00655EEF" w:rsidP="009C7806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35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215,000</w:t>
            </w:r>
          </w:p>
        </w:tc>
      </w:tr>
    </w:tbl>
    <w:p w14:paraId="54D5226E" w14:textId="77777777" w:rsidR="00FE0F03" w:rsidRPr="00A551A1" w:rsidRDefault="00FE0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16A6799" w14:textId="53112C16" w:rsidR="00FE0DBC" w:rsidRPr="00290E3F" w:rsidRDefault="00FE0DBC" w:rsidP="0048451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28"/>
          <w:szCs w:val="28"/>
          <w:u w:val="none"/>
          <w:lang w:val="th-TH"/>
        </w:rPr>
      </w:pPr>
      <w:r w:rsidRPr="00290E3F">
        <w:rPr>
          <w:rFonts w:asciiTheme="majorBidi" w:hAnsiTheme="majorBidi" w:cs="Angsana New" w:hint="cs"/>
          <w:sz w:val="28"/>
          <w:szCs w:val="28"/>
          <w:u w:val="none"/>
          <w:cs/>
        </w:rPr>
        <w:lastRenderedPageBreak/>
        <w:t>กำไรต่อหุ้น</w:t>
      </w:r>
      <w:r w:rsidR="005B2A49" w:rsidRPr="00290E3F">
        <w:rPr>
          <w:rFonts w:asciiTheme="majorBidi" w:hAnsiTheme="majorBidi" w:cs="Angsana New" w:hint="cs"/>
          <w:sz w:val="28"/>
          <w:szCs w:val="28"/>
          <w:u w:val="none"/>
          <w:cs/>
        </w:rPr>
        <w:t>ขั้นพื้นฐาน</w:t>
      </w:r>
    </w:p>
    <w:p w14:paraId="1D6062F1" w14:textId="77777777" w:rsidR="006A46C7" w:rsidRPr="006A46C7" w:rsidRDefault="006A46C7" w:rsidP="00945C0E">
      <w:pPr>
        <w:ind w:left="540"/>
        <w:jc w:val="thaiDistribute"/>
        <w:rPr>
          <w:rFonts w:asciiTheme="majorBidi" w:hAnsiTheme="majorBidi" w:cs="Angsana New"/>
          <w:spacing w:val="2"/>
          <w:sz w:val="28"/>
          <w:szCs w:val="28"/>
        </w:rPr>
      </w:pPr>
    </w:p>
    <w:p w14:paraId="21201E3E" w14:textId="1510778E" w:rsidR="00FE0DBC" w:rsidRPr="006A46C7" w:rsidRDefault="00945C0E" w:rsidP="00945C0E">
      <w:pPr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6A46C7">
        <w:rPr>
          <w:rFonts w:asciiTheme="majorBidi" w:hAnsiTheme="majorBidi" w:cs="Angsana New" w:hint="cs"/>
          <w:spacing w:val="2"/>
          <w:sz w:val="28"/>
          <w:szCs w:val="28"/>
          <w:cs/>
        </w:rPr>
        <w:t>กําไรต่อหุ้นขั้นพื้นฐานคํานวณโดยการหารกําไรสําหรับงวด</w:t>
      </w:r>
      <w:r w:rsidRPr="006A46C7">
        <w:rPr>
          <w:rFonts w:asciiTheme="majorBidi" w:hAnsiTheme="majorBidi" w:cs="Angsana New"/>
          <w:spacing w:val="2"/>
          <w:sz w:val="28"/>
          <w:szCs w:val="28"/>
          <w:cs/>
        </w:rPr>
        <w:t xml:space="preserve"> (</w:t>
      </w:r>
      <w:r w:rsidRPr="006A46C7">
        <w:rPr>
          <w:rFonts w:asciiTheme="majorBidi" w:hAnsiTheme="majorBidi" w:cs="Angsana New" w:hint="cs"/>
          <w:spacing w:val="2"/>
          <w:sz w:val="28"/>
          <w:szCs w:val="28"/>
          <w:cs/>
        </w:rPr>
        <w:t>ไม่รวมกําไรขาดทุนเบ็ดเสร็จอื่น</w:t>
      </w:r>
      <w:r w:rsidRPr="006A46C7">
        <w:rPr>
          <w:rFonts w:asciiTheme="majorBidi" w:hAnsiTheme="majorBidi" w:cs="Angsana New"/>
          <w:spacing w:val="2"/>
          <w:sz w:val="28"/>
          <w:szCs w:val="28"/>
          <w:cs/>
        </w:rPr>
        <w:t xml:space="preserve">) </w:t>
      </w:r>
      <w:r w:rsidRPr="006A46C7">
        <w:rPr>
          <w:rFonts w:asciiTheme="majorBidi" w:hAnsiTheme="majorBidi" w:cs="Angsana New" w:hint="cs"/>
          <w:spacing w:val="2"/>
          <w:sz w:val="28"/>
          <w:szCs w:val="28"/>
          <w:cs/>
        </w:rPr>
        <w:t>ส่วนที่เป็นของผู้ถือหุ้นของบริษัทใหญ่ด้วยจํานวนหุ้นสามัญถัวเฉลี่ยถ่วงนํ้าหนักตามจํานวนหุ้นที่ออกอยู่ในระหว่างงวด</w:t>
      </w:r>
      <w:r w:rsidR="00125A54" w:rsidRPr="006A46C7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FE0DBC" w:rsidRPr="006A46C7">
        <w:rPr>
          <w:rFonts w:asciiTheme="majorBidi" w:hAnsiTheme="majorBidi" w:cstheme="majorBidi"/>
          <w:spacing w:val="2"/>
          <w:sz w:val="28"/>
          <w:szCs w:val="28"/>
          <w:cs/>
        </w:rPr>
        <w:t>ปรับปรุงด้วยจำนวน</w:t>
      </w:r>
      <w:r w:rsidR="004443AC">
        <w:rPr>
          <w:rFonts w:asciiTheme="majorBidi" w:hAnsiTheme="majorBidi" w:cstheme="majorBidi"/>
          <w:spacing w:val="2"/>
          <w:sz w:val="28"/>
          <w:szCs w:val="28"/>
        </w:rPr>
        <w:br/>
      </w:r>
      <w:r w:rsidR="00FE0DBC" w:rsidRPr="006A46C7">
        <w:rPr>
          <w:rFonts w:asciiTheme="majorBidi" w:hAnsiTheme="majorBidi" w:cstheme="majorBidi"/>
          <w:spacing w:val="2"/>
          <w:sz w:val="28"/>
          <w:szCs w:val="28"/>
          <w:cs/>
        </w:rPr>
        <w:t>หุ้นสามัญที่เปลี่ยนแปลงจากการ</w:t>
      </w:r>
      <w:r w:rsidR="00FE0DBC" w:rsidRPr="006A46C7">
        <w:rPr>
          <w:rFonts w:asciiTheme="majorBidi" w:hAnsiTheme="majorBidi" w:cstheme="majorBidi" w:hint="cs"/>
          <w:spacing w:val="2"/>
          <w:sz w:val="28"/>
          <w:szCs w:val="28"/>
          <w:cs/>
        </w:rPr>
        <w:t>ลดมูลค่าหุ้น</w:t>
      </w:r>
      <w:r w:rsidR="00FE0DBC" w:rsidRPr="006A46C7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CD18AD" w:rsidRPr="006A46C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(หมายเหตุข้อ </w:t>
      </w:r>
      <w:r w:rsidR="00CD18AD" w:rsidRPr="006A46C7">
        <w:rPr>
          <w:rFonts w:asciiTheme="majorBidi" w:hAnsiTheme="majorBidi" w:cstheme="majorBidi"/>
          <w:spacing w:val="2"/>
          <w:sz w:val="28"/>
          <w:szCs w:val="28"/>
        </w:rPr>
        <w:t>1</w:t>
      </w:r>
      <w:r w:rsidR="00E666C9">
        <w:rPr>
          <w:rFonts w:asciiTheme="majorBidi" w:hAnsiTheme="majorBidi" w:cstheme="majorBidi"/>
          <w:spacing w:val="2"/>
          <w:sz w:val="28"/>
          <w:szCs w:val="28"/>
        </w:rPr>
        <w:t>3</w:t>
      </w:r>
      <w:r w:rsidR="00CD18AD" w:rsidRPr="006A46C7">
        <w:rPr>
          <w:rFonts w:asciiTheme="majorBidi" w:hAnsiTheme="majorBidi" w:cstheme="majorBidi" w:hint="cs"/>
          <w:spacing w:val="2"/>
          <w:sz w:val="28"/>
          <w:szCs w:val="28"/>
          <w:cs/>
        </w:rPr>
        <w:t>) การลดมูลค่าหุ้นมีผลทำให้จำนวนหุ้นสามัญถัวเฉลี่ย</w:t>
      </w:r>
      <w:r w:rsidR="004443AC">
        <w:rPr>
          <w:rFonts w:asciiTheme="majorBidi" w:hAnsiTheme="majorBidi" w:cstheme="majorBidi"/>
          <w:spacing w:val="2"/>
          <w:sz w:val="28"/>
          <w:szCs w:val="28"/>
        </w:rPr>
        <w:br/>
      </w:r>
      <w:r w:rsidR="00CD18AD" w:rsidRPr="006A46C7">
        <w:rPr>
          <w:rFonts w:asciiTheme="majorBidi" w:hAnsiTheme="majorBidi" w:cstheme="majorBidi" w:hint="cs"/>
          <w:spacing w:val="2"/>
          <w:sz w:val="28"/>
          <w:szCs w:val="28"/>
          <w:cs/>
        </w:rPr>
        <w:t>ถ่วงน้ำหนักที่ใช้ในการคำนวณกำไรต่อหุ้นขั้นพื้นฐานสำหรับงวด</w:t>
      </w:r>
      <w:r w:rsidR="00DD3B33" w:rsidRPr="006A46C7">
        <w:rPr>
          <w:rFonts w:asciiTheme="majorBidi" w:hAnsiTheme="majorBidi" w:cstheme="majorBidi" w:hint="cs"/>
          <w:spacing w:val="2"/>
          <w:sz w:val="28"/>
          <w:szCs w:val="28"/>
          <w:cs/>
        </w:rPr>
        <w:t>สามเดือนและ</w:t>
      </w:r>
      <w:r w:rsidR="00AA3382" w:rsidRPr="006A46C7">
        <w:rPr>
          <w:rFonts w:asciiTheme="majorBidi" w:hAnsiTheme="majorBidi" w:cstheme="majorBidi" w:hint="cs"/>
          <w:spacing w:val="2"/>
          <w:sz w:val="28"/>
          <w:szCs w:val="28"/>
          <w:cs/>
        </w:rPr>
        <w:t>เก้า</w:t>
      </w:r>
      <w:r w:rsidR="00CD18AD" w:rsidRPr="006A46C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เดือนสิ้นสุดวันที่ </w:t>
      </w:r>
      <w:r w:rsidR="00AA3382" w:rsidRPr="006A46C7">
        <w:rPr>
          <w:rFonts w:asciiTheme="majorBidi" w:hAnsiTheme="majorBidi" w:cstheme="majorBidi"/>
          <w:spacing w:val="2"/>
          <w:sz w:val="28"/>
          <w:szCs w:val="28"/>
        </w:rPr>
        <w:t xml:space="preserve">30 </w:t>
      </w:r>
      <w:r w:rsidR="00AA3382" w:rsidRPr="006A46C7">
        <w:rPr>
          <w:rFonts w:asciiTheme="majorBidi" w:hAnsiTheme="majorBidi" w:cstheme="majorBidi"/>
          <w:spacing w:val="2"/>
          <w:sz w:val="28"/>
          <w:szCs w:val="28"/>
          <w:cs/>
        </w:rPr>
        <w:t>กันยายน</w:t>
      </w:r>
      <w:r w:rsidR="00CD18AD" w:rsidRPr="006A46C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="00CD18AD" w:rsidRPr="006A46C7">
        <w:rPr>
          <w:rFonts w:asciiTheme="majorBidi" w:hAnsiTheme="majorBidi" w:cstheme="majorBidi"/>
          <w:spacing w:val="2"/>
          <w:sz w:val="28"/>
          <w:szCs w:val="28"/>
        </w:rPr>
        <w:t xml:space="preserve">2568 </w:t>
      </w:r>
      <w:r w:rsidR="00CD18AD" w:rsidRPr="006A46C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และ </w:t>
      </w:r>
      <w:r w:rsidR="00CD18AD" w:rsidRPr="006A46C7">
        <w:rPr>
          <w:rFonts w:asciiTheme="majorBidi" w:hAnsiTheme="majorBidi" w:cstheme="majorBidi"/>
          <w:spacing w:val="2"/>
          <w:sz w:val="28"/>
          <w:szCs w:val="28"/>
        </w:rPr>
        <w:t xml:space="preserve">2567 </w:t>
      </w:r>
      <w:r w:rsidR="00CD18AD" w:rsidRPr="006A46C7">
        <w:rPr>
          <w:rFonts w:asciiTheme="majorBidi" w:hAnsiTheme="majorBidi" w:cstheme="majorBidi" w:hint="cs"/>
          <w:spacing w:val="2"/>
          <w:sz w:val="28"/>
          <w:szCs w:val="28"/>
          <w:cs/>
        </w:rPr>
        <w:t>ได้ปรับปรุงใหม่โดยถือเสมือนว่าการเปลี่ยนแปลงมูลค่าดังกล่าวเกิดขึ้นตั้งแต่แรก</w:t>
      </w:r>
    </w:p>
    <w:p w14:paraId="2681EC1E" w14:textId="77777777" w:rsidR="006A46C7" w:rsidRPr="006A46C7" w:rsidRDefault="006A46C7" w:rsidP="00945C0E">
      <w:pPr>
        <w:ind w:left="540"/>
        <w:jc w:val="thaiDistribute"/>
        <w:rPr>
          <w:rFonts w:asciiTheme="majorBidi" w:hAnsiTheme="majorBidi" w:cs="Angsana New"/>
          <w:spacing w:val="2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DD3B33" w:rsidRPr="006A46C7" w14:paraId="1095E248" w14:textId="77777777" w:rsidTr="00DD3B33">
        <w:trPr>
          <w:tblHeader/>
        </w:trPr>
        <w:tc>
          <w:tcPr>
            <w:tcW w:w="4320" w:type="dxa"/>
          </w:tcPr>
          <w:p w14:paraId="43FA5EF2" w14:textId="77777777" w:rsidR="00DD3B33" w:rsidRPr="006A46C7" w:rsidRDefault="00DD3B3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3" w:type="dxa"/>
            <w:gridSpan w:val="3"/>
            <w:hideMark/>
          </w:tcPr>
          <w:p w14:paraId="7719483F" w14:textId="77777777" w:rsidR="00DD3B33" w:rsidRPr="006A46C7" w:rsidRDefault="00DD3B3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F58D07" w14:textId="77777777" w:rsidR="00DD3B33" w:rsidRPr="006A46C7" w:rsidRDefault="00DD3B33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2A300E00" w14:textId="77777777" w:rsidR="00DD3B33" w:rsidRPr="006A46C7" w:rsidRDefault="00DD3B3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B33" w:rsidRPr="006A46C7" w14:paraId="01D1869C" w14:textId="77777777">
        <w:trPr>
          <w:tblHeader/>
        </w:trPr>
        <w:tc>
          <w:tcPr>
            <w:tcW w:w="4320" w:type="dxa"/>
            <w:hideMark/>
          </w:tcPr>
          <w:p w14:paraId="6116942F" w14:textId="4CA322FA" w:rsidR="00DD3B33" w:rsidRPr="006A46C7" w:rsidRDefault="00DD3B33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A46C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AA3382" w:rsidRPr="006A46C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="00AA3382" w:rsidRPr="006A46C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="00AA3382" w:rsidRPr="006A46C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3" w:type="dxa"/>
            <w:vAlign w:val="center"/>
            <w:hideMark/>
          </w:tcPr>
          <w:p w14:paraId="3A3FB979" w14:textId="77777777" w:rsidR="00DD3B33" w:rsidRPr="006A46C7" w:rsidRDefault="00DD3B3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9" w:type="dxa"/>
            <w:vAlign w:val="center"/>
          </w:tcPr>
          <w:p w14:paraId="39BB2E19" w14:textId="77777777" w:rsidR="00DD3B33" w:rsidRPr="006A46C7" w:rsidRDefault="00DD3B3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center"/>
            <w:hideMark/>
          </w:tcPr>
          <w:p w14:paraId="5CE4586F" w14:textId="77777777" w:rsidR="00DD3B33" w:rsidRPr="006A46C7" w:rsidRDefault="00DD3B3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F2194FB" w14:textId="77777777" w:rsidR="00DD3B33" w:rsidRPr="006A46C7" w:rsidRDefault="00DD3B3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  <w:hideMark/>
          </w:tcPr>
          <w:p w14:paraId="065D484A" w14:textId="77777777" w:rsidR="00DD3B33" w:rsidRPr="006A46C7" w:rsidRDefault="00DD3B3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43AAEFF6" w14:textId="77777777" w:rsidR="00DD3B33" w:rsidRPr="006A46C7" w:rsidRDefault="00DD3B3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  <w:hideMark/>
          </w:tcPr>
          <w:p w14:paraId="0FC4893C" w14:textId="77777777" w:rsidR="00DD3B33" w:rsidRPr="006A46C7" w:rsidRDefault="00DD3B3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D3B33" w:rsidRPr="006A46C7" w14:paraId="16599E2D" w14:textId="77777777">
        <w:trPr>
          <w:tblHeader/>
        </w:trPr>
        <w:tc>
          <w:tcPr>
            <w:tcW w:w="4320" w:type="dxa"/>
          </w:tcPr>
          <w:p w14:paraId="5E25D0E8" w14:textId="77777777" w:rsidR="00DD3B33" w:rsidRPr="006A46C7" w:rsidRDefault="00DD3B3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  <w:hideMark/>
          </w:tcPr>
          <w:p w14:paraId="6BCC4400" w14:textId="77777777" w:rsidR="00DD3B33" w:rsidRPr="006A46C7" w:rsidRDefault="00DD3B3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6A46C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6A46C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6A46C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DD3B33" w:rsidRPr="006A46C7" w14:paraId="69AA3226" w14:textId="77777777">
        <w:tc>
          <w:tcPr>
            <w:tcW w:w="4320" w:type="dxa"/>
            <w:hideMark/>
          </w:tcPr>
          <w:p w14:paraId="0715E6AA" w14:textId="77777777" w:rsidR="00DD3B33" w:rsidRPr="006A46C7" w:rsidRDefault="00DD3B33" w:rsidP="00E54175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กำไรสุทธิสำหรับงวดที่เป็นส่วนของผู้เป็นเจ้าของของบริษัทใหญ่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3EB1B7" w14:textId="475731D1" w:rsidR="00DD3B33" w:rsidRPr="006A46C7" w:rsidRDefault="00532F5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223,266</w:t>
            </w:r>
          </w:p>
        </w:tc>
        <w:tc>
          <w:tcPr>
            <w:tcW w:w="269" w:type="dxa"/>
          </w:tcPr>
          <w:p w14:paraId="7634AEE4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2652F1" w14:textId="73FFE2B5" w:rsidR="00DD3B33" w:rsidRPr="006A46C7" w:rsidRDefault="00532F5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151,025</w:t>
            </w:r>
          </w:p>
        </w:tc>
        <w:tc>
          <w:tcPr>
            <w:tcW w:w="270" w:type="dxa"/>
          </w:tcPr>
          <w:p w14:paraId="7F48D9F6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DEC095" w14:textId="690EB634" w:rsidR="00DD3B33" w:rsidRPr="006A46C7" w:rsidRDefault="00532F52">
            <w:pPr>
              <w:pStyle w:val="acctfourfigures"/>
              <w:tabs>
                <w:tab w:val="clear" w:pos="765"/>
                <w:tab w:val="left" w:pos="85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197,293</w:t>
            </w:r>
          </w:p>
        </w:tc>
        <w:tc>
          <w:tcPr>
            <w:tcW w:w="270" w:type="dxa"/>
          </w:tcPr>
          <w:p w14:paraId="048EE4AE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E7A4CD" w14:textId="195BAEB2" w:rsidR="00DD3B33" w:rsidRPr="006A46C7" w:rsidRDefault="00532F5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151,617</w:t>
            </w:r>
          </w:p>
        </w:tc>
      </w:tr>
      <w:tr w:rsidR="00DD3B33" w:rsidRPr="006A46C7" w14:paraId="3867A2A7" w14:textId="77777777">
        <w:tc>
          <w:tcPr>
            <w:tcW w:w="4320" w:type="dxa"/>
          </w:tcPr>
          <w:p w14:paraId="4152C860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DEC49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1FBE6518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390283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224FA8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56A15F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797BF9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95DDB7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D3B33" w:rsidRPr="006A46C7" w14:paraId="3C66D287" w14:textId="77777777">
        <w:tc>
          <w:tcPr>
            <w:tcW w:w="4320" w:type="dxa"/>
          </w:tcPr>
          <w:p w14:paraId="7AD7AD17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shd w:val="clear" w:color="auto" w:fill="E0E0E0"/>
                <w:cs/>
              </w:rPr>
            </w:pPr>
            <w:r w:rsidRPr="006A46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3F18560C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23A9EC98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vAlign w:val="bottom"/>
          </w:tcPr>
          <w:p w14:paraId="48E63BB7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8DB3AC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E329F4F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165AA9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FA0F1BD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D3B33" w:rsidRPr="006A46C7" w14:paraId="12536635" w14:textId="77777777">
        <w:tc>
          <w:tcPr>
            <w:tcW w:w="4320" w:type="dxa"/>
            <w:vAlign w:val="bottom"/>
            <w:hideMark/>
          </w:tcPr>
          <w:p w14:paraId="4FA749FA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A46C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A46C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5FCDD9DB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69" w:type="dxa"/>
          </w:tcPr>
          <w:p w14:paraId="772B7ED2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AAD3D71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70" w:type="dxa"/>
          </w:tcPr>
          <w:p w14:paraId="431AFB55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28B934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70" w:type="dxa"/>
          </w:tcPr>
          <w:p w14:paraId="1E55EB1E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298EAD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</w:tr>
      <w:tr w:rsidR="00DD3B33" w:rsidRPr="006A46C7" w14:paraId="197586FE" w14:textId="77777777">
        <w:tc>
          <w:tcPr>
            <w:tcW w:w="4320" w:type="dxa"/>
            <w:hideMark/>
          </w:tcPr>
          <w:p w14:paraId="2484AD30" w14:textId="77777777" w:rsidR="00DD3B33" w:rsidRPr="006A46C7" w:rsidRDefault="00DD3B33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4CB2E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69" w:type="dxa"/>
          </w:tcPr>
          <w:p w14:paraId="1A2354CB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8A23F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70" w:type="dxa"/>
          </w:tcPr>
          <w:p w14:paraId="26F53510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1690D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70" w:type="dxa"/>
          </w:tcPr>
          <w:p w14:paraId="5927E114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28F6F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</w:tr>
      <w:tr w:rsidR="00DD3B33" w:rsidRPr="006A46C7" w14:paraId="61CC8B5D" w14:textId="77777777">
        <w:tc>
          <w:tcPr>
            <w:tcW w:w="4320" w:type="dxa"/>
            <w:hideMark/>
          </w:tcPr>
          <w:p w14:paraId="4CC886CE" w14:textId="77777777" w:rsidR="00DD3B33" w:rsidRPr="006A46C7" w:rsidRDefault="00DD3B33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86015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1,000,000</w:t>
            </w:r>
          </w:p>
        </w:tc>
        <w:tc>
          <w:tcPr>
            <w:tcW w:w="269" w:type="dxa"/>
          </w:tcPr>
          <w:p w14:paraId="44BAD7E6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97D54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14:paraId="5449D322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5B477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70" w:type="dxa"/>
          </w:tcPr>
          <w:p w14:paraId="3A590F66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0918D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1,000,000</w:t>
            </w:r>
          </w:p>
        </w:tc>
      </w:tr>
      <w:tr w:rsidR="00DD3B33" w:rsidRPr="006A46C7" w14:paraId="6A2BE531" w14:textId="77777777" w:rsidTr="00DD3B33">
        <w:tc>
          <w:tcPr>
            <w:tcW w:w="4320" w:type="dxa"/>
          </w:tcPr>
          <w:p w14:paraId="7F0B5103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2FE54F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787D0666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6B7D40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B0E662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82E0E4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FA79DF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224132" w14:textId="77777777" w:rsidR="00DD3B33" w:rsidRPr="006A46C7" w:rsidRDefault="00DD3B3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D3B33" w:rsidRPr="006A46C7" w14:paraId="11AF05DB" w14:textId="77777777" w:rsidTr="00DD3B33">
        <w:tc>
          <w:tcPr>
            <w:tcW w:w="4320" w:type="dxa"/>
            <w:hideMark/>
          </w:tcPr>
          <w:p w14:paraId="31047453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6A46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EF60BB" w14:textId="0B200C39" w:rsidR="00DD3B33" w:rsidRPr="006A46C7" w:rsidRDefault="00B2462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532F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69" w:type="dxa"/>
          </w:tcPr>
          <w:p w14:paraId="045EB1D7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D938A8" w14:textId="7F7E3160" w:rsidR="00DD3B33" w:rsidRPr="006A46C7" w:rsidRDefault="00B2462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532F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70" w:type="dxa"/>
          </w:tcPr>
          <w:p w14:paraId="0B5F5DAD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9964C0" w14:textId="74BDA4B6" w:rsidR="00DD3B33" w:rsidRPr="006A46C7" w:rsidRDefault="00B2462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E666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6BBB0EB6" w14:textId="77777777" w:rsidR="00DD3B33" w:rsidRPr="006A46C7" w:rsidRDefault="00DD3B3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304AB7" w14:textId="7AF9FCE4" w:rsidR="00DD3B33" w:rsidRPr="006A46C7" w:rsidRDefault="00B2462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532F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</w:p>
        </w:tc>
      </w:tr>
    </w:tbl>
    <w:p w14:paraId="61790724" w14:textId="0502A690" w:rsidR="00DD3B33" w:rsidRPr="006A46C7" w:rsidRDefault="00DD3B3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2951CB" w:rsidRPr="006A46C7" w14:paraId="4014B2C4" w14:textId="77777777" w:rsidTr="00DD3B33">
        <w:trPr>
          <w:tblHeader/>
        </w:trPr>
        <w:tc>
          <w:tcPr>
            <w:tcW w:w="4320" w:type="dxa"/>
          </w:tcPr>
          <w:p w14:paraId="5A351A7F" w14:textId="723474FD" w:rsidR="002951CB" w:rsidRPr="006A46C7" w:rsidRDefault="002951C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3" w:type="dxa"/>
            <w:gridSpan w:val="3"/>
            <w:hideMark/>
          </w:tcPr>
          <w:p w14:paraId="42466103" w14:textId="77777777" w:rsidR="002951CB" w:rsidRPr="006A46C7" w:rsidRDefault="002951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0498FE" w14:textId="77777777" w:rsidR="002951CB" w:rsidRPr="006A46C7" w:rsidRDefault="002951C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486E0723" w14:textId="77777777" w:rsidR="002951CB" w:rsidRPr="006A46C7" w:rsidRDefault="002951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1CB" w:rsidRPr="006A46C7" w14:paraId="78368563" w14:textId="77777777" w:rsidTr="002951CB">
        <w:trPr>
          <w:tblHeader/>
        </w:trPr>
        <w:tc>
          <w:tcPr>
            <w:tcW w:w="4320" w:type="dxa"/>
            <w:hideMark/>
          </w:tcPr>
          <w:p w14:paraId="751AD600" w14:textId="49643DA5" w:rsidR="002951CB" w:rsidRPr="006A46C7" w:rsidRDefault="002951CB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A3382" w:rsidRPr="006A46C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6A46C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AA3382" w:rsidRPr="006A46C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="00AA3382" w:rsidRPr="006A46C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3" w:type="dxa"/>
            <w:vAlign w:val="center"/>
            <w:hideMark/>
          </w:tcPr>
          <w:p w14:paraId="2190C52C" w14:textId="5EA35A63" w:rsidR="002951CB" w:rsidRPr="006A46C7" w:rsidRDefault="002951C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9" w:type="dxa"/>
            <w:vAlign w:val="center"/>
          </w:tcPr>
          <w:p w14:paraId="49E8F689" w14:textId="77777777" w:rsidR="002951CB" w:rsidRPr="006A46C7" w:rsidRDefault="002951C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center"/>
            <w:hideMark/>
          </w:tcPr>
          <w:p w14:paraId="0946BF8A" w14:textId="1FCDB7A7" w:rsidR="002951CB" w:rsidRPr="006A46C7" w:rsidRDefault="002951C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A2EB578" w14:textId="77777777" w:rsidR="002951CB" w:rsidRPr="006A46C7" w:rsidRDefault="002951C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  <w:hideMark/>
          </w:tcPr>
          <w:p w14:paraId="6CF4C077" w14:textId="77CE06E3" w:rsidR="002951CB" w:rsidRPr="006A46C7" w:rsidRDefault="002951C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04888973" w14:textId="77777777" w:rsidR="002951CB" w:rsidRPr="006A46C7" w:rsidRDefault="002951C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  <w:hideMark/>
          </w:tcPr>
          <w:p w14:paraId="050DA9C4" w14:textId="1BB2F3E8" w:rsidR="002951CB" w:rsidRPr="006A46C7" w:rsidRDefault="002951C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951CB" w:rsidRPr="006A46C7" w14:paraId="64B7B6F9" w14:textId="77777777" w:rsidTr="002951CB">
        <w:trPr>
          <w:tblHeader/>
        </w:trPr>
        <w:tc>
          <w:tcPr>
            <w:tcW w:w="4320" w:type="dxa"/>
          </w:tcPr>
          <w:p w14:paraId="5EA82837" w14:textId="77777777" w:rsidR="002951CB" w:rsidRPr="006A46C7" w:rsidRDefault="002951C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  <w:hideMark/>
          </w:tcPr>
          <w:p w14:paraId="741BAC8E" w14:textId="3A04CDC0" w:rsidR="002951CB" w:rsidRPr="006A46C7" w:rsidRDefault="002951C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6A46C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6A46C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6A46C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917B8B" w:rsidRPr="006A46C7" w14:paraId="72893A7A" w14:textId="77777777" w:rsidTr="002951CB">
        <w:tc>
          <w:tcPr>
            <w:tcW w:w="4320" w:type="dxa"/>
            <w:hideMark/>
          </w:tcPr>
          <w:p w14:paraId="76F3642B" w14:textId="3ABACC02" w:rsidR="00917B8B" w:rsidRPr="006A46C7" w:rsidRDefault="00917B8B" w:rsidP="00917B8B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กำไรสุทธิสำหรับงวดที่เป็นส่วนของผู้เป็นเจ้าของของบริษัทใหญ่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56AD2B" w14:textId="58C00054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548,866</w:t>
            </w:r>
          </w:p>
        </w:tc>
        <w:tc>
          <w:tcPr>
            <w:tcW w:w="269" w:type="dxa"/>
          </w:tcPr>
          <w:p w14:paraId="023E4C07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F75055" w14:textId="58D983FC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384,422</w:t>
            </w:r>
          </w:p>
        </w:tc>
        <w:tc>
          <w:tcPr>
            <w:tcW w:w="270" w:type="dxa"/>
          </w:tcPr>
          <w:p w14:paraId="6CD191AA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CE0DDC" w14:textId="2BA942D9" w:rsidR="00917B8B" w:rsidRPr="006A46C7" w:rsidRDefault="00917B8B" w:rsidP="00917B8B">
            <w:pPr>
              <w:pStyle w:val="acctfourfigures"/>
              <w:tabs>
                <w:tab w:val="clear" w:pos="765"/>
                <w:tab w:val="left" w:pos="85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534,949</w:t>
            </w:r>
          </w:p>
        </w:tc>
        <w:tc>
          <w:tcPr>
            <w:tcW w:w="270" w:type="dxa"/>
          </w:tcPr>
          <w:p w14:paraId="01F6885E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DA30A6" w14:textId="177652AE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384,207</w:t>
            </w:r>
          </w:p>
        </w:tc>
      </w:tr>
      <w:tr w:rsidR="00917B8B" w:rsidRPr="006A46C7" w14:paraId="4018413D" w14:textId="77777777" w:rsidTr="00884017">
        <w:tc>
          <w:tcPr>
            <w:tcW w:w="4320" w:type="dxa"/>
          </w:tcPr>
          <w:p w14:paraId="159559ED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A79977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41B71ED5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26987D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B4B559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9DEB2D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540100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B74D2C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7B8B" w:rsidRPr="006A46C7" w14:paraId="4144827D" w14:textId="77777777" w:rsidTr="00884017">
        <w:tc>
          <w:tcPr>
            <w:tcW w:w="4320" w:type="dxa"/>
          </w:tcPr>
          <w:p w14:paraId="627BC04D" w14:textId="6FE3DB2F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shd w:val="clear" w:color="auto" w:fill="E0E0E0"/>
                <w:cs/>
              </w:rPr>
            </w:pPr>
            <w:r w:rsidRPr="006A46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408D2409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01AC53DA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vAlign w:val="bottom"/>
          </w:tcPr>
          <w:p w14:paraId="4B1978DC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3E5F46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D9D8A0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A581D95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73C475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7B8B" w:rsidRPr="006A46C7" w14:paraId="551BC521" w14:textId="77777777" w:rsidTr="002951CB">
        <w:tc>
          <w:tcPr>
            <w:tcW w:w="4320" w:type="dxa"/>
            <w:vAlign w:val="bottom"/>
            <w:hideMark/>
          </w:tcPr>
          <w:p w14:paraId="7A3EA23E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A46C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A46C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4FE32D58" w14:textId="1A24D376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69" w:type="dxa"/>
          </w:tcPr>
          <w:p w14:paraId="594F5685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3B70614" w14:textId="10E3746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70" w:type="dxa"/>
          </w:tcPr>
          <w:p w14:paraId="2F711E55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A58064" w14:textId="38A1BF2A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70" w:type="dxa"/>
          </w:tcPr>
          <w:p w14:paraId="653B4A2D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9995FD" w14:textId="680C6DD4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</w:tr>
      <w:tr w:rsidR="00917B8B" w:rsidRPr="006A46C7" w14:paraId="547BF5CD" w14:textId="77777777" w:rsidTr="002951CB">
        <w:tc>
          <w:tcPr>
            <w:tcW w:w="4320" w:type="dxa"/>
            <w:hideMark/>
          </w:tcPr>
          <w:p w14:paraId="25666200" w14:textId="62D98335" w:rsidR="00917B8B" w:rsidRPr="006A46C7" w:rsidRDefault="00917B8B" w:rsidP="00917B8B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A59C3" w14:textId="2E14E27F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69" w:type="dxa"/>
          </w:tcPr>
          <w:p w14:paraId="64E27DC8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049BB" w14:textId="7E513F9E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70" w:type="dxa"/>
          </w:tcPr>
          <w:p w14:paraId="0619703E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39DD1" w14:textId="302F79C9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70" w:type="dxa"/>
          </w:tcPr>
          <w:p w14:paraId="54FA239B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4D27E" w14:textId="75F3F683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</w:tr>
      <w:tr w:rsidR="00917B8B" w:rsidRPr="006A46C7" w14:paraId="6C57C206" w14:textId="77777777" w:rsidTr="002951CB">
        <w:tc>
          <w:tcPr>
            <w:tcW w:w="4320" w:type="dxa"/>
            <w:hideMark/>
          </w:tcPr>
          <w:p w14:paraId="3291A4FF" w14:textId="560F68B4" w:rsidR="00917B8B" w:rsidRPr="006A46C7" w:rsidRDefault="00917B8B" w:rsidP="00917B8B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39737" w14:textId="46AE575C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1,000,000</w:t>
            </w:r>
          </w:p>
        </w:tc>
        <w:tc>
          <w:tcPr>
            <w:tcW w:w="269" w:type="dxa"/>
          </w:tcPr>
          <w:p w14:paraId="257CE4E3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58C04" w14:textId="711E7A1B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14:paraId="29B94E18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5C3FD" w14:textId="21AE8B9E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70" w:type="dxa"/>
          </w:tcPr>
          <w:p w14:paraId="236C8F83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A5CD3" w14:textId="66EB7D48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1,000,000</w:t>
            </w:r>
          </w:p>
        </w:tc>
      </w:tr>
      <w:tr w:rsidR="00917B8B" w:rsidRPr="006A46C7" w14:paraId="709110AE" w14:textId="77777777" w:rsidTr="002951CB">
        <w:tc>
          <w:tcPr>
            <w:tcW w:w="4320" w:type="dxa"/>
          </w:tcPr>
          <w:p w14:paraId="7DBB42EF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03B440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6D26C49A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51417C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F49D723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CF3030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785D14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97B895" w14:textId="77777777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7B8B" w:rsidRPr="006A46C7" w14:paraId="37B22F46" w14:textId="77777777" w:rsidTr="002951CB">
        <w:tc>
          <w:tcPr>
            <w:tcW w:w="4320" w:type="dxa"/>
            <w:hideMark/>
          </w:tcPr>
          <w:p w14:paraId="0839DA6D" w14:textId="1C89481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6A46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  <w:r w:rsidRPr="006A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7D3AC6" w14:textId="27D1F8E5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0.55</w:t>
            </w:r>
          </w:p>
        </w:tc>
        <w:tc>
          <w:tcPr>
            <w:tcW w:w="269" w:type="dxa"/>
          </w:tcPr>
          <w:p w14:paraId="15449A18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D84E3C" w14:textId="3D4642BB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0.38</w:t>
            </w:r>
          </w:p>
        </w:tc>
        <w:tc>
          <w:tcPr>
            <w:tcW w:w="270" w:type="dxa"/>
          </w:tcPr>
          <w:p w14:paraId="1C3DFA2A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B2D0BD" w14:textId="4B7ADC18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0.53</w:t>
            </w:r>
          </w:p>
        </w:tc>
        <w:tc>
          <w:tcPr>
            <w:tcW w:w="270" w:type="dxa"/>
          </w:tcPr>
          <w:p w14:paraId="36FE8DF8" w14:textId="77777777" w:rsidR="00917B8B" w:rsidRPr="006A46C7" w:rsidRDefault="00917B8B" w:rsidP="00917B8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993C7B" w14:textId="435A6E98" w:rsidR="00917B8B" w:rsidRPr="006A46C7" w:rsidRDefault="00917B8B" w:rsidP="00917B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0.38</w:t>
            </w:r>
          </w:p>
        </w:tc>
      </w:tr>
    </w:tbl>
    <w:p w14:paraId="69B001AF" w14:textId="034F1EE6" w:rsidR="00707D71" w:rsidRPr="00E82B2C" w:rsidRDefault="00707D71" w:rsidP="0048451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264A0C6B" w14:textId="77777777" w:rsidR="00851945" w:rsidRPr="00E82B2C" w:rsidRDefault="00851945" w:rsidP="00851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D97AE" w14:textId="4AB7CAEF" w:rsidR="00707D71" w:rsidRPr="00E82B2C" w:rsidRDefault="00707D71" w:rsidP="00D2581A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E82B2C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E82B2C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และนโยบายการกำหนดราคา</w:t>
      </w:r>
      <w:r w:rsidRPr="00E82B2C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E82B2C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E82B2C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E82B2C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/>
          <w:bCs/>
          <w:sz w:val="30"/>
          <w:szCs w:val="30"/>
        </w:rPr>
        <w:t>2</w:t>
      </w:r>
      <w:r w:rsidR="00CD40F4" w:rsidRPr="00E82B2C">
        <w:rPr>
          <w:rFonts w:asciiTheme="majorBidi" w:hAnsiTheme="majorBidi" w:cs="Angsana New"/>
          <w:bCs/>
          <w:sz w:val="30"/>
          <w:szCs w:val="30"/>
        </w:rPr>
        <w:t>56</w:t>
      </w:r>
      <w:r w:rsidR="00D91AE6" w:rsidRPr="00E82B2C">
        <w:rPr>
          <w:rFonts w:asciiTheme="majorBidi" w:hAnsiTheme="majorBidi" w:cs="Angsana New"/>
          <w:bCs/>
          <w:sz w:val="30"/>
          <w:szCs w:val="30"/>
        </w:rPr>
        <w:t>7</w:t>
      </w:r>
    </w:p>
    <w:p w14:paraId="6706A948" w14:textId="3E7EBB33" w:rsidR="00707D71" w:rsidRPr="00E82B2C" w:rsidRDefault="00707D7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9269D3" w:rsidRPr="00707D71" w14:paraId="7BBF4630" w14:textId="77777777" w:rsidTr="00DB445C">
        <w:trPr>
          <w:tblHeader/>
        </w:trPr>
        <w:tc>
          <w:tcPr>
            <w:tcW w:w="4500" w:type="dxa"/>
            <w:gridSpan w:val="2"/>
          </w:tcPr>
          <w:p w14:paraId="33D38C11" w14:textId="0D77A31D" w:rsidR="009269D3" w:rsidRPr="00707D71" w:rsidRDefault="009269D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2" w:name="_Hlk164371006"/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</w:tcPr>
          <w:p w14:paraId="21DDD16A" w14:textId="0E62C91A" w:rsidR="009269D3" w:rsidRPr="00707D71" w:rsidRDefault="009269D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5B79A49" w14:textId="77777777" w:rsidR="009269D3" w:rsidRPr="00707D71" w:rsidRDefault="009269D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28811996" w14:textId="402CDF07" w:rsidR="009269D3" w:rsidRPr="00707D71" w:rsidRDefault="009269D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269D3" w:rsidRPr="00707D71" w14:paraId="4F952BB9" w14:textId="77777777" w:rsidTr="00DB445C">
        <w:trPr>
          <w:tblHeader/>
        </w:trPr>
        <w:tc>
          <w:tcPr>
            <w:tcW w:w="4500" w:type="dxa"/>
            <w:gridSpan w:val="2"/>
          </w:tcPr>
          <w:p w14:paraId="4F1D605B" w14:textId="315CDF70" w:rsidR="00707D71" w:rsidRPr="00707D71" w:rsidRDefault="00707D7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A33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A338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A338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004" w:type="dxa"/>
          </w:tcPr>
          <w:p w14:paraId="35067028" w14:textId="208F5851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8A765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30973FD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CB3995D" w14:textId="32C1BFF5" w:rsidR="00707D71" w:rsidRPr="00707D71" w:rsidRDefault="009269D3" w:rsidP="009269D3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8A7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010F4035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11EE64E" w14:textId="3B20E91E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8A765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97608E4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03FEDDE" w14:textId="12EC32A3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8A765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9269D3" w:rsidRPr="00707D71" w14:paraId="546BAC1B" w14:textId="77777777" w:rsidTr="00DB445C">
        <w:trPr>
          <w:tblHeader/>
        </w:trPr>
        <w:tc>
          <w:tcPr>
            <w:tcW w:w="3870" w:type="dxa"/>
          </w:tcPr>
          <w:p w14:paraId="24CB2206" w14:textId="36FCF689" w:rsidR="009269D3" w:rsidRPr="00707D71" w:rsidRDefault="009269D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E500B2" w14:textId="77777777" w:rsidR="009269D3" w:rsidRPr="00707D71" w:rsidRDefault="009269D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66292B36" w14:textId="3A775E22" w:rsidR="009269D3" w:rsidRPr="00707D71" w:rsidRDefault="009269D3" w:rsidP="009269D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9D3" w:rsidRPr="00707D71" w14:paraId="2ACBEB96" w14:textId="77777777" w:rsidTr="00DB445C">
        <w:tc>
          <w:tcPr>
            <w:tcW w:w="3870" w:type="dxa"/>
          </w:tcPr>
          <w:p w14:paraId="2C7F176B" w14:textId="284DDDED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630" w:type="dxa"/>
            <w:vAlign w:val="bottom"/>
          </w:tcPr>
          <w:p w14:paraId="22B22B48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33209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769DA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D8B8E4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DDF58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7207396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FF28F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D3861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4909" w:rsidRPr="00DB445C" w14:paraId="77496688" w14:textId="77777777">
        <w:tc>
          <w:tcPr>
            <w:tcW w:w="3870" w:type="dxa"/>
          </w:tcPr>
          <w:p w14:paraId="693D1848" w14:textId="2693D075" w:rsidR="00C34909" w:rsidRPr="00DB445C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67D9802F" w14:textId="77777777" w:rsidR="00C34909" w:rsidRPr="00DB445C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E1778D9" w14:textId="376D4A23" w:rsidR="00C34909" w:rsidRPr="00DB445C" w:rsidRDefault="0017117E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83D448" w14:textId="77777777" w:rsidR="00C34909" w:rsidRPr="00DB445C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D739185" w14:textId="00F9DE81" w:rsidR="00C34909" w:rsidRPr="00DB445C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45A25A1B" w14:textId="77777777" w:rsidR="00C34909" w:rsidRPr="00DB445C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0679FE5" w14:textId="43D95BC4" w:rsidR="00C34909" w:rsidRPr="00DB445C" w:rsidRDefault="0017117E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26DBEC1" w14:textId="77777777" w:rsidR="00C34909" w:rsidRPr="00DB445C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73BAC2F" w14:textId="7038AD7F" w:rsidR="00C34909" w:rsidRPr="00DB445C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C34909" w:rsidRPr="00707D71" w14:paraId="531CF1E0" w14:textId="77777777">
        <w:tc>
          <w:tcPr>
            <w:tcW w:w="3870" w:type="dxa"/>
          </w:tcPr>
          <w:p w14:paraId="51D5FD75" w14:textId="12146E3B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9695C48" w14:textId="77777777" w:rsidR="00C34909" w:rsidRPr="00707D71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A05E369" w14:textId="5F7B50D9" w:rsidR="00C34909" w:rsidRPr="00707D71" w:rsidRDefault="0017117E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56,489</w:t>
            </w:r>
          </w:p>
        </w:tc>
        <w:tc>
          <w:tcPr>
            <w:tcW w:w="236" w:type="dxa"/>
            <w:vAlign w:val="bottom"/>
          </w:tcPr>
          <w:p w14:paraId="4EF22842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AFF4238" w14:textId="1521DB5E" w:rsidR="00C34909" w:rsidRPr="00707D71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139,340</w:t>
            </w:r>
          </w:p>
        </w:tc>
        <w:tc>
          <w:tcPr>
            <w:tcW w:w="243" w:type="dxa"/>
            <w:vAlign w:val="bottom"/>
          </w:tcPr>
          <w:p w14:paraId="6D9C3ACE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88D039" w14:textId="7BF7C8BB" w:rsidR="00C34909" w:rsidRPr="00707D71" w:rsidRDefault="0017117E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51,036</w:t>
            </w:r>
          </w:p>
        </w:tc>
        <w:tc>
          <w:tcPr>
            <w:tcW w:w="236" w:type="dxa"/>
            <w:vAlign w:val="bottom"/>
          </w:tcPr>
          <w:p w14:paraId="24A8D707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C4DE37B" w14:textId="3B205B37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133,116</w:t>
            </w:r>
          </w:p>
        </w:tc>
      </w:tr>
      <w:tr w:rsidR="00C34909" w:rsidRPr="00707D71" w14:paraId="496F7B67" w14:textId="77777777">
        <w:tc>
          <w:tcPr>
            <w:tcW w:w="3870" w:type="dxa"/>
          </w:tcPr>
          <w:p w14:paraId="1877F286" w14:textId="77777777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C9FB17B" w14:textId="77777777" w:rsidR="00C34909" w:rsidRPr="00707D71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5689B5E" w14:textId="77777777" w:rsidR="00C34909" w:rsidRPr="00707D71" w:rsidRDefault="00C34909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1D3D44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1C4248F" w14:textId="77777777" w:rsidR="00C34909" w:rsidRPr="00707D71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BB4708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7A0E9E1" w14:textId="77777777" w:rsidR="00C34909" w:rsidRPr="00707D71" w:rsidRDefault="00C34909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392CC4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3770E61" w14:textId="77777777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4909" w:rsidRPr="00707D71" w14:paraId="1784C0F7" w14:textId="77777777">
        <w:tc>
          <w:tcPr>
            <w:tcW w:w="3870" w:type="dxa"/>
          </w:tcPr>
          <w:p w14:paraId="54DDF8EE" w14:textId="2CC14A5C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" w:type="dxa"/>
            <w:vAlign w:val="bottom"/>
          </w:tcPr>
          <w:p w14:paraId="62A3AC7C" w14:textId="77777777" w:rsidR="00C34909" w:rsidRPr="00707D71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C1CEBB6" w14:textId="77777777" w:rsidR="00C34909" w:rsidRPr="00707D71" w:rsidRDefault="00C34909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8B76B7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D561CE7" w14:textId="77777777" w:rsidR="00C34909" w:rsidRPr="00707D71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9F9C43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53AA815" w14:textId="2504975C" w:rsidR="00C34909" w:rsidRPr="00707D71" w:rsidRDefault="00C34909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4EFD48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F5769DB" w14:textId="77777777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4909" w:rsidRPr="00707D71" w14:paraId="77923A63" w14:textId="77777777">
        <w:tc>
          <w:tcPr>
            <w:tcW w:w="3870" w:type="dxa"/>
          </w:tcPr>
          <w:p w14:paraId="5AEB855E" w14:textId="5F6291C1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868457C" w14:textId="77777777" w:rsidR="00C34909" w:rsidRPr="00707D71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33E73D2" w14:textId="32EBF038" w:rsidR="00C34909" w:rsidRPr="00707D71" w:rsidRDefault="003E4E60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236" w:type="dxa"/>
            <w:vAlign w:val="bottom"/>
          </w:tcPr>
          <w:p w14:paraId="3DEE2DF5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565F4C8" w14:textId="6CCF67A1" w:rsidR="00C34909" w:rsidRPr="00707D71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243" w:type="dxa"/>
            <w:vAlign w:val="bottom"/>
          </w:tcPr>
          <w:p w14:paraId="636C8242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4CE0381" w14:textId="735D25AD" w:rsidR="00C34909" w:rsidRPr="00707D71" w:rsidRDefault="003E4E60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236" w:type="dxa"/>
            <w:vAlign w:val="bottom"/>
          </w:tcPr>
          <w:p w14:paraId="7E694A6B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858F3EB" w14:textId="49432789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</w:tr>
      <w:tr w:rsidR="00C34909" w:rsidRPr="00707D71" w14:paraId="0E4198A1" w14:textId="77777777">
        <w:tc>
          <w:tcPr>
            <w:tcW w:w="3870" w:type="dxa"/>
          </w:tcPr>
          <w:p w14:paraId="62254C4B" w14:textId="3BAE1574" w:rsidR="00C34909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BECC238" w14:textId="77777777" w:rsidR="00C34909" w:rsidRPr="00707D71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4E3CA8A" w14:textId="206B5BAE" w:rsidR="00C34909" w:rsidRDefault="003E4E60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DF510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B0F33FC" w14:textId="6024842F" w:rsidR="00C34909" w:rsidRPr="00707D71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14A4E33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AA6B38C" w14:textId="7130629B" w:rsidR="00C34909" w:rsidRDefault="003E4E60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  <w:tc>
          <w:tcPr>
            <w:tcW w:w="236" w:type="dxa"/>
            <w:vAlign w:val="bottom"/>
          </w:tcPr>
          <w:p w14:paraId="1842E478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9438491" w14:textId="1F2BD775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</w:tr>
      <w:tr w:rsidR="00C34909" w:rsidRPr="00707D71" w14:paraId="59A05A8A" w14:textId="77777777">
        <w:tc>
          <w:tcPr>
            <w:tcW w:w="3870" w:type="dxa"/>
          </w:tcPr>
          <w:p w14:paraId="3FD6D4C3" w14:textId="5EAAEF70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2FAD0CCA" w14:textId="77777777" w:rsidR="00C34909" w:rsidRPr="00707D71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CD073F5" w14:textId="7447FFEB" w:rsidR="00C34909" w:rsidRPr="00707D71" w:rsidRDefault="003E4E60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24,009</w:t>
            </w:r>
          </w:p>
        </w:tc>
        <w:tc>
          <w:tcPr>
            <w:tcW w:w="236" w:type="dxa"/>
            <w:vAlign w:val="bottom"/>
          </w:tcPr>
          <w:p w14:paraId="03FD37ED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457423C" w14:textId="548C4D3B" w:rsidR="00C34909" w:rsidRPr="00707D71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25,071</w:t>
            </w:r>
          </w:p>
        </w:tc>
        <w:tc>
          <w:tcPr>
            <w:tcW w:w="243" w:type="dxa"/>
            <w:vAlign w:val="bottom"/>
          </w:tcPr>
          <w:p w14:paraId="4294C80C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0CB3C70" w14:textId="653C0658" w:rsidR="00C34909" w:rsidRPr="00707D71" w:rsidRDefault="003E4E60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24,009</w:t>
            </w:r>
          </w:p>
        </w:tc>
        <w:tc>
          <w:tcPr>
            <w:tcW w:w="236" w:type="dxa"/>
            <w:vAlign w:val="bottom"/>
          </w:tcPr>
          <w:p w14:paraId="6FDA8AD9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E0D91D5" w14:textId="31F14E8A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25,071</w:t>
            </w:r>
          </w:p>
        </w:tc>
      </w:tr>
      <w:tr w:rsidR="00635D73" w:rsidRPr="00707D71" w14:paraId="07F8E124" w14:textId="77777777" w:rsidTr="00DB445C">
        <w:tc>
          <w:tcPr>
            <w:tcW w:w="3870" w:type="dxa"/>
          </w:tcPr>
          <w:p w14:paraId="7D8EF15F" w14:textId="77777777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FCEB99A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8B33EF5" w14:textId="77777777" w:rsidR="00635D73" w:rsidRPr="00707D71" w:rsidRDefault="00635D73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831A24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38EA874" w14:textId="77777777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2E127A8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2BB36BF" w14:textId="4907110B" w:rsidR="00635D73" w:rsidRPr="00707D71" w:rsidRDefault="00635D73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32FE147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EE23ADC" w14:textId="77777777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5D73" w:rsidRPr="00707D71" w14:paraId="1CBDC895" w14:textId="77777777" w:rsidTr="00DB445C">
        <w:tc>
          <w:tcPr>
            <w:tcW w:w="3870" w:type="dxa"/>
          </w:tcPr>
          <w:p w14:paraId="54CCE235" w14:textId="6C92AF2F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30" w:type="dxa"/>
            <w:vAlign w:val="bottom"/>
          </w:tcPr>
          <w:p w14:paraId="530F0157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1B34AA4" w14:textId="77777777" w:rsidR="00635D73" w:rsidRPr="00707D71" w:rsidRDefault="00635D73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43157F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69C9183" w14:textId="77777777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F874069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2BEAC40" w14:textId="5CED5405" w:rsidR="00635D73" w:rsidRPr="00707D71" w:rsidRDefault="00635D73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E2DE42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57536A3" w14:textId="77777777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4909" w:rsidRPr="00707D71" w14:paraId="390A693F" w14:textId="77777777">
        <w:tc>
          <w:tcPr>
            <w:tcW w:w="3870" w:type="dxa"/>
          </w:tcPr>
          <w:p w14:paraId="37C4CCE7" w14:textId="63FF01E4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3F58C6B" w14:textId="77777777" w:rsidR="00C34909" w:rsidRPr="00707D71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E1897D2" w14:textId="147F411A" w:rsidR="00C34909" w:rsidRPr="00707D71" w:rsidRDefault="003E4E60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63,399</w:t>
            </w:r>
          </w:p>
        </w:tc>
        <w:tc>
          <w:tcPr>
            <w:tcW w:w="236" w:type="dxa"/>
            <w:vAlign w:val="bottom"/>
          </w:tcPr>
          <w:p w14:paraId="208540E9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317FA85" w14:textId="5716F129" w:rsidR="00C34909" w:rsidRPr="00707D71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33,874</w:t>
            </w:r>
          </w:p>
        </w:tc>
        <w:tc>
          <w:tcPr>
            <w:tcW w:w="243" w:type="dxa"/>
            <w:vAlign w:val="bottom"/>
          </w:tcPr>
          <w:p w14:paraId="39F28BEB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8EE9AC7" w14:textId="7EE4AEB4" w:rsidR="00C34909" w:rsidRPr="00707D71" w:rsidRDefault="0017117E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63,399</w:t>
            </w:r>
          </w:p>
        </w:tc>
        <w:tc>
          <w:tcPr>
            <w:tcW w:w="236" w:type="dxa"/>
            <w:vAlign w:val="bottom"/>
          </w:tcPr>
          <w:p w14:paraId="64B4870D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CADF7DA" w14:textId="16CCBA1E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33,874</w:t>
            </w:r>
          </w:p>
        </w:tc>
      </w:tr>
      <w:tr w:rsidR="00C34909" w:rsidRPr="00DB445C" w14:paraId="2413027E" w14:textId="77777777">
        <w:tc>
          <w:tcPr>
            <w:tcW w:w="3870" w:type="dxa"/>
          </w:tcPr>
          <w:p w14:paraId="685CC348" w14:textId="77777777" w:rsidR="00C34909" w:rsidRPr="00DB445C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9BC7DFE" w14:textId="77777777" w:rsidR="00C34909" w:rsidRPr="00DB445C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F3A5522" w14:textId="70F13F82" w:rsidR="00C34909" w:rsidRPr="00DB445C" w:rsidRDefault="003E4E60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E0EDB7" w14:textId="77777777" w:rsidR="00C34909" w:rsidRPr="00DB445C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F0C62B1" w14:textId="65068232" w:rsidR="00C34909" w:rsidRPr="00DB445C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932F8A3" w14:textId="77777777" w:rsidR="00C34909" w:rsidRPr="00DB445C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3798B56" w14:textId="260F2508" w:rsidR="00C34909" w:rsidRPr="00DB445C" w:rsidRDefault="0017117E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E3417A" w14:textId="77777777" w:rsidR="00C34909" w:rsidRPr="00DB445C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153B9FE" w14:textId="4EC274F6" w:rsidR="00C34909" w:rsidRPr="00DB445C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</w:tr>
      <w:tr w:rsidR="00C34909" w:rsidRPr="00707D71" w14:paraId="53C5F6C0" w14:textId="77777777">
        <w:tc>
          <w:tcPr>
            <w:tcW w:w="3870" w:type="dxa"/>
          </w:tcPr>
          <w:p w14:paraId="5F7463E3" w14:textId="3725B957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0F28D8AE" w14:textId="77777777" w:rsidR="00C34909" w:rsidRPr="00707D71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0D3D31" w14:textId="6EA1411A" w:rsidR="00C34909" w:rsidRPr="00707D71" w:rsidRDefault="003E4E60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199,123</w:t>
            </w:r>
          </w:p>
        </w:tc>
        <w:tc>
          <w:tcPr>
            <w:tcW w:w="236" w:type="dxa"/>
            <w:vAlign w:val="bottom"/>
          </w:tcPr>
          <w:p w14:paraId="6FF13A31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4526F40" w14:textId="18E9B03F" w:rsidR="00C34909" w:rsidRPr="00707D71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217,091</w:t>
            </w:r>
          </w:p>
        </w:tc>
        <w:tc>
          <w:tcPr>
            <w:tcW w:w="243" w:type="dxa"/>
            <w:vAlign w:val="bottom"/>
          </w:tcPr>
          <w:p w14:paraId="3982B10F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5CF58E0" w14:textId="6B663F06" w:rsidR="00C34909" w:rsidRPr="00707D71" w:rsidRDefault="0017117E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199,123</w:t>
            </w:r>
          </w:p>
        </w:tc>
        <w:tc>
          <w:tcPr>
            <w:tcW w:w="236" w:type="dxa"/>
            <w:vAlign w:val="bottom"/>
          </w:tcPr>
          <w:p w14:paraId="5E916DB4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C2A748D" w14:textId="5159FE02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217,091</w:t>
            </w:r>
          </w:p>
        </w:tc>
      </w:tr>
      <w:tr w:rsidR="00C34909" w:rsidRPr="00707D71" w14:paraId="1308D805" w14:textId="77777777">
        <w:tc>
          <w:tcPr>
            <w:tcW w:w="3870" w:type="dxa"/>
          </w:tcPr>
          <w:p w14:paraId="6C98000F" w14:textId="77777777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E473743" w14:textId="77777777" w:rsidR="00C34909" w:rsidRPr="00707D71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1FC9E7" w14:textId="77777777" w:rsidR="00C34909" w:rsidRPr="00707D71" w:rsidRDefault="00C34909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915E1D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ED4450B" w14:textId="77777777" w:rsidR="00C34909" w:rsidRPr="00707D71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0698DEB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761875" w14:textId="131B82D3" w:rsidR="00C34909" w:rsidRPr="00707D71" w:rsidRDefault="00C34909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95212A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92607E0" w14:textId="77777777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4909" w:rsidRPr="00707D71" w14:paraId="78D95EEB" w14:textId="77777777" w:rsidTr="00DB445C">
        <w:tc>
          <w:tcPr>
            <w:tcW w:w="3870" w:type="dxa"/>
          </w:tcPr>
          <w:p w14:paraId="555401C5" w14:textId="315AF0EE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12D4C720" w14:textId="77777777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7E7C0F7" w14:textId="77777777" w:rsidR="00C34909" w:rsidRPr="00707D71" w:rsidRDefault="00C34909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E268E5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DEF6A0" w14:textId="77777777" w:rsidR="00C34909" w:rsidRPr="00707D71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A8455F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E7A20E8" w14:textId="491DB0FC" w:rsidR="00C34909" w:rsidRPr="00707D71" w:rsidRDefault="00C34909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4D447D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4951F1" w14:textId="77777777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909" w:rsidRPr="00707D71" w14:paraId="0E1784C1" w14:textId="77777777">
        <w:tc>
          <w:tcPr>
            <w:tcW w:w="3870" w:type="dxa"/>
          </w:tcPr>
          <w:p w14:paraId="3F8F4802" w14:textId="5A84FC77" w:rsidR="00C34909" w:rsidRPr="00707D71" w:rsidRDefault="00C34909" w:rsidP="00C3490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0" w:type="dxa"/>
            <w:vAlign w:val="bottom"/>
          </w:tcPr>
          <w:p w14:paraId="76CA5D06" w14:textId="77777777" w:rsidR="00C34909" w:rsidRPr="00707D71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C5FA963" w14:textId="6A581754" w:rsidR="00C34909" w:rsidRPr="00F70A7D" w:rsidRDefault="00530096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51,731</w:t>
            </w:r>
          </w:p>
        </w:tc>
        <w:tc>
          <w:tcPr>
            <w:tcW w:w="236" w:type="dxa"/>
            <w:vAlign w:val="bottom"/>
          </w:tcPr>
          <w:p w14:paraId="0CF21EB3" w14:textId="77777777" w:rsidR="00C34909" w:rsidRPr="00F70A7D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F906370" w14:textId="25897BB0" w:rsidR="00C34909" w:rsidRPr="00F70A7D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44,966</w:t>
            </w:r>
          </w:p>
        </w:tc>
        <w:tc>
          <w:tcPr>
            <w:tcW w:w="243" w:type="dxa"/>
            <w:vAlign w:val="bottom"/>
          </w:tcPr>
          <w:p w14:paraId="21439230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4BEE64" w14:textId="2F9BB0F4" w:rsidR="00C34909" w:rsidRPr="00707D71" w:rsidRDefault="00463A47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5300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,980</w:t>
            </w:r>
          </w:p>
        </w:tc>
        <w:tc>
          <w:tcPr>
            <w:tcW w:w="236" w:type="dxa"/>
            <w:vAlign w:val="bottom"/>
          </w:tcPr>
          <w:p w14:paraId="54053996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77EFF5D" w14:textId="374B2ADD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37,244</w:t>
            </w:r>
          </w:p>
        </w:tc>
      </w:tr>
      <w:tr w:rsidR="00C34909" w:rsidRPr="00707D71" w14:paraId="0DF0AC71" w14:textId="77777777" w:rsidTr="00851945">
        <w:tc>
          <w:tcPr>
            <w:tcW w:w="3870" w:type="dxa"/>
          </w:tcPr>
          <w:p w14:paraId="374C9E28" w14:textId="47239908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30" w:type="dxa"/>
            <w:vAlign w:val="bottom"/>
          </w:tcPr>
          <w:p w14:paraId="115C274C" w14:textId="77777777" w:rsidR="00C34909" w:rsidRPr="00707D71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75C3C05" w14:textId="7E068563" w:rsidR="00C34909" w:rsidRPr="00F70A7D" w:rsidRDefault="00530096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2,986</w:t>
            </w:r>
          </w:p>
        </w:tc>
        <w:tc>
          <w:tcPr>
            <w:tcW w:w="236" w:type="dxa"/>
            <w:vAlign w:val="bottom"/>
          </w:tcPr>
          <w:p w14:paraId="48774224" w14:textId="77777777" w:rsidR="00C34909" w:rsidRPr="00F70A7D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2312D01" w14:textId="048D7AEA" w:rsidR="00C34909" w:rsidRPr="00F70A7D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3,102</w:t>
            </w:r>
          </w:p>
        </w:tc>
        <w:tc>
          <w:tcPr>
            <w:tcW w:w="243" w:type="dxa"/>
            <w:vAlign w:val="bottom"/>
          </w:tcPr>
          <w:p w14:paraId="5398559B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618F7C6" w14:textId="25305A4B" w:rsidR="00C34909" w:rsidRPr="00707D71" w:rsidRDefault="00530096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2,919</w:t>
            </w:r>
          </w:p>
        </w:tc>
        <w:tc>
          <w:tcPr>
            <w:tcW w:w="236" w:type="dxa"/>
            <w:vAlign w:val="bottom"/>
          </w:tcPr>
          <w:p w14:paraId="56E61FF3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5648FE2" w14:textId="08B510AB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3,001</w:t>
            </w:r>
          </w:p>
        </w:tc>
      </w:tr>
      <w:tr w:rsidR="00C34909" w:rsidRPr="00707D71" w14:paraId="0AD690D1" w14:textId="77777777" w:rsidTr="00851945">
        <w:tc>
          <w:tcPr>
            <w:tcW w:w="3870" w:type="dxa"/>
          </w:tcPr>
          <w:p w14:paraId="7825B586" w14:textId="3E1B35DE" w:rsidR="00C34909" w:rsidRPr="004000BC" w:rsidRDefault="00C34909" w:rsidP="00C3490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0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59B1DD13" w14:textId="77777777" w:rsidR="00C34909" w:rsidRPr="00707D71" w:rsidRDefault="00C34909" w:rsidP="00C3490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B0470" w14:textId="68781AB9" w:rsidR="00C34909" w:rsidRPr="00F70A7D" w:rsidRDefault="00530096" w:rsidP="00C3490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54,717</w:t>
            </w:r>
          </w:p>
        </w:tc>
        <w:tc>
          <w:tcPr>
            <w:tcW w:w="236" w:type="dxa"/>
            <w:vAlign w:val="bottom"/>
          </w:tcPr>
          <w:p w14:paraId="6565EAB1" w14:textId="77777777" w:rsidR="00C34909" w:rsidRPr="00F70A7D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7660" w14:textId="1E9E85E3" w:rsidR="00C34909" w:rsidRPr="00F70A7D" w:rsidRDefault="00C34909" w:rsidP="00C34909">
            <w:pPr>
              <w:pStyle w:val="block"/>
              <w:tabs>
                <w:tab w:val="decimal" w:pos="720"/>
              </w:tabs>
              <w:spacing w:after="0" w:line="240" w:lineRule="auto"/>
              <w:ind w:left="0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48,068</w:t>
            </w:r>
          </w:p>
        </w:tc>
        <w:tc>
          <w:tcPr>
            <w:tcW w:w="243" w:type="dxa"/>
            <w:vAlign w:val="bottom"/>
          </w:tcPr>
          <w:p w14:paraId="446EEDD5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6DD9E" w14:textId="193AC76D" w:rsidR="00C34909" w:rsidRPr="00707D71" w:rsidRDefault="00530096" w:rsidP="00C3490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48,899</w:t>
            </w:r>
          </w:p>
        </w:tc>
        <w:tc>
          <w:tcPr>
            <w:tcW w:w="236" w:type="dxa"/>
            <w:vAlign w:val="bottom"/>
          </w:tcPr>
          <w:p w14:paraId="1290DD0E" w14:textId="77777777" w:rsidR="00C34909" w:rsidRPr="00707D71" w:rsidRDefault="00C34909" w:rsidP="00C3490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D0FDE" w14:textId="19A689EA" w:rsidR="00C34909" w:rsidRPr="00707D71" w:rsidRDefault="00C34909" w:rsidP="00C3490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40,245</w:t>
            </w:r>
          </w:p>
        </w:tc>
      </w:tr>
      <w:bookmarkEnd w:id="2"/>
    </w:tbl>
    <w:p w14:paraId="1EE075FC" w14:textId="35801422" w:rsidR="00A70167" w:rsidRDefault="00A7016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E6F92" w14:textId="77777777" w:rsidR="00742BB0" w:rsidRDefault="00742BB0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85375" w14:textId="77777777" w:rsidR="006A46C7" w:rsidRDefault="006A46C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0E3D2D" w14:textId="77777777" w:rsidR="00D91AE6" w:rsidRDefault="00D91AE6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E651D" w14:textId="77777777" w:rsidR="00851784" w:rsidRDefault="00851784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A006DB" w14:textId="77777777" w:rsidR="00851945" w:rsidRDefault="00851945" w:rsidP="004A7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188FA" w14:textId="30355104" w:rsidR="004000BC" w:rsidRDefault="004000BC" w:rsidP="00A04013">
      <w:pPr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ยอดคงเหลือกับบุลคลหรือกิจการที่เกี่ยวข้องกัน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AA3382">
        <w:rPr>
          <w:rFonts w:ascii="Angsana New" w:hAnsi="Angsana New" w:cs="Angsana New"/>
          <w:sz w:val="30"/>
          <w:szCs w:val="30"/>
        </w:rPr>
        <w:t xml:space="preserve">30 </w:t>
      </w:r>
      <w:r w:rsidR="00AA3382">
        <w:rPr>
          <w:rFonts w:ascii="Angsana New" w:hAnsi="Angsana New" w:cs="Angsana New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="00CD40F4" w:rsidRPr="00CD40F4">
        <w:rPr>
          <w:rFonts w:ascii="Angsana New" w:hAnsi="Angsana New" w:cs="Angsana New"/>
          <w:sz w:val="30"/>
          <w:szCs w:val="30"/>
        </w:rPr>
        <w:t>56</w:t>
      </w:r>
      <w:r w:rsidR="00D91AE6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</w:t>
      </w:r>
      <w:r w:rsidR="00CD40F4" w:rsidRPr="00CD40F4">
        <w:rPr>
          <w:rFonts w:ascii="Angsana New" w:hAnsi="Angsana New" w:cs="Angsana New"/>
          <w:sz w:val="30"/>
          <w:szCs w:val="30"/>
        </w:rPr>
        <w:t>56</w:t>
      </w:r>
      <w:r w:rsidR="00D91AE6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1200636" w14:textId="77777777" w:rsidR="00A04013" w:rsidRPr="00A04013" w:rsidRDefault="00A04013" w:rsidP="00A04013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F55016" w:rsidRPr="00707D71" w14:paraId="2457EAD4" w14:textId="77777777">
        <w:trPr>
          <w:tblHeader/>
        </w:trPr>
        <w:tc>
          <w:tcPr>
            <w:tcW w:w="4500" w:type="dxa"/>
            <w:gridSpan w:val="2"/>
          </w:tcPr>
          <w:p w14:paraId="6E89CF34" w14:textId="6089AC58" w:rsidR="00F55016" w:rsidRPr="00707D71" w:rsidRDefault="00F550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4" w:type="dxa"/>
            <w:gridSpan w:val="3"/>
          </w:tcPr>
          <w:p w14:paraId="37DEDDCD" w14:textId="77777777" w:rsidR="00F55016" w:rsidRPr="00707D71" w:rsidRDefault="00F5501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BEFC820" w14:textId="77777777" w:rsidR="00F55016" w:rsidRPr="00707D71" w:rsidRDefault="00F5501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38DD7ED8" w14:textId="77777777" w:rsidR="00F55016" w:rsidRPr="00707D71" w:rsidRDefault="00F5501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91AE6" w:rsidRPr="00707D71" w14:paraId="644118D8" w14:textId="77777777">
        <w:trPr>
          <w:tblHeader/>
        </w:trPr>
        <w:tc>
          <w:tcPr>
            <w:tcW w:w="4500" w:type="dxa"/>
            <w:gridSpan w:val="2"/>
          </w:tcPr>
          <w:p w14:paraId="6D779608" w14:textId="1CA59626" w:rsidR="00D91AE6" w:rsidRPr="00707D71" w:rsidRDefault="00D91AE6" w:rsidP="00D91A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FC391F1" w14:textId="145487CF" w:rsidR="00D91AE6" w:rsidRPr="00707D71" w:rsidRDefault="00AA3382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2CC286B8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DB71537" w14:textId="3272F787" w:rsidR="00D91AE6" w:rsidRPr="00707D71" w:rsidRDefault="00D91AE6" w:rsidP="00D91AE6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33B5A6B0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C88142" w14:textId="0ED77038" w:rsidR="00D91AE6" w:rsidRPr="00707D71" w:rsidRDefault="00AA3382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59139A37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01016A1" w14:textId="183B5776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91AE6" w:rsidRPr="00707D71" w14:paraId="03F035F2" w14:textId="77777777">
        <w:trPr>
          <w:tblHeader/>
        </w:trPr>
        <w:tc>
          <w:tcPr>
            <w:tcW w:w="4500" w:type="dxa"/>
            <w:gridSpan w:val="2"/>
          </w:tcPr>
          <w:p w14:paraId="5BD88FFF" w14:textId="392FBD8C" w:rsidR="00D91AE6" w:rsidRPr="00707D71" w:rsidRDefault="00D91AE6" w:rsidP="00D91A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E190055" w14:textId="524DEF6F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02E766D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181FA41" w14:textId="501F610E" w:rsidR="00D91AE6" w:rsidRPr="00707D71" w:rsidRDefault="00D91AE6" w:rsidP="00D91AE6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026A7479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902E5CD" w14:textId="3864D4EA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F36CAE3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4120FAD" w14:textId="7BA99061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F55016" w:rsidRPr="00707D71" w14:paraId="413F26F0" w14:textId="77777777">
        <w:trPr>
          <w:tblHeader/>
        </w:trPr>
        <w:tc>
          <w:tcPr>
            <w:tcW w:w="3870" w:type="dxa"/>
          </w:tcPr>
          <w:p w14:paraId="31522D14" w14:textId="77777777" w:rsidR="00F55016" w:rsidRPr="00707D71" w:rsidRDefault="00F55016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981987" w14:textId="77777777" w:rsidR="00F55016" w:rsidRPr="00707D71" w:rsidRDefault="00F550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3E1831E6" w14:textId="77777777" w:rsidR="00F55016" w:rsidRPr="00707D71" w:rsidRDefault="00F5501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39F3" w:rsidRPr="00707D71" w14:paraId="335FCFD0" w14:textId="77777777">
        <w:tc>
          <w:tcPr>
            <w:tcW w:w="4500" w:type="dxa"/>
            <w:gridSpan w:val="2"/>
          </w:tcPr>
          <w:p w14:paraId="6B8A22B5" w14:textId="317FBB50" w:rsidR="003B39F3" w:rsidRPr="00707D71" w:rsidRDefault="003B39F3" w:rsidP="003C432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และลูกหนี้</w:t>
            </w:r>
            <w:r w:rsidR="00564B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5194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="0085194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851945"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ไม่รวมค่าเผื่อผลขาดทุน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004" w:type="dxa"/>
            <w:vAlign w:val="bottom"/>
          </w:tcPr>
          <w:p w14:paraId="2D6272B1" w14:textId="77777777" w:rsidR="003B39F3" w:rsidRPr="00707D71" w:rsidRDefault="003B39F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D6AA5F" w14:textId="77777777" w:rsidR="003B39F3" w:rsidRPr="00707D71" w:rsidRDefault="003B39F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A52CF96" w14:textId="77777777" w:rsidR="003B39F3" w:rsidRPr="00707D71" w:rsidRDefault="003B39F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5F27580" w14:textId="77777777" w:rsidR="003B39F3" w:rsidRPr="00707D71" w:rsidRDefault="003B39F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1927856" w14:textId="77777777" w:rsidR="003B39F3" w:rsidRPr="00707D71" w:rsidRDefault="003B39F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1F1DA2" w14:textId="77777777" w:rsidR="003B39F3" w:rsidRPr="00707D71" w:rsidRDefault="003B39F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3C0B801" w14:textId="77777777" w:rsidR="003B39F3" w:rsidRPr="00707D71" w:rsidRDefault="003B39F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6D0071D2" w14:textId="77777777">
        <w:tc>
          <w:tcPr>
            <w:tcW w:w="3870" w:type="dxa"/>
          </w:tcPr>
          <w:p w14:paraId="7DB4230B" w14:textId="31AB08EA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02B15DF4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96DFDFB" w14:textId="5B2362F7" w:rsidR="00EA7843" w:rsidRPr="009E0A5A" w:rsidRDefault="00851784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36" w:type="dxa"/>
            <w:vAlign w:val="bottom"/>
          </w:tcPr>
          <w:p w14:paraId="3BB563B2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BE8885" w14:textId="16C8A348" w:rsidR="00EA7843" w:rsidRPr="009E0A5A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43" w:type="dxa"/>
            <w:vAlign w:val="bottom"/>
          </w:tcPr>
          <w:p w14:paraId="00881C87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0BB2217" w14:textId="6C0B8CFA" w:rsidR="00EA7843" w:rsidRPr="009E0A5A" w:rsidRDefault="00851784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36" w:type="dxa"/>
            <w:vAlign w:val="bottom"/>
          </w:tcPr>
          <w:p w14:paraId="261784EE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F5362C1" w14:textId="145769A4" w:rsidR="00EA7843" w:rsidRPr="009E0A5A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</w:tr>
      <w:tr w:rsidR="00EA7843" w:rsidRPr="00DB445C" w14:paraId="416079EA" w14:textId="77777777">
        <w:tc>
          <w:tcPr>
            <w:tcW w:w="3870" w:type="dxa"/>
          </w:tcPr>
          <w:p w14:paraId="451B7681" w14:textId="77777777" w:rsidR="00EA7843" w:rsidRPr="00DB445C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99E1E63" w14:textId="77777777" w:rsidR="00EA7843" w:rsidRPr="00DB445C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200888A" w14:textId="7798952A" w:rsidR="00EA7843" w:rsidRPr="009E0A5A" w:rsidRDefault="00851784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9830865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E60AF8" w14:textId="0F73C407" w:rsidR="00EA7843" w:rsidRPr="009E0A5A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E3FA4BC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A9F9591" w14:textId="2A05CCE2" w:rsidR="00EA7843" w:rsidRPr="009E0A5A" w:rsidRDefault="00851784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3,748</w:t>
            </w:r>
          </w:p>
        </w:tc>
        <w:tc>
          <w:tcPr>
            <w:tcW w:w="236" w:type="dxa"/>
            <w:vAlign w:val="bottom"/>
          </w:tcPr>
          <w:p w14:paraId="4739AA47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A462E07" w14:textId="5C3B195D" w:rsidR="00EA7843" w:rsidRPr="009E0A5A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</w:tr>
      <w:tr w:rsidR="00EA7843" w:rsidRPr="00707D71" w14:paraId="5CECD668" w14:textId="77777777">
        <w:tc>
          <w:tcPr>
            <w:tcW w:w="3870" w:type="dxa"/>
          </w:tcPr>
          <w:p w14:paraId="2D31E8C4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EBB6A1D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6E2BC3E" w14:textId="14F606D1" w:rsidR="00EA7843" w:rsidRPr="009E0A5A" w:rsidRDefault="00851784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13,070</w:t>
            </w:r>
          </w:p>
        </w:tc>
        <w:tc>
          <w:tcPr>
            <w:tcW w:w="236" w:type="dxa"/>
            <w:vAlign w:val="bottom"/>
          </w:tcPr>
          <w:p w14:paraId="635C6AF7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B807AC4" w14:textId="50672701" w:rsidR="00EA7843" w:rsidRPr="009E0A5A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43" w:type="dxa"/>
            <w:vAlign w:val="bottom"/>
          </w:tcPr>
          <w:p w14:paraId="3AF2A6C4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9F486E5" w14:textId="232A9D11" w:rsidR="00EA7843" w:rsidRPr="009E0A5A" w:rsidRDefault="00851784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5,956</w:t>
            </w:r>
          </w:p>
        </w:tc>
        <w:tc>
          <w:tcPr>
            <w:tcW w:w="236" w:type="dxa"/>
            <w:vAlign w:val="bottom"/>
          </w:tcPr>
          <w:p w14:paraId="04E7C2EE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A2DDFBB" w14:textId="22351EEB" w:rsidR="00EA7843" w:rsidRPr="009E0A5A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</w:tr>
      <w:tr w:rsidR="00EA7843" w:rsidRPr="00707D71" w14:paraId="2ECC4BED" w14:textId="77777777">
        <w:tc>
          <w:tcPr>
            <w:tcW w:w="3870" w:type="dxa"/>
          </w:tcPr>
          <w:p w14:paraId="04EA4CF2" w14:textId="77777777" w:rsidR="00EA7843" w:rsidRPr="0020342F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B968860" w14:textId="77777777" w:rsidR="00EA7843" w:rsidRPr="0020342F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8FAA803" w14:textId="77777777" w:rsidR="00EA7843" w:rsidRPr="0020342F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0C4C76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19DE2EC0" w14:textId="77777777" w:rsidR="00EA7843" w:rsidRPr="0020342F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B43418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B3F6D56" w14:textId="77777777" w:rsidR="00EA7843" w:rsidRPr="0020342F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525661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0C8B4CA" w14:textId="77777777" w:rsidR="00EA7843" w:rsidRPr="0020342F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7843" w:rsidRPr="00707D71" w14:paraId="28D1C668" w14:textId="77777777">
        <w:tc>
          <w:tcPr>
            <w:tcW w:w="3870" w:type="dxa"/>
          </w:tcPr>
          <w:p w14:paraId="6E8992D2" w14:textId="15E6B28A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ค้างรับ</w:t>
            </w:r>
          </w:p>
        </w:tc>
        <w:tc>
          <w:tcPr>
            <w:tcW w:w="630" w:type="dxa"/>
            <w:vAlign w:val="bottom"/>
          </w:tcPr>
          <w:p w14:paraId="2ED271D2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A655A55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474EEF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3AC21C8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98D257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ACA47E6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34F26F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34568C9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66F0747D" w14:textId="77777777">
        <w:tc>
          <w:tcPr>
            <w:tcW w:w="3870" w:type="dxa"/>
          </w:tcPr>
          <w:p w14:paraId="7139FC51" w14:textId="55D00CA8" w:rsidR="00EA7843" w:rsidRPr="00B4331A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33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5891B193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85641DF" w14:textId="033D6E2B" w:rsidR="00EA7843" w:rsidRPr="00707D71" w:rsidRDefault="00356AE6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29F050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3F500E8" w14:textId="1BD14688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930A7F0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AA76C23" w14:textId="2857E13D" w:rsidR="00EA7843" w:rsidRPr="00707D71" w:rsidRDefault="00356AE6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</w:p>
        </w:tc>
        <w:tc>
          <w:tcPr>
            <w:tcW w:w="236" w:type="dxa"/>
            <w:vAlign w:val="bottom"/>
          </w:tcPr>
          <w:p w14:paraId="03EC85A3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3CF68B4" w14:textId="58D23D42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7843" w:rsidRPr="00707D71" w14:paraId="3282B110" w14:textId="77777777">
        <w:tc>
          <w:tcPr>
            <w:tcW w:w="3870" w:type="dxa"/>
          </w:tcPr>
          <w:p w14:paraId="741248B3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C7BDFE1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748A776" w14:textId="16581B7A" w:rsidR="00EA7843" w:rsidRPr="00707D71" w:rsidRDefault="00356AE6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7,567</w:t>
            </w:r>
          </w:p>
        </w:tc>
        <w:tc>
          <w:tcPr>
            <w:tcW w:w="236" w:type="dxa"/>
            <w:vAlign w:val="bottom"/>
          </w:tcPr>
          <w:p w14:paraId="794D22E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F419566" w14:textId="70BBAEAF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43" w:type="dxa"/>
            <w:vAlign w:val="bottom"/>
          </w:tcPr>
          <w:p w14:paraId="320D1FA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833875" w14:textId="62B98C04" w:rsidR="00EA7843" w:rsidRPr="00707D71" w:rsidRDefault="00356AE6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7,567</w:t>
            </w:r>
          </w:p>
        </w:tc>
        <w:tc>
          <w:tcPr>
            <w:tcW w:w="236" w:type="dxa"/>
            <w:vAlign w:val="bottom"/>
          </w:tcPr>
          <w:p w14:paraId="1119B99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2F1D4F0" w14:textId="4A1ECB85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EA7843" w:rsidRPr="00707D71" w14:paraId="41636CC3" w14:textId="77777777">
        <w:tc>
          <w:tcPr>
            <w:tcW w:w="3870" w:type="dxa"/>
          </w:tcPr>
          <w:p w14:paraId="5ACF7D4A" w14:textId="77777777" w:rsidR="00EA7843" w:rsidRPr="0020342F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5066EDA" w14:textId="77777777" w:rsidR="00EA7843" w:rsidRPr="0020342F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2D77B69" w14:textId="77777777" w:rsidR="00EA7843" w:rsidRPr="0020342F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A6394B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06F0DD66" w14:textId="77777777" w:rsidR="00EA7843" w:rsidRPr="0020342F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16A3BCA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38494E4" w14:textId="77777777" w:rsidR="00EA7843" w:rsidRPr="0020342F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50C6DE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45EA1CE6" w14:textId="77777777" w:rsidR="00EA7843" w:rsidRPr="0020342F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7843" w:rsidRPr="00707D71" w14:paraId="46E968E6" w14:textId="77777777">
        <w:tc>
          <w:tcPr>
            <w:tcW w:w="3870" w:type="dxa"/>
          </w:tcPr>
          <w:p w14:paraId="1E503A13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630" w:type="dxa"/>
            <w:vAlign w:val="bottom"/>
          </w:tcPr>
          <w:p w14:paraId="06D0BE74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1270990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A68D3D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D853248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9E6B4D2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B3ACC3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F791D4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A23575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3BD5F848" w14:textId="77777777">
        <w:tc>
          <w:tcPr>
            <w:tcW w:w="3870" w:type="dxa"/>
          </w:tcPr>
          <w:p w14:paraId="036A1D85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8FB2DB8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7159A5F" w14:textId="60974BD9" w:rsidR="00EA7843" w:rsidRPr="00707D71" w:rsidRDefault="006D3A1C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1,737</w:t>
            </w:r>
          </w:p>
        </w:tc>
        <w:tc>
          <w:tcPr>
            <w:tcW w:w="236" w:type="dxa"/>
            <w:vAlign w:val="bottom"/>
          </w:tcPr>
          <w:p w14:paraId="12D02700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674E179" w14:textId="1A64885F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43" w:type="dxa"/>
            <w:vAlign w:val="bottom"/>
          </w:tcPr>
          <w:p w14:paraId="5CFABAD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DDD84B" w14:textId="6C6F332C" w:rsidR="00EA7843" w:rsidRPr="00707D71" w:rsidRDefault="006D3A1C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1,737</w:t>
            </w:r>
          </w:p>
        </w:tc>
        <w:tc>
          <w:tcPr>
            <w:tcW w:w="236" w:type="dxa"/>
            <w:vAlign w:val="bottom"/>
          </w:tcPr>
          <w:p w14:paraId="6EBF6C17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0A2AD0F" w14:textId="20AFDA39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</w:tr>
      <w:tr w:rsidR="00EA7843" w:rsidRPr="00707D71" w14:paraId="0EE9B8A0" w14:textId="77777777">
        <w:tc>
          <w:tcPr>
            <w:tcW w:w="3870" w:type="dxa"/>
          </w:tcPr>
          <w:p w14:paraId="1AA2C836" w14:textId="77777777" w:rsidR="00EA7843" w:rsidRPr="0020342F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1E7823A" w14:textId="77777777" w:rsidR="00EA7843" w:rsidRPr="0020342F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97BD744" w14:textId="77777777" w:rsidR="00EA7843" w:rsidRPr="0020342F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FE30A1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789C8406" w14:textId="77777777" w:rsidR="00EA7843" w:rsidRPr="0020342F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781DDFB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2DAD24" w14:textId="77777777" w:rsidR="00EA7843" w:rsidRPr="0020342F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581871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31AE8324" w14:textId="77777777" w:rsidR="00EA7843" w:rsidRPr="0020342F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7843" w:rsidRPr="00707D71" w14:paraId="6956BBC1" w14:textId="77777777">
        <w:tc>
          <w:tcPr>
            <w:tcW w:w="3870" w:type="dxa"/>
          </w:tcPr>
          <w:p w14:paraId="375C7C9C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72254622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1B0081E9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848F5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7C4304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723C9B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FD71F4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0971C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55F052F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843" w:rsidRPr="00707D71" w14:paraId="109FA49B" w14:textId="77777777">
        <w:tc>
          <w:tcPr>
            <w:tcW w:w="3870" w:type="dxa"/>
          </w:tcPr>
          <w:p w14:paraId="3F6DD998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74416712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C1C08FD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9197AC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745915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08A4BED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48FA003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FA4F8E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1CAEAD3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843" w:rsidRPr="00707D71" w14:paraId="0EB75472" w14:textId="77777777">
        <w:tc>
          <w:tcPr>
            <w:tcW w:w="3870" w:type="dxa"/>
          </w:tcPr>
          <w:p w14:paraId="577A7CD7" w14:textId="764AB160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114163B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AA58BE8" w14:textId="624EB37B" w:rsidR="00EA7843" w:rsidRPr="00707D71" w:rsidRDefault="00F85929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36" w:type="dxa"/>
            <w:vAlign w:val="bottom"/>
          </w:tcPr>
          <w:p w14:paraId="4BF51F25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5B89C72" w14:textId="46C7677B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  <w:tc>
          <w:tcPr>
            <w:tcW w:w="243" w:type="dxa"/>
            <w:vAlign w:val="bottom"/>
          </w:tcPr>
          <w:p w14:paraId="66567842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E507AAF" w14:textId="76CB18D2" w:rsidR="00EA7843" w:rsidRPr="00707D71" w:rsidRDefault="00F85929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36" w:type="dxa"/>
            <w:vAlign w:val="bottom"/>
          </w:tcPr>
          <w:p w14:paraId="107F44F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D85BD2D" w14:textId="355CEF58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</w:tr>
      <w:tr w:rsidR="00EA7843" w:rsidRPr="00707D71" w14:paraId="32CEB242" w14:textId="77777777">
        <w:tc>
          <w:tcPr>
            <w:tcW w:w="3870" w:type="dxa"/>
          </w:tcPr>
          <w:p w14:paraId="2A2F5EE0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6577975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4DB85A7" w14:textId="68419037" w:rsidR="00EA7843" w:rsidRPr="00707D71" w:rsidRDefault="00F85929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vAlign w:val="bottom"/>
          </w:tcPr>
          <w:p w14:paraId="44A30CC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E2E9945" w14:textId="3BFFB668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43" w:type="dxa"/>
            <w:vAlign w:val="bottom"/>
          </w:tcPr>
          <w:p w14:paraId="1CBAB786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21F3FC9" w14:textId="308C206E" w:rsidR="00EA7843" w:rsidRPr="00707D71" w:rsidRDefault="00F85929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vAlign w:val="bottom"/>
          </w:tcPr>
          <w:p w14:paraId="43DECD06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56C3233" w14:textId="21960313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</w:tr>
      <w:tr w:rsidR="00EA7843" w:rsidRPr="00707D71" w14:paraId="3D817834" w14:textId="77777777">
        <w:tc>
          <w:tcPr>
            <w:tcW w:w="3870" w:type="dxa"/>
          </w:tcPr>
          <w:p w14:paraId="3E995EC0" w14:textId="77777777" w:rsidR="00EA7843" w:rsidRPr="0020342F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D4BE40" w14:textId="77777777" w:rsidR="00EA7843" w:rsidRPr="0020342F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935034" w14:textId="77777777" w:rsidR="00EA7843" w:rsidRPr="0020342F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78A226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4CF15BAE" w14:textId="77777777" w:rsidR="00EA7843" w:rsidRPr="0020342F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256EDD0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BEE28F8" w14:textId="77777777" w:rsidR="00EA7843" w:rsidRPr="0020342F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A674DB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EDDC955" w14:textId="77777777" w:rsidR="00EA7843" w:rsidRPr="0020342F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7843" w:rsidRPr="00707D71" w14:paraId="0915549A" w14:textId="77777777">
        <w:tc>
          <w:tcPr>
            <w:tcW w:w="3870" w:type="dxa"/>
          </w:tcPr>
          <w:p w14:paraId="2AED30D1" w14:textId="194DC9B4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และเจ้าหนี้</w:t>
            </w:r>
            <w:r w:rsidR="0085194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0" w:type="dxa"/>
            <w:vAlign w:val="bottom"/>
          </w:tcPr>
          <w:p w14:paraId="6876982B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B88616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FCB303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E6C5CB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E2CF40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D998E06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EA56D8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7126E1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38E3403D" w14:textId="77777777">
        <w:tc>
          <w:tcPr>
            <w:tcW w:w="3870" w:type="dxa"/>
          </w:tcPr>
          <w:p w14:paraId="125B43EE" w14:textId="2A83AC7B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249CCD7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444239A" w14:textId="74DCE290" w:rsidR="00EA7843" w:rsidRPr="00707D71" w:rsidRDefault="00024B8C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46,303</w:t>
            </w:r>
          </w:p>
        </w:tc>
        <w:tc>
          <w:tcPr>
            <w:tcW w:w="236" w:type="dxa"/>
            <w:vAlign w:val="bottom"/>
          </w:tcPr>
          <w:p w14:paraId="7516C06E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4E134F9" w14:textId="0A86EAC4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22,324</w:t>
            </w:r>
          </w:p>
        </w:tc>
        <w:tc>
          <w:tcPr>
            <w:tcW w:w="243" w:type="dxa"/>
            <w:vAlign w:val="bottom"/>
          </w:tcPr>
          <w:p w14:paraId="4EB9F56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F08F638" w14:textId="74CBA712" w:rsidR="00EA7843" w:rsidRPr="00707D71" w:rsidRDefault="00024B8C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46,303</w:t>
            </w:r>
          </w:p>
        </w:tc>
        <w:tc>
          <w:tcPr>
            <w:tcW w:w="236" w:type="dxa"/>
            <w:vAlign w:val="bottom"/>
          </w:tcPr>
          <w:p w14:paraId="25DA8ED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CA6DFC4" w14:textId="19E67B53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22,324</w:t>
            </w:r>
          </w:p>
        </w:tc>
      </w:tr>
      <w:tr w:rsidR="00881EAC" w:rsidRPr="00707D71" w14:paraId="3C3D2B70" w14:textId="77777777">
        <w:tc>
          <w:tcPr>
            <w:tcW w:w="3870" w:type="dxa"/>
          </w:tcPr>
          <w:p w14:paraId="26A37C7A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8EB1150" w14:textId="77777777" w:rsidR="00881EAC" w:rsidRPr="00707D71" w:rsidRDefault="00881EAC" w:rsidP="00881EA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D04155D" w14:textId="26C7A4D2" w:rsidR="00881EAC" w:rsidRPr="00707D71" w:rsidRDefault="00024B8C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30,296</w:t>
            </w:r>
          </w:p>
        </w:tc>
        <w:tc>
          <w:tcPr>
            <w:tcW w:w="236" w:type="dxa"/>
            <w:vAlign w:val="bottom"/>
          </w:tcPr>
          <w:p w14:paraId="40B44875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F4C88C5" w14:textId="4CCBD9B5" w:rsidR="00881EAC" w:rsidRPr="00707D71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30,948</w:t>
            </w:r>
          </w:p>
        </w:tc>
        <w:tc>
          <w:tcPr>
            <w:tcW w:w="243" w:type="dxa"/>
            <w:vAlign w:val="bottom"/>
          </w:tcPr>
          <w:p w14:paraId="1627C65C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EF17444" w14:textId="5B6C869A" w:rsidR="00881EAC" w:rsidRPr="00707D71" w:rsidRDefault="00024B8C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30,296</w:t>
            </w:r>
          </w:p>
        </w:tc>
        <w:tc>
          <w:tcPr>
            <w:tcW w:w="236" w:type="dxa"/>
            <w:vAlign w:val="bottom"/>
          </w:tcPr>
          <w:p w14:paraId="60061B0F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548FDCA" w14:textId="1A66E693" w:rsidR="00881EAC" w:rsidRPr="00707D71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30,948</w:t>
            </w:r>
          </w:p>
        </w:tc>
      </w:tr>
      <w:tr w:rsidR="00881EAC" w:rsidRPr="0020342F" w14:paraId="1CE37E4F" w14:textId="77777777">
        <w:tc>
          <w:tcPr>
            <w:tcW w:w="3870" w:type="dxa"/>
          </w:tcPr>
          <w:p w14:paraId="11B84799" w14:textId="77777777" w:rsidR="00881EAC" w:rsidRPr="0020342F" w:rsidRDefault="00881EAC" w:rsidP="00881EA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59F7F3D" w14:textId="77777777" w:rsidR="00881EAC" w:rsidRPr="0020342F" w:rsidRDefault="00881EAC" w:rsidP="00881EA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2E12C04" w14:textId="77777777" w:rsidR="00881EAC" w:rsidRPr="0020342F" w:rsidRDefault="00881EAC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625BAA" w14:textId="77777777" w:rsidR="00881EAC" w:rsidRPr="0020342F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6F6343CC" w14:textId="77777777" w:rsidR="00881EAC" w:rsidRPr="0020342F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E2CEE68" w14:textId="77777777" w:rsidR="00881EAC" w:rsidRPr="0020342F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C2EB04" w14:textId="77777777" w:rsidR="00881EAC" w:rsidRPr="0020342F" w:rsidRDefault="00881EAC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BECD1F" w14:textId="77777777" w:rsidR="00881EAC" w:rsidRPr="0020342F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4ED001D7" w14:textId="77777777" w:rsidR="00881EAC" w:rsidRPr="0020342F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81EAC" w:rsidRPr="00707D71" w14:paraId="50385ED6" w14:textId="77777777">
        <w:tc>
          <w:tcPr>
            <w:tcW w:w="3870" w:type="dxa"/>
          </w:tcPr>
          <w:p w14:paraId="5E715113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3C401E78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2DDAFE6" w14:textId="77777777" w:rsidR="00881EAC" w:rsidRPr="00707D71" w:rsidRDefault="00881EAC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B1B6EA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C2F6DD" w14:textId="77777777" w:rsidR="00881EAC" w:rsidRPr="00707D71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385748B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D4E6DE" w14:textId="77777777" w:rsidR="00881EAC" w:rsidRPr="00707D71" w:rsidRDefault="00881EAC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99B7B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8BE8670" w14:textId="77777777" w:rsidR="00881EAC" w:rsidRPr="00707D71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EAC" w:rsidRPr="00707D71" w14:paraId="4A5D1B91" w14:textId="77777777">
        <w:tc>
          <w:tcPr>
            <w:tcW w:w="3870" w:type="dxa"/>
          </w:tcPr>
          <w:p w14:paraId="1D9B2404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63C172FC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F651CF8" w14:textId="77777777" w:rsidR="00881EAC" w:rsidRPr="00707D71" w:rsidRDefault="00881EAC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150D64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AF911F" w14:textId="77777777" w:rsidR="00881EAC" w:rsidRPr="00707D71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15EF2EF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9A75CB" w14:textId="75D4DC17" w:rsidR="00881EAC" w:rsidRPr="00707D71" w:rsidRDefault="00881EAC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A5C4B6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47868E5" w14:textId="77777777" w:rsidR="00881EAC" w:rsidRPr="00707D71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EAC" w:rsidRPr="00707D71" w14:paraId="09D6034A" w14:textId="77777777">
        <w:tc>
          <w:tcPr>
            <w:tcW w:w="3870" w:type="dxa"/>
          </w:tcPr>
          <w:p w14:paraId="70F7659C" w14:textId="187CC739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E020D01" w14:textId="77777777" w:rsidR="00881EAC" w:rsidRPr="00707D71" w:rsidRDefault="00881EAC" w:rsidP="00881EA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B9B89B" w14:textId="1A8D7240" w:rsidR="00881EAC" w:rsidRPr="00707D71" w:rsidRDefault="00024B8C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EBD298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BFB0B95" w14:textId="44A954FD" w:rsidR="00881EAC" w:rsidRPr="00707D71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43" w:type="dxa"/>
            <w:vAlign w:val="bottom"/>
          </w:tcPr>
          <w:p w14:paraId="38F7F7FF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BF1B334" w14:textId="540ADD96" w:rsidR="00881EAC" w:rsidRPr="00707D71" w:rsidRDefault="00024B8C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27482E5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ACE5D16" w14:textId="6FCC71E7" w:rsidR="00881EAC" w:rsidRPr="00707D71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</w:tr>
      <w:tr w:rsidR="00881EAC" w:rsidRPr="00707D71" w14:paraId="678473E0" w14:textId="77777777">
        <w:tc>
          <w:tcPr>
            <w:tcW w:w="3870" w:type="dxa"/>
          </w:tcPr>
          <w:p w14:paraId="7248EFBE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3223F43" w14:textId="77777777" w:rsidR="00881EAC" w:rsidRPr="00707D71" w:rsidRDefault="00881EAC" w:rsidP="00881EA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3E1D545" w14:textId="3F64CB21" w:rsidR="00881EAC" w:rsidRPr="00707D71" w:rsidRDefault="00024B8C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9BF6926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F31894F" w14:textId="1C610F7C" w:rsidR="00881EAC" w:rsidRPr="00707D71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43" w:type="dxa"/>
            <w:vAlign w:val="bottom"/>
          </w:tcPr>
          <w:p w14:paraId="7A6D5F82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F5E6D3" w14:textId="3FE3A067" w:rsidR="00881EAC" w:rsidRPr="00707D71" w:rsidRDefault="00024B8C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A51C60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D3E3BAF" w14:textId="0ECCE3BD" w:rsidR="00881EAC" w:rsidRPr="00707D71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</w:tr>
    </w:tbl>
    <w:p w14:paraId="5309496D" w14:textId="429505EF" w:rsidR="004000BC" w:rsidRPr="004000BC" w:rsidRDefault="004000BC" w:rsidP="0048451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4000B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ภาระผูกพัน</w:t>
      </w:r>
      <w:r w:rsidRPr="004000BC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22C7BD1A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p w14:paraId="4E179BE7" w14:textId="7614ED82" w:rsidR="004000BC" w:rsidRPr="001F096F" w:rsidRDefault="004000BC" w:rsidP="00820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</w:t>
      </w:r>
      <w:r w:rsidR="00CF493E">
        <w:rPr>
          <w:rFonts w:asciiTheme="majorBidi" w:hAnsiTheme="majorBidi" w:cs="Angsana New"/>
          <w:sz w:val="30"/>
          <w:szCs w:val="30"/>
        </w:rPr>
        <w:t>7</w:t>
      </w:r>
      <w:r w:rsidRPr="004000BC">
        <w:rPr>
          <w:rFonts w:asciiTheme="majorBidi" w:hAnsiTheme="majorBidi" w:cs="Angsana New"/>
          <w:sz w:val="30"/>
          <w:szCs w:val="30"/>
        </w:rPr>
        <w:t>.1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7AC4C4BB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990"/>
        <w:gridCol w:w="2016"/>
        <w:gridCol w:w="236"/>
        <w:gridCol w:w="2016"/>
      </w:tblGrid>
      <w:tr w:rsidR="004000BC" w:rsidRPr="004000BC" w14:paraId="636EF80D" w14:textId="77777777" w:rsidTr="00F55016">
        <w:tc>
          <w:tcPr>
            <w:tcW w:w="3870" w:type="dxa"/>
            <w:vAlign w:val="bottom"/>
          </w:tcPr>
          <w:p w14:paraId="66CB3403" w14:textId="5B720E4B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A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A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473F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990" w:type="dxa"/>
            <w:vAlign w:val="bottom"/>
          </w:tcPr>
          <w:p w14:paraId="1C97416A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71B54FAE" w14:textId="389E2301" w:rsidR="004000BC" w:rsidRPr="004000BC" w:rsidRDefault="004000BC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3BEADB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551A0CEE" w14:textId="2B613380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0BC" w:rsidRPr="004000BC" w14:paraId="2DEC38D9" w14:textId="77777777" w:rsidTr="00F55016">
        <w:tc>
          <w:tcPr>
            <w:tcW w:w="3870" w:type="dxa"/>
            <w:vAlign w:val="bottom"/>
          </w:tcPr>
          <w:p w14:paraId="2729777F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A1A8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68" w:type="dxa"/>
            <w:gridSpan w:val="3"/>
            <w:vAlign w:val="bottom"/>
          </w:tcPr>
          <w:p w14:paraId="563798C2" w14:textId="3B01AE24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945C0E" w:rsidRPr="004000BC" w14:paraId="756D1441" w14:textId="77777777" w:rsidTr="00E53917">
        <w:tc>
          <w:tcPr>
            <w:tcW w:w="3870" w:type="dxa"/>
          </w:tcPr>
          <w:p w14:paraId="24DE3B05" w14:textId="09FC8F50" w:rsidR="00945C0E" w:rsidRDefault="00945C0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สัญญาซื้อเครื่องจักรและ</w:t>
            </w:r>
            <w:r w:rsidRPr="00D2581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990" w:type="dxa"/>
            <w:vAlign w:val="bottom"/>
          </w:tcPr>
          <w:p w14:paraId="7C8AFBFD" w14:textId="77777777" w:rsidR="00945C0E" w:rsidRPr="004000BC" w:rsidRDefault="00945C0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7AF21C8E" w14:textId="12E7597F" w:rsidR="00945C0E" w:rsidRPr="00473F12" w:rsidRDefault="00F27E7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F27E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 </w:t>
            </w:r>
            <w:r w:rsidRPr="00F27E7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vAlign w:val="bottom"/>
          </w:tcPr>
          <w:p w14:paraId="353E7955" w14:textId="77777777" w:rsidR="00945C0E" w:rsidRPr="004000BC" w:rsidRDefault="00945C0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38C1948F" w14:textId="57FF6B7C" w:rsidR="00945C0E" w:rsidRPr="00473F12" w:rsidRDefault="00F27E7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F27E7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F27E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 </w:t>
            </w:r>
            <w:r w:rsidR="00635E56" w:rsidRPr="00F27E7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</w:t>
            </w:r>
            <w:r w:rsidR="00945C0E" w:rsidRPr="00F27E7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</w:tr>
      <w:tr w:rsidR="00DB36CE" w:rsidRPr="004000BC" w14:paraId="70E4EF73" w14:textId="77777777" w:rsidTr="00E53917">
        <w:tc>
          <w:tcPr>
            <w:tcW w:w="3870" w:type="dxa"/>
          </w:tcPr>
          <w:p w14:paraId="6CDFC3BF" w14:textId="190A80F3" w:rsidR="00DB36CE" w:rsidRPr="000E481B" w:rsidRDefault="00DB36C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65679A" w14:textId="77777777" w:rsidR="00DB36CE" w:rsidRPr="004000BC" w:rsidRDefault="00DB36C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50446A77" w14:textId="4577C1A4" w:rsidR="00DB36CE" w:rsidRPr="00473F12" w:rsidRDefault="00413A1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339 </w:t>
            </w:r>
            <w:r w:rsidRPr="00AC53C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ล้านรูเปีย</w:t>
            </w:r>
          </w:p>
        </w:tc>
        <w:tc>
          <w:tcPr>
            <w:tcW w:w="236" w:type="dxa"/>
            <w:vAlign w:val="bottom"/>
          </w:tcPr>
          <w:p w14:paraId="6BB54A2B" w14:textId="77777777" w:rsidR="00DB36CE" w:rsidRPr="004000BC" w:rsidRDefault="00DB36C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24EB45E4" w14:textId="26A8711F" w:rsidR="00DB36CE" w:rsidRPr="00473F12" w:rsidRDefault="0092782A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1076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6C8B88E" w14:textId="77777777" w:rsidR="00F63365" w:rsidRDefault="00F6336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807F53A" w14:textId="42CFC616" w:rsidR="00D2581A" w:rsidRPr="001F096F" w:rsidRDefault="000C4430" w:rsidP="00820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</w:t>
      </w:r>
      <w:r w:rsidR="00CF493E">
        <w:rPr>
          <w:rFonts w:asciiTheme="majorBidi" w:hAnsiTheme="majorBidi" w:cs="Angsana New"/>
          <w:sz w:val="30"/>
          <w:szCs w:val="30"/>
        </w:rPr>
        <w:t>7</w:t>
      </w:r>
      <w:r w:rsidR="00D2581A" w:rsidRPr="004000BC">
        <w:rPr>
          <w:rFonts w:asciiTheme="majorBidi" w:hAnsiTheme="majorBidi" w:cs="Angsana New"/>
          <w:sz w:val="30"/>
          <w:szCs w:val="30"/>
        </w:rPr>
        <w:t>.</w:t>
      </w:r>
      <w:r w:rsidR="007A29A4">
        <w:rPr>
          <w:rFonts w:asciiTheme="majorBidi" w:hAnsiTheme="majorBidi" w:cs="Angsana New"/>
          <w:sz w:val="30"/>
          <w:szCs w:val="30"/>
        </w:rPr>
        <w:t>2</w:t>
      </w:r>
      <w:r w:rsidR="00D2581A">
        <w:rPr>
          <w:rFonts w:asciiTheme="majorBidi" w:hAnsiTheme="majorBidi" w:cs="Angsana New"/>
          <w:b/>
          <w:bCs/>
          <w:sz w:val="30"/>
          <w:szCs w:val="30"/>
        </w:rPr>
        <w:tab/>
      </w:r>
      <w:r w:rsidR="00D2581A">
        <w:rPr>
          <w:rFonts w:asciiTheme="majorBidi" w:hAnsiTheme="majorBidi" w:cs="Angsana New" w:hint="cs"/>
          <w:sz w:val="30"/>
          <w:szCs w:val="30"/>
          <w:cs/>
        </w:rPr>
        <w:t>การค้ำประกัน</w:t>
      </w:r>
    </w:p>
    <w:p w14:paraId="67483436" w14:textId="10A39C5B" w:rsidR="00D2581A" w:rsidRPr="00D2581A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08183" w14:textId="4C4A7886" w:rsidR="00D2581A" w:rsidRPr="00D04CC7" w:rsidRDefault="00D2581A" w:rsidP="00D2581A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A3382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AA3382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6F6608"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B54A0" w:rsidRPr="00D04CC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6F6608" w:rsidRPr="00D04CC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="009A54E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8564B">
        <w:rPr>
          <w:rFonts w:asciiTheme="majorBidi" w:hAnsiTheme="majorBidi" w:cs="Angsana New"/>
          <w:spacing w:val="-2"/>
          <w:sz w:val="30"/>
          <w:szCs w:val="30"/>
        </w:rPr>
        <w:t>11</w:t>
      </w:r>
      <w:r w:rsidR="00A35F52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46ED" w:rsidRPr="00D04CC7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เกี่ยวกับการดำเนินงานตามปกติของบริษัท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C8E34D4" w14:textId="77777777" w:rsidR="00D2581A" w:rsidRPr="00D04CC7" w:rsidRDefault="00D2581A" w:rsidP="00D258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862FA" w14:textId="7077A3AB" w:rsidR="00D2581A" w:rsidRPr="00D04CC7" w:rsidRDefault="00D2581A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04CC7">
        <w:rPr>
          <w:rFonts w:asciiTheme="majorBidi" w:hAnsiTheme="majorBidi" w:cs="Angsana New" w:hint="cs"/>
          <w:sz w:val="30"/>
          <w:szCs w:val="30"/>
          <w:cs/>
        </w:rPr>
        <w:t>ณ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3382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AA3382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6F6608"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6608" w:rsidRPr="00D04CC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D04CC7">
        <w:rPr>
          <w:rFonts w:asciiTheme="majorBidi" w:hAnsiTheme="majorBidi" w:cstheme="majorBidi"/>
          <w:sz w:val="30"/>
          <w:szCs w:val="30"/>
        </w:rPr>
        <w:t xml:space="preserve"> 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54125" w:rsidRPr="00654125">
        <w:rPr>
          <w:rFonts w:asciiTheme="majorBidi" w:hAnsiTheme="majorBidi" w:cstheme="majorBidi"/>
          <w:sz w:val="30"/>
          <w:szCs w:val="30"/>
        </w:rPr>
        <w:t>90,750</w:t>
      </w:r>
      <w:r w:rsidR="00883760" w:rsidRPr="00D04CC7">
        <w:rPr>
          <w:rFonts w:asciiTheme="majorBidi" w:hAnsiTheme="majorBidi" w:cstheme="majorBidi"/>
          <w:sz w:val="30"/>
          <w:szCs w:val="30"/>
          <w:cs/>
        </w:rPr>
        <w:br/>
      </w:r>
      <w:r w:rsidRPr="00D04CC7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เพื่อค้ำประกันวงเงินสินเชื่อให้กับบริษัทย่อยของบริษัท</w:t>
      </w:r>
    </w:p>
    <w:p w14:paraId="725EF418" w14:textId="77777777" w:rsidR="00473F12" w:rsidRDefault="00473F12" w:rsidP="00473F12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35BF6E8F" w14:textId="77777777" w:rsidR="0082082E" w:rsidRDefault="0082082E" w:rsidP="0082082E"/>
    <w:p w14:paraId="24EBD43B" w14:textId="1953852F" w:rsidR="0082082E" w:rsidRPr="00F75CC9" w:rsidRDefault="0082082E" w:rsidP="008947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sectPr w:rsidR="0082082E" w:rsidRPr="00F75CC9" w:rsidSect="0025173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B16EA" w14:textId="77777777" w:rsidR="009605E5" w:rsidRDefault="009605E5">
      <w:r>
        <w:separator/>
      </w:r>
    </w:p>
  </w:endnote>
  <w:endnote w:type="continuationSeparator" w:id="0">
    <w:p w14:paraId="602DEF51" w14:textId="77777777" w:rsidR="009605E5" w:rsidRDefault="00960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284C5" w14:textId="77777777" w:rsidR="00437E2E" w:rsidRPr="00504D64" w:rsidRDefault="00437E2E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  <w:r w:rsidRPr="00504D64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251738">
      <w:rPr>
        <w:rFonts w:asciiTheme="majorBidi" w:hAnsiTheme="majorBidi" w:cstheme="majorBidi"/>
        <w:sz w:val="30"/>
        <w:szCs w:val="30"/>
      </w:rPr>
      <w:fldChar w:fldCharType="begin"/>
    </w:r>
    <w:r w:rsidRPr="0025173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51738">
      <w:rPr>
        <w:rFonts w:asciiTheme="majorBidi" w:hAnsiTheme="majorBidi" w:cstheme="majorBidi"/>
        <w:sz w:val="30"/>
        <w:szCs w:val="30"/>
      </w:rPr>
      <w:fldChar w:fldCharType="separate"/>
    </w:r>
    <w:r w:rsidRPr="00251738">
      <w:rPr>
        <w:rFonts w:asciiTheme="majorBidi" w:hAnsiTheme="majorBidi" w:cstheme="majorBidi"/>
        <w:noProof/>
        <w:sz w:val="30"/>
        <w:szCs w:val="30"/>
      </w:rPr>
      <w:t>93</w:t>
    </w:r>
    <w:r w:rsidRPr="00251738">
      <w:rPr>
        <w:rFonts w:asciiTheme="majorBidi" w:hAnsiTheme="majorBidi" w:cstheme="majorBidi"/>
        <w:sz w:val="30"/>
        <w:szCs w:val="30"/>
      </w:rPr>
      <w:fldChar w:fldCharType="end"/>
    </w:r>
    <w:r w:rsidRPr="00504D64">
      <w:rPr>
        <w:rFonts w:asciiTheme="majorBidi" w:hAnsiTheme="majorBidi" w:cstheme="majorBidi"/>
        <w:sz w:val="30"/>
        <w:szCs w:val="30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0D56" w14:textId="278CF4C8" w:rsidR="0031573A" w:rsidRPr="00C827F6" w:rsidRDefault="003157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DA56B2">
      <w:rPr>
        <w:rFonts w:ascii="Angsana New" w:hAnsi="Angsana New"/>
        <w:noProof/>
        <w:sz w:val="30"/>
        <w:szCs w:val="30"/>
        <w:lang w:val="fr-FR"/>
      </w:rPr>
      <w:t>TFM_TH3_Q32025 (V4).docx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1573A" w:rsidRPr="00C827F6" w:rsidRDefault="0031573A">
    <w:pPr>
      <w:pStyle w:val="Footer"/>
      <w:rPr>
        <w:lang w:val="fr-FR"/>
      </w:rPr>
    </w:pPr>
  </w:p>
  <w:p w14:paraId="34F930A6" w14:textId="77777777" w:rsidR="0031573A" w:rsidRDefault="003157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6361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9582F2B" w14:textId="74239ED1" w:rsidR="006426FF" w:rsidRPr="006426FF" w:rsidRDefault="006426F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6F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6F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6F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694BF" w14:textId="77777777" w:rsidR="009605E5" w:rsidRDefault="009605E5">
      <w:r>
        <w:separator/>
      </w:r>
    </w:p>
  </w:footnote>
  <w:footnote w:type="continuationSeparator" w:id="0">
    <w:p w14:paraId="51254746" w14:textId="77777777" w:rsidR="009605E5" w:rsidRDefault="00960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346D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459EE7F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691F611D" w14:textId="196A114C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B40B41" w:rsidRPr="00B40B41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สามเดือนและ</w:t>
    </w:r>
    <w:r w:rsidR="00AA3382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เก้า</w:t>
    </w:r>
    <w:r w:rsidR="00F17256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เดือน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>3</w:t>
    </w:r>
    <w:r w:rsidR="007706E0">
      <w:rPr>
        <w:rFonts w:ascii="Angsana New" w:hAnsi="Angsana New" w:cs="Angsana New"/>
        <w:sz w:val="30"/>
        <w:szCs w:val="30"/>
        <w:lang w:bidi="th-TH"/>
      </w:rPr>
      <w:t>0</w:t>
    </w:r>
    <w:r w:rsidRPr="006C594F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AA3382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กันยายน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473F12">
      <w:rPr>
        <w:rFonts w:ascii="Angsana New" w:hAnsi="Angsana New" w:cs="Angsana New"/>
        <w:sz w:val="30"/>
        <w:szCs w:val="30"/>
        <w:lang w:val="en-US" w:bidi="th-TH"/>
      </w:rPr>
      <w:t>8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73DD93B6" w14:textId="77777777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31CF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62F7C9EA" w:rsidR="0031573A" w:rsidRPr="00410770" w:rsidRDefault="0031573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</w:t>
    </w:r>
    <w:r w:rsidR="00CD40F4" w:rsidRPr="00CD40F4">
      <w:rPr>
        <w:rFonts w:ascii="Angsana New" w:hAnsi="Angsana New" w:cs="Angsana New"/>
        <w:b w:val="0"/>
        <w:bCs/>
        <w:sz w:val="32"/>
        <w:szCs w:val="32"/>
        <w:lang w:val="en-US" w:bidi="th-TH"/>
      </w:rPr>
      <w:t>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1573A" w:rsidRPr="00074891" w:rsidRDefault="0031573A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FD6A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C217B9C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5B900109" w14:textId="6746B740" w:rsidR="00504D64" w:rsidRPr="00504D64" w:rsidRDefault="00504D64" w:rsidP="00504D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B40B41" w:rsidRPr="00B40B41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สามเดือนและ</w:t>
    </w:r>
    <w:r w:rsidR="00AA3382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เก้า</w:t>
    </w:r>
    <w:r w:rsidR="00B40B41" w:rsidRPr="00B40B41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เดือน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7706E0" w:rsidRPr="00504D64">
      <w:rPr>
        <w:rFonts w:ascii="Angsana New" w:hAnsi="Angsana New" w:cs="Angsana New"/>
        <w:sz w:val="30"/>
        <w:szCs w:val="30"/>
        <w:lang w:bidi="th-TH"/>
      </w:rPr>
      <w:t>3</w:t>
    </w:r>
    <w:r w:rsidR="007706E0">
      <w:rPr>
        <w:rFonts w:ascii="Angsana New" w:hAnsi="Angsana New" w:cs="Angsana New"/>
        <w:sz w:val="30"/>
        <w:szCs w:val="30"/>
        <w:lang w:bidi="th-TH"/>
      </w:rPr>
      <w:t>0</w:t>
    </w:r>
    <w:r w:rsidR="007706E0" w:rsidRPr="006C594F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AA3382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กันยายน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CA18FE">
      <w:rPr>
        <w:rFonts w:ascii="Angsana New" w:hAnsi="Angsana New" w:cs="Angsana New"/>
        <w:sz w:val="30"/>
        <w:szCs w:val="30"/>
        <w:lang w:val="en-US" w:bidi="th-TH"/>
      </w:rPr>
      <w:t>8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18659A13" w14:textId="77777777" w:rsidR="0031573A" w:rsidRPr="002714EC" w:rsidRDefault="0031573A" w:rsidP="00504D64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1587" w14:textId="77777777" w:rsidR="0031573A" w:rsidRDefault="0031573A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C147" w14:textId="455CB22A" w:rsidR="0031573A" w:rsidRPr="00360B28" w:rsidRDefault="006426F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426FF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6426FF">
      <w:rPr>
        <w:rFonts w:ascii="Angsana New" w:hAnsi="Angsana New" w:cs="Angsana New"/>
        <w:b/>
        <w:bCs/>
        <w:sz w:val="30"/>
        <w:szCs w:val="30"/>
        <w:cs/>
      </w:rPr>
      <w:t>)</w:t>
    </w:r>
  </w:p>
  <w:p w14:paraId="2B526AAE" w14:textId="77777777" w:rsidR="0031573A" w:rsidRPr="00360B28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3D35D4C" w14:textId="1A91666E" w:rsidR="0031573A" w:rsidRPr="00360B28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B40B41" w:rsidRPr="00B40B41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สามเดือนและ</w:t>
    </w:r>
    <w:r w:rsidR="00AA3382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เก้า</w:t>
    </w:r>
    <w:r w:rsidR="00B40B41" w:rsidRPr="00B40B41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เดือน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สิ้นสุดวันที่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7706E0" w:rsidRPr="00504D64">
      <w:rPr>
        <w:rFonts w:ascii="Angsana New" w:hAnsi="Angsana New" w:cs="Angsana New"/>
        <w:sz w:val="30"/>
        <w:szCs w:val="30"/>
        <w:lang w:bidi="th-TH"/>
      </w:rPr>
      <w:t>3</w:t>
    </w:r>
    <w:r w:rsidR="007706E0">
      <w:rPr>
        <w:rFonts w:ascii="Angsana New" w:hAnsi="Angsana New" w:cs="Angsana New"/>
        <w:sz w:val="30"/>
        <w:szCs w:val="30"/>
        <w:lang w:bidi="th-TH"/>
      </w:rPr>
      <w:t>0</w:t>
    </w:r>
    <w:r w:rsidR="007706E0" w:rsidRPr="006C594F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AA3382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กันยายน</w:t>
    </w:r>
    <w:r w:rsidR="006426FF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D94EFE">
      <w:rPr>
        <w:rFonts w:ascii="Angsana New" w:hAnsi="Angsana New" w:cs="Angsana New"/>
        <w:sz w:val="30"/>
        <w:szCs w:val="30"/>
        <w:lang w:val="en-US" w:bidi="th-TH"/>
      </w:rPr>
      <w:t>8</w:t>
    </w:r>
    <w:r w:rsidRPr="006426FF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Pr="006426FF">
      <w:rPr>
        <w:rFonts w:ascii="Angsana New" w:hAnsi="Angsana New" w:cs="Angsana New"/>
        <w:b w:val="0"/>
        <w:bCs/>
        <w:sz w:val="30"/>
        <w:szCs w:val="30"/>
        <w:cs/>
        <w:lang w:val="en-US" w:bidi="th-TH"/>
      </w:rPr>
      <w:t>ไม่ได้ตรวจสอบ</w:t>
    </w:r>
    <w:r w:rsidRPr="00360B28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D4342B6"/>
    <w:multiLevelType w:val="multilevel"/>
    <w:tmpl w:val="84D43B8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1DA6D57"/>
    <w:multiLevelType w:val="hybridMultilevel"/>
    <w:tmpl w:val="C3F64C9C"/>
    <w:lvl w:ilvl="0" w:tplc="D0AAA758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4" w15:restartNumberingAfterBreak="0">
    <w:nsid w:val="428F2D15"/>
    <w:multiLevelType w:val="multilevel"/>
    <w:tmpl w:val="5F56ED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47263C93"/>
    <w:multiLevelType w:val="multilevel"/>
    <w:tmpl w:val="65DADC0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91A3D85"/>
    <w:multiLevelType w:val="hybridMultilevel"/>
    <w:tmpl w:val="83303E52"/>
    <w:lvl w:ilvl="0" w:tplc="14C66F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4992C4D"/>
    <w:multiLevelType w:val="multilevel"/>
    <w:tmpl w:val="84D43B8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60282462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68B23AF0"/>
    <w:multiLevelType w:val="multilevel"/>
    <w:tmpl w:val="5F56ED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6A6E40C4"/>
    <w:multiLevelType w:val="hybridMultilevel"/>
    <w:tmpl w:val="6024A132"/>
    <w:lvl w:ilvl="0" w:tplc="D0AAA75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color w:val="auto"/>
        <w:sz w:val="22"/>
        <w:szCs w:val="28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1" w15:restartNumberingAfterBreak="0">
    <w:nsid w:val="74374206"/>
    <w:multiLevelType w:val="hybridMultilevel"/>
    <w:tmpl w:val="06205A3A"/>
    <w:lvl w:ilvl="0" w:tplc="F56E2F90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2" w15:restartNumberingAfterBreak="0">
    <w:nsid w:val="78F82190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7F9A1ABE"/>
    <w:multiLevelType w:val="multilevel"/>
    <w:tmpl w:val="84D43B8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661469895">
    <w:abstractNumId w:val="0"/>
  </w:num>
  <w:num w:numId="2" w16cid:durableId="1442414042">
    <w:abstractNumId w:val="1"/>
  </w:num>
  <w:num w:numId="3" w16cid:durableId="523204629">
    <w:abstractNumId w:val="5"/>
  </w:num>
  <w:num w:numId="4" w16cid:durableId="2058625418">
    <w:abstractNumId w:val="3"/>
  </w:num>
  <w:num w:numId="5" w16cid:durableId="720325894">
    <w:abstractNumId w:val="11"/>
  </w:num>
  <w:num w:numId="6" w16cid:durableId="1252813944">
    <w:abstractNumId w:val="0"/>
  </w:num>
  <w:num w:numId="7" w16cid:durableId="1637375734">
    <w:abstractNumId w:val="0"/>
  </w:num>
  <w:num w:numId="8" w16cid:durableId="398477487">
    <w:abstractNumId w:val="0"/>
  </w:num>
  <w:num w:numId="9" w16cid:durableId="563295214">
    <w:abstractNumId w:val="6"/>
  </w:num>
  <w:num w:numId="10" w16cid:durableId="1827237708">
    <w:abstractNumId w:val="0"/>
  </w:num>
  <w:num w:numId="11" w16cid:durableId="1497572878">
    <w:abstractNumId w:val="10"/>
  </w:num>
  <w:num w:numId="12" w16cid:durableId="1140418223">
    <w:abstractNumId w:val="0"/>
  </w:num>
  <w:num w:numId="13" w16cid:durableId="1312442537">
    <w:abstractNumId w:val="0"/>
  </w:num>
  <w:num w:numId="14" w16cid:durableId="183054821">
    <w:abstractNumId w:val="8"/>
  </w:num>
  <w:num w:numId="15" w16cid:durableId="1286697256">
    <w:abstractNumId w:val="12"/>
  </w:num>
  <w:num w:numId="16" w16cid:durableId="1011637887">
    <w:abstractNumId w:val="9"/>
  </w:num>
  <w:num w:numId="17" w16cid:durableId="678193013">
    <w:abstractNumId w:val="4"/>
  </w:num>
  <w:num w:numId="18" w16cid:durableId="569729817">
    <w:abstractNumId w:val="13"/>
  </w:num>
  <w:num w:numId="19" w16cid:durableId="1388261091">
    <w:abstractNumId w:val="7"/>
  </w:num>
  <w:num w:numId="20" w16cid:durableId="903292985">
    <w:abstractNumId w:val="0"/>
  </w:num>
  <w:num w:numId="21" w16cid:durableId="497960957">
    <w:abstractNumId w:val="0"/>
  </w:num>
  <w:num w:numId="22" w16cid:durableId="629822549">
    <w:abstractNumId w:val="0"/>
  </w:num>
  <w:num w:numId="23" w16cid:durableId="416559654">
    <w:abstractNumId w:val="0"/>
  </w:num>
  <w:num w:numId="24" w16cid:durableId="2114737494">
    <w:abstractNumId w:val="2"/>
  </w:num>
  <w:num w:numId="25" w16cid:durableId="21759035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4A"/>
    <w:rsid w:val="00000BE2"/>
    <w:rsid w:val="000015A1"/>
    <w:rsid w:val="000019CD"/>
    <w:rsid w:val="00001BEF"/>
    <w:rsid w:val="00001C3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64A"/>
    <w:rsid w:val="00004819"/>
    <w:rsid w:val="00004A86"/>
    <w:rsid w:val="00005185"/>
    <w:rsid w:val="0000518E"/>
    <w:rsid w:val="00005434"/>
    <w:rsid w:val="00005ACB"/>
    <w:rsid w:val="00005B7D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2FF6"/>
    <w:rsid w:val="0001324D"/>
    <w:rsid w:val="000135F7"/>
    <w:rsid w:val="0001364C"/>
    <w:rsid w:val="0001367E"/>
    <w:rsid w:val="0001370F"/>
    <w:rsid w:val="00013716"/>
    <w:rsid w:val="00013C02"/>
    <w:rsid w:val="0001421A"/>
    <w:rsid w:val="000149D1"/>
    <w:rsid w:val="00014A12"/>
    <w:rsid w:val="00014A4A"/>
    <w:rsid w:val="000156CC"/>
    <w:rsid w:val="0001596B"/>
    <w:rsid w:val="00015A3D"/>
    <w:rsid w:val="00015C3E"/>
    <w:rsid w:val="00015C52"/>
    <w:rsid w:val="00015E7A"/>
    <w:rsid w:val="000160A4"/>
    <w:rsid w:val="00016254"/>
    <w:rsid w:val="000167EF"/>
    <w:rsid w:val="00016879"/>
    <w:rsid w:val="00016B61"/>
    <w:rsid w:val="00016E14"/>
    <w:rsid w:val="000171CC"/>
    <w:rsid w:val="000172C5"/>
    <w:rsid w:val="00017563"/>
    <w:rsid w:val="000179F5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4B1"/>
    <w:rsid w:val="00022BB4"/>
    <w:rsid w:val="00022CE8"/>
    <w:rsid w:val="00023CE6"/>
    <w:rsid w:val="00023DFC"/>
    <w:rsid w:val="00024304"/>
    <w:rsid w:val="000243CE"/>
    <w:rsid w:val="00024953"/>
    <w:rsid w:val="00024B71"/>
    <w:rsid w:val="00024B8C"/>
    <w:rsid w:val="00024F30"/>
    <w:rsid w:val="000251EE"/>
    <w:rsid w:val="00025287"/>
    <w:rsid w:val="0002552A"/>
    <w:rsid w:val="00025B1F"/>
    <w:rsid w:val="00025B80"/>
    <w:rsid w:val="00026132"/>
    <w:rsid w:val="000261DD"/>
    <w:rsid w:val="0002634E"/>
    <w:rsid w:val="00026354"/>
    <w:rsid w:val="0002666D"/>
    <w:rsid w:val="00026B06"/>
    <w:rsid w:val="00026E3B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469"/>
    <w:rsid w:val="0003250C"/>
    <w:rsid w:val="00032966"/>
    <w:rsid w:val="00032ABF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323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C80"/>
    <w:rsid w:val="00036D2E"/>
    <w:rsid w:val="00036E95"/>
    <w:rsid w:val="00036F52"/>
    <w:rsid w:val="00037609"/>
    <w:rsid w:val="00037667"/>
    <w:rsid w:val="000378C7"/>
    <w:rsid w:val="00037979"/>
    <w:rsid w:val="00040331"/>
    <w:rsid w:val="00040372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1E7C"/>
    <w:rsid w:val="00042021"/>
    <w:rsid w:val="0004220E"/>
    <w:rsid w:val="00042325"/>
    <w:rsid w:val="000425EC"/>
    <w:rsid w:val="00042962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BC3"/>
    <w:rsid w:val="00045E6A"/>
    <w:rsid w:val="00045ECC"/>
    <w:rsid w:val="000463AC"/>
    <w:rsid w:val="00046429"/>
    <w:rsid w:val="0004661A"/>
    <w:rsid w:val="00046F48"/>
    <w:rsid w:val="00047017"/>
    <w:rsid w:val="00047FD6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9C9"/>
    <w:rsid w:val="00051A60"/>
    <w:rsid w:val="00051E25"/>
    <w:rsid w:val="00051F69"/>
    <w:rsid w:val="00052204"/>
    <w:rsid w:val="00052251"/>
    <w:rsid w:val="000527D9"/>
    <w:rsid w:val="000528EF"/>
    <w:rsid w:val="000529F4"/>
    <w:rsid w:val="00052AAE"/>
    <w:rsid w:val="00052EB3"/>
    <w:rsid w:val="00052FF6"/>
    <w:rsid w:val="00053483"/>
    <w:rsid w:val="00053C4B"/>
    <w:rsid w:val="00053CCA"/>
    <w:rsid w:val="00054433"/>
    <w:rsid w:val="00054663"/>
    <w:rsid w:val="0005477F"/>
    <w:rsid w:val="000553C1"/>
    <w:rsid w:val="0005542F"/>
    <w:rsid w:val="00055589"/>
    <w:rsid w:val="000555B9"/>
    <w:rsid w:val="0005566C"/>
    <w:rsid w:val="000558C4"/>
    <w:rsid w:val="00055F34"/>
    <w:rsid w:val="00056664"/>
    <w:rsid w:val="000569A6"/>
    <w:rsid w:val="00056AB5"/>
    <w:rsid w:val="00056C01"/>
    <w:rsid w:val="00056DFE"/>
    <w:rsid w:val="00056F2D"/>
    <w:rsid w:val="000570A0"/>
    <w:rsid w:val="00057A0E"/>
    <w:rsid w:val="00057AD1"/>
    <w:rsid w:val="00057C08"/>
    <w:rsid w:val="00057E98"/>
    <w:rsid w:val="000601DE"/>
    <w:rsid w:val="000607AD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735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56F"/>
    <w:rsid w:val="0007075C"/>
    <w:rsid w:val="000708C8"/>
    <w:rsid w:val="000708D6"/>
    <w:rsid w:val="00070C82"/>
    <w:rsid w:val="00071020"/>
    <w:rsid w:val="000719EE"/>
    <w:rsid w:val="00071A3A"/>
    <w:rsid w:val="00071C18"/>
    <w:rsid w:val="00071C80"/>
    <w:rsid w:val="00071E82"/>
    <w:rsid w:val="0007205A"/>
    <w:rsid w:val="00072132"/>
    <w:rsid w:val="00072552"/>
    <w:rsid w:val="000726DB"/>
    <w:rsid w:val="00072A47"/>
    <w:rsid w:val="00072ABD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605"/>
    <w:rsid w:val="000758AE"/>
    <w:rsid w:val="00075907"/>
    <w:rsid w:val="00075927"/>
    <w:rsid w:val="00075BC1"/>
    <w:rsid w:val="00075D21"/>
    <w:rsid w:val="00075FFE"/>
    <w:rsid w:val="00076170"/>
    <w:rsid w:val="00076657"/>
    <w:rsid w:val="00076BDC"/>
    <w:rsid w:val="00076E25"/>
    <w:rsid w:val="00077245"/>
    <w:rsid w:val="000779B6"/>
    <w:rsid w:val="00077E11"/>
    <w:rsid w:val="00077F9C"/>
    <w:rsid w:val="0008055B"/>
    <w:rsid w:val="000805E1"/>
    <w:rsid w:val="00080A5F"/>
    <w:rsid w:val="0008106E"/>
    <w:rsid w:val="0008157C"/>
    <w:rsid w:val="00081762"/>
    <w:rsid w:val="00081947"/>
    <w:rsid w:val="000819B2"/>
    <w:rsid w:val="00081EEF"/>
    <w:rsid w:val="00081F3B"/>
    <w:rsid w:val="00081F88"/>
    <w:rsid w:val="00081FE4"/>
    <w:rsid w:val="00082360"/>
    <w:rsid w:val="000826F9"/>
    <w:rsid w:val="00082881"/>
    <w:rsid w:val="00082944"/>
    <w:rsid w:val="00083497"/>
    <w:rsid w:val="00083685"/>
    <w:rsid w:val="000838C3"/>
    <w:rsid w:val="00083A90"/>
    <w:rsid w:val="00083CAC"/>
    <w:rsid w:val="00083E1D"/>
    <w:rsid w:val="00084299"/>
    <w:rsid w:val="00084536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C0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5D"/>
    <w:rsid w:val="00090EBA"/>
    <w:rsid w:val="00090F48"/>
    <w:rsid w:val="0009110B"/>
    <w:rsid w:val="000911C3"/>
    <w:rsid w:val="000913A0"/>
    <w:rsid w:val="00091D8F"/>
    <w:rsid w:val="00092224"/>
    <w:rsid w:val="000926A7"/>
    <w:rsid w:val="00092B09"/>
    <w:rsid w:val="00092BAE"/>
    <w:rsid w:val="00092EEE"/>
    <w:rsid w:val="00093160"/>
    <w:rsid w:val="0009316C"/>
    <w:rsid w:val="000931F5"/>
    <w:rsid w:val="0009353D"/>
    <w:rsid w:val="00093B30"/>
    <w:rsid w:val="00093B78"/>
    <w:rsid w:val="000941C0"/>
    <w:rsid w:val="0009426D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659"/>
    <w:rsid w:val="00097847"/>
    <w:rsid w:val="00097D06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4F34"/>
    <w:rsid w:val="000A50C8"/>
    <w:rsid w:val="000A51C1"/>
    <w:rsid w:val="000A534B"/>
    <w:rsid w:val="000A5401"/>
    <w:rsid w:val="000A5DEA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1006"/>
    <w:rsid w:val="000B132A"/>
    <w:rsid w:val="000B140D"/>
    <w:rsid w:val="000B142E"/>
    <w:rsid w:val="000B14A1"/>
    <w:rsid w:val="000B1503"/>
    <w:rsid w:val="000B1666"/>
    <w:rsid w:val="000B1C16"/>
    <w:rsid w:val="000B1CB1"/>
    <w:rsid w:val="000B21CA"/>
    <w:rsid w:val="000B268E"/>
    <w:rsid w:val="000B287F"/>
    <w:rsid w:val="000B32E4"/>
    <w:rsid w:val="000B3319"/>
    <w:rsid w:val="000B338B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104"/>
    <w:rsid w:val="000B6163"/>
    <w:rsid w:val="000B68D0"/>
    <w:rsid w:val="000B6AC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430"/>
    <w:rsid w:val="000C451D"/>
    <w:rsid w:val="000C45B1"/>
    <w:rsid w:val="000C49CD"/>
    <w:rsid w:val="000C4ACA"/>
    <w:rsid w:val="000C4CAA"/>
    <w:rsid w:val="000C4DF0"/>
    <w:rsid w:val="000C5243"/>
    <w:rsid w:val="000C5376"/>
    <w:rsid w:val="000C5397"/>
    <w:rsid w:val="000C539F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36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9B2"/>
    <w:rsid w:val="000D1F12"/>
    <w:rsid w:val="000D2500"/>
    <w:rsid w:val="000D2605"/>
    <w:rsid w:val="000D262E"/>
    <w:rsid w:val="000D2A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F8E"/>
    <w:rsid w:val="000D6FB3"/>
    <w:rsid w:val="000D7072"/>
    <w:rsid w:val="000D71CC"/>
    <w:rsid w:val="000D7A82"/>
    <w:rsid w:val="000D7EBC"/>
    <w:rsid w:val="000E015E"/>
    <w:rsid w:val="000E024A"/>
    <w:rsid w:val="000E02FF"/>
    <w:rsid w:val="000E0498"/>
    <w:rsid w:val="000E058B"/>
    <w:rsid w:val="000E0629"/>
    <w:rsid w:val="000E069E"/>
    <w:rsid w:val="000E0BB8"/>
    <w:rsid w:val="000E0F5D"/>
    <w:rsid w:val="000E10DB"/>
    <w:rsid w:val="000E14C0"/>
    <w:rsid w:val="000E16D7"/>
    <w:rsid w:val="000E1BF7"/>
    <w:rsid w:val="000E226B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6F3"/>
    <w:rsid w:val="000E481B"/>
    <w:rsid w:val="000E4BD7"/>
    <w:rsid w:val="000E539D"/>
    <w:rsid w:val="000E54C4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E7EE4"/>
    <w:rsid w:val="000F0217"/>
    <w:rsid w:val="000F0637"/>
    <w:rsid w:val="000F072F"/>
    <w:rsid w:val="000F0832"/>
    <w:rsid w:val="000F08E2"/>
    <w:rsid w:val="000F0BC6"/>
    <w:rsid w:val="000F13B3"/>
    <w:rsid w:val="000F162C"/>
    <w:rsid w:val="000F16A3"/>
    <w:rsid w:val="000F172B"/>
    <w:rsid w:val="000F173C"/>
    <w:rsid w:val="000F1A6F"/>
    <w:rsid w:val="000F1BC9"/>
    <w:rsid w:val="000F1C55"/>
    <w:rsid w:val="000F1C7B"/>
    <w:rsid w:val="000F2239"/>
    <w:rsid w:val="000F2770"/>
    <w:rsid w:val="000F27FD"/>
    <w:rsid w:val="000F2C64"/>
    <w:rsid w:val="000F2D2C"/>
    <w:rsid w:val="000F2DC7"/>
    <w:rsid w:val="000F2EE7"/>
    <w:rsid w:val="000F2FE2"/>
    <w:rsid w:val="000F3123"/>
    <w:rsid w:val="000F3B1D"/>
    <w:rsid w:val="000F412F"/>
    <w:rsid w:val="000F4730"/>
    <w:rsid w:val="000F48BF"/>
    <w:rsid w:val="000F4D71"/>
    <w:rsid w:val="000F59B5"/>
    <w:rsid w:val="000F5A94"/>
    <w:rsid w:val="000F5C35"/>
    <w:rsid w:val="000F6169"/>
    <w:rsid w:val="000F6231"/>
    <w:rsid w:val="000F65F5"/>
    <w:rsid w:val="000F6645"/>
    <w:rsid w:val="000F6D44"/>
    <w:rsid w:val="000F6F02"/>
    <w:rsid w:val="000F6F4B"/>
    <w:rsid w:val="000F6FBD"/>
    <w:rsid w:val="000F700F"/>
    <w:rsid w:val="000F71DD"/>
    <w:rsid w:val="000F7354"/>
    <w:rsid w:val="000F7926"/>
    <w:rsid w:val="00100142"/>
    <w:rsid w:val="001001F6"/>
    <w:rsid w:val="00100259"/>
    <w:rsid w:val="0010049A"/>
    <w:rsid w:val="0010067E"/>
    <w:rsid w:val="00100A6A"/>
    <w:rsid w:val="001011B7"/>
    <w:rsid w:val="00101A27"/>
    <w:rsid w:val="00101A8B"/>
    <w:rsid w:val="00101CFC"/>
    <w:rsid w:val="00101D51"/>
    <w:rsid w:val="00101E1D"/>
    <w:rsid w:val="001028C1"/>
    <w:rsid w:val="00102C97"/>
    <w:rsid w:val="00103103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4E0C"/>
    <w:rsid w:val="0010503C"/>
    <w:rsid w:val="00105E29"/>
    <w:rsid w:val="001060B0"/>
    <w:rsid w:val="00106136"/>
    <w:rsid w:val="00106190"/>
    <w:rsid w:val="001063D4"/>
    <w:rsid w:val="00107004"/>
    <w:rsid w:val="001070C8"/>
    <w:rsid w:val="0010720D"/>
    <w:rsid w:val="00107606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22F"/>
    <w:rsid w:val="0011252E"/>
    <w:rsid w:val="00112677"/>
    <w:rsid w:val="00112D60"/>
    <w:rsid w:val="00113150"/>
    <w:rsid w:val="001131B7"/>
    <w:rsid w:val="00113288"/>
    <w:rsid w:val="00113E35"/>
    <w:rsid w:val="00113FA9"/>
    <w:rsid w:val="00113FF0"/>
    <w:rsid w:val="00114277"/>
    <w:rsid w:val="0011430C"/>
    <w:rsid w:val="001144C8"/>
    <w:rsid w:val="00114554"/>
    <w:rsid w:val="00114D64"/>
    <w:rsid w:val="00114DEB"/>
    <w:rsid w:val="00115B5F"/>
    <w:rsid w:val="00115B7F"/>
    <w:rsid w:val="00115D9F"/>
    <w:rsid w:val="00116201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3E0"/>
    <w:rsid w:val="0012295A"/>
    <w:rsid w:val="001229DE"/>
    <w:rsid w:val="00122A8E"/>
    <w:rsid w:val="00122B08"/>
    <w:rsid w:val="00122BAF"/>
    <w:rsid w:val="00122C19"/>
    <w:rsid w:val="00122C1B"/>
    <w:rsid w:val="00122D3A"/>
    <w:rsid w:val="00123587"/>
    <w:rsid w:val="001238A0"/>
    <w:rsid w:val="001239BC"/>
    <w:rsid w:val="00123BD8"/>
    <w:rsid w:val="00123DBE"/>
    <w:rsid w:val="001240FA"/>
    <w:rsid w:val="001246CB"/>
    <w:rsid w:val="00124898"/>
    <w:rsid w:val="00124D32"/>
    <w:rsid w:val="00124FCF"/>
    <w:rsid w:val="0012508D"/>
    <w:rsid w:val="00125754"/>
    <w:rsid w:val="00125877"/>
    <w:rsid w:val="0012595A"/>
    <w:rsid w:val="00125A54"/>
    <w:rsid w:val="00125D41"/>
    <w:rsid w:val="00126653"/>
    <w:rsid w:val="00126C48"/>
    <w:rsid w:val="00126D86"/>
    <w:rsid w:val="00127721"/>
    <w:rsid w:val="0012783D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4A1"/>
    <w:rsid w:val="00133AF3"/>
    <w:rsid w:val="00133FEA"/>
    <w:rsid w:val="00134349"/>
    <w:rsid w:val="001346D4"/>
    <w:rsid w:val="00134B38"/>
    <w:rsid w:val="00134D5F"/>
    <w:rsid w:val="00134E14"/>
    <w:rsid w:val="00135009"/>
    <w:rsid w:val="00135138"/>
    <w:rsid w:val="0013549D"/>
    <w:rsid w:val="00135511"/>
    <w:rsid w:val="0013557B"/>
    <w:rsid w:val="001355AD"/>
    <w:rsid w:val="001357F2"/>
    <w:rsid w:val="0013583A"/>
    <w:rsid w:val="001359C9"/>
    <w:rsid w:val="00135AB7"/>
    <w:rsid w:val="00135F5A"/>
    <w:rsid w:val="001362AB"/>
    <w:rsid w:val="001362B5"/>
    <w:rsid w:val="001363AF"/>
    <w:rsid w:val="0013657B"/>
    <w:rsid w:val="00137083"/>
    <w:rsid w:val="0013717D"/>
    <w:rsid w:val="00137699"/>
    <w:rsid w:val="00137788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0E2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91F"/>
    <w:rsid w:val="00143A1A"/>
    <w:rsid w:val="00143A89"/>
    <w:rsid w:val="00143C0F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50273"/>
    <w:rsid w:val="0015060B"/>
    <w:rsid w:val="001508F8"/>
    <w:rsid w:val="0015162A"/>
    <w:rsid w:val="00151AD7"/>
    <w:rsid w:val="00151CA8"/>
    <w:rsid w:val="001520E7"/>
    <w:rsid w:val="001525FB"/>
    <w:rsid w:val="00152601"/>
    <w:rsid w:val="0015288D"/>
    <w:rsid w:val="00152942"/>
    <w:rsid w:val="00152E00"/>
    <w:rsid w:val="00152E38"/>
    <w:rsid w:val="0015357F"/>
    <w:rsid w:val="00153A3C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3D"/>
    <w:rsid w:val="00154776"/>
    <w:rsid w:val="001547A1"/>
    <w:rsid w:val="00154D62"/>
    <w:rsid w:val="00154EB7"/>
    <w:rsid w:val="00154F2F"/>
    <w:rsid w:val="001550B0"/>
    <w:rsid w:val="00155479"/>
    <w:rsid w:val="0015557F"/>
    <w:rsid w:val="00155582"/>
    <w:rsid w:val="001557BD"/>
    <w:rsid w:val="00155971"/>
    <w:rsid w:val="00155A8A"/>
    <w:rsid w:val="00155D02"/>
    <w:rsid w:val="00155D10"/>
    <w:rsid w:val="0015615A"/>
    <w:rsid w:val="00156307"/>
    <w:rsid w:val="00156719"/>
    <w:rsid w:val="001569A1"/>
    <w:rsid w:val="00156A84"/>
    <w:rsid w:val="00156C5A"/>
    <w:rsid w:val="00156D01"/>
    <w:rsid w:val="001572A8"/>
    <w:rsid w:val="001573FD"/>
    <w:rsid w:val="00157412"/>
    <w:rsid w:val="00157621"/>
    <w:rsid w:val="00157C97"/>
    <w:rsid w:val="00157EA5"/>
    <w:rsid w:val="00160128"/>
    <w:rsid w:val="001602BD"/>
    <w:rsid w:val="0016031D"/>
    <w:rsid w:val="00160769"/>
    <w:rsid w:val="001608CB"/>
    <w:rsid w:val="00160A32"/>
    <w:rsid w:val="00160DDD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1B"/>
    <w:rsid w:val="001634A2"/>
    <w:rsid w:val="001639BA"/>
    <w:rsid w:val="00163FB1"/>
    <w:rsid w:val="00164529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27"/>
    <w:rsid w:val="001662EE"/>
    <w:rsid w:val="00166D3D"/>
    <w:rsid w:val="0016760F"/>
    <w:rsid w:val="00167728"/>
    <w:rsid w:val="00167C26"/>
    <w:rsid w:val="00167EB5"/>
    <w:rsid w:val="00170371"/>
    <w:rsid w:val="00170380"/>
    <w:rsid w:val="00170451"/>
    <w:rsid w:val="0017045E"/>
    <w:rsid w:val="0017047A"/>
    <w:rsid w:val="001704F4"/>
    <w:rsid w:val="00170693"/>
    <w:rsid w:val="001708FA"/>
    <w:rsid w:val="00170D50"/>
    <w:rsid w:val="00170EB5"/>
    <w:rsid w:val="0017102E"/>
    <w:rsid w:val="0017111E"/>
    <w:rsid w:val="0017117E"/>
    <w:rsid w:val="00171351"/>
    <w:rsid w:val="00171361"/>
    <w:rsid w:val="001713B2"/>
    <w:rsid w:val="001717D4"/>
    <w:rsid w:val="00171880"/>
    <w:rsid w:val="00171913"/>
    <w:rsid w:val="001719AF"/>
    <w:rsid w:val="00171D7E"/>
    <w:rsid w:val="001721FA"/>
    <w:rsid w:val="001723F7"/>
    <w:rsid w:val="00172429"/>
    <w:rsid w:val="001728D0"/>
    <w:rsid w:val="00173059"/>
    <w:rsid w:val="0017324D"/>
    <w:rsid w:val="00173659"/>
    <w:rsid w:val="001736A6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D43"/>
    <w:rsid w:val="00175E89"/>
    <w:rsid w:val="00175F1A"/>
    <w:rsid w:val="00176248"/>
    <w:rsid w:val="001768D4"/>
    <w:rsid w:val="00176C9D"/>
    <w:rsid w:val="00176E16"/>
    <w:rsid w:val="0017765D"/>
    <w:rsid w:val="00177B2E"/>
    <w:rsid w:val="00177EE2"/>
    <w:rsid w:val="001804E5"/>
    <w:rsid w:val="0018075B"/>
    <w:rsid w:val="00180DB8"/>
    <w:rsid w:val="0018127B"/>
    <w:rsid w:val="00181638"/>
    <w:rsid w:val="001816E8"/>
    <w:rsid w:val="001818DA"/>
    <w:rsid w:val="00181B8C"/>
    <w:rsid w:val="00181C04"/>
    <w:rsid w:val="00181D49"/>
    <w:rsid w:val="001821FB"/>
    <w:rsid w:val="00182234"/>
    <w:rsid w:val="001826FA"/>
    <w:rsid w:val="001826FB"/>
    <w:rsid w:val="00182D71"/>
    <w:rsid w:val="00183341"/>
    <w:rsid w:val="001835BA"/>
    <w:rsid w:val="00183A4D"/>
    <w:rsid w:val="00183E7A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0B0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70D"/>
    <w:rsid w:val="00195AD7"/>
    <w:rsid w:val="00195B1F"/>
    <w:rsid w:val="00195DC1"/>
    <w:rsid w:val="00196228"/>
    <w:rsid w:val="0019626A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9C6"/>
    <w:rsid w:val="00197E2D"/>
    <w:rsid w:val="00197EE5"/>
    <w:rsid w:val="001A0493"/>
    <w:rsid w:val="001A0697"/>
    <w:rsid w:val="001A06E4"/>
    <w:rsid w:val="001A0A40"/>
    <w:rsid w:val="001A0B1A"/>
    <w:rsid w:val="001A0B75"/>
    <w:rsid w:val="001A0DC4"/>
    <w:rsid w:val="001A0E1E"/>
    <w:rsid w:val="001A1FC0"/>
    <w:rsid w:val="001A2663"/>
    <w:rsid w:val="001A269D"/>
    <w:rsid w:val="001A2944"/>
    <w:rsid w:val="001A2ACE"/>
    <w:rsid w:val="001A3281"/>
    <w:rsid w:val="001A35BC"/>
    <w:rsid w:val="001A428E"/>
    <w:rsid w:val="001A442F"/>
    <w:rsid w:val="001A4825"/>
    <w:rsid w:val="001A485D"/>
    <w:rsid w:val="001A4A19"/>
    <w:rsid w:val="001A4E3A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4233"/>
    <w:rsid w:val="001B425F"/>
    <w:rsid w:val="001B42C7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6EC3"/>
    <w:rsid w:val="001B71ED"/>
    <w:rsid w:val="001B7369"/>
    <w:rsid w:val="001B749F"/>
    <w:rsid w:val="001B764C"/>
    <w:rsid w:val="001B764F"/>
    <w:rsid w:val="001B77B5"/>
    <w:rsid w:val="001B7900"/>
    <w:rsid w:val="001B7B73"/>
    <w:rsid w:val="001B7DBC"/>
    <w:rsid w:val="001B7E1F"/>
    <w:rsid w:val="001C021B"/>
    <w:rsid w:val="001C036A"/>
    <w:rsid w:val="001C04FD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68F"/>
    <w:rsid w:val="001C371C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50F2"/>
    <w:rsid w:val="001C58DA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6F4F"/>
    <w:rsid w:val="001C7210"/>
    <w:rsid w:val="001C7218"/>
    <w:rsid w:val="001C74C6"/>
    <w:rsid w:val="001C7E59"/>
    <w:rsid w:val="001D004C"/>
    <w:rsid w:val="001D0217"/>
    <w:rsid w:val="001D0DB4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E4"/>
    <w:rsid w:val="001D6667"/>
    <w:rsid w:val="001D6F41"/>
    <w:rsid w:val="001D73E2"/>
    <w:rsid w:val="001D792D"/>
    <w:rsid w:val="001D7DA1"/>
    <w:rsid w:val="001E05B0"/>
    <w:rsid w:val="001E087F"/>
    <w:rsid w:val="001E0976"/>
    <w:rsid w:val="001E0CE4"/>
    <w:rsid w:val="001E10CF"/>
    <w:rsid w:val="001E152F"/>
    <w:rsid w:val="001E16E3"/>
    <w:rsid w:val="001E185E"/>
    <w:rsid w:val="001E19CA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974"/>
    <w:rsid w:val="001E3A83"/>
    <w:rsid w:val="001E3B0E"/>
    <w:rsid w:val="001E3F31"/>
    <w:rsid w:val="001E4181"/>
    <w:rsid w:val="001E45B6"/>
    <w:rsid w:val="001E45BD"/>
    <w:rsid w:val="001E4733"/>
    <w:rsid w:val="001E4992"/>
    <w:rsid w:val="001E4FB5"/>
    <w:rsid w:val="001E5070"/>
    <w:rsid w:val="001E5203"/>
    <w:rsid w:val="001E528E"/>
    <w:rsid w:val="001E5659"/>
    <w:rsid w:val="001E56F2"/>
    <w:rsid w:val="001E5FCE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5AD"/>
    <w:rsid w:val="001F4EE5"/>
    <w:rsid w:val="001F545F"/>
    <w:rsid w:val="001F568E"/>
    <w:rsid w:val="001F5752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CA4"/>
    <w:rsid w:val="001F6DAD"/>
    <w:rsid w:val="001F7627"/>
    <w:rsid w:val="001F7AB2"/>
    <w:rsid w:val="001F7BC6"/>
    <w:rsid w:val="001F7C11"/>
    <w:rsid w:val="001F7CA1"/>
    <w:rsid w:val="001F7FFA"/>
    <w:rsid w:val="002005CE"/>
    <w:rsid w:val="00200685"/>
    <w:rsid w:val="00200861"/>
    <w:rsid w:val="002008E9"/>
    <w:rsid w:val="00200ACA"/>
    <w:rsid w:val="00200B51"/>
    <w:rsid w:val="00201116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4D4"/>
    <w:rsid w:val="00202B12"/>
    <w:rsid w:val="00202E26"/>
    <w:rsid w:val="00202E9D"/>
    <w:rsid w:val="00203012"/>
    <w:rsid w:val="0020342F"/>
    <w:rsid w:val="00203A1C"/>
    <w:rsid w:val="00203B9F"/>
    <w:rsid w:val="00203D30"/>
    <w:rsid w:val="00203E44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C9"/>
    <w:rsid w:val="00207AB7"/>
    <w:rsid w:val="00207B09"/>
    <w:rsid w:val="00207C56"/>
    <w:rsid w:val="002102C4"/>
    <w:rsid w:val="00210987"/>
    <w:rsid w:val="00210A44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48"/>
    <w:rsid w:val="002153E0"/>
    <w:rsid w:val="002158F7"/>
    <w:rsid w:val="00215947"/>
    <w:rsid w:val="00215A71"/>
    <w:rsid w:val="00216313"/>
    <w:rsid w:val="00216ADD"/>
    <w:rsid w:val="00216B2D"/>
    <w:rsid w:val="00217196"/>
    <w:rsid w:val="002175E4"/>
    <w:rsid w:val="00217890"/>
    <w:rsid w:val="0021790A"/>
    <w:rsid w:val="00217A16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33A"/>
    <w:rsid w:val="002249DE"/>
    <w:rsid w:val="00224BB2"/>
    <w:rsid w:val="00224D67"/>
    <w:rsid w:val="002254D7"/>
    <w:rsid w:val="00225627"/>
    <w:rsid w:val="002256F3"/>
    <w:rsid w:val="00225D4D"/>
    <w:rsid w:val="002264FF"/>
    <w:rsid w:val="002265C8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380"/>
    <w:rsid w:val="00231565"/>
    <w:rsid w:val="0023162B"/>
    <w:rsid w:val="00231A7F"/>
    <w:rsid w:val="00231C4B"/>
    <w:rsid w:val="00231EE0"/>
    <w:rsid w:val="0023200A"/>
    <w:rsid w:val="002321A2"/>
    <w:rsid w:val="002321AA"/>
    <w:rsid w:val="00232253"/>
    <w:rsid w:val="002327EF"/>
    <w:rsid w:val="00232A65"/>
    <w:rsid w:val="00232F4A"/>
    <w:rsid w:val="002335BC"/>
    <w:rsid w:val="002338AE"/>
    <w:rsid w:val="00233E47"/>
    <w:rsid w:val="00233F08"/>
    <w:rsid w:val="00234014"/>
    <w:rsid w:val="0023412E"/>
    <w:rsid w:val="00234500"/>
    <w:rsid w:val="002349D4"/>
    <w:rsid w:val="00234B12"/>
    <w:rsid w:val="0023559E"/>
    <w:rsid w:val="002359D4"/>
    <w:rsid w:val="00235D13"/>
    <w:rsid w:val="00235E48"/>
    <w:rsid w:val="00236096"/>
    <w:rsid w:val="0023687A"/>
    <w:rsid w:val="0023694E"/>
    <w:rsid w:val="00236B2A"/>
    <w:rsid w:val="00236EFF"/>
    <w:rsid w:val="00236F74"/>
    <w:rsid w:val="00237122"/>
    <w:rsid w:val="00237317"/>
    <w:rsid w:val="00237580"/>
    <w:rsid w:val="0023769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2E90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A3E"/>
    <w:rsid w:val="00244A6D"/>
    <w:rsid w:val="00244B90"/>
    <w:rsid w:val="00245271"/>
    <w:rsid w:val="00245379"/>
    <w:rsid w:val="00245AA3"/>
    <w:rsid w:val="00246001"/>
    <w:rsid w:val="00246232"/>
    <w:rsid w:val="0024655A"/>
    <w:rsid w:val="00246926"/>
    <w:rsid w:val="002469A7"/>
    <w:rsid w:val="00246C27"/>
    <w:rsid w:val="00246C64"/>
    <w:rsid w:val="00246D80"/>
    <w:rsid w:val="0024704D"/>
    <w:rsid w:val="002470E8"/>
    <w:rsid w:val="00247D36"/>
    <w:rsid w:val="00247E7D"/>
    <w:rsid w:val="00247EE4"/>
    <w:rsid w:val="00250290"/>
    <w:rsid w:val="00250423"/>
    <w:rsid w:val="00250A7F"/>
    <w:rsid w:val="00250B66"/>
    <w:rsid w:val="0025105F"/>
    <w:rsid w:val="00251155"/>
    <w:rsid w:val="0025142D"/>
    <w:rsid w:val="0025164D"/>
    <w:rsid w:val="00251738"/>
    <w:rsid w:val="00251BB8"/>
    <w:rsid w:val="00251BEC"/>
    <w:rsid w:val="00251F58"/>
    <w:rsid w:val="00252647"/>
    <w:rsid w:val="00252A5D"/>
    <w:rsid w:val="00252B10"/>
    <w:rsid w:val="00252B4F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497"/>
    <w:rsid w:val="0026256A"/>
    <w:rsid w:val="002626C0"/>
    <w:rsid w:val="00262ADE"/>
    <w:rsid w:val="00262AFD"/>
    <w:rsid w:val="00263041"/>
    <w:rsid w:val="002633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557"/>
    <w:rsid w:val="002665F4"/>
    <w:rsid w:val="00266610"/>
    <w:rsid w:val="0026680E"/>
    <w:rsid w:val="00266C70"/>
    <w:rsid w:val="00266CF3"/>
    <w:rsid w:val="00267404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13A9"/>
    <w:rsid w:val="002714EC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04B"/>
    <w:rsid w:val="0027615D"/>
    <w:rsid w:val="00276171"/>
    <w:rsid w:val="00276423"/>
    <w:rsid w:val="002765D3"/>
    <w:rsid w:val="002769CF"/>
    <w:rsid w:val="00276F0F"/>
    <w:rsid w:val="0027703D"/>
    <w:rsid w:val="0027724F"/>
    <w:rsid w:val="00277369"/>
    <w:rsid w:val="002773C2"/>
    <w:rsid w:val="0027745D"/>
    <w:rsid w:val="002775DC"/>
    <w:rsid w:val="00277E67"/>
    <w:rsid w:val="0028029D"/>
    <w:rsid w:val="002803F6"/>
    <w:rsid w:val="0028075C"/>
    <w:rsid w:val="002807E8"/>
    <w:rsid w:val="00280B2C"/>
    <w:rsid w:val="00280FFC"/>
    <w:rsid w:val="002811B8"/>
    <w:rsid w:val="00282448"/>
    <w:rsid w:val="00282600"/>
    <w:rsid w:val="002826FE"/>
    <w:rsid w:val="00282AE8"/>
    <w:rsid w:val="00283130"/>
    <w:rsid w:val="00283275"/>
    <w:rsid w:val="0028327B"/>
    <w:rsid w:val="0028337F"/>
    <w:rsid w:val="002835F6"/>
    <w:rsid w:val="002838F0"/>
    <w:rsid w:val="00284E05"/>
    <w:rsid w:val="00284FE0"/>
    <w:rsid w:val="00285392"/>
    <w:rsid w:val="002853AE"/>
    <w:rsid w:val="00285442"/>
    <w:rsid w:val="0028559F"/>
    <w:rsid w:val="002858DA"/>
    <w:rsid w:val="00285AF5"/>
    <w:rsid w:val="00285B4F"/>
    <w:rsid w:val="002865F4"/>
    <w:rsid w:val="00286617"/>
    <w:rsid w:val="00286671"/>
    <w:rsid w:val="002871D7"/>
    <w:rsid w:val="00287416"/>
    <w:rsid w:val="0028799B"/>
    <w:rsid w:val="00287A41"/>
    <w:rsid w:val="00287BD2"/>
    <w:rsid w:val="00287FD5"/>
    <w:rsid w:val="002900A6"/>
    <w:rsid w:val="002900E7"/>
    <w:rsid w:val="002904B9"/>
    <w:rsid w:val="002907CC"/>
    <w:rsid w:val="00290E3F"/>
    <w:rsid w:val="002917D4"/>
    <w:rsid w:val="002917DD"/>
    <w:rsid w:val="0029199E"/>
    <w:rsid w:val="00291A03"/>
    <w:rsid w:val="00291D68"/>
    <w:rsid w:val="00291FC2"/>
    <w:rsid w:val="0029204D"/>
    <w:rsid w:val="0029248B"/>
    <w:rsid w:val="0029249B"/>
    <w:rsid w:val="002925F7"/>
    <w:rsid w:val="0029269F"/>
    <w:rsid w:val="002928E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6E6"/>
    <w:rsid w:val="0029487D"/>
    <w:rsid w:val="0029489D"/>
    <w:rsid w:val="00294959"/>
    <w:rsid w:val="00294C8E"/>
    <w:rsid w:val="00294D99"/>
    <w:rsid w:val="00294F97"/>
    <w:rsid w:val="002951CB"/>
    <w:rsid w:val="0029537C"/>
    <w:rsid w:val="0029563C"/>
    <w:rsid w:val="002956A4"/>
    <w:rsid w:val="002956D5"/>
    <w:rsid w:val="002959B7"/>
    <w:rsid w:val="00295DC9"/>
    <w:rsid w:val="00295FF9"/>
    <w:rsid w:val="00296054"/>
    <w:rsid w:val="0029640F"/>
    <w:rsid w:val="0029672F"/>
    <w:rsid w:val="002968DE"/>
    <w:rsid w:val="00296A92"/>
    <w:rsid w:val="00296D5F"/>
    <w:rsid w:val="00297234"/>
    <w:rsid w:val="002972A7"/>
    <w:rsid w:val="002975B1"/>
    <w:rsid w:val="00297AF9"/>
    <w:rsid w:val="00297BE8"/>
    <w:rsid w:val="00297C29"/>
    <w:rsid w:val="00297D6B"/>
    <w:rsid w:val="00297D7A"/>
    <w:rsid w:val="002A000B"/>
    <w:rsid w:val="002A0047"/>
    <w:rsid w:val="002A03F0"/>
    <w:rsid w:val="002A0776"/>
    <w:rsid w:val="002A09C2"/>
    <w:rsid w:val="002A0C6C"/>
    <w:rsid w:val="002A11D5"/>
    <w:rsid w:val="002A1252"/>
    <w:rsid w:val="002A137A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057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B9A"/>
    <w:rsid w:val="002A6C0B"/>
    <w:rsid w:val="002A6DD9"/>
    <w:rsid w:val="002A6F59"/>
    <w:rsid w:val="002A7581"/>
    <w:rsid w:val="002A7603"/>
    <w:rsid w:val="002A78B6"/>
    <w:rsid w:val="002A7BA5"/>
    <w:rsid w:val="002A7C43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71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87"/>
    <w:rsid w:val="002C03D9"/>
    <w:rsid w:val="002C0607"/>
    <w:rsid w:val="002C08A2"/>
    <w:rsid w:val="002C0E74"/>
    <w:rsid w:val="002C0EED"/>
    <w:rsid w:val="002C155B"/>
    <w:rsid w:val="002C1666"/>
    <w:rsid w:val="002C17F3"/>
    <w:rsid w:val="002C224E"/>
    <w:rsid w:val="002C22BA"/>
    <w:rsid w:val="002C23D0"/>
    <w:rsid w:val="002C25B7"/>
    <w:rsid w:val="002C25C9"/>
    <w:rsid w:val="002C26CC"/>
    <w:rsid w:val="002C284C"/>
    <w:rsid w:val="002C2921"/>
    <w:rsid w:val="002C2954"/>
    <w:rsid w:val="002C29F6"/>
    <w:rsid w:val="002C36F6"/>
    <w:rsid w:val="002C3852"/>
    <w:rsid w:val="002C3C07"/>
    <w:rsid w:val="002C4417"/>
    <w:rsid w:val="002C461D"/>
    <w:rsid w:val="002C49EC"/>
    <w:rsid w:val="002C4AF6"/>
    <w:rsid w:val="002C519B"/>
    <w:rsid w:val="002C5359"/>
    <w:rsid w:val="002C57C6"/>
    <w:rsid w:val="002C583E"/>
    <w:rsid w:val="002C60A7"/>
    <w:rsid w:val="002C6517"/>
    <w:rsid w:val="002C681D"/>
    <w:rsid w:val="002C6905"/>
    <w:rsid w:val="002C6A9B"/>
    <w:rsid w:val="002C7217"/>
    <w:rsid w:val="002C72DA"/>
    <w:rsid w:val="002C7739"/>
    <w:rsid w:val="002C7C8C"/>
    <w:rsid w:val="002C7E28"/>
    <w:rsid w:val="002D0113"/>
    <w:rsid w:val="002D01A4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7BD"/>
    <w:rsid w:val="002D2979"/>
    <w:rsid w:val="002D2D29"/>
    <w:rsid w:val="002D304C"/>
    <w:rsid w:val="002D3165"/>
    <w:rsid w:val="002D34EF"/>
    <w:rsid w:val="002D369B"/>
    <w:rsid w:val="002D3C25"/>
    <w:rsid w:val="002D456F"/>
    <w:rsid w:val="002D45A1"/>
    <w:rsid w:val="002D4A98"/>
    <w:rsid w:val="002D4F70"/>
    <w:rsid w:val="002D528A"/>
    <w:rsid w:val="002D53F4"/>
    <w:rsid w:val="002D54CF"/>
    <w:rsid w:val="002D55E7"/>
    <w:rsid w:val="002D5678"/>
    <w:rsid w:val="002D56BF"/>
    <w:rsid w:val="002D5BE0"/>
    <w:rsid w:val="002D5FF4"/>
    <w:rsid w:val="002D60B2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BA"/>
    <w:rsid w:val="002E2079"/>
    <w:rsid w:val="002E22BF"/>
    <w:rsid w:val="002E23C3"/>
    <w:rsid w:val="002E276A"/>
    <w:rsid w:val="002E2783"/>
    <w:rsid w:val="002E2973"/>
    <w:rsid w:val="002E29E9"/>
    <w:rsid w:val="002E2AD3"/>
    <w:rsid w:val="002E2B73"/>
    <w:rsid w:val="002E2B9C"/>
    <w:rsid w:val="002E2C49"/>
    <w:rsid w:val="002E33D1"/>
    <w:rsid w:val="002E393D"/>
    <w:rsid w:val="002E3B80"/>
    <w:rsid w:val="002E3C03"/>
    <w:rsid w:val="002E3C5F"/>
    <w:rsid w:val="002E3C63"/>
    <w:rsid w:val="002E3FC1"/>
    <w:rsid w:val="002E4442"/>
    <w:rsid w:val="002E4A9D"/>
    <w:rsid w:val="002E4C88"/>
    <w:rsid w:val="002E4D02"/>
    <w:rsid w:val="002E4E8B"/>
    <w:rsid w:val="002E50A6"/>
    <w:rsid w:val="002E5363"/>
    <w:rsid w:val="002E5D6C"/>
    <w:rsid w:val="002E5E04"/>
    <w:rsid w:val="002E5E86"/>
    <w:rsid w:val="002E5F8D"/>
    <w:rsid w:val="002E6263"/>
    <w:rsid w:val="002E654A"/>
    <w:rsid w:val="002E6591"/>
    <w:rsid w:val="002E65FD"/>
    <w:rsid w:val="002E66B5"/>
    <w:rsid w:val="002E6904"/>
    <w:rsid w:val="002E69EB"/>
    <w:rsid w:val="002E6C5F"/>
    <w:rsid w:val="002E6C8E"/>
    <w:rsid w:val="002E6CAB"/>
    <w:rsid w:val="002E6F62"/>
    <w:rsid w:val="002E7067"/>
    <w:rsid w:val="002E729E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A0B"/>
    <w:rsid w:val="002F1A93"/>
    <w:rsid w:val="002F1CBD"/>
    <w:rsid w:val="002F1CCE"/>
    <w:rsid w:val="002F1D40"/>
    <w:rsid w:val="002F1F54"/>
    <w:rsid w:val="002F22BB"/>
    <w:rsid w:val="002F256A"/>
    <w:rsid w:val="002F25B9"/>
    <w:rsid w:val="002F33BD"/>
    <w:rsid w:val="002F373D"/>
    <w:rsid w:val="002F3910"/>
    <w:rsid w:val="002F3956"/>
    <w:rsid w:val="002F3F31"/>
    <w:rsid w:val="002F40F3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AD5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6EF"/>
    <w:rsid w:val="00303D44"/>
    <w:rsid w:val="00303DFD"/>
    <w:rsid w:val="0030490B"/>
    <w:rsid w:val="00304997"/>
    <w:rsid w:val="00304D2A"/>
    <w:rsid w:val="00304D39"/>
    <w:rsid w:val="00305255"/>
    <w:rsid w:val="003054DE"/>
    <w:rsid w:val="003055F1"/>
    <w:rsid w:val="00305868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116E"/>
    <w:rsid w:val="003111D7"/>
    <w:rsid w:val="0031155B"/>
    <w:rsid w:val="00311948"/>
    <w:rsid w:val="00311A96"/>
    <w:rsid w:val="00311F22"/>
    <w:rsid w:val="00312238"/>
    <w:rsid w:val="003125CC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B4"/>
    <w:rsid w:val="00314A06"/>
    <w:rsid w:val="00314B8A"/>
    <w:rsid w:val="0031573A"/>
    <w:rsid w:val="00315F59"/>
    <w:rsid w:val="003161E3"/>
    <w:rsid w:val="003166A7"/>
    <w:rsid w:val="003166CD"/>
    <w:rsid w:val="0031699E"/>
    <w:rsid w:val="00316A40"/>
    <w:rsid w:val="00316DC3"/>
    <w:rsid w:val="0031701B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2063"/>
    <w:rsid w:val="00322571"/>
    <w:rsid w:val="00322774"/>
    <w:rsid w:val="0032287A"/>
    <w:rsid w:val="003228CC"/>
    <w:rsid w:val="00322CC6"/>
    <w:rsid w:val="003230CE"/>
    <w:rsid w:val="00323185"/>
    <w:rsid w:val="00323554"/>
    <w:rsid w:val="0032361C"/>
    <w:rsid w:val="00323771"/>
    <w:rsid w:val="003237CD"/>
    <w:rsid w:val="00324055"/>
    <w:rsid w:val="00324478"/>
    <w:rsid w:val="003245D6"/>
    <w:rsid w:val="00324AC9"/>
    <w:rsid w:val="00324B0E"/>
    <w:rsid w:val="00324C9B"/>
    <w:rsid w:val="003251C1"/>
    <w:rsid w:val="0032529C"/>
    <w:rsid w:val="00325C89"/>
    <w:rsid w:val="00325ED6"/>
    <w:rsid w:val="00325FA9"/>
    <w:rsid w:val="00326130"/>
    <w:rsid w:val="003261CD"/>
    <w:rsid w:val="003262C7"/>
    <w:rsid w:val="00326361"/>
    <w:rsid w:val="003266B5"/>
    <w:rsid w:val="003267BF"/>
    <w:rsid w:val="00326801"/>
    <w:rsid w:val="00327557"/>
    <w:rsid w:val="00327892"/>
    <w:rsid w:val="00327B00"/>
    <w:rsid w:val="00330119"/>
    <w:rsid w:val="00330278"/>
    <w:rsid w:val="00330745"/>
    <w:rsid w:val="00330856"/>
    <w:rsid w:val="0033085C"/>
    <w:rsid w:val="00330E9E"/>
    <w:rsid w:val="00331012"/>
    <w:rsid w:val="00331205"/>
    <w:rsid w:val="00331BDC"/>
    <w:rsid w:val="0033276F"/>
    <w:rsid w:val="00332962"/>
    <w:rsid w:val="00332D2E"/>
    <w:rsid w:val="003331DB"/>
    <w:rsid w:val="00333482"/>
    <w:rsid w:val="00333CEF"/>
    <w:rsid w:val="00333E34"/>
    <w:rsid w:val="00333EA9"/>
    <w:rsid w:val="00333F36"/>
    <w:rsid w:val="00334526"/>
    <w:rsid w:val="0033481B"/>
    <w:rsid w:val="00334E00"/>
    <w:rsid w:val="00334F40"/>
    <w:rsid w:val="003353E4"/>
    <w:rsid w:val="00335D0D"/>
    <w:rsid w:val="00335FBA"/>
    <w:rsid w:val="003363E9"/>
    <w:rsid w:val="003365E6"/>
    <w:rsid w:val="003367A9"/>
    <w:rsid w:val="00336A5E"/>
    <w:rsid w:val="00336AC0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64C"/>
    <w:rsid w:val="00343655"/>
    <w:rsid w:val="00343BDF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7B9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79D"/>
    <w:rsid w:val="00356AE6"/>
    <w:rsid w:val="00357151"/>
    <w:rsid w:val="003571C0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7A9"/>
    <w:rsid w:val="00360B28"/>
    <w:rsid w:val="00360CFD"/>
    <w:rsid w:val="003610A2"/>
    <w:rsid w:val="00361401"/>
    <w:rsid w:val="003614E0"/>
    <w:rsid w:val="00361530"/>
    <w:rsid w:val="00361892"/>
    <w:rsid w:val="00361926"/>
    <w:rsid w:val="00361B11"/>
    <w:rsid w:val="00361BA2"/>
    <w:rsid w:val="003621D0"/>
    <w:rsid w:val="00362289"/>
    <w:rsid w:val="003623D5"/>
    <w:rsid w:val="0036252F"/>
    <w:rsid w:val="003627C3"/>
    <w:rsid w:val="0036288E"/>
    <w:rsid w:val="00362A1B"/>
    <w:rsid w:val="00362A74"/>
    <w:rsid w:val="00362D09"/>
    <w:rsid w:val="00362E09"/>
    <w:rsid w:val="00362E0F"/>
    <w:rsid w:val="00362E50"/>
    <w:rsid w:val="0036329E"/>
    <w:rsid w:val="00363512"/>
    <w:rsid w:val="00363B9C"/>
    <w:rsid w:val="00363C35"/>
    <w:rsid w:val="003640D4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67F30"/>
    <w:rsid w:val="0037028F"/>
    <w:rsid w:val="003702BE"/>
    <w:rsid w:val="00370549"/>
    <w:rsid w:val="00370CD5"/>
    <w:rsid w:val="00370CE0"/>
    <w:rsid w:val="00371225"/>
    <w:rsid w:val="00371360"/>
    <w:rsid w:val="00371AC8"/>
    <w:rsid w:val="00371BBF"/>
    <w:rsid w:val="00371C96"/>
    <w:rsid w:val="00372198"/>
    <w:rsid w:val="0037226D"/>
    <w:rsid w:val="0037242C"/>
    <w:rsid w:val="0037248A"/>
    <w:rsid w:val="00372A4F"/>
    <w:rsid w:val="00372A7E"/>
    <w:rsid w:val="00372AAC"/>
    <w:rsid w:val="00372EFD"/>
    <w:rsid w:val="00373258"/>
    <w:rsid w:val="00373292"/>
    <w:rsid w:val="003732A2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C40"/>
    <w:rsid w:val="00374DCA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740"/>
    <w:rsid w:val="00376B2D"/>
    <w:rsid w:val="003775C7"/>
    <w:rsid w:val="00377712"/>
    <w:rsid w:val="00377838"/>
    <w:rsid w:val="003779BF"/>
    <w:rsid w:val="00377CE9"/>
    <w:rsid w:val="00377DDD"/>
    <w:rsid w:val="00377F9E"/>
    <w:rsid w:val="00380100"/>
    <w:rsid w:val="00380491"/>
    <w:rsid w:val="0038051B"/>
    <w:rsid w:val="0038062D"/>
    <w:rsid w:val="00380948"/>
    <w:rsid w:val="0038108F"/>
    <w:rsid w:val="003811CA"/>
    <w:rsid w:val="0038139A"/>
    <w:rsid w:val="00382179"/>
    <w:rsid w:val="003821E0"/>
    <w:rsid w:val="00382848"/>
    <w:rsid w:val="00382906"/>
    <w:rsid w:val="00382C33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6FB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A0"/>
    <w:rsid w:val="00387E46"/>
    <w:rsid w:val="00387E76"/>
    <w:rsid w:val="00387FBD"/>
    <w:rsid w:val="00390103"/>
    <w:rsid w:val="0039026D"/>
    <w:rsid w:val="00390943"/>
    <w:rsid w:val="0039094B"/>
    <w:rsid w:val="00390979"/>
    <w:rsid w:val="00390AEC"/>
    <w:rsid w:val="00390FD4"/>
    <w:rsid w:val="003913A6"/>
    <w:rsid w:val="00391515"/>
    <w:rsid w:val="003917F8"/>
    <w:rsid w:val="00391821"/>
    <w:rsid w:val="00391A73"/>
    <w:rsid w:val="00391AC0"/>
    <w:rsid w:val="00391B41"/>
    <w:rsid w:val="00391BFB"/>
    <w:rsid w:val="00391CD1"/>
    <w:rsid w:val="00391EEE"/>
    <w:rsid w:val="00392195"/>
    <w:rsid w:val="003923AC"/>
    <w:rsid w:val="003928DD"/>
    <w:rsid w:val="00392AA4"/>
    <w:rsid w:val="00392AC0"/>
    <w:rsid w:val="00392BAB"/>
    <w:rsid w:val="0039387A"/>
    <w:rsid w:val="00394291"/>
    <w:rsid w:val="0039456C"/>
    <w:rsid w:val="00394C1B"/>
    <w:rsid w:val="00394C4C"/>
    <w:rsid w:val="00395243"/>
    <w:rsid w:val="0039558C"/>
    <w:rsid w:val="003955B1"/>
    <w:rsid w:val="003959D2"/>
    <w:rsid w:val="00395CE4"/>
    <w:rsid w:val="00395D09"/>
    <w:rsid w:val="00396074"/>
    <w:rsid w:val="00396479"/>
    <w:rsid w:val="003964E8"/>
    <w:rsid w:val="00396930"/>
    <w:rsid w:val="003969E7"/>
    <w:rsid w:val="00396AB9"/>
    <w:rsid w:val="00396DDB"/>
    <w:rsid w:val="003971C1"/>
    <w:rsid w:val="00397389"/>
    <w:rsid w:val="003973C2"/>
    <w:rsid w:val="003975C2"/>
    <w:rsid w:val="003976EF"/>
    <w:rsid w:val="00397B22"/>
    <w:rsid w:val="003A000F"/>
    <w:rsid w:val="003A00DB"/>
    <w:rsid w:val="003A01DA"/>
    <w:rsid w:val="003A02A1"/>
    <w:rsid w:val="003A09E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9A4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E44"/>
    <w:rsid w:val="003A4FF8"/>
    <w:rsid w:val="003A52E8"/>
    <w:rsid w:val="003A5627"/>
    <w:rsid w:val="003A5CFF"/>
    <w:rsid w:val="003A61C3"/>
    <w:rsid w:val="003A6754"/>
    <w:rsid w:val="003A699A"/>
    <w:rsid w:val="003A6D53"/>
    <w:rsid w:val="003A6F0C"/>
    <w:rsid w:val="003A74C6"/>
    <w:rsid w:val="003A7A04"/>
    <w:rsid w:val="003A7F51"/>
    <w:rsid w:val="003B0208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62"/>
    <w:rsid w:val="003B15F0"/>
    <w:rsid w:val="003B161C"/>
    <w:rsid w:val="003B1826"/>
    <w:rsid w:val="003B1E77"/>
    <w:rsid w:val="003B1E7C"/>
    <w:rsid w:val="003B1F86"/>
    <w:rsid w:val="003B1FA6"/>
    <w:rsid w:val="003B22C4"/>
    <w:rsid w:val="003B2364"/>
    <w:rsid w:val="003B314F"/>
    <w:rsid w:val="003B37EC"/>
    <w:rsid w:val="003B3918"/>
    <w:rsid w:val="003B392D"/>
    <w:rsid w:val="003B39F3"/>
    <w:rsid w:val="003B3D33"/>
    <w:rsid w:val="003B3FDB"/>
    <w:rsid w:val="003B5005"/>
    <w:rsid w:val="003B507A"/>
    <w:rsid w:val="003B50D2"/>
    <w:rsid w:val="003B5403"/>
    <w:rsid w:val="003B580C"/>
    <w:rsid w:val="003B6138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4E3"/>
    <w:rsid w:val="003B751A"/>
    <w:rsid w:val="003B758D"/>
    <w:rsid w:val="003B78FE"/>
    <w:rsid w:val="003B7C45"/>
    <w:rsid w:val="003B7DB4"/>
    <w:rsid w:val="003C094B"/>
    <w:rsid w:val="003C0B81"/>
    <w:rsid w:val="003C0C88"/>
    <w:rsid w:val="003C1195"/>
    <w:rsid w:val="003C18B0"/>
    <w:rsid w:val="003C19A4"/>
    <w:rsid w:val="003C1B73"/>
    <w:rsid w:val="003C1CC6"/>
    <w:rsid w:val="003C2133"/>
    <w:rsid w:val="003C2172"/>
    <w:rsid w:val="003C25D8"/>
    <w:rsid w:val="003C292D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23F"/>
    <w:rsid w:val="003C4325"/>
    <w:rsid w:val="003C4CE9"/>
    <w:rsid w:val="003C5F0F"/>
    <w:rsid w:val="003C5F7F"/>
    <w:rsid w:val="003C617E"/>
    <w:rsid w:val="003C62CC"/>
    <w:rsid w:val="003C65F3"/>
    <w:rsid w:val="003C66D8"/>
    <w:rsid w:val="003C675C"/>
    <w:rsid w:val="003C681F"/>
    <w:rsid w:val="003C6B5B"/>
    <w:rsid w:val="003C6D9F"/>
    <w:rsid w:val="003C6FFF"/>
    <w:rsid w:val="003C71E0"/>
    <w:rsid w:val="003C7282"/>
    <w:rsid w:val="003C7367"/>
    <w:rsid w:val="003C763B"/>
    <w:rsid w:val="003C78F0"/>
    <w:rsid w:val="003C7FBB"/>
    <w:rsid w:val="003D01E8"/>
    <w:rsid w:val="003D0799"/>
    <w:rsid w:val="003D08E1"/>
    <w:rsid w:val="003D0BC4"/>
    <w:rsid w:val="003D0C18"/>
    <w:rsid w:val="003D0DA6"/>
    <w:rsid w:val="003D0E54"/>
    <w:rsid w:val="003D128F"/>
    <w:rsid w:val="003D1481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38"/>
    <w:rsid w:val="003D365B"/>
    <w:rsid w:val="003D36A5"/>
    <w:rsid w:val="003D36E9"/>
    <w:rsid w:val="003D3907"/>
    <w:rsid w:val="003D3B95"/>
    <w:rsid w:val="003D3BFF"/>
    <w:rsid w:val="003D3D3C"/>
    <w:rsid w:val="003D3D46"/>
    <w:rsid w:val="003D42A1"/>
    <w:rsid w:val="003D49F3"/>
    <w:rsid w:val="003D4C0D"/>
    <w:rsid w:val="003D525F"/>
    <w:rsid w:val="003D5362"/>
    <w:rsid w:val="003D5472"/>
    <w:rsid w:val="003D58BE"/>
    <w:rsid w:val="003D5B91"/>
    <w:rsid w:val="003D5E9B"/>
    <w:rsid w:val="003D5F01"/>
    <w:rsid w:val="003D6828"/>
    <w:rsid w:val="003D6A8F"/>
    <w:rsid w:val="003D6BA4"/>
    <w:rsid w:val="003D6E63"/>
    <w:rsid w:val="003D78FA"/>
    <w:rsid w:val="003E00F9"/>
    <w:rsid w:val="003E0BCC"/>
    <w:rsid w:val="003E0FB3"/>
    <w:rsid w:val="003E10D2"/>
    <w:rsid w:val="003E12A9"/>
    <w:rsid w:val="003E1490"/>
    <w:rsid w:val="003E170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4E60"/>
    <w:rsid w:val="003E5C63"/>
    <w:rsid w:val="003E5CA4"/>
    <w:rsid w:val="003E5D73"/>
    <w:rsid w:val="003E5F70"/>
    <w:rsid w:val="003E63A3"/>
    <w:rsid w:val="003E6709"/>
    <w:rsid w:val="003E67CA"/>
    <w:rsid w:val="003E6A17"/>
    <w:rsid w:val="003E6A5C"/>
    <w:rsid w:val="003E6D58"/>
    <w:rsid w:val="003E71ED"/>
    <w:rsid w:val="003E7297"/>
    <w:rsid w:val="003E73CA"/>
    <w:rsid w:val="003E7613"/>
    <w:rsid w:val="003E7DC7"/>
    <w:rsid w:val="003F032D"/>
    <w:rsid w:val="003F0524"/>
    <w:rsid w:val="003F06E0"/>
    <w:rsid w:val="003F0C1C"/>
    <w:rsid w:val="003F0CE8"/>
    <w:rsid w:val="003F148A"/>
    <w:rsid w:val="003F1655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0AD"/>
    <w:rsid w:val="003F4A01"/>
    <w:rsid w:val="003F4B0E"/>
    <w:rsid w:val="003F4CA6"/>
    <w:rsid w:val="003F50D3"/>
    <w:rsid w:val="003F51A4"/>
    <w:rsid w:val="003F5326"/>
    <w:rsid w:val="003F542D"/>
    <w:rsid w:val="003F5C65"/>
    <w:rsid w:val="003F61FA"/>
    <w:rsid w:val="003F62FF"/>
    <w:rsid w:val="003F636A"/>
    <w:rsid w:val="003F691F"/>
    <w:rsid w:val="003F6B7A"/>
    <w:rsid w:val="003F6CA2"/>
    <w:rsid w:val="003F6F38"/>
    <w:rsid w:val="003F759B"/>
    <w:rsid w:val="003F7692"/>
    <w:rsid w:val="003F7EEE"/>
    <w:rsid w:val="003F7FB3"/>
    <w:rsid w:val="004000BC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14"/>
    <w:rsid w:val="00403ECE"/>
    <w:rsid w:val="00404039"/>
    <w:rsid w:val="004040E6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70D2"/>
    <w:rsid w:val="00407303"/>
    <w:rsid w:val="00407889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CFE"/>
    <w:rsid w:val="00411E45"/>
    <w:rsid w:val="004123F4"/>
    <w:rsid w:val="00412542"/>
    <w:rsid w:val="0041299E"/>
    <w:rsid w:val="00412B1C"/>
    <w:rsid w:val="00412D7B"/>
    <w:rsid w:val="00413666"/>
    <w:rsid w:val="004136A8"/>
    <w:rsid w:val="00413945"/>
    <w:rsid w:val="00413A1E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DA"/>
    <w:rsid w:val="00417AF8"/>
    <w:rsid w:val="00417B69"/>
    <w:rsid w:val="00417F29"/>
    <w:rsid w:val="00420121"/>
    <w:rsid w:val="0042020C"/>
    <w:rsid w:val="00420591"/>
    <w:rsid w:val="0042064A"/>
    <w:rsid w:val="0042070F"/>
    <w:rsid w:val="00420763"/>
    <w:rsid w:val="00420884"/>
    <w:rsid w:val="0042095D"/>
    <w:rsid w:val="00420974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90E"/>
    <w:rsid w:val="00422AAB"/>
    <w:rsid w:val="00422B67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5E3B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896"/>
    <w:rsid w:val="00432B27"/>
    <w:rsid w:val="00432D2B"/>
    <w:rsid w:val="0043302F"/>
    <w:rsid w:val="0043315F"/>
    <w:rsid w:val="004332E8"/>
    <w:rsid w:val="004333A2"/>
    <w:rsid w:val="004333D3"/>
    <w:rsid w:val="00433456"/>
    <w:rsid w:val="00433567"/>
    <w:rsid w:val="004336E0"/>
    <w:rsid w:val="00433753"/>
    <w:rsid w:val="00433893"/>
    <w:rsid w:val="00433A56"/>
    <w:rsid w:val="00433BD3"/>
    <w:rsid w:val="00433D45"/>
    <w:rsid w:val="00433DC6"/>
    <w:rsid w:val="00433E84"/>
    <w:rsid w:val="0043416E"/>
    <w:rsid w:val="0043421E"/>
    <w:rsid w:val="00434231"/>
    <w:rsid w:val="004342D5"/>
    <w:rsid w:val="00434F15"/>
    <w:rsid w:val="0043508A"/>
    <w:rsid w:val="004350AE"/>
    <w:rsid w:val="0043526D"/>
    <w:rsid w:val="0043531F"/>
    <w:rsid w:val="004353DA"/>
    <w:rsid w:val="004354B6"/>
    <w:rsid w:val="00435C4D"/>
    <w:rsid w:val="00435DC0"/>
    <w:rsid w:val="00436BA2"/>
    <w:rsid w:val="00436DD8"/>
    <w:rsid w:val="00436E1F"/>
    <w:rsid w:val="0043728C"/>
    <w:rsid w:val="0043740F"/>
    <w:rsid w:val="004374F2"/>
    <w:rsid w:val="004379F7"/>
    <w:rsid w:val="00437BA7"/>
    <w:rsid w:val="00437C41"/>
    <w:rsid w:val="00437DCA"/>
    <w:rsid w:val="00437E2E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2BD5"/>
    <w:rsid w:val="0044312A"/>
    <w:rsid w:val="004434E0"/>
    <w:rsid w:val="004434FD"/>
    <w:rsid w:val="0044411B"/>
    <w:rsid w:val="00444262"/>
    <w:rsid w:val="004443AC"/>
    <w:rsid w:val="004444D2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5FD2"/>
    <w:rsid w:val="00446155"/>
    <w:rsid w:val="00446229"/>
    <w:rsid w:val="00446250"/>
    <w:rsid w:val="004464BE"/>
    <w:rsid w:val="00446C18"/>
    <w:rsid w:val="00446F4C"/>
    <w:rsid w:val="0044723A"/>
    <w:rsid w:val="004472C7"/>
    <w:rsid w:val="004474F9"/>
    <w:rsid w:val="00447BB8"/>
    <w:rsid w:val="00447EA7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3D0"/>
    <w:rsid w:val="00454455"/>
    <w:rsid w:val="0045490C"/>
    <w:rsid w:val="00454974"/>
    <w:rsid w:val="004549E1"/>
    <w:rsid w:val="004550BD"/>
    <w:rsid w:val="004553B0"/>
    <w:rsid w:val="0045540C"/>
    <w:rsid w:val="00455597"/>
    <w:rsid w:val="004555CB"/>
    <w:rsid w:val="00455BA5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407"/>
    <w:rsid w:val="00461586"/>
    <w:rsid w:val="00461869"/>
    <w:rsid w:val="004619D1"/>
    <w:rsid w:val="004620A3"/>
    <w:rsid w:val="00462322"/>
    <w:rsid w:val="0046260A"/>
    <w:rsid w:val="00462970"/>
    <w:rsid w:val="00462B95"/>
    <w:rsid w:val="00462FA9"/>
    <w:rsid w:val="0046326D"/>
    <w:rsid w:val="004634C4"/>
    <w:rsid w:val="004636BD"/>
    <w:rsid w:val="0046377C"/>
    <w:rsid w:val="00463841"/>
    <w:rsid w:val="004638AA"/>
    <w:rsid w:val="0046397B"/>
    <w:rsid w:val="00463A47"/>
    <w:rsid w:val="00463D77"/>
    <w:rsid w:val="00464155"/>
    <w:rsid w:val="004647C4"/>
    <w:rsid w:val="00464CBA"/>
    <w:rsid w:val="00464DEE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3E"/>
    <w:rsid w:val="004664B3"/>
    <w:rsid w:val="00466578"/>
    <w:rsid w:val="0046671C"/>
    <w:rsid w:val="0046688F"/>
    <w:rsid w:val="00466B47"/>
    <w:rsid w:val="00466DB7"/>
    <w:rsid w:val="00466E04"/>
    <w:rsid w:val="0046758B"/>
    <w:rsid w:val="00467CF1"/>
    <w:rsid w:val="00467D5D"/>
    <w:rsid w:val="0047042B"/>
    <w:rsid w:val="00470444"/>
    <w:rsid w:val="0047081B"/>
    <w:rsid w:val="00470992"/>
    <w:rsid w:val="00470A6E"/>
    <w:rsid w:val="00470AC8"/>
    <w:rsid w:val="00470E45"/>
    <w:rsid w:val="004710DA"/>
    <w:rsid w:val="004712A2"/>
    <w:rsid w:val="004713AC"/>
    <w:rsid w:val="00471430"/>
    <w:rsid w:val="004715B8"/>
    <w:rsid w:val="004716EA"/>
    <w:rsid w:val="00471882"/>
    <w:rsid w:val="00471900"/>
    <w:rsid w:val="004719E1"/>
    <w:rsid w:val="00471BF2"/>
    <w:rsid w:val="00471DC9"/>
    <w:rsid w:val="00471E73"/>
    <w:rsid w:val="0047202B"/>
    <w:rsid w:val="004720C7"/>
    <w:rsid w:val="00472353"/>
    <w:rsid w:val="00472BB2"/>
    <w:rsid w:val="00472CAD"/>
    <w:rsid w:val="00472CC8"/>
    <w:rsid w:val="0047386D"/>
    <w:rsid w:val="00473AF2"/>
    <w:rsid w:val="00473F12"/>
    <w:rsid w:val="0047402E"/>
    <w:rsid w:val="004740BC"/>
    <w:rsid w:val="004743C7"/>
    <w:rsid w:val="004745E7"/>
    <w:rsid w:val="00474634"/>
    <w:rsid w:val="00474E10"/>
    <w:rsid w:val="0047533B"/>
    <w:rsid w:val="00475357"/>
    <w:rsid w:val="004758D4"/>
    <w:rsid w:val="00475B53"/>
    <w:rsid w:val="0047605D"/>
    <w:rsid w:val="00476322"/>
    <w:rsid w:val="00476440"/>
    <w:rsid w:val="00476655"/>
    <w:rsid w:val="00477650"/>
    <w:rsid w:val="0047777E"/>
    <w:rsid w:val="00480171"/>
    <w:rsid w:val="0048057C"/>
    <w:rsid w:val="004805B6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4511"/>
    <w:rsid w:val="004850EE"/>
    <w:rsid w:val="00485432"/>
    <w:rsid w:val="00485AA2"/>
    <w:rsid w:val="00485F7F"/>
    <w:rsid w:val="004862C4"/>
    <w:rsid w:val="004863C1"/>
    <w:rsid w:val="00486725"/>
    <w:rsid w:val="00486847"/>
    <w:rsid w:val="00486864"/>
    <w:rsid w:val="00486BAC"/>
    <w:rsid w:val="00486C9F"/>
    <w:rsid w:val="004872E4"/>
    <w:rsid w:val="004873C5"/>
    <w:rsid w:val="004875BC"/>
    <w:rsid w:val="004878AA"/>
    <w:rsid w:val="00487A07"/>
    <w:rsid w:val="00487B1B"/>
    <w:rsid w:val="00487F3F"/>
    <w:rsid w:val="004903C4"/>
    <w:rsid w:val="00490573"/>
    <w:rsid w:val="00490624"/>
    <w:rsid w:val="00490F0B"/>
    <w:rsid w:val="00490F5C"/>
    <w:rsid w:val="004910CA"/>
    <w:rsid w:val="00491395"/>
    <w:rsid w:val="00491B2A"/>
    <w:rsid w:val="00491E35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7F"/>
    <w:rsid w:val="004952F4"/>
    <w:rsid w:val="00495765"/>
    <w:rsid w:val="00495F5A"/>
    <w:rsid w:val="0049602D"/>
    <w:rsid w:val="0049688E"/>
    <w:rsid w:val="00496B61"/>
    <w:rsid w:val="00496B8E"/>
    <w:rsid w:val="00496D48"/>
    <w:rsid w:val="004970E2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844"/>
    <w:rsid w:val="004A28E3"/>
    <w:rsid w:val="004A3214"/>
    <w:rsid w:val="004A339F"/>
    <w:rsid w:val="004A351E"/>
    <w:rsid w:val="004A3819"/>
    <w:rsid w:val="004A4359"/>
    <w:rsid w:val="004A4433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76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4E2"/>
    <w:rsid w:val="004B2C1F"/>
    <w:rsid w:val="004B3269"/>
    <w:rsid w:val="004B34A7"/>
    <w:rsid w:val="004B359E"/>
    <w:rsid w:val="004B35B1"/>
    <w:rsid w:val="004B3719"/>
    <w:rsid w:val="004B374D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4B7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6C"/>
    <w:rsid w:val="004C067E"/>
    <w:rsid w:val="004C08CA"/>
    <w:rsid w:val="004C0ADE"/>
    <w:rsid w:val="004C0BCC"/>
    <w:rsid w:val="004C0C97"/>
    <w:rsid w:val="004C153E"/>
    <w:rsid w:val="004C218D"/>
    <w:rsid w:val="004C21DA"/>
    <w:rsid w:val="004C25C6"/>
    <w:rsid w:val="004C2742"/>
    <w:rsid w:val="004C2890"/>
    <w:rsid w:val="004C2936"/>
    <w:rsid w:val="004C2997"/>
    <w:rsid w:val="004C2BB0"/>
    <w:rsid w:val="004C2CD9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4BFF"/>
    <w:rsid w:val="004C4F23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9A0"/>
    <w:rsid w:val="004D0D96"/>
    <w:rsid w:val="004D0F9C"/>
    <w:rsid w:val="004D116E"/>
    <w:rsid w:val="004D1384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21E7"/>
    <w:rsid w:val="004D2310"/>
    <w:rsid w:val="004D2606"/>
    <w:rsid w:val="004D28AB"/>
    <w:rsid w:val="004D2BFC"/>
    <w:rsid w:val="004D2F54"/>
    <w:rsid w:val="004D303B"/>
    <w:rsid w:val="004D3953"/>
    <w:rsid w:val="004D3FA0"/>
    <w:rsid w:val="004D478A"/>
    <w:rsid w:val="004D4927"/>
    <w:rsid w:val="004D4C0F"/>
    <w:rsid w:val="004D5277"/>
    <w:rsid w:val="004D534E"/>
    <w:rsid w:val="004D66EB"/>
    <w:rsid w:val="004D69E8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B1A"/>
    <w:rsid w:val="004E4CC8"/>
    <w:rsid w:val="004E5079"/>
    <w:rsid w:val="004E519D"/>
    <w:rsid w:val="004E5246"/>
    <w:rsid w:val="004E532E"/>
    <w:rsid w:val="004E55D6"/>
    <w:rsid w:val="004E5C96"/>
    <w:rsid w:val="004E63B1"/>
    <w:rsid w:val="004E6651"/>
    <w:rsid w:val="004E68A2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43D"/>
    <w:rsid w:val="004F255B"/>
    <w:rsid w:val="004F27EE"/>
    <w:rsid w:val="004F2955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5D2"/>
    <w:rsid w:val="004F5648"/>
    <w:rsid w:val="004F5C8C"/>
    <w:rsid w:val="004F6397"/>
    <w:rsid w:val="004F63BB"/>
    <w:rsid w:val="004F66BE"/>
    <w:rsid w:val="004F686B"/>
    <w:rsid w:val="004F7037"/>
    <w:rsid w:val="004F704A"/>
    <w:rsid w:val="004F709B"/>
    <w:rsid w:val="004F7223"/>
    <w:rsid w:val="004F72A9"/>
    <w:rsid w:val="004F7310"/>
    <w:rsid w:val="004F7A9B"/>
    <w:rsid w:val="004F7BB4"/>
    <w:rsid w:val="004F7E6E"/>
    <w:rsid w:val="004F7EDB"/>
    <w:rsid w:val="00500035"/>
    <w:rsid w:val="005002B3"/>
    <w:rsid w:val="005004C4"/>
    <w:rsid w:val="00500768"/>
    <w:rsid w:val="00500B7F"/>
    <w:rsid w:val="00500C77"/>
    <w:rsid w:val="00500F1C"/>
    <w:rsid w:val="0050112E"/>
    <w:rsid w:val="0050123A"/>
    <w:rsid w:val="0050129F"/>
    <w:rsid w:val="00501565"/>
    <w:rsid w:val="005015EB"/>
    <w:rsid w:val="005019BB"/>
    <w:rsid w:val="00501B8A"/>
    <w:rsid w:val="00501C87"/>
    <w:rsid w:val="00501E1D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A4"/>
    <w:rsid w:val="005038CE"/>
    <w:rsid w:val="005038F0"/>
    <w:rsid w:val="0050390F"/>
    <w:rsid w:val="00503A39"/>
    <w:rsid w:val="00503B79"/>
    <w:rsid w:val="00503CF5"/>
    <w:rsid w:val="00503DE0"/>
    <w:rsid w:val="00503F3D"/>
    <w:rsid w:val="00503F43"/>
    <w:rsid w:val="005040D9"/>
    <w:rsid w:val="005046AB"/>
    <w:rsid w:val="005048E0"/>
    <w:rsid w:val="00504D64"/>
    <w:rsid w:val="00504DC5"/>
    <w:rsid w:val="00504DF9"/>
    <w:rsid w:val="005053F1"/>
    <w:rsid w:val="0050546F"/>
    <w:rsid w:val="0050547E"/>
    <w:rsid w:val="00505869"/>
    <w:rsid w:val="00505872"/>
    <w:rsid w:val="00505EEF"/>
    <w:rsid w:val="00506248"/>
    <w:rsid w:val="0050643C"/>
    <w:rsid w:val="00506504"/>
    <w:rsid w:val="005070F2"/>
    <w:rsid w:val="0050744D"/>
    <w:rsid w:val="005076B3"/>
    <w:rsid w:val="00507CD8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1F83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4E2"/>
    <w:rsid w:val="00514AF2"/>
    <w:rsid w:val="005154FB"/>
    <w:rsid w:val="00515595"/>
    <w:rsid w:val="00515A9C"/>
    <w:rsid w:val="0051606C"/>
    <w:rsid w:val="005167A6"/>
    <w:rsid w:val="00516DAB"/>
    <w:rsid w:val="00516EF2"/>
    <w:rsid w:val="005170FF"/>
    <w:rsid w:val="00517106"/>
    <w:rsid w:val="005171A5"/>
    <w:rsid w:val="00517286"/>
    <w:rsid w:val="00517632"/>
    <w:rsid w:val="00517A12"/>
    <w:rsid w:val="005200AE"/>
    <w:rsid w:val="00520108"/>
    <w:rsid w:val="00520352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FF2"/>
    <w:rsid w:val="005250BE"/>
    <w:rsid w:val="0052527F"/>
    <w:rsid w:val="00525BB3"/>
    <w:rsid w:val="00525F08"/>
    <w:rsid w:val="00526D86"/>
    <w:rsid w:val="00526E2F"/>
    <w:rsid w:val="00527FAE"/>
    <w:rsid w:val="00530096"/>
    <w:rsid w:val="00530411"/>
    <w:rsid w:val="005308A2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1E40"/>
    <w:rsid w:val="00531FD9"/>
    <w:rsid w:val="005321B6"/>
    <w:rsid w:val="005323BE"/>
    <w:rsid w:val="00532874"/>
    <w:rsid w:val="00532C28"/>
    <w:rsid w:val="00532D42"/>
    <w:rsid w:val="00532E62"/>
    <w:rsid w:val="00532F1D"/>
    <w:rsid w:val="00532F52"/>
    <w:rsid w:val="0053386C"/>
    <w:rsid w:val="00533A8F"/>
    <w:rsid w:val="00533D9A"/>
    <w:rsid w:val="00534152"/>
    <w:rsid w:val="00534491"/>
    <w:rsid w:val="005345F0"/>
    <w:rsid w:val="0053461A"/>
    <w:rsid w:val="005346B5"/>
    <w:rsid w:val="0053492D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49"/>
    <w:rsid w:val="00541D7B"/>
    <w:rsid w:val="00541EC7"/>
    <w:rsid w:val="00542104"/>
    <w:rsid w:val="0054218D"/>
    <w:rsid w:val="00542549"/>
    <w:rsid w:val="005425D6"/>
    <w:rsid w:val="00542903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D5C"/>
    <w:rsid w:val="00545D68"/>
    <w:rsid w:val="00546295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3B3"/>
    <w:rsid w:val="005503C8"/>
    <w:rsid w:val="00550519"/>
    <w:rsid w:val="00550851"/>
    <w:rsid w:val="00550B2A"/>
    <w:rsid w:val="00550B8A"/>
    <w:rsid w:val="00550BC7"/>
    <w:rsid w:val="00550C5E"/>
    <w:rsid w:val="005511C8"/>
    <w:rsid w:val="00551353"/>
    <w:rsid w:val="00551438"/>
    <w:rsid w:val="00551727"/>
    <w:rsid w:val="00551C3F"/>
    <w:rsid w:val="00551C78"/>
    <w:rsid w:val="00551FB4"/>
    <w:rsid w:val="00552099"/>
    <w:rsid w:val="005526C1"/>
    <w:rsid w:val="005528DF"/>
    <w:rsid w:val="00552C6E"/>
    <w:rsid w:val="00553097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E4B"/>
    <w:rsid w:val="00562345"/>
    <w:rsid w:val="00562729"/>
    <w:rsid w:val="00562944"/>
    <w:rsid w:val="005629E4"/>
    <w:rsid w:val="0056326D"/>
    <w:rsid w:val="005633C0"/>
    <w:rsid w:val="005634B9"/>
    <w:rsid w:val="005638F4"/>
    <w:rsid w:val="00563BA7"/>
    <w:rsid w:val="00563BDC"/>
    <w:rsid w:val="00563C22"/>
    <w:rsid w:val="00563DA2"/>
    <w:rsid w:val="00563FD0"/>
    <w:rsid w:val="00564041"/>
    <w:rsid w:val="005642BC"/>
    <w:rsid w:val="005643F2"/>
    <w:rsid w:val="0056454E"/>
    <w:rsid w:val="00564934"/>
    <w:rsid w:val="00564985"/>
    <w:rsid w:val="00564B0B"/>
    <w:rsid w:val="00565307"/>
    <w:rsid w:val="005654C0"/>
    <w:rsid w:val="0056581F"/>
    <w:rsid w:val="005662B9"/>
    <w:rsid w:val="0056643C"/>
    <w:rsid w:val="00566DA0"/>
    <w:rsid w:val="00567442"/>
    <w:rsid w:val="00567C81"/>
    <w:rsid w:val="00570159"/>
    <w:rsid w:val="00570A81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823"/>
    <w:rsid w:val="005728F5"/>
    <w:rsid w:val="005729CE"/>
    <w:rsid w:val="00572D2A"/>
    <w:rsid w:val="00572F22"/>
    <w:rsid w:val="00572F2A"/>
    <w:rsid w:val="00572F97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0B2"/>
    <w:rsid w:val="005764CC"/>
    <w:rsid w:val="00576A47"/>
    <w:rsid w:val="00576DD3"/>
    <w:rsid w:val="00576E93"/>
    <w:rsid w:val="005770F2"/>
    <w:rsid w:val="00577169"/>
    <w:rsid w:val="00577291"/>
    <w:rsid w:val="00577331"/>
    <w:rsid w:val="005774E2"/>
    <w:rsid w:val="00577B93"/>
    <w:rsid w:val="00577DE1"/>
    <w:rsid w:val="00577F5D"/>
    <w:rsid w:val="0058029F"/>
    <w:rsid w:val="005802E7"/>
    <w:rsid w:val="005804B6"/>
    <w:rsid w:val="00580C31"/>
    <w:rsid w:val="0058170F"/>
    <w:rsid w:val="0058196D"/>
    <w:rsid w:val="00581A14"/>
    <w:rsid w:val="00581AAF"/>
    <w:rsid w:val="005821DB"/>
    <w:rsid w:val="0058234C"/>
    <w:rsid w:val="00582707"/>
    <w:rsid w:val="005835AA"/>
    <w:rsid w:val="00583C2E"/>
    <w:rsid w:val="00583CD1"/>
    <w:rsid w:val="00583CF9"/>
    <w:rsid w:val="00583D32"/>
    <w:rsid w:val="00584189"/>
    <w:rsid w:val="00584233"/>
    <w:rsid w:val="00584338"/>
    <w:rsid w:val="0058435E"/>
    <w:rsid w:val="00584474"/>
    <w:rsid w:val="00584D79"/>
    <w:rsid w:val="00585144"/>
    <w:rsid w:val="005852BB"/>
    <w:rsid w:val="00585A2B"/>
    <w:rsid w:val="00585AF2"/>
    <w:rsid w:val="00586047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4F"/>
    <w:rsid w:val="00587EC4"/>
    <w:rsid w:val="005905C8"/>
    <w:rsid w:val="00590634"/>
    <w:rsid w:val="005908DE"/>
    <w:rsid w:val="005908FE"/>
    <w:rsid w:val="00590A11"/>
    <w:rsid w:val="00590CC3"/>
    <w:rsid w:val="0059120C"/>
    <w:rsid w:val="005916D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20"/>
    <w:rsid w:val="00593751"/>
    <w:rsid w:val="005937C0"/>
    <w:rsid w:val="005937ED"/>
    <w:rsid w:val="00593891"/>
    <w:rsid w:val="00593C68"/>
    <w:rsid w:val="00594008"/>
    <w:rsid w:val="00594053"/>
    <w:rsid w:val="005941B3"/>
    <w:rsid w:val="00594653"/>
    <w:rsid w:val="005946AD"/>
    <w:rsid w:val="00594704"/>
    <w:rsid w:val="0059526D"/>
    <w:rsid w:val="005954E0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ACB"/>
    <w:rsid w:val="00597D00"/>
    <w:rsid w:val="00597F53"/>
    <w:rsid w:val="005A0776"/>
    <w:rsid w:val="005A0990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38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95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6CA8"/>
    <w:rsid w:val="005A7402"/>
    <w:rsid w:val="005A7500"/>
    <w:rsid w:val="005A7BB3"/>
    <w:rsid w:val="005A7FB5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A49"/>
    <w:rsid w:val="005B2D66"/>
    <w:rsid w:val="005B2D84"/>
    <w:rsid w:val="005B32BD"/>
    <w:rsid w:val="005B3304"/>
    <w:rsid w:val="005B33F5"/>
    <w:rsid w:val="005B353C"/>
    <w:rsid w:val="005B35AB"/>
    <w:rsid w:val="005B3852"/>
    <w:rsid w:val="005B3968"/>
    <w:rsid w:val="005B3B56"/>
    <w:rsid w:val="005B3CE9"/>
    <w:rsid w:val="005B40EA"/>
    <w:rsid w:val="005B41B3"/>
    <w:rsid w:val="005B4286"/>
    <w:rsid w:val="005B4420"/>
    <w:rsid w:val="005B44E3"/>
    <w:rsid w:val="005B459C"/>
    <w:rsid w:val="005B45C5"/>
    <w:rsid w:val="005B4701"/>
    <w:rsid w:val="005B49CC"/>
    <w:rsid w:val="005B4A00"/>
    <w:rsid w:val="005B4DA4"/>
    <w:rsid w:val="005B537B"/>
    <w:rsid w:val="005B5718"/>
    <w:rsid w:val="005B5840"/>
    <w:rsid w:val="005B593E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58C"/>
    <w:rsid w:val="005B762D"/>
    <w:rsid w:val="005B76D1"/>
    <w:rsid w:val="005B7A78"/>
    <w:rsid w:val="005B7CAC"/>
    <w:rsid w:val="005B7CBC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4CC"/>
    <w:rsid w:val="005C2AAD"/>
    <w:rsid w:val="005C2CC1"/>
    <w:rsid w:val="005C2D4F"/>
    <w:rsid w:val="005C2EA0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9D4"/>
    <w:rsid w:val="005C6B86"/>
    <w:rsid w:val="005C7039"/>
    <w:rsid w:val="005C76AF"/>
    <w:rsid w:val="005C76C7"/>
    <w:rsid w:val="005C77EF"/>
    <w:rsid w:val="005C7A14"/>
    <w:rsid w:val="005D015F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884"/>
    <w:rsid w:val="005D1A55"/>
    <w:rsid w:val="005D1BB0"/>
    <w:rsid w:val="005D2931"/>
    <w:rsid w:val="005D2E2B"/>
    <w:rsid w:val="005D3035"/>
    <w:rsid w:val="005D36EC"/>
    <w:rsid w:val="005D3B22"/>
    <w:rsid w:val="005D3E6B"/>
    <w:rsid w:val="005D438D"/>
    <w:rsid w:val="005D465E"/>
    <w:rsid w:val="005D46C2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B74"/>
    <w:rsid w:val="005E0682"/>
    <w:rsid w:val="005E07DC"/>
    <w:rsid w:val="005E0B4B"/>
    <w:rsid w:val="005E10C3"/>
    <w:rsid w:val="005E122B"/>
    <w:rsid w:val="005E1521"/>
    <w:rsid w:val="005E1636"/>
    <w:rsid w:val="005E1DAE"/>
    <w:rsid w:val="005E1DE1"/>
    <w:rsid w:val="005E1E85"/>
    <w:rsid w:val="005E1ED1"/>
    <w:rsid w:val="005E20BD"/>
    <w:rsid w:val="005E2121"/>
    <w:rsid w:val="005E2219"/>
    <w:rsid w:val="005E22A5"/>
    <w:rsid w:val="005E2602"/>
    <w:rsid w:val="005E28E2"/>
    <w:rsid w:val="005E32AE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D7A"/>
    <w:rsid w:val="005F1E8D"/>
    <w:rsid w:val="005F21BF"/>
    <w:rsid w:val="005F243E"/>
    <w:rsid w:val="005F2FB8"/>
    <w:rsid w:val="005F3114"/>
    <w:rsid w:val="005F347B"/>
    <w:rsid w:val="005F39A1"/>
    <w:rsid w:val="005F3E86"/>
    <w:rsid w:val="005F4189"/>
    <w:rsid w:val="005F4495"/>
    <w:rsid w:val="005F47CA"/>
    <w:rsid w:val="005F4AEB"/>
    <w:rsid w:val="005F4C47"/>
    <w:rsid w:val="005F4D0A"/>
    <w:rsid w:val="005F4D94"/>
    <w:rsid w:val="005F53C4"/>
    <w:rsid w:val="005F578D"/>
    <w:rsid w:val="005F5892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431"/>
    <w:rsid w:val="00600698"/>
    <w:rsid w:val="00600AE5"/>
    <w:rsid w:val="00600FD2"/>
    <w:rsid w:val="00601392"/>
    <w:rsid w:val="0060158E"/>
    <w:rsid w:val="00601898"/>
    <w:rsid w:val="00601A14"/>
    <w:rsid w:val="00601A59"/>
    <w:rsid w:val="00601A61"/>
    <w:rsid w:val="00601B5A"/>
    <w:rsid w:val="00601BBB"/>
    <w:rsid w:val="006021B7"/>
    <w:rsid w:val="006021C6"/>
    <w:rsid w:val="00602536"/>
    <w:rsid w:val="00603102"/>
    <w:rsid w:val="00603409"/>
    <w:rsid w:val="00603A06"/>
    <w:rsid w:val="00603A65"/>
    <w:rsid w:val="006040AC"/>
    <w:rsid w:val="006040EA"/>
    <w:rsid w:val="00604343"/>
    <w:rsid w:val="00604977"/>
    <w:rsid w:val="00604FE8"/>
    <w:rsid w:val="006055A7"/>
    <w:rsid w:val="0060577B"/>
    <w:rsid w:val="006057E5"/>
    <w:rsid w:val="00605950"/>
    <w:rsid w:val="00605A61"/>
    <w:rsid w:val="00605E2D"/>
    <w:rsid w:val="006065B7"/>
    <w:rsid w:val="00606970"/>
    <w:rsid w:val="00606B89"/>
    <w:rsid w:val="00606D7B"/>
    <w:rsid w:val="006073CA"/>
    <w:rsid w:val="00607480"/>
    <w:rsid w:val="00607A93"/>
    <w:rsid w:val="00607C99"/>
    <w:rsid w:val="00607DB5"/>
    <w:rsid w:val="00610152"/>
    <w:rsid w:val="0061031F"/>
    <w:rsid w:val="0061040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D7"/>
    <w:rsid w:val="00612B25"/>
    <w:rsid w:val="00612CD3"/>
    <w:rsid w:val="00612D72"/>
    <w:rsid w:val="00612E20"/>
    <w:rsid w:val="006133C3"/>
    <w:rsid w:val="006135A4"/>
    <w:rsid w:val="00613C70"/>
    <w:rsid w:val="00613E48"/>
    <w:rsid w:val="00613E52"/>
    <w:rsid w:val="006141B5"/>
    <w:rsid w:val="006144C0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26"/>
    <w:rsid w:val="00620955"/>
    <w:rsid w:val="00620E1D"/>
    <w:rsid w:val="00621781"/>
    <w:rsid w:val="00621B43"/>
    <w:rsid w:val="006221D9"/>
    <w:rsid w:val="00622540"/>
    <w:rsid w:val="0062292C"/>
    <w:rsid w:val="00622933"/>
    <w:rsid w:val="00622A8D"/>
    <w:rsid w:val="00622AD3"/>
    <w:rsid w:val="00622CB0"/>
    <w:rsid w:val="00622FCE"/>
    <w:rsid w:val="006230F8"/>
    <w:rsid w:val="0062487C"/>
    <w:rsid w:val="00624BC8"/>
    <w:rsid w:val="00624F06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852"/>
    <w:rsid w:val="00631B03"/>
    <w:rsid w:val="006323E4"/>
    <w:rsid w:val="00632FF1"/>
    <w:rsid w:val="0063359C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73"/>
    <w:rsid w:val="00635D8A"/>
    <w:rsid w:val="00635E56"/>
    <w:rsid w:val="006360FB"/>
    <w:rsid w:val="006361F4"/>
    <w:rsid w:val="00636374"/>
    <w:rsid w:val="006363D6"/>
    <w:rsid w:val="006365A9"/>
    <w:rsid w:val="006366C3"/>
    <w:rsid w:val="00636B59"/>
    <w:rsid w:val="00636B98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116"/>
    <w:rsid w:val="006426F2"/>
    <w:rsid w:val="006426FF"/>
    <w:rsid w:val="006427AD"/>
    <w:rsid w:val="00642E57"/>
    <w:rsid w:val="00643155"/>
    <w:rsid w:val="006431DA"/>
    <w:rsid w:val="00643555"/>
    <w:rsid w:val="00643D35"/>
    <w:rsid w:val="00643E5C"/>
    <w:rsid w:val="00643F0D"/>
    <w:rsid w:val="006440B2"/>
    <w:rsid w:val="00644354"/>
    <w:rsid w:val="006446AE"/>
    <w:rsid w:val="00644E8D"/>
    <w:rsid w:val="00645069"/>
    <w:rsid w:val="00645243"/>
    <w:rsid w:val="00645A78"/>
    <w:rsid w:val="00645EA9"/>
    <w:rsid w:val="00646182"/>
    <w:rsid w:val="00646221"/>
    <w:rsid w:val="006466BA"/>
    <w:rsid w:val="006469D5"/>
    <w:rsid w:val="00646B74"/>
    <w:rsid w:val="00646EB1"/>
    <w:rsid w:val="00646FCA"/>
    <w:rsid w:val="006475F3"/>
    <w:rsid w:val="006476A6"/>
    <w:rsid w:val="00647930"/>
    <w:rsid w:val="006479DA"/>
    <w:rsid w:val="00647BE1"/>
    <w:rsid w:val="00647D38"/>
    <w:rsid w:val="00650006"/>
    <w:rsid w:val="00650B17"/>
    <w:rsid w:val="00650D47"/>
    <w:rsid w:val="006510EB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3996"/>
    <w:rsid w:val="00654125"/>
    <w:rsid w:val="006542C7"/>
    <w:rsid w:val="0065459B"/>
    <w:rsid w:val="00654603"/>
    <w:rsid w:val="0065473B"/>
    <w:rsid w:val="00654A8B"/>
    <w:rsid w:val="00654EB3"/>
    <w:rsid w:val="00655123"/>
    <w:rsid w:val="006552CD"/>
    <w:rsid w:val="006559B4"/>
    <w:rsid w:val="00655EEF"/>
    <w:rsid w:val="006561BE"/>
    <w:rsid w:val="00656218"/>
    <w:rsid w:val="006564E9"/>
    <w:rsid w:val="0065659A"/>
    <w:rsid w:val="0065663B"/>
    <w:rsid w:val="00656B0B"/>
    <w:rsid w:val="00656E7B"/>
    <w:rsid w:val="0065728B"/>
    <w:rsid w:val="0065739A"/>
    <w:rsid w:val="006574EF"/>
    <w:rsid w:val="00657634"/>
    <w:rsid w:val="006579FB"/>
    <w:rsid w:val="00657EB4"/>
    <w:rsid w:val="00657F55"/>
    <w:rsid w:val="0066007E"/>
    <w:rsid w:val="006605CB"/>
    <w:rsid w:val="00660747"/>
    <w:rsid w:val="00660A1C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71D"/>
    <w:rsid w:val="00664BB9"/>
    <w:rsid w:val="00664C33"/>
    <w:rsid w:val="00664DCB"/>
    <w:rsid w:val="006650DA"/>
    <w:rsid w:val="00665120"/>
    <w:rsid w:val="00665330"/>
    <w:rsid w:val="006654B7"/>
    <w:rsid w:val="006656A0"/>
    <w:rsid w:val="00665FA7"/>
    <w:rsid w:val="0066608E"/>
    <w:rsid w:val="00666276"/>
    <w:rsid w:val="006666A1"/>
    <w:rsid w:val="00666998"/>
    <w:rsid w:val="00666A3B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C6B"/>
    <w:rsid w:val="00667F02"/>
    <w:rsid w:val="0067005C"/>
    <w:rsid w:val="0067024C"/>
    <w:rsid w:val="0067030A"/>
    <w:rsid w:val="00670838"/>
    <w:rsid w:val="00670DEB"/>
    <w:rsid w:val="006715B2"/>
    <w:rsid w:val="006715BF"/>
    <w:rsid w:val="006720D4"/>
    <w:rsid w:val="00672BC4"/>
    <w:rsid w:val="00673275"/>
    <w:rsid w:val="00673438"/>
    <w:rsid w:val="00673582"/>
    <w:rsid w:val="006735DA"/>
    <w:rsid w:val="006736B9"/>
    <w:rsid w:val="006737C8"/>
    <w:rsid w:val="00673842"/>
    <w:rsid w:val="0067398E"/>
    <w:rsid w:val="00673CBA"/>
    <w:rsid w:val="00673EB6"/>
    <w:rsid w:val="00673F1C"/>
    <w:rsid w:val="00673FCF"/>
    <w:rsid w:val="0067402B"/>
    <w:rsid w:val="006742B3"/>
    <w:rsid w:val="00674334"/>
    <w:rsid w:val="00674633"/>
    <w:rsid w:val="00674E6D"/>
    <w:rsid w:val="00674FC3"/>
    <w:rsid w:val="00675088"/>
    <w:rsid w:val="006752B8"/>
    <w:rsid w:val="0067536C"/>
    <w:rsid w:val="0067542F"/>
    <w:rsid w:val="00675997"/>
    <w:rsid w:val="00675A26"/>
    <w:rsid w:val="00675C8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FC8"/>
    <w:rsid w:val="0068229C"/>
    <w:rsid w:val="006822CB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495"/>
    <w:rsid w:val="00686884"/>
    <w:rsid w:val="00686CB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6A8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45A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5E62"/>
    <w:rsid w:val="0069632C"/>
    <w:rsid w:val="0069652A"/>
    <w:rsid w:val="006967DA"/>
    <w:rsid w:val="00696A00"/>
    <w:rsid w:val="00696D7E"/>
    <w:rsid w:val="0069714C"/>
    <w:rsid w:val="0069765B"/>
    <w:rsid w:val="0069767B"/>
    <w:rsid w:val="00697B2F"/>
    <w:rsid w:val="00697FAC"/>
    <w:rsid w:val="006A0094"/>
    <w:rsid w:val="006A0115"/>
    <w:rsid w:val="006A0451"/>
    <w:rsid w:val="006A0E0F"/>
    <w:rsid w:val="006A10A5"/>
    <w:rsid w:val="006A14CC"/>
    <w:rsid w:val="006A1594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977"/>
    <w:rsid w:val="006A3A32"/>
    <w:rsid w:val="006A3DF3"/>
    <w:rsid w:val="006A3E5E"/>
    <w:rsid w:val="006A3ED8"/>
    <w:rsid w:val="006A43E3"/>
    <w:rsid w:val="006A45B7"/>
    <w:rsid w:val="006A46C7"/>
    <w:rsid w:val="006A4D35"/>
    <w:rsid w:val="006A551C"/>
    <w:rsid w:val="006A5B6F"/>
    <w:rsid w:val="006A5B98"/>
    <w:rsid w:val="006A5C5C"/>
    <w:rsid w:val="006A5E45"/>
    <w:rsid w:val="006A6185"/>
    <w:rsid w:val="006A643D"/>
    <w:rsid w:val="006A647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A89"/>
    <w:rsid w:val="006B0BC4"/>
    <w:rsid w:val="006B0C71"/>
    <w:rsid w:val="006B105C"/>
    <w:rsid w:val="006B121A"/>
    <w:rsid w:val="006B1442"/>
    <w:rsid w:val="006B14DF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3016"/>
    <w:rsid w:val="006B3754"/>
    <w:rsid w:val="006B3B4D"/>
    <w:rsid w:val="006B3E7C"/>
    <w:rsid w:val="006B4638"/>
    <w:rsid w:val="006B46ED"/>
    <w:rsid w:val="006B4B7E"/>
    <w:rsid w:val="006B4E32"/>
    <w:rsid w:val="006B50B4"/>
    <w:rsid w:val="006B5428"/>
    <w:rsid w:val="006B54A0"/>
    <w:rsid w:val="006B57C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B7C21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5A"/>
    <w:rsid w:val="006C2AB9"/>
    <w:rsid w:val="006C2C96"/>
    <w:rsid w:val="006C2D61"/>
    <w:rsid w:val="006C2D9E"/>
    <w:rsid w:val="006C2EBD"/>
    <w:rsid w:val="006C33F7"/>
    <w:rsid w:val="006C371F"/>
    <w:rsid w:val="006C389D"/>
    <w:rsid w:val="006C39D3"/>
    <w:rsid w:val="006C3C42"/>
    <w:rsid w:val="006C3C48"/>
    <w:rsid w:val="006C3DB1"/>
    <w:rsid w:val="006C3E9B"/>
    <w:rsid w:val="006C3F9D"/>
    <w:rsid w:val="006C41D3"/>
    <w:rsid w:val="006C4699"/>
    <w:rsid w:val="006C477D"/>
    <w:rsid w:val="006C47B3"/>
    <w:rsid w:val="006C4F56"/>
    <w:rsid w:val="006C556E"/>
    <w:rsid w:val="006C56F6"/>
    <w:rsid w:val="006C5943"/>
    <w:rsid w:val="006C594F"/>
    <w:rsid w:val="006C5974"/>
    <w:rsid w:val="006C5D10"/>
    <w:rsid w:val="006C5D8A"/>
    <w:rsid w:val="006C637E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415"/>
    <w:rsid w:val="006D05EF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1C"/>
    <w:rsid w:val="006D3AA0"/>
    <w:rsid w:val="006D3EFC"/>
    <w:rsid w:val="006D4582"/>
    <w:rsid w:val="006D4871"/>
    <w:rsid w:val="006D4A57"/>
    <w:rsid w:val="006D4B9F"/>
    <w:rsid w:val="006D50B9"/>
    <w:rsid w:val="006D52B4"/>
    <w:rsid w:val="006D548B"/>
    <w:rsid w:val="006D55D3"/>
    <w:rsid w:val="006D5691"/>
    <w:rsid w:val="006D5751"/>
    <w:rsid w:val="006D5B79"/>
    <w:rsid w:val="006D5B97"/>
    <w:rsid w:val="006D6A93"/>
    <w:rsid w:val="006D6BDC"/>
    <w:rsid w:val="006D6E1F"/>
    <w:rsid w:val="006D6F1A"/>
    <w:rsid w:val="006D7705"/>
    <w:rsid w:val="006D7DD8"/>
    <w:rsid w:val="006D7E58"/>
    <w:rsid w:val="006D7E97"/>
    <w:rsid w:val="006E0758"/>
    <w:rsid w:val="006E078F"/>
    <w:rsid w:val="006E0A5A"/>
    <w:rsid w:val="006E1138"/>
    <w:rsid w:val="006E141D"/>
    <w:rsid w:val="006E1428"/>
    <w:rsid w:val="006E1B98"/>
    <w:rsid w:val="006E1BAC"/>
    <w:rsid w:val="006E1C63"/>
    <w:rsid w:val="006E1F18"/>
    <w:rsid w:val="006E2246"/>
    <w:rsid w:val="006E2433"/>
    <w:rsid w:val="006E25D5"/>
    <w:rsid w:val="006E265D"/>
    <w:rsid w:val="006E2732"/>
    <w:rsid w:val="006E27C1"/>
    <w:rsid w:val="006E286A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26"/>
    <w:rsid w:val="006E43AF"/>
    <w:rsid w:val="006E43C7"/>
    <w:rsid w:val="006E47ED"/>
    <w:rsid w:val="006E4A2C"/>
    <w:rsid w:val="006E4E4B"/>
    <w:rsid w:val="006E5140"/>
    <w:rsid w:val="006E51DC"/>
    <w:rsid w:val="006E5A82"/>
    <w:rsid w:val="006E5C1C"/>
    <w:rsid w:val="006E5CD9"/>
    <w:rsid w:val="006E5E18"/>
    <w:rsid w:val="006E62AF"/>
    <w:rsid w:val="006E6698"/>
    <w:rsid w:val="006E66A2"/>
    <w:rsid w:val="006E6A4A"/>
    <w:rsid w:val="006E7568"/>
    <w:rsid w:val="006E7736"/>
    <w:rsid w:val="006E7761"/>
    <w:rsid w:val="006E7928"/>
    <w:rsid w:val="006E7AA7"/>
    <w:rsid w:val="006E7BB7"/>
    <w:rsid w:val="006F03F0"/>
    <w:rsid w:val="006F0F15"/>
    <w:rsid w:val="006F0F55"/>
    <w:rsid w:val="006F1A69"/>
    <w:rsid w:val="006F1B26"/>
    <w:rsid w:val="006F1BB5"/>
    <w:rsid w:val="006F1DC8"/>
    <w:rsid w:val="006F21EE"/>
    <w:rsid w:val="006F23B4"/>
    <w:rsid w:val="006F2886"/>
    <w:rsid w:val="006F28CD"/>
    <w:rsid w:val="006F29AA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D80"/>
    <w:rsid w:val="006F5E37"/>
    <w:rsid w:val="006F63CD"/>
    <w:rsid w:val="006F64B3"/>
    <w:rsid w:val="006F6608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C8E"/>
    <w:rsid w:val="007024AC"/>
    <w:rsid w:val="00702A9F"/>
    <w:rsid w:val="00702F0F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DC"/>
    <w:rsid w:val="007076E9"/>
    <w:rsid w:val="0070773F"/>
    <w:rsid w:val="007077B5"/>
    <w:rsid w:val="00707D66"/>
    <w:rsid w:val="00707D69"/>
    <w:rsid w:val="00707D71"/>
    <w:rsid w:val="007100B1"/>
    <w:rsid w:val="00710308"/>
    <w:rsid w:val="00710403"/>
    <w:rsid w:val="007104B1"/>
    <w:rsid w:val="00710835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A4C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304"/>
    <w:rsid w:val="0071440F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155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4A1"/>
    <w:rsid w:val="007324FD"/>
    <w:rsid w:val="007326CC"/>
    <w:rsid w:val="0073272A"/>
    <w:rsid w:val="007330ED"/>
    <w:rsid w:val="00733393"/>
    <w:rsid w:val="0073350B"/>
    <w:rsid w:val="00733C2E"/>
    <w:rsid w:val="00733DCA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801"/>
    <w:rsid w:val="00736C40"/>
    <w:rsid w:val="00736F65"/>
    <w:rsid w:val="00737196"/>
    <w:rsid w:val="007372B7"/>
    <w:rsid w:val="007374AB"/>
    <w:rsid w:val="00737AE7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FA"/>
    <w:rsid w:val="00742BB0"/>
    <w:rsid w:val="00742C89"/>
    <w:rsid w:val="0074334F"/>
    <w:rsid w:val="0074339C"/>
    <w:rsid w:val="007436B0"/>
    <w:rsid w:val="007436C9"/>
    <w:rsid w:val="007438B0"/>
    <w:rsid w:val="00743ABB"/>
    <w:rsid w:val="0074414F"/>
    <w:rsid w:val="00744503"/>
    <w:rsid w:val="00744973"/>
    <w:rsid w:val="00744F2E"/>
    <w:rsid w:val="007451D0"/>
    <w:rsid w:val="00745411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C79"/>
    <w:rsid w:val="00746D72"/>
    <w:rsid w:val="00746DA6"/>
    <w:rsid w:val="00746F04"/>
    <w:rsid w:val="007471AB"/>
    <w:rsid w:val="00747354"/>
    <w:rsid w:val="0074786B"/>
    <w:rsid w:val="007478FD"/>
    <w:rsid w:val="0074797D"/>
    <w:rsid w:val="00747D89"/>
    <w:rsid w:val="00747F02"/>
    <w:rsid w:val="007501BE"/>
    <w:rsid w:val="007503E4"/>
    <w:rsid w:val="007508BE"/>
    <w:rsid w:val="00750A2A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4C2"/>
    <w:rsid w:val="0075253C"/>
    <w:rsid w:val="007525CC"/>
    <w:rsid w:val="00752741"/>
    <w:rsid w:val="00752892"/>
    <w:rsid w:val="00752B04"/>
    <w:rsid w:val="00752EC2"/>
    <w:rsid w:val="007531D6"/>
    <w:rsid w:val="00753237"/>
    <w:rsid w:val="007532AC"/>
    <w:rsid w:val="007537D5"/>
    <w:rsid w:val="00753B4E"/>
    <w:rsid w:val="0075423D"/>
    <w:rsid w:val="00754709"/>
    <w:rsid w:val="0075483B"/>
    <w:rsid w:val="007548E4"/>
    <w:rsid w:val="00754970"/>
    <w:rsid w:val="00754AD9"/>
    <w:rsid w:val="00754E32"/>
    <w:rsid w:val="00754FD8"/>
    <w:rsid w:val="00755177"/>
    <w:rsid w:val="00755249"/>
    <w:rsid w:val="0075526E"/>
    <w:rsid w:val="00755579"/>
    <w:rsid w:val="00755825"/>
    <w:rsid w:val="00755B01"/>
    <w:rsid w:val="00756181"/>
    <w:rsid w:val="007564C5"/>
    <w:rsid w:val="00756834"/>
    <w:rsid w:val="00756D10"/>
    <w:rsid w:val="00756FCA"/>
    <w:rsid w:val="00757032"/>
    <w:rsid w:val="007574C2"/>
    <w:rsid w:val="0075760D"/>
    <w:rsid w:val="00757E1B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69E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6E0"/>
    <w:rsid w:val="007706E5"/>
    <w:rsid w:val="00770882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E0"/>
    <w:rsid w:val="007733A4"/>
    <w:rsid w:val="00773441"/>
    <w:rsid w:val="00773B22"/>
    <w:rsid w:val="00773EB6"/>
    <w:rsid w:val="0077413F"/>
    <w:rsid w:val="0077432E"/>
    <w:rsid w:val="00774686"/>
    <w:rsid w:val="00774723"/>
    <w:rsid w:val="00774752"/>
    <w:rsid w:val="007748C5"/>
    <w:rsid w:val="00774B26"/>
    <w:rsid w:val="00774D10"/>
    <w:rsid w:val="00775281"/>
    <w:rsid w:val="0077551E"/>
    <w:rsid w:val="007757D8"/>
    <w:rsid w:val="00775A5A"/>
    <w:rsid w:val="00775C9F"/>
    <w:rsid w:val="00776060"/>
    <w:rsid w:val="0077647D"/>
    <w:rsid w:val="00776965"/>
    <w:rsid w:val="00776D43"/>
    <w:rsid w:val="00776E11"/>
    <w:rsid w:val="00777195"/>
    <w:rsid w:val="007773CD"/>
    <w:rsid w:val="0077775F"/>
    <w:rsid w:val="00777B68"/>
    <w:rsid w:val="00777BE9"/>
    <w:rsid w:val="00777CB5"/>
    <w:rsid w:val="00777E80"/>
    <w:rsid w:val="00777EA8"/>
    <w:rsid w:val="007801C6"/>
    <w:rsid w:val="00780304"/>
    <w:rsid w:val="007804F3"/>
    <w:rsid w:val="007807DB"/>
    <w:rsid w:val="007807DD"/>
    <w:rsid w:val="00780F39"/>
    <w:rsid w:val="00781068"/>
    <w:rsid w:val="007814B0"/>
    <w:rsid w:val="00781538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E75"/>
    <w:rsid w:val="00785226"/>
    <w:rsid w:val="0078544F"/>
    <w:rsid w:val="007855B8"/>
    <w:rsid w:val="0078564B"/>
    <w:rsid w:val="00785703"/>
    <w:rsid w:val="00785C0F"/>
    <w:rsid w:val="0078614E"/>
    <w:rsid w:val="007863D2"/>
    <w:rsid w:val="00786729"/>
    <w:rsid w:val="0078692E"/>
    <w:rsid w:val="00787366"/>
    <w:rsid w:val="00787451"/>
    <w:rsid w:val="0078760C"/>
    <w:rsid w:val="00787819"/>
    <w:rsid w:val="00787C6A"/>
    <w:rsid w:val="00787DB0"/>
    <w:rsid w:val="007900A1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30"/>
    <w:rsid w:val="00796BDE"/>
    <w:rsid w:val="00796C65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EBF"/>
    <w:rsid w:val="007A1058"/>
    <w:rsid w:val="007A111D"/>
    <w:rsid w:val="007A1D78"/>
    <w:rsid w:val="007A1DA3"/>
    <w:rsid w:val="007A1DDE"/>
    <w:rsid w:val="007A2275"/>
    <w:rsid w:val="007A2521"/>
    <w:rsid w:val="007A283F"/>
    <w:rsid w:val="007A29A4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B018C"/>
    <w:rsid w:val="007B0348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37C"/>
    <w:rsid w:val="007B2BF0"/>
    <w:rsid w:val="007B2D39"/>
    <w:rsid w:val="007B301B"/>
    <w:rsid w:val="007B3736"/>
    <w:rsid w:val="007B3AAB"/>
    <w:rsid w:val="007B3B42"/>
    <w:rsid w:val="007B3E40"/>
    <w:rsid w:val="007B3E67"/>
    <w:rsid w:val="007B3ED8"/>
    <w:rsid w:val="007B48C8"/>
    <w:rsid w:val="007B4E33"/>
    <w:rsid w:val="007B4FC6"/>
    <w:rsid w:val="007B503B"/>
    <w:rsid w:val="007B520B"/>
    <w:rsid w:val="007B5544"/>
    <w:rsid w:val="007B55D7"/>
    <w:rsid w:val="007B585C"/>
    <w:rsid w:val="007B5BCD"/>
    <w:rsid w:val="007B5DE5"/>
    <w:rsid w:val="007B5F61"/>
    <w:rsid w:val="007B6323"/>
    <w:rsid w:val="007B643A"/>
    <w:rsid w:val="007B6654"/>
    <w:rsid w:val="007B6A57"/>
    <w:rsid w:val="007B6DDF"/>
    <w:rsid w:val="007B6F97"/>
    <w:rsid w:val="007B6FFE"/>
    <w:rsid w:val="007B70ED"/>
    <w:rsid w:val="007B745F"/>
    <w:rsid w:val="007B76AB"/>
    <w:rsid w:val="007B78E0"/>
    <w:rsid w:val="007B79B9"/>
    <w:rsid w:val="007B7AD3"/>
    <w:rsid w:val="007C031C"/>
    <w:rsid w:val="007C1364"/>
    <w:rsid w:val="007C14D5"/>
    <w:rsid w:val="007C19E7"/>
    <w:rsid w:val="007C1A1C"/>
    <w:rsid w:val="007C2014"/>
    <w:rsid w:val="007C28B2"/>
    <w:rsid w:val="007C28D3"/>
    <w:rsid w:val="007C2A45"/>
    <w:rsid w:val="007C2CD6"/>
    <w:rsid w:val="007C3061"/>
    <w:rsid w:val="007C34D0"/>
    <w:rsid w:val="007C36C4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EDC"/>
    <w:rsid w:val="007C6F6A"/>
    <w:rsid w:val="007C70B5"/>
    <w:rsid w:val="007C739E"/>
    <w:rsid w:val="007C7FAD"/>
    <w:rsid w:val="007D0109"/>
    <w:rsid w:val="007D01AE"/>
    <w:rsid w:val="007D0656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3B"/>
    <w:rsid w:val="007D2284"/>
    <w:rsid w:val="007D2364"/>
    <w:rsid w:val="007D2454"/>
    <w:rsid w:val="007D2B1B"/>
    <w:rsid w:val="007D2B44"/>
    <w:rsid w:val="007D2B7F"/>
    <w:rsid w:val="007D2BF4"/>
    <w:rsid w:val="007D2F08"/>
    <w:rsid w:val="007D3285"/>
    <w:rsid w:val="007D337A"/>
    <w:rsid w:val="007D3687"/>
    <w:rsid w:val="007D3AEA"/>
    <w:rsid w:val="007D3C2B"/>
    <w:rsid w:val="007D3D1F"/>
    <w:rsid w:val="007D3FC2"/>
    <w:rsid w:val="007D40B6"/>
    <w:rsid w:val="007D410A"/>
    <w:rsid w:val="007D4155"/>
    <w:rsid w:val="007D44C3"/>
    <w:rsid w:val="007D4B06"/>
    <w:rsid w:val="007D4F86"/>
    <w:rsid w:val="007D50A8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6E68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0F6"/>
    <w:rsid w:val="007E2609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667"/>
    <w:rsid w:val="007E48D0"/>
    <w:rsid w:val="007E4A65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C6D"/>
    <w:rsid w:val="007E6F26"/>
    <w:rsid w:val="007E6FA2"/>
    <w:rsid w:val="007E734C"/>
    <w:rsid w:val="007E7559"/>
    <w:rsid w:val="007E788C"/>
    <w:rsid w:val="007E79C6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2059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C"/>
    <w:rsid w:val="007F741B"/>
    <w:rsid w:val="007F7775"/>
    <w:rsid w:val="007F7AED"/>
    <w:rsid w:val="007F7CE3"/>
    <w:rsid w:val="007F7D1E"/>
    <w:rsid w:val="00800048"/>
    <w:rsid w:val="008001BA"/>
    <w:rsid w:val="0080042D"/>
    <w:rsid w:val="0080054E"/>
    <w:rsid w:val="00800931"/>
    <w:rsid w:val="0080150A"/>
    <w:rsid w:val="008018BA"/>
    <w:rsid w:val="0080194A"/>
    <w:rsid w:val="0080231E"/>
    <w:rsid w:val="00802769"/>
    <w:rsid w:val="00802A7B"/>
    <w:rsid w:val="00802ACA"/>
    <w:rsid w:val="00802C80"/>
    <w:rsid w:val="00803A47"/>
    <w:rsid w:val="00803DEF"/>
    <w:rsid w:val="008040B2"/>
    <w:rsid w:val="00804175"/>
    <w:rsid w:val="008043F2"/>
    <w:rsid w:val="0080446D"/>
    <w:rsid w:val="008048BF"/>
    <w:rsid w:val="00804E07"/>
    <w:rsid w:val="00805071"/>
    <w:rsid w:val="008059F6"/>
    <w:rsid w:val="00805C4A"/>
    <w:rsid w:val="00805D1D"/>
    <w:rsid w:val="00805D93"/>
    <w:rsid w:val="00806129"/>
    <w:rsid w:val="008063B0"/>
    <w:rsid w:val="00806667"/>
    <w:rsid w:val="00806798"/>
    <w:rsid w:val="00806D3E"/>
    <w:rsid w:val="0080707E"/>
    <w:rsid w:val="00807431"/>
    <w:rsid w:val="008074E9"/>
    <w:rsid w:val="00807B5A"/>
    <w:rsid w:val="00807C2E"/>
    <w:rsid w:val="00807CBF"/>
    <w:rsid w:val="00807DCE"/>
    <w:rsid w:val="00807F85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553"/>
    <w:rsid w:val="008157E0"/>
    <w:rsid w:val="008159E6"/>
    <w:rsid w:val="00815BCC"/>
    <w:rsid w:val="00815BE1"/>
    <w:rsid w:val="00816692"/>
    <w:rsid w:val="008168DA"/>
    <w:rsid w:val="00816C38"/>
    <w:rsid w:val="00816CAA"/>
    <w:rsid w:val="00816E11"/>
    <w:rsid w:val="00817070"/>
    <w:rsid w:val="008173D6"/>
    <w:rsid w:val="008201B2"/>
    <w:rsid w:val="008201FB"/>
    <w:rsid w:val="00820553"/>
    <w:rsid w:val="0082082E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665"/>
    <w:rsid w:val="008237A0"/>
    <w:rsid w:val="008238FF"/>
    <w:rsid w:val="00823AC9"/>
    <w:rsid w:val="00823F59"/>
    <w:rsid w:val="00824557"/>
    <w:rsid w:val="00824769"/>
    <w:rsid w:val="00824B74"/>
    <w:rsid w:val="00824EC5"/>
    <w:rsid w:val="00824F69"/>
    <w:rsid w:val="008255DF"/>
    <w:rsid w:val="0082579E"/>
    <w:rsid w:val="0082585C"/>
    <w:rsid w:val="00825976"/>
    <w:rsid w:val="00825C0F"/>
    <w:rsid w:val="00825C7C"/>
    <w:rsid w:val="008261E4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01"/>
    <w:rsid w:val="00827D47"/>
    <w:rsid w:val="00827E45"/>
    <w:rsid w:val="00827F45"/>
    <w:rsid w:val="00830C14"/>
    <w:rsid w:val="00830CCA"/>
    <w:rsid w:val="00831188"/>
    <w:rsid w:val="008311CC"/>
    <w:rsid w:val="008313E4"/>
    <w:rsid w:val="00831ABA"/>
    <w:rsid w:val="00831B32"/>
    <w:rsid w:val="00832279"/>
    <w:rsid w:val="008324F4"/>
    <w:rsid w:val="00832B21"/>
    <w:rsid w:val="008331DC"/>
    <w:rsid w:val="008341F6"/>
    <w:rsid w:val="00834312"/>
    <w:rsid w:val="00834359"/>
    <w:rsid w:val="008349E8"/>
    <w:rsid w:val="00834A82"/>
    <w:rsid w:val="00834C10"/>
    <w:rsid w:val="00834EC4"/>
    <w:rsid w:val="0083521C"/>
    <w:rsid w:val="00835253"/>
    <w:rsid w:val="008353E3"/>
    <w:rsid w:val="00835458"/>
    <w:rsid w:val="008357EB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74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78C"/>
    <w:rsid w:val="00843B82"/>
    <w:rsid w:val="00843BA4"/>
    <w:rsid w:val="00843D73"/>
    <w:rsid w:val="0084412D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6D2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19"/>
    <w:rsid w:val="00851069"/>
    <w:rsid w:val="0085144F"/>
    <w:rsid w:val="00851481"/>
    <w:rsid w:val="00851700"/>
    <w:rsid w:val="00851784"/>
    <w:rsid w:val="00851861"/>
    <w:rsid w:val="00851945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B5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4E8E"/>
    <w:rsid w:val="0085504B"/>
    <w:rsid w:val="008559AE"/>
    <w:rsid w:val="00855A8F"/>
    <w:rsid w:val="00855CC6"/>
    <w:rsid w:val="008562E0"/>
    <w:rsid w:val="0085643B"/>
    <w:rsid w:val="008565BD"/>
    <w:rsid w:val="0085663D"/>
    <w:rsid w:val="0085668C"/>
    <w:rsid w:val="0085675A"/>
    <w:rsid w:val="0085693A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57CE4"/>
    <w:rsid w:val="00860070"/>
    <w:rsid w:val="0086050C"/>
    <w:rsid w:val="008605D9"/>
    <w:rsid w:val="008607A3"/>
    <w:rsid w:val="0086083D"/>
    <w:rsid w:val="00860B0A"/>
    <w:rsid w:val="00860CF4"/>
    <w:rsid w:val="00860DF7"/>
    <w:rsid w:val="00861103"/>
    <w:rsid w:val="00861314"/>
    <w:rsid w:val="00861400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9BC"/>
    <w:rsid w:val="00865B66"/>
    <w:rsid w:val="00865D0E"/>
    <w:rsid w:val="00866383"/>
    <w:rsid w:val="00866595"/>
    <w:rsid w:val="00866BA5"/>
    <w:rsid w:val="00866DCD"/>
    <w:rsid w:val="00866EED"/>
    <w:rsid w:val="00866F52"/>
    <w:rsid w:val="008676D8"/>
    <w:rsid w:val="00870759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E3F"/>
    <w:rsid w:val="00871F4D"/>
    <w:rsid w:val="0087241D"/>
    <w:rsid w:val="0087268E"/>
    <w:rsid w:val="00872944"/>
    <w:rsid w:val="00872BE2"/>
    <w:rsid w:val="008732D9"/>
    <w:rsid w:val="00873370"/>
    <w:rsid w:val="00873C66"/>
    <w:rsid w:val="00873FFE"/>
    <w:rsid w:val="008740C9"/>
    <w:rsid w:val="0087452E"/>
    <w:rsid w:val="00874729"/>
    <w:rsid w:val="008749E8"/>
    <w:rsid w:val="00874CB4"/>
    <w:rsid w:val="00874D28"/>
    <w:rsid w:val="008751BB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90D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BD1"/>
    <w:rsid w:val="00881C08"/>
    <w:rsid w:val="00881DE5"/>
    <w:rsid w:val="00881E3C"/>
    <w:rsid w:val="00881EAC"/>
    <w:rsid w:val="00881F72"/>
    <w:rsid w:val="0088207D"/>
    <w:rsid w:val="00882109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760"/>
    <w:rsid w:val="0088396D"/>
    <w:rsid w:val="00883AF4"/>
    <w:rsid w:val="00883D0A"/>
    <w:rsid w:val="00884017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46A"/>
    <w:rsid w:val="00886691"/>
    <w:rsid w:val="008867B5"/>
    <w:rsid w:val="00886F5C"/>
    <w:rsid w:val="00887A03"/>
    <w:rsid w:val="00887A9B"/>
    <w:rsid w:val="00887B46"/>
    <w:rsid w:val="00887C32"/>
    <w:rsid w:val="00887D3E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9AA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759"/>
    <w:rsid w:val="008948C4"/>
    <w:rsid w:val="00894EEE"/>
    <w:rsid w:val="00894FA7"/>
    <w:rsid w:val="008952C7"/>
    <w:rsid w:val="00895419"/>
    <w:rsid w:val="0089569B"/>
    <w:rsid w:val="00895713"/>
    <w:rsid w:val="008959A0"/>
    <w:rsid w:val="00895A1F"/>
    <w:rsid w:val="008960C1"/>
    <w:rsid w:val="0089621A"/>
    <w:rsid w:val="00896465"/>
    <w:rsid w:val="008964FF"/>
    <w:rsid w:val="00896AF4"/>
    <w:rsid w:val="00896B9C"/>
    <w:rsid w:val="00896E11"/>
    <w:rsid w:val="0089705B"/>
    <w:rsid w:val="00897262"/>
    <w:rsid w:val="00897341"/>
    <w:rsid w:val="00897795"/>
    <w:rsid w:val="008978FB"/>
    <w:rsid w:val="00897D77"/>
    <w:rsid w:val="00897F43"/>
    <w:rsid w:val="008A027F"/>
    <w:rsid w:val="008A085A"/>
    <w:rsid w:val="008A0959"/>
    <w:rsid w:val="008A09F9"/>
    <w:rsid w:val="008A0A0A"/>
    <w:rsid w:val="008A0B38"/>
    <w:rsid w:val="008A0B91"/>
    <w:rsid w:val="008A0CEE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9FD"/>
    <w:rsid w:val="008A2BC7"/>
    <w:rsid w:val="008A2CB2"/>
    <w:rsid w:val="008A2D53"/>
    <w:rsid w:val="008A352D"/>
    <w:rsid w:val="008A3A8C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608"/>
    <w:rsid w:val="008A663B"/>
    <w:rsid w:val="008A73C5"/>
    <w:rsid w:val="008A7651"/>
    <w:rsid w:val="008A7D7A"/>
    <w:rsid w:val="008B0059"/>
    <w:rsid w:val="008B0062"/>
    <w:rsid w:val="008B0324"/>
    <w:rsid w:val="008B0430"/>
    <w:rsid w:val="008B04FB"/>
    <w:rsid w:val="008B09A3"/>
    <w:rsid w:val="008B0A14"/>
    <w:rsid w:val="008B0A3E"/>
    <w:rsid w:val="008B0BA1"/>
    <w:rsid w:val="008B0D29"/>
    <w:rsid w:val="008B10F1"/>
    <w:rsid w:val="008B131B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584"/>
    <w:rsid w:val="008B36E1"/>
    <w:rsid w:val="008B3969"/>
    <w:rsid w:val="008B3A33"/>
    <w:rsid w:val="008B3C3B"/>
    <w:rsid w:val="008B403D"/>
    <w:rsid w:val="008B45C9"/>
    <w:rsid w:val="008B46BC"/>
    <w:rsid w:val="008B53F1"/>
    <w:rsid w:val="008B5468"/>
    <w:rsid w:val="008B5885"/>
    <w:rsid w:val="008B59A3"/>
    <w:rsid w:val="008B6062"/>
    <w:rsid w:val="008B628F"/>
    <w:rsid w:val="008B6A52"/>
    <w:rsid w:val="008B6D30"/>
    <w:rsid w:val="008B6D6D"/>
    <w:rsid w:val="008B6DD8"/>
    <w:rsid w:val="008B7177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A94"/>
    <w:rsid w:val="008C2C97"/>
    <w:rsid w:val="008C2E0F"/>
    <w:rsid w:val="008C3634"/>
    <w:rsid w:val="008C364C"/>
    <w:rsid w:val="008C3A64"/>
    <w:rsid w:val="008C442A"/>
    <w:rsid w:val="008C49A6"/>
    <w:rsid w:val="008C4A02"/>
    <w:rsid w:val="008C4BD5"/>
    <w:rsid w:val="008C4BD6"/>
    <w:rsid w:val="008C4BEF"/>
    <w:rsid w:val="008C509E"/>
    <w:rsid w:val="008C50D1"/>
    <w:rsid w:val="008C58D0"/>
    <w:rsid w:val="008C5930"/>
    <w:rsid w:val="008C5CE7"/>
    <w:rsid w:val="008C5E39"/>
    <w:rsid w:val="008C63B6"/>
    <w:rsid w:val="008C6429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70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B16"/>
    <w:rsid w:val="008D3D3C"/>
    <w:rsid w:val="008D41DA"/>
    <w:rsid w:val="008D42DF"/>
    <w:rsid w:val="008D4409"/>
    <w:rsid w:val="008D4524"/>
    <w:rsid w:val="008D4A3D"/>
    <w:rsid w:val="008D4E0F"/>
    <w:rsid w:val="008D4E9F"/>
    <w:rsid w:val="008D51DB"/>
    <w:rsid w:val="008D5295"/>
    <w:rsid w:val="008D5B84"/>
    <w:rsid w:val="008D5C57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38A"/>
    <w:rsid w:val="008E0440"/>
    <w:rsid w:val="008E05A7"/>
    <w:rsid w:val="008E0AFE"/>
    <w:rsid w:val="008E0BF4"/>
    <w:rsid w:val="008E0C44"/>
    <w:rsid w:val="008E0D4B"/>
    <w:rsid w:val="008E0F73"/>
    <w:rsid w:val="008E105F"/>
    <w:rsid w:val="008E1511"/>
    <w:rsid w:val="008E1605"/>
    <w:rsid w:val="008E16A6"/>
    <w:rsid w:val="008E1C50"/>
    <w:rsid w:val="008E1E2D"/>
    <w:rsid w:val="008E1F7A"/>
    <w:rsid w:val="008E2151"/>
    <w:rsid w:val="008E27B2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10A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BD2"/>
    <w:rsid w:val="008E7DE7"/>
    <w:rsid w:val="008E7F7A"/>
    <w:rsid w:val="008F09DC"/>
    <w:rsid w:val="008F0B05"/>
    <w:rsid w:val="008F0B50"/>
    <w:rsid w:val="008F0B59"/>
    <w:rsid w:val="008F0ED8"/>
    <w:rsid w:val="008F1006"/>
    <w:rsid w:val="008F1089"/>
    <w:rsid w:val="008F1833"/>
    <w:rsid w:val="008F1D2E"/>
    <w:rsid w:val="008F22A0"/>
    <w:rsid w:val="008F25D5"/>
    <w:rsid w:val="008F26C0"/>
    <w:rsid w:val="008F2985"/>
    <w:rsid w:val="008F2A87"/>
    <w:rsid w:val="008F2B42"/>
    <w:rsid w:val="008F2E65"/>
    <w:rsid w:val="008F3135"/>
    <w:rsid w:val="008F32D5"/>
    <w:rsid w:val="008F3F48"/>
    <w:rsid w:val="008F40E6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FC9"/>
    <w:rsid w:val="0090022D"/>
    <w:rsid w:val="009003EB"/>
    <w:rsid w:val="009005EB"/>
    <w:rsid w:val="009009EF"/>
    <w:rsid w:val="009010EC"/>
    <w:rsid w:val="0090121A"/>
    <w:rsid w:val="00901406"/>
    <w:rsid w:val="00901416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BF4"/>
    <w:rsid w:val="00906D67"/>
    <w:rsid w:val="00906D79"/>
    <w:rsid w:val="00906E70"/>
    <w:rsid w:val="00906F4D"/>
    <w:rsid w:val="0090701E"/>
    <w:rsid w:val="0090742B"/>
    <w:rsid w:val="00907884"/>
    <w:rsid w:val="0090789C"/>
    <w:rsid w:val="009079E5"/>
    <w:rsid w:val="00907E40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AC7"/>
    <w:rsid w:val="00914BF2"/>
    <w:rsid w:val="00914CE0"/>
    <w:rsid w:val="00914D59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1B5"/>
    <w:rsid w:val="00917285"/>
    <w:rsid w:val="00917300"/>
    <w:rsid w:val="009174C0"/>
    <w:rsid w:val="00917866"/>
    <w:rsid w:val="00917B8B"/>
    <w:rsid w:val="00917C5F"/>
    <w:rsid w:val="00920455"/>
    <w:rsid w:val="0092077E"/>
    <w:rsid w:val="0092083C"/>
    <w:rsid w:val="00920A09"/>
    <w:rsid w:val="00920BC0"/>
    <w:rsid w:val="00921065"/>
    <w:rsid w:val="0092178F"/>
    <w:rsid w:val="009217CE"/>
    <w:rsid w:val="00921858"/>
    <w:rsid w:val="00921B50"/>
    <w:rsid w:val="00921C74"/>
    <w:rsid w:val="00921D1A"/>
    <w:rsid w:val="00921D7D"/>
    <w:rsid w:val="00922576"/>
    <w:rsid w:val="009225F7"/>
    <w:rsid w:val="00922751"/>
    <w:rsid w:val="009229CD"/>
    <w:rsid w:val="00922A13"/>
    <w:rsid w:val="009230E7"/>
    <w:rsid w:val="00923C4D"/>
    <w:rsid w:val="00924343"/>
    <w:rsid w:val="00924365"/>
    <w:rsid w:val="00924389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66"/>
    <w:rsid w:val="00925F58"/>
    <w:rsid w:val="0092608C"/>
    <w:rsid w:val="009261A6"/>
    <w:rsid w:val="00926266"/>
    <w:rsid w:val="00926615"/>
    <w:rsid w:val="009269D3"/>
    <w:rsid w:val="00926AFC"/>
    <w:rsid w:val="00926EBD"/>
    <w:rsid w:val="00926FFB"/>
    <w:rsid w:val="0092719E"/>
    <w:rsid w:val="0092734D"/>
    <w:rsid w:val="00927635"/>
    <w:rsid w:val="0092782A"/>
    <w:rsid w:val="009278C3"/>
    <w:rsid w:val="00927C62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3C7"/>
    <w:rsid w:val="009334D2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2EE0"/>
    <w:rsid w:val="00943257"/>
    <w:rsid w:val="00943331"/>
    <w:rsid w:val="00943439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C0E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B34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A7E"/>
    <w:rsid w:val="00951EF8"/>
    <w:rsid w:val="00952347"/>
    <w:rsid w:val="00952372"/>
    <w:rsid w:val="009526A7"/>
    <w:rsid w:val="00952773"/>
    <w:rsid w:val="009527FE"/>
    <w:rsid w:val="0095280E"/>
    <w:rsid w:val="009529E5"/>
    <w:rsid w:val="00952C94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C56"/>
    <w:rsid w:val="00954DE5"/>
    <w:rsid w:val="00954E28"/>
    <w:rsid w:val="009551FE"/>
    <w:rsid w:val="0095537E"/>
    <w:rsid w:val="009553B2"/>
    <w:rsid w:val="009554A1"/>
    <w:rsid w:val="00955617"/>
    <w:rsid w:val="00955C16"/>
    <w:rsid w:val="00956384"/>
    <w:rsid w:val="009564DD"/>
    <w:rsid w:val="0095685C"/>
    <w:rsid w:val="0095685E"/>
    <w:rsid w:val="00957082"/>
    <w:rsid w:val="009572CC"/>
    <w:rsid w:val="009573C6"/>
    <w:rsid w:val="009573E8"/>
    <w:rsid w:val="00957775"/>
    <w:rsid w:val="00957785"/>
    <w:rsid w:val="009577B1"/>
    <w:rsid w:val="009578B0"/>
    <w:rsid w:val="00957B02"/>
    <w:rsid w:val="00957BC2"/>
    <w:rsid w:val="00957F1E"/>
    <w:rsid w:val="00957F81"/>
    <w:rsid w:val="009605E5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774"/>
    <w:rsid w:val="00964D68"/>
    <w:rsid w:val="00965053"/>
    <w:rsid w:val="00965350"/>
    <w:rsid w:val="009653BB"/>
    <w:rsid w:val="00965493"/>
    <w:rsid w:val="009654B8"/>
    <w:rsid w:val="009659D7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AF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A74"/>
    <w:rsid w:val="00973C1A"/>
    <w:rsid w:val="00974047"/>
    <w:rsid w:val="009741E9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05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980"/>
    <w:rsid w:val="00981B9E"/>
    <w:rsid w:val="00981D05"/>
    <w:rsid w:val="009822C5"/>
    <w:rsid w:val="00982385"/>
    <w:rsid w:val="0098248D"/>
    <w:rsid w:val="0098302C"/>
    <w:rsid w:val="0098319B"/>
    <w:rsid w:val="009832E5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643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61"/>
    <w:rsid w:val="009938E5"/>
    <w:rsid w:val="0099397D"/>
    <w:rsid w:val="00993C95"/>
    <w:rsid w:val="00993CCF"/>
    <w:rsid w:val="009941CD"/>
    <w:rsid w:val="00994325"/>
    <w:rsid w:val="00994673"/>
    <w:rsid w:val="009949BE"/>
    <w:rsid w:val="00994D83"/>
    <w:rsid w:val="00994F06"/>
    <w:rsid w:val="00994FA8"/>
    <w:rsid w:val="00995557"/>
    <w:rsid w:val="00995815"/>
    <w:rsid w:val="00995970"/>
    <w:rsid w:val="00995AB5"/>
    <w:rsid w:val="00995C97"/>
    <w:rsid w:val="00995CF5"/>
    <w:rsid w:val="00995ED8"/>
    <w:rsid w:val="00995F40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840"/>
    <w:rsid w:val="00997FF9"/>
    <w:rsid w:val="009A02FE"/>
    <w:rsid w:val="009A034B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4EB"/>
    <w:rsid w:val="009A569D"/>
    <w:rsid w:val="009A5785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BB8"/>
    <w:rsid w:val="009B0CA1"/>
    <w:rsid w:val="009B0CA3"/>
    <w:rsid w:val="009B0E72"/>
    <w:rsid w:val="009B1146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3AB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813"/>
    <w:rsid w:val="009B5A84"/>
    <w:rsid w:val="009B5AD5"/>
    <w:rsid w:val="009B5D72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62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563"/>
    <w:rsid w:val="009C170F"/>
    <w:rsid w:val="009C1C22"/>
    <w:rsid w:val="009C1FCE"/>
    <w:rsid w:val="009C21E0"/>
    <w:rsid w:val="009C30EC"/>
    <w:rsid w:val="009C3287"/>
    <w:rsid w:val="009C35D7"/>
    <w:rsid w:val="009C36F0"/>
    <w:rsid w:val="009C382E"/>
    <w:rsid w:val="009C384C"/>
    <w:rsid w:val="009C3859"/>
    <w:rsid w:val="009C451A"/>
    <w:rsid w:val="009C49AB"/>
    <w:rsid w:val="009C4DD6"/>
    <w:rsid w:val="009C4EE8"/>
    <w:rsid w:val="009C526E"/>
    <w:rsid w:val="009C59AA"/>
    <w:rsid w:val="009C5D1D"/>
    <w:rsid w:val="009C5DDC"/>
    <w:rsid w:val="009C5E34"/>
    <w:rsid w:val="009C600B"/>
    <w:rsid w:val="009C6099"/>
    <w:rsid w:val="009C6123"/>
    <w:rsid w:val="009C638D"/>
    <w:rsid w:val="009C6540"/>
    <w:rsid w:val="009C665B"/>
    <w:rsid w:val="009C666C"/>
    <w:rsid w:val="009C6786"/>
    <w:rsid w:val="009C69EB"/>
    <w:rsid w:val="009C6A49"/>
    <w:rsid w:val="009C6DF7"/>
    <w:rsid w:val="009C6EAC"/>
    <w:rsid w:val="009C736B"/>
    <w:rsid w:val="009C7442"/>
    <w:rsid w:val="009C7504"/>
    <w:rsid w:val="009C7806"/>
    <w:rsid w:val="009C7A60"/>
    <w:rsid w:val="009D01B6"/>
    <w:rsid w:val="009D02FE"/>
    <w:rsid w:val="009D04F1"/>
    <w:rsid w:val="009D06B0"/>
    <w:rsid w:val="009D06C2"/>
    <w:rsid w:val="009D06E0"/>
    <w:rsid w:val="009D07F9"/>
    <w:rsid w:val="009D0C44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B01"/>
    <w:rsid w:val="009D4135"/>
    <w:rsid w:val="009D43F2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C41"/>
    <w:rsid w:val="009D7E85"/>
    <w:rsid w:val="009E043E"/>
    <w:rsid w:val="009E0A5A"/>
    <w:rsid w:val="009E0BB7"/>
    <w:rsid w:val="009E0CB6"/>
    <w:rsid w:val="009E0E04"/>
    <w:rsid w:val="009E1249"/>
    <w:rsid w:val="009E17EB"/>
    <w:rsid w:val="009E1D4B"/>
    <w:rsid w:val="009E1F45"/>
    <w:rsid w:val="009E25BF"/>
    <w:rsid w:val="009E271F"/>
    <w:rsid w:val="009E278D"/>
    <w:rsid w:val="009E28DE"/>
    <w:rsid w:val="009E2BB3"/>
    <w:rsid w:val="009E2BCC"/>
    <w:rsid w:val="009E2CC1"/>
    <w:rsid w:val="009E3146"/>
    <w:rsid w:val="009E316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B9E"/>
    <w:rsid w:val="009E5CCE"/>
    <w:rsid w:val="009E5DA7"/>
    <w:rsid w:val="009E5E64"/>
    <w:rsid w:val="009E5E8B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3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6E2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A8C"/>
    <w:rsid w:val="009F7B63"/>
    <w:rsid w:val="009F7C28"/>
    <w:rsid w:val="00A00B77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4B3"/>
    <w:rsid w:val="00A02612"/>
    <w:rsid w:val="00A0268F"/>
    <w:rsid w:val="00A027A5"/>
    <w:rsid w:val="00A02CF7"/>
    <w:rsid w:val="00A03056"/>
    <w:rsid w:val="00A031E2"/>
    <w:rsid w:val="00A03290"/>
    <w:rsid w:val="00A035F3"/>
    <w:rsid w:val="00A04005"/>
    <w:rsid w:val="00A04013"/>
    <w:rsid w:val="00A043BD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5B3"/>
    <w:rsid w:val="00A06B1D"/>
    <w:rsid w:val="00A06BE3"/>
    <w:rsid w:val="00A06F53"/>
    <w:rsid w:val="00A0707C"/>
    <w:rsid w:val="00A07099"/>
    <w:rsid w:val="00A0753A"/>
    <w:rsid w:val="00A0755F"/>
    <w:rsid w:val="00A07804"/>
    <w:rsid w:val="00A07AC3"/>
    <w:rsid w:val="00A07AE2"/>
    <w:rsid w:val="00A07C74"/>
    <w:rsid w:val="00A07CAB"/>
    <w:rsid w:val="00A100CA"/>
    <w:rsid w:val="00A10101"/>
    <w:rsid w:val="00A10113"/>
    <w:rsid w:val="00A10388"/>
    <w:rsid w:val="00A1062E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1EE4"/>
    <w:rsid w:val="00A120B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FAF"/>
    <w:rsid w:val="00A134E5"/>
    <w:rsid w:val="00A13D5D"/>
    <w:rsid w:val="00A140E3"/>
    <w:rsid w:val="00A1443E"/>
    <w:rsid w:val="00A14D84"/>
    <w:rsid w:val="00A150AF"/>
    <w:rsid w:val="00A152FB"/>
    <w:rsid w:val="00A1544E"/>
    <w:rsid w:val="00A154A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AC7"/>
    <w:rsid w:val="00A17ED2"/>
    <w:rsid w:val="00A200C5"/>
    <w:rsid w:val="00A200F9"/>
    <w:rsid w:val="00A203B3"/>
    <w:rsid w:val="00A20844"/>
    <w:rsid w:val="00A20A0A"/>
    <w:rsid w:val="00A21078"/>
    <w:rsid w:val="00A211E1"/>
    <w:rsid w:val="00A2177C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A80"/>
    <w:rsid w:val="00A2623D"/>
    <w:rsid w:val="00A265CC"/>
    <w:rsid w:val="00A265FB"/>
    <w:rsid w:val="00A2669D"/>
    <w:rsid w:val="00A26E5D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CAB"/>
    <w:rsid w:val="00A3108F"/>
    <w:rsid w:val="00A3134B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2FCD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5F52"/>
    <w:rsid w:val="00A36055"/>
    <w:rsid w:val="00A3608C"/>
    <w:rsid w:val="00A361B7"/>
    <w:rsid w:val="00A362AF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6A2"/>
    <w:rsid w:val="00A407A5"/>
    <w:rsid w:val="00A408D6"/>
    <w:rsid w:val="00A40A4A"/>
    <w:rsid w:val="00A40B91"/>
    <w:rsid w:val="00A40D5F"/>
    <w:rsid w:val="00A41074"/>
    <w:rsid w:val="00A4155F"/>
    <w:rsid w:val="00A41638"/>
    <w:rsid w:val="00A41E61"/>
    <w:rsid w:val="00A4230F"/>
    <w:rsid w:val="00A4250C"/>
    <w:rsid w:val="00A42824"/>
    <w:rsid w:val="00A42D04"/>
    <w:rsid w:val="00A42F08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3C1"/>
    <w:rsid w:val="00A4649A"/>
    <w:rsid w:val="00A4653F"/>
    <w:rsid w:val="00A4660A"/>
    <w:rsid w:val="00A46657"/>
    <w:rsid w:val="00A46A81"/>
    <w:rsid w:val="00A46B65"/>
    <w:rsid w:val="00A46E07"/>
    <w:rsid w:val="00A47079"/>
    <w:rsid w:val="00A471F1"/>
    <w:rsid w:val="00A47312"/>
    <w:rsid w:val="00A50766"/>
    <w:rsid w:val="00A50FB4"/>
    <w:rsid w:val="00A517F2"/>
    <w:rsid w:val="00A51B78"/>
    <w:rsid w:val="00A520E3"/>
    <w:rsid w:val="00A52184"/>
    <w:rsid w:val="00A52753"/>
    <w:rsid w:val="00A528C8"/>
    <w:rsid w:val="00A52AB3"/>
    <w:rsid w:val="00A52B64"/>
    <w:rsid w:val="00A52E9C"/>
    <w:rsid w:val="00A52ED4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1A1"/>
    <w:rsid w:val="00A5536E"/>
    <w:rsid w:val="00A553BB"/>
    <w:rsid w:val="00A5576D"/>
    <w:rsid w:val="00A557C1"/>
    <w:rsid w:val="00A56306"/>
    <w:rsid w:val="00A56875"/>
    <w:rsid w:val="00A56CDC"/>
    <w:rsid w:val="00A56F7D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994"/>
    <w:rsid w:val="00A61A25"/>
    <w:rsid w:val="00A61DEF"/>
    <w:rsid w:val="00A61EBC"/>
    <w:rsid w:val="00A62017"/>
    <w:rsid w:val="00A62444"/>
    <w:rsid w:val="00A63007"/>
    <w:rsid w:val="00A638B9"/>
    <w:rsid w:val="00A63B6C"/>
    <w:rsid w:val="00A63E4E"/>
    <w:rsid w:val="00A6404A"/>
    <w:rsid w:val="00A64670"/>
    <w:rsid w:val="00A64832"/>
    <w:rsid w:val="00A64AE8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34C"/>
    <w:rsid w:val="00A6734F"/>
    <w:rsid w:val="00A67711"/>
    <w:rsid w:val="00A67833"/>
    <w:rsid w:val="00A679D0"/>
    <w:rsid w:val="00A67A0F"/>
    <w:rsid w:val="00A67E3F"/>
    <w:rsid w:val="00A67F40"/>
    <w:rsid w:val="00A67FD4"/>
    <w:rsid w:val="00A700FB"/>
    <w:rsid w:val="00A7013A"/>
    <w:rsid w:val="00A70167"/>
    <w:rsid w:val="00A70295"/>
    <w:rsid w:val="00A705CB"/>
    <w:rsid w:val="00A705CC"/>
    <w:rsid w:val="00A70A73"/>
    <w:rsid w:val="00A70D32"/>
    <w:rsid w:val="00A70F5F"/>
    <w:rsid w:val="00A70FC7"/>
    <w:rsid w:val="00A7116D"/>
    <w:rsid w:val="00A7191B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7AE"/>
    <w:rsid w:val="00A738EB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E65"/>
    <w:rsid w:val="00A77B4C"/>
    <w:rsid w:val="00A77B4E"/>
    <w:rsid w:val="00A77B4F"/>
    <w:rsid w:val="00A77C15"/>
    <w:rsid w:val="00A77C6C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72"/>
    <w:rsid w:val="00A81995"/>
    <w:rsid w:val="00A819DD"/>
    <w:rsid w:val="00A81BD5"/>
    <w:rsid w:val="00A81C89"/>
    <w:rsid w:val="00A823CC"/>
    <w:rsid w:val="00A82775"/>
    <w:rsid w:val="00A82A8E"/>
    <w:rsid w:val="00A82EC3"/>
    <w:rsid w:val="00A8300B"/>
    <w:rsid w:val="00A83221"/>
    <w:rsid w:val="00A8339D"/>
    <w:rsid w:val="00A836C8"/>
    <w:rsid w:val="00A83726"/>
    <w:rsid w:val="00A8374B"/>
    <w:rsid w:val="00A83A6D"/>
    <w:rsid w:val="00A8429A"/>
    <w:rsid w:val="00A8458E"/>
    <w:rsid w:val="00A84617"/>
    <w:rsid w:val="00A8472B"/>
    <w:rsid w:val="00A8494E"/>
    <w:rsid w:val="00A84AD4"/>
    <w:rsid w:val="00A84B2C"/>
    <w:rsid w:val="00A8547B"/>
    <w:rsid w:val="00A85D30"/>
    <w:rsid w:val="00A86270"/>
    <w:rsid w:val="00A862AB"/>
    <w:rsid w:val="00A86705"/>
    <w:rsid w:val="00A8674C"/>
    <w:rsid w:val="00A86A05"/>
    <w:rsid w:val="00A86B46"/>
    <w:rsid w:val="00A86C1B"/>
    <w:rsid w:val="00A86D37"/>
    <w:rsid w:val="00A86E27"/>
    <w:rsid w:val="00A8747F"/>
    <w:rsid w:val="00A8752E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941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BA6"/>
    <w:rsid w:val="00A93E97"/>
    <w:rsid w:val="00A94329"/>
    <w:rsid w:val="00A948B4"/>
    <w:rsid w:val="00A94B5B"/>
    <w:rsid w:val="00A950DC"/>
    <w:rsid w:val="00A95165"/>
    <w:rsid w:val="00A95376"/>
    <w:rsid w:val="00A954BA"/>
    <w:rsid w:val="00A9569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83"/>
    <w:rsid w:val="00A97485"/>
    <w:rsid w:val="00A975C1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382"/>
    <w:rsid w:val="00AA342C"/>
    <w:rsid w:val="00AA3477"/>
    <w:rsid w:val="00AA3C9F"/>
    <w:rsid w:val="00AA3F2A"/>
    <w:rsid w:val="00AA3F9D"/>
    <w:rsid w:val="00AA41C7"/>
    <w:rsid w:val="00AA43EE"/>
    <w:rsid w:val="00AA4FE4"/>
    <w:rsid w:val="00AA5263"/>
    <w:rsid w:val="00AA603F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46E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37F"/>
    <w:rsid w:val="00AB13AD"/>
    <w:rsid w:val="00AB1713"/>
    <w:rsid w:val="00AB212D"/>
    <w:rsid w:val="00AB2197"/>
    <w:rsid w:val="00AB26FC"/>
    <w:rsid w:val="00AB2A42"/>
    <w:rsid w:val="00AB336D"/>
    <w:rsid w:val="00AB3441"/>
    <w:rsid w:val="00AB350A"/>
    <w:rsid w:val="00AB3A4E"/>
    <w:rsid w:val="00AB3C9D"/>
    <w:rsid w:val="00AB3FD1"/>
    <w:rsid w:val="00AB4004"/>
    <w:rsid w:val="00AB4279"/>
    <w:rsid w:val="00AB4B86"/>
    <w:rsid w:val="00AB4C11"/>
    <w:rsid w:val="00AB4F0F"/>
    <w:rsid w:val="00AB505B"/>
    <w:rsid w:val="00AB5163"/>
    <w:rsid w:val="00AB5300"/>
    <w:rsid w:val="00AB543B"/>
    <w:rsid w:val="00AB5A85"/>
    <w:rsid w:val="00AB5C4A"/>
    <w:rsid w:val="00AB6424"/>
    <w:rsid w:val="00AB6552"/>
    <w:rsid w:val="00AB6747"/>
    <w:rsid w:val="00AB6824"/>
    <w:rsid w:val="00AB702A"/>
    <w:rsid w:val="00AB724F"/>
    <w:rsid w:val="00AB76C0"/>
    <w:rsid w:val="00AB77B7"/>
    <w:rsid w:val="00AB7A9B"/>
    <w:rsid w:val="00AB7AC3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0FD3"/>
    <w:rsid w:val="00AC1077"/>
    <w:rsid w:val="00AC1361"/>
    <w:rsid w:val="00AC148E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2DC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47F"/>
    <w:rsid w:val="00AC492D"/>
    <w:rsid w:val="00AC5038"/>
    <w:rsid w:val="00AC53C5"/>
    <w:rsid w:val="00AC54F3"/>
    <w:rsid w:val="00AC5673"/>
    <w:rsid w:val="00AC5AEE"/>
    <w:rsid w:val="00AC5F44"/>
    <w:rsid w:val="00AC6218"/>
    <w:rsid w:val="00AC62B4"/>
    <w:rsid w:val="00AC64B4"/>
    <w:rsid w:val="00AC64B5"/>
    <w:rsid w:val="00AC6C09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1F54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520"/>
    <w:rsid w:val="00AD38CB"/>
    <w:rsid w:val="00AD41C2"/>
    <w:rsid w:val="00AD47A7"/>
    <w:rsid w:val="00AD4A52"/>
    <w:rsid w:val="00AD4B69"/>
    <w:rsid w:val="00AD4D8E"/>
    <w:rsid w:val="00AD5061"/>
    <w:rsid w:val="00AD5401"/>
    <w:rsid w:val="00AD573E"/>
    <w:rsid w:val="00AD5972"/>
    <w:rsid w:val="00AD59F9"/>
    <w:rsid w:val="00AD5A5D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41E"/>
    <w:rsid w:val="00AE168A"/>
    <w:rsid w:val="00AE180A"/>
    <w:rsid w:val="00AE19D0"/>
    <w:rsid w:val="00AE19E2"/>
    <w:rsid w:val="00AE2130"/>
    <w:rsid w:val="00AE22AE"/>
    <w:rsid w:val="00AE23E2"/>
    <w:rsid w:val="00AE260B"/>
    <w:rsid w:val="00AE265E"/>
    <w:rsid w:val="00AE27E1"/>
    <w:rsid w:val="00AE2842"/>
    <w:rsid w:val="00AE2B3E"/>
    <w:rsid w:val="00AE2BA8"/>
    <w:rsid w:val="00AE2C1B"/>
    <w:rsid w:val="00AE2DD6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68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85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5DD"/>
    <w:rsid w:val="00AF15F0"/>
    <w:rsid w:val="00AF1852"/>
    <w:rsid w:val="00AF1862"/>
    <w:rsid w:val="00AF18FF"/>
    <w:rsid w:val="00AF1C2E"/>
    <w:rsid w:val="00AF1CAC"/>
    <w:rsid w:val="00AF1F59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41C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53C"/>
    <w:rsid w:val="00B016FF"/>
    <w:rsid w:val="00B0177D"/>
    <w:rsid w:val="00B02323"/>
    <w:rsid w:val="00B02437"/>
    <w:rsid w:val="00B026EF"/>
    <w:rsid w:val="00B02705"/>
    <w:rsid w:val="00B0287E"/>
    <w:rsid w:val="00B02C22"/>
    <w:rsid w:val="00B032B1"/>
    <w:rsid w:val="00B03318"/>
    <w:rsid w:val="00B034D6"/>
    <w:rsid w:val="00B035A1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E0"/>
    <w:rsid w:val="00B057FA"/>
    <w:rsid w:val="00B05FC7"/>
    <w:rsid w:val="00B061EE"/>
    <w:rsid w:val="00B06729"/>
    <w:rsid w:val="00B06733"/>
    <w:rsid w:val="00B06F5C"/>
    <w:rsid w:val="00B06FB2"/>
    <w:rsid w:val="00B071DB"/>
    <w:rsid w:val="00B07F71"/>
    <w:rsid w:val="00B07FCE"/>
    <w:rsid w:val="00B10004"/>
    <w:rsid w:val="00B100D1"/>
    <w:rsid w:val="00B102FA"/>
    <w:rsid w:val="00B10327"/>
    <w:rsid w:val="00B10542"/>
    <w:rsid w:val="00B1071D"/>
    <w:rsid w:val="00B10864"/>
    <w:rsid w:val="00B108ED"/>
    <w:rsid w:val="00B10B22"/>
    <w:rsid w:val="00B10BE5"/>
    <w:rsid w:val="00B10F4D"/>
    <w:rsid w:val="00B10FE2"/>
    <w:rsid w:val="00B1118C"/>
    <w:rsid w:val="00B112AC"/>
    <w:rsid w:val="00B113C4"/>
    <w:rsid w:val="00B11441"/>
    <w:rsid w:val="00B114E7"/>
    <w:rsid w:val="00B1168F"/>
    <w:rsid w:val="00B117C5"/>
    <w:rsid w:val="00B11890"/>
    <w:rsid w:val="00B1199B"/>
    <w:rsid w:val="00B11AB0"/>
    <w:rsid w:val="00B1224D"/>
    <w:rsid w:val="00B122B2"/>
    <w:rsid w:val="00B12319"/>
    <w:rsid w:val="00B1257E"/>
    <w:rsid w:val="00B12AC4"/>
    <w:rsid w:val="00B12C6E"/>
    <w:rsid w:val="00B12FC0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0C2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938"/>
    <w:rsid w:val="00B21A0B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2B"/>
    <w:rsid w:val="00B246A7"/>
    <w:rsid w:val="00B24975"/>
    <w:rsid w:val="00B24AE5"/>
    <w:rsid w:val="00B24D16"/>
    <w:rsid w:val="00B25052"/>
    <w:rsid w:val="00B250CA"/>
    <w:rsid w:val="00B25118"/>
    <w:rsid w:val="00B2548B"/>
    <w:rsid w:val="00B2562E"/>
    <w:rsid w:val="00B259A4"/>
    <w:rsid w:val="00B264F7"/>
    <w:rsid w:val="00B26709"/>
    <w:rsid w:val="00B26B3F"/>
    <w:rsid w:val="00B26C37"/>
    <w:rsid w:val="00B270FF"/>
    <w:rsid w:val="00B278F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23"/>
    <w:rsid w:val="00B31F70"/>
    <w:rsid w:val="00B329F8"/>
    <w:rsid w:val="00B32B83"/>
    <w:rsid w:val="00B32C1A"/>
    <w:rsid w:val="00B32D6B"/>
    <w:rsid w:val="00B32F3E"/>
    <w:rsid w:val="00B33BB0"/>
    <w:rsid w:val="00B33BE2"/>
    <w:rsid w:val="00B34031"/>
    <w:rsid w:val="00B34A48"/>
    <w:rsid w:val="00B34B59"/>
    <w:rsid w:val="00B34B8A"/>
    <w:rsid w:val="00B35052"/>
    <w:rsid w:val="00B35407"/>
    <w:rsid w:val="00B357DF"/>
    <w:rsid w:val="00B35ACC"/>
    <w:rsid w:val="00B36135"/>
    <w:rsid w:val="00B36387"/>
    <w:rsid w:val="00B36414"/>
    <w:rsid w:val="00B36681"/>
    <w:rsid w:val="00B3698A"/>
    <w:rsid w:val="00B36A5C"/>
    <w:rsid w:val="00B36AD2"/>
    <w:rsid w:val="00B36C29"/>
    <w:rsid w:val="00B36FCA"/>
    <w:rsid w:val="00B370FA"/>
    <w:rsid w:val="00B4004D"/>
    <w:rsid w:val="00B400D5"/>
    <w:rsid w:val="00B4062D"/>
    <w:rsid w:val="00B40697"/>
    <w:rsid w:val="00B40B41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1A"/>
    <w:rsid w:val="00B43368"/>
    <w:rsid w:val="00B43375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A7"/>
    <w:rsid w:val="00B50225"/>
    <w:rsid w:val="00B5043B"/>
    <w:rsid w:val="00B505A5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56B"/>
    <w:rsid w:val="00B5562D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6FCF"/>
    <w:rsid w:val="00B573DB"/>
    <w:rsid w:val="00B574CE"/>
    <w:rsid w:val="00B579FC"/>
    <w:rsid w:val="00B57B13"/>
    <w:rsid w:val="00B6022A"/>
    <w:rsid w:val="00B60472"/>
    <w:rsid w:val="00B60660"/>
    <w:rsid w:val="00B60CCA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7F7"/>
    <w:rsid w:val="00B64822"/>
    <w:rsid w:val="00B64ABC"/>
    <w:rsid w:val="00B64C6B"/>
    <w:rsid w:val="00B65B2E"/>
    <w:rsid w:val="00B65C55"/>
    <w:rsid w:val="00B65CDF"/>
    <w:rsid w:val="00B660A8"/>
    <w:rsid w:val="00B66262"/>
    <w:rsid w:val="00B662A4"/>
    <w:rsid w:val="00B66862"/>
    <w:rsid w:val="00B66B61"/>
    <w:rsid w:val="00B66DDB"/>
    <w:rsid w:val="00B67668"/>
    <w:rsid w:val="00B677DA"/>
    <w:rsid w:val="00B677E4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B6"/>
    <w:rsid w:val="00B71425"/>
    <w:rsid w:val="00B71610"/>
    <w:rsid w:val="00B7177C"/>
    <w:rsid w:val="00B71BAA"/>
    <w:rsid w:val="00B71C87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DF"/>
    <w:rsid w:val="00B815E5"/>
    <w:rsid w:val="00B81625"/>
    <w:rsid w:val="00B81C5A"/>
    <w:rsid w:val="00B82206"/>
    <w:rsid w:val="00B8226D"/>
    <w:rsid w:val="00B8241E"/>
    <w:rsid w:val="00B829D9"/>
    <w:rsid w:val="00B82A2C"/>
    <w:rsid w:val="00B82F16"/>
    <w:rsid w:val="00B82F45"/>
    <w:rsid w:val="00B8344A"/>
    <w:rsid w:val="00B837CA"/>
    <w:rsid w:val="00B83E12"/>
    <w:rsid w:val="00B840CC"/>
    <w:rsid w:val="00B845E6"/>
    <w:rsid w:val="00B84898"/>
    <w:rsid w:val="00B84C53"/>
    <w:rsid w:val="00B84D43"/>
    <w:rsid w:val="00B85034"/>
    <w:rsid w:val="00B851C3"/>
    <w:rsid w:val="00B85757"/>
    <w:rsid w:val="00B85792"/>
    <w:rsid w:val="00B85A41"/>
    <w:rsid w:val="00B85E4C"/>
    <w:rsid w:val="00B860AB"/>
    <w:rsid w:val="00B8613E"/>
    <w:rsid w:val="00B861A7"/>
    <w:rsid w:val="00B861E8"/>
    <w:rsid w:val="00B8655C"/>
    <w:rsid w:val="00B86860"/>
    <w:rsid w:val="00B8686E"/>
    <w:rsid w:val="00B86E04"/>
    <w:rsid w:val="00B86E2B"/>
    <w:rsid w:val="00B872C3"/>
    <w:rsid w:val="00B87537"/>
    <w:rsid w:val="00B87645"/>
    <w:rsid w:val="00B877A1"/>
    <w:rsid w:val="00B87893"/>
    <w:rsid w:val="00B87AA3"/>
    <w:rsid w:val="00B87E2B"/>
    <w:rsid w:val="00B903CF"/>
    <w:rsid w:val="00B9042A"/>
    <w:rsid w:val="00B90848"/>
    <w:rsid w:val="00B9186E"/>
    <w:rsid w:val="00B918FF"/>
    <w:rsid w:val="00B91A09"/>
    <w:rsid w:val="00B91A7E"/>
    <w:rsid w:val="00B91D7F"/>
    <w:rsid w:val="00B9228D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4E8D"/>
    <w:rsid w:val="00B95295"/>
    <w:rsid w:val="00B954ED"/>
    <w:rsid w:val="00B95537"/>
    <w:rsid w:val="00B95854"/>
    <w:rsid w:val="00B959AB"/>
    <w:rsid w:val="00B95D4B"/>
    <w:rsid w:val="00B95F51"/>
    <w:rsid w:val="00B960D1"/>
    <w:rsid w:val="00B9685A"/>
    <w:rsid w:val="00B96A52"/>
    <w:rsid w:val="00B96B92"/>
    <w:rsid w:val="00B96E6D"/>
    <w:rsid w:val="00B97225"/>
    <w:rsid w:val="00B9736E"/>
    <w:rsid w:val="00B97568"/>
    <w:rsid w:val="00B976F1"/>
    <w:rsid w:val="00B978FE"/>
    <w:rsid w:val="00B97B34"/>
    <w:rsid w:val="00B97C6D"/>
    <w:rsid w:val="00BA00DC"/>
    <w:rsid w:val="00BA0210"/>
    <w:rsid w:val="00BA043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81D"/>
    <w:rsid w:val="00BA292D"/>
    <w:rsid w:val="00BA2B33"/>
    <w:rsid w:val="00BA2F3E"/>
    <w:rsid w:val="00BA3BBE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936"/>
    <w:rsid w:val="00BA7B88"/>
    <w:rsid w:val="00BB0362"/>
    <w:rsid w:val="00BB03D7"/>
    <w:rsid w:val="00BB049E"/>
    <w:rsid w:val="00BB0566"/>
    <w:rsid w:val="00BB0AEE"/>
    <w:rsid w:val="00BB0C82"/>
    <w:rsid w:val="00BB13B9"/>
    <w:rsid w:val="00BB19A0"/>
    <w:rsid w:val="00BB1B88"/>
    <w:rsid w:val="00BB2073"/>
    <w:rsid w:val="00BB2134"/>
    <w:rsid w:val="00BB2417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48"/>
    <w:rsid w:val="00BB61EB"/>
    <w:rsid w:val="00BB6675"/>
    <w:rsid w:val="00BB66B1"/>
    <w:rsid w:val="00BB6873"/>
    <w:rsid w:val="00BB68D6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0F4F"/>
    <w:rsid w:val="00BC1278"/>
    <w:rsid w:val="00BC1453"/>
    <w:rsid w:val="00BC149D"/>
    <w:rsid w:val="00BC199A"/>
    <w:rsid w:val="00BC1C19"/>
    <w:rsid w:val="00BC2665"/>
    <w:rsid w:val="00BC2688"/>
    <w:rsid w:val="00BC2E1F"/>
    <w:rsid w:val="00BC2E95"/>
    <w:rsid w:val="00BC3061"/>
    <w:rsid w:val="00BC3256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964"/>
    <w:rsid w:val="00BC5A35"/>
    <w:rsid w:val="00BC5F4D"/>
    <w:rsid w:val="00BC63F7"/>
    <w:rsid w:val="00BC65B3"/>
    <w:rsid w:val="00BC6CFA"/>
    <w:rsid w:val="00BC6E23"/>
    <w:rsid w:val="00BC6F42"/>
    <w:rsid w:val="00BC7089"/>
    <w:rsid w:val="00BC7098"/>
    <w:rsid w:val="00BC7A3F"/>
    <w:rsid w:val="00BC7A78"/>
    <w:rsid w:val="00BC7CC9"/>
    <w:rsid w:val="00BC7D94"/>
    <w:rsid w:val="00BD0ACA"/>
    <w:rsid w:val="00BD15E9"/>
    <w:rsid w:val="00BD16C9"/>
    <w:rsid w:val="00BD1E02"/>
    <w:rsid w:val="00BD2011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E"/>
    <w:rsid w:val="00BE032C"/>
    <w:rsid w:val="00BE08DD"/>
    <w:rsid w:val="00BE15F2"/>
    <w:rsid w:val="00BE17DC"/>
    <w:rsid w:val="00BE1896"/>
    <w:rsid w:val="00BE1D38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D46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692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3EA"/>
    <w:rsid w:val="00BF2517"/>
    <w:rsid w:val="00BF2727"/>
    <w:rsid w:val="00BF27CF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743"/>
    <w:rsid w:val="00BF3E00"/>
    <w:rsid w:val="00BF4CC3"/>
    <w:rsid w:val="00BF505F"/>
    <w:rsid w:val="00BF5111"/>
    <w:rsid w:val="00BF5366"/>
    <w:rsid w:val="00BF573F"/>
    <w:rsid w:val="00BF58A5"/>
    <w:rsid w:val="00BF5A0E"/>
    <w:rsid w:val="00BF5AF9"/>
    <w:rsid w:val="00BF5F4A"/>
    <w:rsid w:val="00BF608F"/>
    <w:rsid w:val="00BF6680"/>
    <w:rsid w:val="00BF69EF"/>
    <w:rsid w:val="00BF6B90"/>
    <w:rsid w:val="00BF6EB0"/>
    <w:rsid w:val="00BF6FEE"/>
    <w:rsid w:val="00BF705F"/>
    <w:rsid w:val="00BF745D"/>
    <w:rsid w:val="00BF7892"/>
    <w:rsid w:val="00BF7B91"/>
    <w:rsid w:val="00C000D9"/>
    <w:rsid w:val="00C0035F"/>
    <w:rsid w:val="00C003F6"/>
    <w:rsid w:val="00C0097A"/>
    <w:rsid w:val="00C00C9B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70D"/>
    <w:rsid w:val="00C07831"/>
    <w:rsid w:val="00C07B49"/>
    <w:rsid w:val="00C07B71"/>
    <w:rsid w:val="00C07BAC"/>
    <w:rsid w:val="00C07F0D"/>
    <w:rsid w:val="00C07F3A"/>
    <w:rsid w:val="00C07F5B"/>
    <w:rsid w:val="00C10519"/>
    <w:rsid w:val="00C10793"/>
    <w:rsid w:val="00C10E69"/>
    <w:rsid w:val="00C11167"/>
    <w:rsid w:val="00C111A9"/>
    <w:rsid w:val="00C11304"/>
    <w:rsid w:val="00C11916"/>
    <w:rsid w:val="00C11933"/>
    <w:rsid w:val="00C11A43"/>
    <w:rsid w:val="00C11E56"/>
    <w:rsid w:val="00C1219E"/>
    <w:rsid w:val="00C126F8"/>
    <w:rsid w:val="00C12810"/>
    <w:rsid w:val="00C12E2F"/>
    <w:rsid w:val="00C12EDD"/>
    <w:rsid w:val="00C12F6C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4E"/>
    <w:rsid w:val="00C16A54"/>
    <w:rsid w:val="00C16B4D"/>
    <w:rsid w:val="00C16BD3"/>
    <w:rsid w:val="00C16CB9"/>
    <w:rsid w:val="00C170A5"/>
    <w:rsid w:val="00C17163"/>
    <w:rsid w:val="00C172F8"/>
    <w:rsid w:val="00C1748A"/>
    <w:rsid w:val="00C1751B"/>
    <w:rsid w:val="00C17C65"/>
    <w:rsid w:val="00C17FDF"/>
    <w:rsid w:val="00C2030C"/>
    <w:rsid w:val="00C203C4"/>
    <w:rsid w:val="00C204C2"/>
    <w:rsid w:val="00C204C3"/>
    <w:rsid w:val="00C207F4"/>
    <w:rsid w:val="00C212E0"/>
    <w:rsid w:val="00C21314"/>
    <w:rsid w:val="00C213F0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63D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4909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145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B39"/>
    <w:rsid w:val="00C40F9B"/>
    <w:rsid w:val="00C41427"/>
    <w:rsid w:val="00C41456"/>
    <w:rsid w:val="00C41825"/>
    <w:rsid w:val="00C41DED"/>
    <w:rsid w:val="00C42D40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4D8"/>
    <w:rsid w:val="00C44542"/>
    <w:rsid w:val="00C4460F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766"/>
    <w:rsid w:val="00C479BB"/>
    <w:rsid w:val="00C47A7A"/>
    <w:rsid w:val="00C47BA5"/>
    <w:rsid w:val="00C47CE7"/>
    <w:rsid w:val="00C50B98"/>
    <w:rsid w:val="00C50E23"/>
    <w:rsid w:val="00C50F40"/>
    <w:rsid w:val="00C51395"/>
    <w:rsid w:val="00C51AC8"/>
    <w:rsid w:val="00C51B2F"/>
    <w:rsid w:val="00C51B5B"/>
    <w:rsid w:val="00C51D5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F8"/>
    <w:rsid w:val="00C56F54"/>
    <w:rsid w:val="00C5707C"/>
    <w:rsid w:val="00C570D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362"/>
    <w:rsid w:val="00C615A4"/>
    <w:rsid w:val="00C615DB"/>
    <w:rsid w:val="00C61646"/>
    <w:rsid w:val="00C61708"/>
    <w:rsid w:val="00C61760"/>
    <w:rsid w:val="00C61AEE"/>
    <w:rsid w:val="00C61D1D"/>
    <w:rsid w:val="00C61DFE"/>
    <w:rsid w:val="00C62280"/>
    <w:rsid w:val="00C622F5"/>
    <w:rsid w:val="00C625A4"/>
    <w:rsid w:val="00C62868"/>
    <w:rsid w:val="00C62FB4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A0B"/>
    <w:rsid w:val="00C66C65"/>
    <w:rsid w:val="00C67030"/>
    <w:rsid w:val="00C6732F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702"/>
    <w:rsid w:val="00C71EEF"/>
    <w:rsid w:val="00C72057"/>
    <w:rsid w:val="00C72135"/>
    <w:rsid w:val="00C7243E"/>
    <w:rsid w:val="00C72533"/>
    <w:rsid w:val="00C72A69"/>
    <w:rsid w:val="00C734BD"/>
    <w:rsid w:val="00C73704"/>
    <w:rsid w:val="00C737B0"/>
    <w:rsid w:val="00C74161"/>
    <w:rsid w:val="00C74668"/>
    <w:rsid w:val="00C747C5"/>
    <w:rsid w:val="00C74817"/>
    <w:rsid w:val="00C74AEA"/>
    <w:rsid w:val="00C74B5B"/>
    <w:rsid w:val="00C752DA"/>
    <w:rsid w:val="00C758B4"/>
    <w:rsid w:val="00C75B95"/>
    <w:rsid w:val="00C75D7A"/>
    <w:rsid w:val="00C75F68"/>
    <w:rsid w:val="00C76276"/>
    <w:rsid w:val="00C764E7"/>
    <w:rsid w:val="00C76BEA"/>
    <w:rsid w:val="00C76DBF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3AF"/>
    <w:rsid w:val="00C804DD"/>
    <w:rsid w:val="00C80570"/>
    <w:rsid w:val="00C8060A"/>
    <w:rsid w:val="00C809DC"/>
    <w:rsid w:val="00C80AC8"/>
    <w:rsid w:val="00C80B91"/>
    <w:rsid w:val="00C80D6A"/>
    <w:rsid w:val="00C815AB"/>
    <w:rsid w:val="00C81BCF"/>
    <w:rsid w:val="00C81E1F"/>
    <w:rsid w:val="00C81E76"/>
    <w:rsid w:val="00C81F8F"/>
    <w:rsid w:val="00C827F6"/>
    <w:rsid w:val="00C82D74"/>
    <w:rsid w:val="00C830C3"/>
    <w:rsid w:val="00C83195"/>
    <w:rsid w:val="00C837DD"/>
    <w:rsid w:val="00C83BBA"/>
    <w:rsid w:val="00C83F3E"/>
    <w:rsid w:val="00C8498B"/>
    <w:rsid w:val="00C84D0A"/>
    <w:rsid w:val="00C85029"/>
    <w:rsid w:val="00C85403"/>
    <w:rsid w:val="00C8561A"/>
    <w:rsid w:val="00C8565B"/>
    <w:rsid w:val="00C85898"/>
    <w:rsid w:val="00C85A09"/>
    <w:rsid w:val="00C860F6"/>
    <w:rsid w:val="00C86579"/>
    <w:rsid w:val="00C869AE"/>
    <w:rsid w:val="00C86D76"/>
    <w:rsid w:val="00C86DD3"/>
    <w:rsid w:val="00C8707E"/>
    <w:rsid w:val="00C870DB"/>
    <w:rsid w:val="00C8716A"/>
    <w:rsid w:val="00C87217"/>
    <w:rsid w:val="00C87384"/>
    <w:rsid w:val="00C8740C"/>
    <w:rsid w:val="00C87574"/>
    <w:rsid w:val="00C87861"/>
    <w:rsid w:val="00C87972"/>
    <w:rsid w:val="00C879AA"/>
    <w:rsid w:val="00C87AD2"/>
    <w:rsid w:val="00C87F19"/>
    <w:rsid w:val="00C87F86"/>
    <w:rsid w:val="00C90551"/>
    <w:rsid w:val="00C90C22"/>
    <w:rsid w:val="00C90C44"/>
    <w:rsid w:val="00C90D36"/>
    <w:rsid w:val="00C910C5"/>
    <w:rsid w:val="00C9159E"/>
    <w:rsid w:val="00C919E3"/>
    <w:rsid w:val="00C91A08"/>
    <w:rsid w:val="00C91AFB"/>
    <w:rsid w:val="00C91C9A"/>
    <w:rsid w:val="00C91DBA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B7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3BF"/>
    <w:rsid w:val="00CA18FE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419"/>
    <w:rsid w:val="00CA34CF"/>
    <w:rsid w:val="00CA3D09"/>
    <w:rsid w:val="00CA3F49"/>
    <w:rsid w:val="00CA46CA"/>
    <w:rsid w:val="00CA4721"/>
    <w:rsid w:val="00CA47F3"/>
    <w:rsid w:val="00CA4974"/>
    <w:rsid w:val="00CA508D"/>
    <w:rsid w:val="00CA5680"/>
    <w:rsid w:val="00CA57FA"/>
    <w:rsid w:val="00CA59E8"/>
    <w:rsid w:val="00CA671A"/>
    <w:rsid w:val="00CA68A1"/>
    <w:rsid w:val="00CA69D3"/>
    <w:rsid w:val="00CA6B0E"/>
    <w:rsid w:val="00CA6B5F"/>
    <w:rsid w:val="00CA7159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2BE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68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80B"/>
    <w:rsid w:val="00CB6CA4"/>
    <w:rsid w:val="00CB6CB2"/>
    <w:rsid w:val="00CB70CC"/>
    <w:rsid w:val="00CB71C8"/>
    <w:rsid w:val="00CB7350"/>
    <w:rsid w:val="00CB7547"/>
    <w:rsid w:val="00CB75F5"/>
    <w:rsid w:val="00CB771E"/>
    <w:rsid w:val="00CB7900"/>
    <w:rsid w:val="00CB7945"/>
    <w:rsid w:val="00CB7C17"/>
    <w:rsid w:val="00CB7C71"/>
    <w:rsid w:val="00CC018C"/>
    <w:rsid w:val="00CC025E"/>
    <w:rsid w:val="00CC0358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027"/>
    <w:rsid w:val="00CC24E2"/>
    <w:rsid w:val="00CC250C"/>
    <w:rsid w:val="00CC26D4"/>
    <w:rsid w:val="00CC277C"/>
    <w:rsid w:val="00CC2B16"/>
    <w:rsid w:val="00CC2B84"/>
    <w:rsid w:val="00CC2D44"/>
    <w:rsid w:val="00CC2DAF"/>
    <w:rsid w:val="00CC2ED9"/>
    <w:rsid w:val="00CC31AD"/>
    <w:rsid w:val="00CC38D8"/>
    <w:rsid w:val="00CC3997"/>
    <w:rsid w:val="00CC3BED"/>
    <w:rsid w:val="00CC3F2D"/>
    <w:rsid w:val="00CC4E52"/>
    <w:rsid w:val="00CC4F5D"/>
    <w:rsid w:val="00CC513D"/>
    <w:rsid w:val="00CC516F"/>
    <w:rsid w:val="00CC5280"/>
    <w:rsid w:val="00CC566C"/>
    <w:rsid w:val="00CC58F1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979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880"/>
    <w:rsid w:val="00CD18AD"/>
    <w:rsid w:val="00CD1935"/>
    <w:rsid w:val="00CD1A7C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0F4"/>
    <w:rsid w:val="00CD4661"/>
    <w:rsid w:val="00CD4AC2"/>
    <w:rsid w:val="00CD4D01"/>
    <w:rsid w:val="00CD4FFC"/>
    <w:rsid w:val="00CD5087"/>
    <w:rsid w:val="00CD526B"/>
    <w:rsid w:val="00CD5486"/>
    <w:rsid w:val="00CD54F6"/>
    <w:rsid w:val="00CD57C4"/>
    <w:rsid w:val="00CD5BBE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95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3F8D"/>
    <w:rsid w:val="00CE4108"/>
    <w:rsid w:val="00CE41B0"/>
    <w:rsid w:val="00CE4414"/>
    <w:rsid w:val="00CE4666"/>
    <w:rsid w:val="00CE4CD3"/>
    <w:rsid w:val="00CE51BC"/>
    <w:rsid w:val="00CE550C"/>
    <w:rsid w:val="00CE551F"/>
    <w:rsid w:val="00CE57D0"/>
    <w:rsid w:val="00CE57E8"/>
    <w:rsid w:val="00CE59F2"/>
    <w:rsid w:val="00CE5AA5"/>
    <w:rsid w:val="00CE5C77"/>
    <w:rsid w:val="00CE6312"/>
    <w:rsid w:val="00CE6ED5"/>
    <w:rsid w:val="00CE708D"/>
    <w:rsid w:val="00CE72F1"/>
    <w:rsid w:val="00CE7340"/>
    <w:rsid w:val="00CE73CA"/>
    <w:rsid w:val="00CE753A"/>
    <w:rsid w:val="00CE7877"/>
    <w:rsid w:val="00CE78F9"/>
    <w:rsid w:val="00CE7A7D"/>
    <w:rsid w:val="00CE7ED6"/>
    <w:rsid w:val="00CE7F39"/>
    <w:rsid w:val="00CE7F78"/>
    <w:rsid w:val="00CF0320"/>
    <w:rsid w:val="00CF0381"/>
    <w:rsid w:val="00CF062F"/>
    <w:rsid w:val="00CF0821"/>
    <w:rsid w:val="00CF12A7"/>
    <w:rsid w:val="00CF1494"/>
    <w:rsid w:val="00CF15D4"/>
    <w:rsid w:val="00CF1AB3"/>
    <w:rsid w:val="00CF1D02"/>
    <w:rsid w:val="00CF1D61"/>
    <w:rsid w:val="00CF22E0"/>
    <w:rsid w:val="00CF23F3"/>
    <w:rsid w:val="00CF25EC"/>
    <w:rsid w:val="00CF28E8"/>
    <w:rsid w:val="00CF2936"/>
    <w:rsid w:val="00CF2ED6"/>
    <w:rsid w:val="00CF3230"/>
    <w:rsid w:val="00CF34C0"/>
    <w:rsid w:val="00CF36EE"/>
    <w:rsid w:val="00CF3928"/>
    <w:rsid w:val="00CF417F"/>
    <w:rsid w:val="00CF4414"/>
    <w:rsid w:val="00CF451F"/>
    <w:rsid w:val="00CF4697"/>
    <w:rsid w:val="00CF493E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CF7AE7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9"/>
    <w:rsid w:val="00D0172F"/>
    <w:rsid w:val="00D017E5"/>
    <w:rsid w:val="00D02480"/>
    <w:rsid w:val="00D024A5"/>
    <w:rsid w:val="00D026E6"/>
    <w:rsid w:val="00D02F41"/>
    <w:rsid w:val="00D03126"/>
    <w:rsid w:val="00D032D9"/>
    <w:rsid w:val="00D035CB"/>
    <w:rsid w:val="00D03FAE"/>
    <w:rsid w:val="00D0404E"/>
    <w:rsid w:val="00D0406D"/>
    <w:rsid w:val="00D0438F"/>
    <w:rsid w:val="00D04464"/>
    <w:rsid w:val="00D04CC7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6C37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45"/>
    <w:rsid w:val="00D115C5"/>
    <w:rsid w:val="00D11775"/>
    <w:rsid w:val="00D11C8B"/>
    <w:rsid w:val="00D1204B"/>
    <w:rsid w:val="00D126D2"/>
    <w:rsid w:val="00D1276B"/>
    <w:rsid w:val="00D127F4"/>
    <w:rsid w:val="00D135F0"/>
    <w:rsid w:val="00D13689"/>
    <w:rsid w:val="00D136E9"/>
    <w:rsid w:val="00D13BDD"/>
    <w:rsid w:val="00D13D29"/>
    <w:rsid w:val="00D13DD3"/>
    <w:rsid w:val="00D13E79"/>
    <w:rsid w:val="00D1400F"/>
    <w:rsid w:val="00D14071"/>
    <w:rsid w:val="00D14461"/>
    <w:rsid w:val="00D14482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5FA2"/>
    <w:rsid w:val="00D1609C"/>
    <w:rsid w:val="00D16319"/>
    <w:rsid w:val="00D164CA"/>
    <w:rsid w:val="00D16613"/>
    <w:rsid w:val="00D167C2"/>
    <w:rsid w:val="00D16ADA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D21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BF"/>
    <w:rsid w:val="00D224EF"/>
    <w:rsid w:val="00D225DC"/>
    <w:rsid w:val="00D22C44"/>
    <w:rsid w:val="00D22E09"/>
    <w:rsid w:val="00D2310C"/>
    <w:rsid w:val="00D2362B"/>
    <w:rsid w:val="00D23873"/>
    <w:rsid w:val="00D238F1"/>
    <w:rsid w:val="00D23A28"/>
    <w:rsid w:val="00D23E67"/>
    <w:rsid w:val="00D241EB"/>
    <w:rsid w:val="00D24270"/>
    <w:rsid w:val="00D24321"/>
    <w:rsid w:val="00D244EC"/>
    <w:rsid w:val="00D2454A"/>
    <w:rsid w:val="00D24BD1"/>
    <w:rsid w:val="00D24F10"/>
    <w:rsid w:val="00D24F6D"/>
    <w:rsid w:val="00D25073"/>
    <w:rsid w:val="00D254E9"/>
    <w:rsid w:val="00D25572"/>
    <w:rsid w:val="00D2581A"/>
    <w:rsid w:val="00D258D8"/>
    <w:rsid w:val="00D25EBC"/>
    <w:rsid w:val="00D25F4E"/>
    <w:rsid w:val="00D25F5D"/>
    <w:rsid w:val="00D2605C"/>
    <w:rsid w:val="00D262A5"/>
    <w:rsid w:val="00D263A4"/>
    <w:rsid w:val="00D265A6"/>
    <w:rsid w:val="00D26620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13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D52"/>
    <w:rsid w:val="00D34EF7"/>
    <w:rsid w:val="00D35208"/>
    <w:rsid w:val="00D35958"/>
    <w:rsid w:val="00D35A0C"/>
    <w:rsid w:val="00D35A3E"/>
    <w:rsid w:val="00D35BF4"/>
    <w:rsid w:val="00D35DB7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344"/>
    <w:rsid w:val="00D40381"/>
    <w:rsid w:val="00D40910"/>
    <w:rsid w:val="00D40D7C"/>
    <w:rsid w:val="00D41165"/>
    <w:rsid w:val="00D414C0"/>
    <w:rsid w:val="00D41E75"/>
    <w:rsid w:val="00D42096"/>
    <w:rsid w:val="00D427D4"/>
    <w:rsid w:val="00D42AAF"/>
    <w:rsid w:val="00D4318E"/>
    <w:rsid w:val="00D431F6"/>
    <w:rsid w:val="00D43654"/>
    <w:rsid w:val="00D43A3B"/>
    <w:rsid w:val="00D43BD6"/>
    <w:rsid w:val="00D43E7A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BBD"/>
    <w:rsid w:val="00D45C47"/>
    <w:rsid w:val="00D46224"/>
    <w:rsid w:val="00D46367"/>
    <w:rsid w:val="00D463C8"/>
    <w:rsid w:val="00D464B9"/>
    <w:rsid w:val="00D46551"/>
    <w:rsid w:val="00D468B7"/>
    <w:rsid w:val="00D46B50"/>
    <w:rsid w:val="00D46C92"/>
    <w:rsid w:val="00D46D2F"/>
    <w:rsid w:val="00D46E5D"/>
    <w:rsid w:val="00D47414"/>
    <w:rsid w:val="00D47869"/>
    <w:rsid w:val="00D47CA2"/>
    <w:rsid w:val="00D47D30"/>
    <w:rsid w:val="00D47E99"/>
    <w:rsid w:val="00D5056B"/>
    <w:rsid w:val="00D506B9"/>
    <w:rsid w:val="00D508CC"/>
    <w:rsid w:val="00D5094B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F7C"/>
    <w:rsid w:val="00D531B3"/>
    <w:rsid w:val="00D53221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6B2E"/>
    <w:rsid w:val="00D56F92"/>
    <w:rsid w:val="00D57427"/>
    <w:rsid w:val="00D574C9"/>
    <w:rsid w:val="00D57EF1"/>
    <w:rsid w:val="00D57F90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30B"/>
    <w:rsid w:val="00D61418"/>
    <w:rsid w:val="00D61C09"/>
    <w:rsid w:val="00D61E1E"/>
    <w:rsid w:val="00D62180"/>
    <w:rsid w:val="00D624D4"/>
    <w:rsid w:val="00D628FE"/>
    <w:rsid w:val="00D62AAF"/>
    <w:rsid w:val="00D62FF4"/>
    <w:rsid w:val="00D63390"/>
    <w:rsid w:val="00D63524"/>
    <w:rsid w:val="00D63A0E"/>
    <w:rsid w:val="00D63A62"/>
    <w:rsid w:val="00D63CBB"/>
    <w:rsid w:val="00D63D82"/>
    <w:rsid w:val="00D6432F"/>
    <w:rsid w:val="00D6474D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364"/>
    <w:rsid w:val="00D71471"/>
    <w:rsid w:val="00D71E36"/>
    <w:rsid w:val="00D71F20"/>
    <w:rsid w:val="00D72129"/>
    <w:rsid w:val="00D723A8"/>
    <w:rsid w:val="00D72585"/>
    <w:rsid w:val="00D72801"/>
    <w:rsid w:val="00D7296B"/>
    <w:rsid w:val="00D72A72"/>
    <w:rsid w:val="00D72D9E"/>
    <w:rsid w:val="00D72FDB"/>
    <w:rsid w:val="00D7301A"/>
    <w:rsid w:val="00D736B1"/>
    <w:rsid w:val="00D73C91"/>
    <w:rsid w:val="00D73EDA"/>
    <w:rsid w:val="00D741FE"/>
    <w:rsid w:val="00D744A5"/>
    <w:rsid w:val="00D745C5"/>
    <w:rsid w:val="00D7473F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00D"/>
    <w:rsid w:val="00D7755E"/>
    <w:rsid w:val="00D77772"/>
    <w:rsid w:val="00D7780C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BA3"/>
    <w:rsid w:val="00D80C31"/>
    <w:rsid w:val="00D80E0E"/>
    <w:rsid w:val="00D80EC4"/>
    <w:rsid w:val="00D81B8E"/>
    <w:rsid w:val="00D81CEE"/>
    <w:rsid w:val="00D822C9"/>
    <w:rsid w:val="00D82F80"/>
    <w:rsid w:val="00D8349E"/>
    <w:rsid w:val="00D835B0"/>
    <w:rsid w:val="00D8369B"/>
    <w:rsid w:val="00D836E3"/>
    <w:rsid w:val="00D83768"/>
    <w:rsid w:val="00D8394C"/>
    <w:rsid w:val="00D84287"/>
    <w:rsid w:val="00D84D7E"/>
    <w:rsid w:val="00D84DDE"/>
    <w:rsid w:val="00D84F59"/>
    <w:rsid w:val="00D85060"/>
    <w:rsid w:val="00D851CA"/>
    <w:rsid w:val="00D85228"/>
    <w:rsid w:val="00D85284"/>
    <w:rsid w:val="00D8557B"/>
    <w:rsid w:val="00D856CC"/>
    <w:rsid w:val="00D85C12"/>
    <w:rsid w:val="00D85C82"/>
    <w:rsid w:val="00D85DD5"/>
    <w:rsid w:val="00D865B8"/>
    <w:rsid w:val="00D86A52"/>
    <w:rsid w:val="00D86AAC"/>
    <w:rsid w:val="00D86AF3"/>
    <w:rsid w:val="00D86B2D"/>
    <w:rsid w:val="00D86B88"/>
    <w:rsid w:val="00D871C9"/>
    <w:rsid w:val="00D871CB"/>
    <w:rsid w:val="00D871D9"/>
    <w:rsid w:val="00D900F8"/>
    <w:rsid w:val="00D901A5"/>
    <w:rsid w:val="00D9042A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AE6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2"/>
    <w:rsid w:val="00D9424A"/>
    <w:rsid w:val="00D946AF"/>
    <w:rsid w:val="00D94C5E"/>
    <w:rsid w:val="00D94EFE"/>
    <w:rsid w:val="00D950BF"/>
    <w:rsid w:val="00D955B0"/>
    <w:rsid w:val="00D95711"/>
    <w:rsid w:val="00D959AE"/>
    <w:rsid w:val="00D95A76"/>
    <w:rsid w:val="00D95EC4"/>
    <w:rsid w:val="00D960FB"/>
    <w:rsid w:val="00D96302"/>
    <w:rsid w:val="00D96618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82"/>
    <w:rsid w:val="00DA0CC5"/>
    <w:rsid w:val="00DA1355"/>
    <w:rsid w:val="00DA2078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6B2"/>
    <w:rsid w:val="00DA5769"/>
    <w:rsid w:val="00DA578B"/>
    <w:rsid w:val="00DA57BA"/>
    <w:rsid w:val="00DA5840"/>
    <w:rsid w:val="00DA6318"/>
    <w:rsid w:val="00DA6DAE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6CE"/>
    <w:rsid w:val="00DB3FD7"/>
    <w:rsid w:val="00DB437A"/>
    <w:rsid w:val="00DB445C"/>
    <w:rsid w:val="00DB465B"/>
    <w:rsid w:val="00DB49B6"/>
    <w:rsid w:val="00DB500D"/>
    <w:rsid w:val="00DB5115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01F"/>
    <w:rsid w:val="00DB6061"/>
    <w:rsid w:val="00DB6234"/>
    <w:rsid w:val="00DB66BD"/>
    <w:rsid w:val="00DB678D"/>
    <w:rsid w:val="00DB6791"/>
    <w:rsid w:val="00DB6B97"/>
    <w:rsid w:val="00DB727B"/>
    <w:rsid w:val="00DB73F0"/>
    <w:rsid w:val="00DB74F6"/>
    <w:rsid w:val="00DB77A7"/>
    <w:rsid w:val="00DB783D"/>
    <w:rsid w:val="00DB7C89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2351"/>
    <w:rsid w:val="00DC270B"/>
    <w:rsid w:val="00DC2893"/>
    <w:rsid w:val="00DC2C5E"/>
    <w:rsid w:val="00DC303D"/>
    <w:rsid w:val="00DC3455"/>
    <w:rsid w:val="00DC3676"/>
    <w:rsid w:val="00DC37E6"/>
    <w:rsid w:val="00DC394C"/>
    <w:rsid w:val="00DC39D5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512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353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CD"/>
    <w:rsid w:val="00DD37DF"/>
    <w:rsid w:val="00DD3A3D"/>
    <w:rsid w:val="00DD3B33"/>
    <w:rsid w:val="00DD3D22"/>
    <w:rsid w:val="00DD466A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E03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AA2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1D27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452C"/>
    <w:rsid w:val="00DE4814"/>
    <w:rsid w:val="00DE4950"/>
    <w:rsid w:val="00DE4D22"/>
    <w:rsid w:val="00DE51ED"/>
    <w:rsid w:val="00DE545D"/>
    <w:rsid w:val="00DE547A"/>
    <w:rsid w:val="00DE5971"/>
    <w:rsid w:val="00DE5DB7"/>
    <w:rsid w:val="00DE61FC"/>
    <w:rsid w:val="00DE628F"/>
    <w:rsid w:val="00DE65D6"/>
    <w:rsid w:val="00DE664F"/>
    <w:rsid w:val="00DE6686"/>
    <w:rsid w:val="00DE6883"/>
    <w:rsid w:val="00DE69A2"/>
    <w:rsid w:val="00DE6C23"/>
    <w:rsid w:val="00DE6C7F"/>
    <w:rsid w:val="00DE6D8B"/>
    <w:rsid w:val="00DE6F9F"/>
    <w:rsid w:val="00DE6FCF"/>
    <w:rsid w:val="00DE7280"/>
    <w:rsid w:val="00DE74BA"/>
    <w:rsid w:val="00DE79CF"/>
    <w:rsid w:val="00DE7CC9"/>
    <w:rsid w:val="00DE7F27"/>
    <w:rsid w:val="00DF00EF"/>
    <w:rsid w:val="00DF014A"/>
    <w:rsid w:val="00DF0D4B"/>
    <w:rsid w:val="00DF0E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203D"/>
    <w:rsid w:val="00DF21BC"/>
    <w:rsid w:val="00DF241B"/>
    <w:rsid w:val="00DF2544"/>
    <w:rsid w:val="00DF2677"/>
    <w:rsid w:val="00DF26F9"/>
    <w:rsid w:val="00DF2775"/>
    <w:rsid w:val="00DF2D22"/>
    <w:rsid w:val="00DF2D48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171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C55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15A"/>
    <w:rsid w:val="00E032AF"/>
    <w:rsid w:val="00E0347D"/>
    <w:rsid w:val="00E03995"/>
    <w:rsid w:val="00E03C72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A00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A5"/>
    <w:rsid w:val="00E100E7"/>
    <w:rsid w:val="00E10370"/>
    <w:rsid w:val="00E10902"/>
    <w:rsid w:val="00E10B64"/>
    <w:rsid w:val="00E10CFE"/>
    <w:rsid w:val="00E111D6"/>
    <w:rsid w:val="00E112DB"/>
    <w:rsid w:val="00E11527"/>
    <w:rsid w:val="00E11AED"/>
    <w:rsid w:val="00E12266"/>
    <w:rsid w:val="00E12586"/>
    <w:rsid w:val="00E127CE"/>
    <w:rsid w:val="00E1282F"/>
    <w:rsid w:val="00E128D7"/>
    <w:rsid w:val="00E13122"/>
    <w:rsid w:val="00E137D6"/>
    <w:rsid w:val="00E138FD"/>
    <w:rsid w:val="00E13B63"/>
    <w:rsid w:val="00E13D7C"/>
    <w:rsid w:val="00E13FAF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50C"/>
    <w:rsid w:val="00E168EC"/>
    <w:rsid w:val="00E16966"/>
    <w:rsid w:val="00E1697B"/>
    <w:rsid w:val="00E16C20"/>
    <w:rsid w:val="00E16C97"/>
    <w:rsid w:val="00E16F25"/>
    <w:rsid w:val="00E171E6"/>
    <w:rsid w:val="00E17DC4"/>
    <w:rsid w:val="00E17DE8"/>
    <w:rsid w:val="00E17F6E"/>
    <w:rsid w:val="00E2001C"/>
    <w:rsid w:val="00E2007A"/>
    <w:rsid w:val="00E20210"/>
    <w:rsid w:val="00E207C9"/>
    <w:rsid w:val="00E2084A"/>
    <w:rsid w:val="00E2093A"/>
    <w:rsid w:val="00E214D9"/>
    <w:rsid w:val="00E21A08"/>
    <w:rsid w:val="00E21AB0"/>
    <w:rsid w:val="00E21B71"/>
    <w:rsid w:val="00E21C4F"/>
    <w:rsid w:val="00E2235D"/>
    <w:rsid w:val="00E228B0"/>
    <w:rsid w:val="00E22904"/>
    <w:rsid w:val="00E229D5"/>
    <w:rsid w:val="00E22ABD"/>
    <w:rsid w:val="00E23431"/>
    <w:rsid w:val="00E234C5"/>
    <w:rsid w:val="00E2378C"/>
    <w:rsid w:val="00E23970"/>
    <w:rsid w:val="00E23DE1"/>
    <w:rsid w:val="00E245EE"/>
    <w:rsid w:val="00E24657"/>
    <w:rsid w:val="00E24DBB"/>
    <w:rsid w:val="00E24E76"/>
    <w:rsid w:val="00E25039"/>
    <w:rsid w:val="00E258C6"/>
    <w:rsid w:val="00E258C9"/>
    <w:rsid w:val="00E25A27"/>
    <w:rsid w:val="00E25A73"/>
    <w:rsid w:val="00E25AAE"/>
    <w:rsid w:val="00E25AFA"/>
    <w:rsid w:val="00E25BFB"/>
    <w:rsid w:val="00E25E9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27D12"/>
    <w:rsid w:val="00E304B2"/>
    <w:rsid w:val="00E304F1"/>
    <w:rsid w:val="00E30508"/>
    <w:rsid w:val="00E3055E"/>
    <w:rsid w:val="00E3079A"/>
    <w:rsid w:val="00E307A2"/>
    <w:rsid w:val="00E30DF2"/>
    <w:rsid w:val="00E31454"/>
    <w:rsid w:val="00E314D6"/>
    <w:rsid w:val="00E32164"/>
    <w:rsid w:val="00E32235"/>
    <w:rsid w:val="00E3239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A8"/>
    <w:rsid w:val="00E34FB1"/>
    <w:rsid w:val="00E35029"/>
    <w:rsid w:val="00E35070"/>
    <w:rsid w:val="00E3513F"/>
    <w:rsid w:val="00E352AF"/>
    <w:rsid w:val="00E35648"/>
    <w:rsid w:val="00E356CF"/>
    <w:rsid w:val="00E35885"/>
    <w:rsid w:val="00E35C92"/>
    <w:rsid w:val="00E361A8"/>
    <w:rsid w:val="00E363B8"/>
    <w:rsid w:val="00E36891"/>
    <w:rsid w:val="00E36ABE"/>
    <w:rsid w:val="00E36D0C"/>
    <w:rsid w:val="00E36E59"/>
    <w:rsid w:val="00E37457"/>
    <w:rsid w:val="00E37D5F"/>
    <w:rsid w:val="00E37E05"/>
    <w:rsid w:val="00E37E08"/>
    <w:rsid w:val="00E37FB7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1C"/>
    <w:rsid w:val="00E430EE"/>
    <w:rsid w:val="00E43828"/>
    <w:rsid w:val="00E4390A"/>
    <w:rsid w:val="00E43A28"/>
    <w:rsid w:val="00E43B9E"/>
    <w:rsid w:val="00E43CD2"/>
    <w:rsid w:val="00E43E90"/>
    <w:rsid w:val="00E4437A"/>
    <w:rsid w:val="00E4459F"/>
    <w:rsid w:val="00E448C0"/>
    <w:rsid w:val="00E44DD0"/>
    <w:rsid w:val="00E44F72"/>
    <w:rsid w:val="00E44FC8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2EC"/>
    <w:rsid w:val="00E505A1"/>
    <w:rsid w:val="00E507AA"/>
    <w:rsid w:val="00E50BB9"/>
    <w:rsid w:val="00E50C86"/>
    <w:rsid w:val="00E50E1B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33CA"/>
    <w:rsid w:val="00E5344E"/>
    <w:rsid w:val="00E53693"/>
    <w:rsid w:val="00E53917"/>
    <w:rsid w:val="00E53986"/>
    <w:rsid w:val="00E53DAC"/>
    <w:rsid w:val="00E53F8C"/>
    <w:rsid w:val="00E53FA0"/>
    <w:rsid w:val="00E5409F"/>
    <w:rsid w:val="00E54175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0B8"/>
    <w:rsid w:val="00E56173"/>
    <w:rsid w:val="00E564EC"/>
    <w:rsid w:val="00E568C8"/>
    <w:rsid w:val="00E56DF5"/>
    <w:rsid w:val="00E573E2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0B6"/>
    <w:rsid w:val="00E62163"/>
    <w:rsid w:val="00E6236C"/>
    <w:rsid w:val="00E623C6"/>
    <w:rsid w:val="00E626A1"/>
    <w:rsid w:val="00E62704"/>
    <w:rsid w:val="00E627A1"/>
    <w:rsid w:val="00E62899"/>
    <w:rsid w:val="00E6293F"/>
    <w:rsid w:val="00E62ADE"/>
    <w:rsid w:val="00E630C2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6C9"/>
    <w:rsid w:val="00E66827"/>
    <w:rsid w:val="00E66F07"/>
    <w:rsid w:val="00E67276"/>
    <w:rsid w:val="00E67807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E68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C9"/>
    <w:rsid w:val="00E73C5F"/>
    <w:rsid w:val="00E74163"/>
    <w:rsid w:val="00E74179"/>
    <w:rsid w:val="00E74290"/>
    <w:rsid w:val="00E74D7F"/>
    <w:rsid w:val="00E74E6C"/>
    <w:rsid w:val="00E751E5"/>
    <w:rsid w:val="00E75545"/>
    <w:rsid w:val="00E755DE"/>
    <w:rsid w:val="00E75637"/>
    <w:rsid w:val="00E7569F"/>
    <w:rsid w:val="00E75BC2"/>
    <w:rsid w:val="00E75D75"/>
    <w:rsid w:val="00E762D0"/>
    <w:rsid w:val="00E76420"/>
    <w:rsid w:val="00E764A8"/>
    <w:rsid w:val="00E768A6"/>
    <w:rsid w:val="00E76AA1"/>
    <w:rsid w:val="00E76D49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72C"/>
    <w:rsid w:val="00E80C3B"/>
    <w:rsid w:val="00E80FD1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B2C"/>
    <w:rsid w:val="00E82DD1"/>
    <w:rsid w:val="00E83432"/>
    <w:rsid w:val="00E83514"/>
    <w:rsid w:val="00E836E3"/>
    <w:rsid w:val="00E838F4"/>
    <w:rsid w:val="00E83929"/>
    <w:rsid w:val="00E83A84"/>
    <w:rsid w:val="00E83BC0"/>
    <w:rsid w:val="00E83BF2"/>
    <w:rsid w:val="00E83C0D"/>
    <w:rsid w:val="00E83C53"/>
    <w:rsid w:val="00E83CAF"/>
    <w:rsid w:val="00E8415C"/>
    <w:rsid w:val="00E84461"/>
    <w:rsid w:val="00E847B7"/>
    <w:rsid w:val="00E84910"/>
    <w:rsid w:val="00E849B0"/>
    <w:rsid w:val="00E84B5C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09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717B"/>
    <w:rsid w:val="00E97464"/>
    <w:rsid w:val="00E97467"/>
    <w:rsid w:val="00E97516"/>
    <w:rsid w:val="00E9759B"/>
    <w:rsid w:val="00E97B0D"/>
    <w:rsid w:val="00E97B86"/>
    <w:rsid w:val="00E97D27"/>
    <w:rsid w:val="00EA038D"/>
    <w:rsid w:val="00EA04D1"/>
    <w:rsid w:val="00EA081A"/>
    <w:rsid w:val="00EA0C4C"/>
    <w:rsid w:val="00EA0D41"/>
    <w:rsid w:val="00EA1099"/>
    <w:rsid w:val="00EA1112"/>
    <w:rsid w:val="00EA1271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93D"/>
    <w:rsid w:val="00EA5A06"/>
    <w:rsid w:val="00EA5DC2"/>
    <w:rsid w:val="00EA5E66"/>
    <w:rsid w:val="00EA5EA5"/>
    <w:rsid w:val="00EA6159"/>
    <w:rsid w:val="00EA639E"/>
    <w:rsid w:val="00EA6783"/>
    <w:rsid w:val="00EA6E4C"/>
    <w:rsid w:val="00EA744A"/>
    <w:rsid w:val="00EA7703"/>
    <w:rsid w:val="00EA7705"/>
    <w:rsid w:val="00EA77B6"/>
    <w:rsid w:val="00EA7843"/>
    <w:rsid w:val="00EA7D20"/>
    <w:rsid w:val="00EA7F14"/>
    <w:rsid w:val="00EA7F5F"/>
    <w:rsid w:val="00EB008B"/>
    <w:rsid w:val="00EB01C2"/>
    <w:rsid w:val="00EB0409"/>
    <w:rsid w:val="00EB09A2"/>
    <w:rsid w:val="00EB09D0"/>
    <w:rsid w:val="00EB0B98"/>
    <w:rsid w:val="00EB0CAD"/>
    <w:rsid w:val="00EB0FC7"/>
    <w:rsid w:val="00EB11E5"/>
    <w:rsid w:val="00EB1518"/>
    <w:rsid w:val="00EB160B"/>
    <w:rsid w:val="00EB1D95"/>
    <w:rsid w:val="00EB1DA6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0F7"/>
    <w:rsid w:val="00EB41A5"/>
    <w:rsid w:val="00EB480A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6B1"/>
    <w:rsid w:val="00EC277B"/>
    <w:rsid w:val="00EC285E"/>
    <w:rsid w:val="00EC29CA"/>
    <w:rsid w:val="00EC2A04"/>
    <w:rsid w:val="00EC2ABC"/>
    <w:rsid w:val="00EC2B6C"/>
    <w:rsid w:val="00EC2C96"/>
    <w:rsid w:val="00EC2EA7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97B"/>
    <w:rsid w:val="00EC4CDC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EF6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3E8"/>
    <w:rsid w:val="00ED643A"/>
    <w:rsid w:val="00ED6600"/>
    <w:rsid w:val="00ED6635"/>
    <w:rsid w:val="00ED675E"/>
    <w:rsid w:val="00ED68D0"/>
    <w:rsid w:val="00ED6EB2"/>
    <w:rsid w:val="00ED6ED6"/>
    <w:rsid w:val="00ED7449"/>
    <w:rsid w:val="00ED7479"/>
    <w:rsid w:val="00ED7534"/>
    <w:rsid w:val="00ED797A"/>
    <w:rsid w:val="00ED7B10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5AE2"/>
    <w:rsid w:val="00EE652E"/>
    <w:rsid w:val="00EE686F"/>
    <w:rsid w:val="00EE69C7"/>
    <w:rsid w:val="00EE6D2A"/>
    <w:rsid w:val="00EE6DDF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02E"/>
    <w:rsid w:val="00EF1B04"/>
    <w:rsid w:val="00EF1E3D"/>
    <w:rsid w:val="00EF1F78"/>
    <w:rsid w:val="00EF23C2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3E2"/>
    <w:rsid w:val="00EF36F9"/>
    <w:rsid w:val="00EF3792"/>
    <w:rsid w:val="00EF3875"/>
    <w:rsid w:val="00EF3926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C23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0BD"/>
    <w:rsid w:val="00F10202"/>
    <w:rsid w:val="00F10383"/>
    <w:rsid w:val="00F103AD"/>
    <w:rsid w:val="00F10774"/>
    <w:rsid w:val="00F10788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50B"/>
    <w:rsid w:val="00F14563"/>
    <w:rsid w:val="00F14572"/>
    <w:rsid w:val="00F14B02"/>
    <w:rsid w:val="00F14F74"/>
    <w:rsid w:val="00F15235"/>
    <w:rsid w:val="00F15275"/>
    <w:rsid w:val="00F15451"/>
    <w:rsid w:val="00F155DF"/>
    <w:rsid w:val="00F15AA5"/>
    <w:rsid w:val="00F15B09"/>
    <w:rsid w:val="00F15D49"/>
    <w:rsid w:val="00F15F24"/>
    <w:rsid w:val="00F15F6F"/>
    <w:rsid w:val="00F16554"/>
    <w:rsid w:val="00F16754"/>
    <w:rsid w:val="00F16969"/>
    <w:rsid w:val="00F17256"/>
    <w:rsid w:val="00F17855"/>
    <w:rsid w:val="00F17873"/>
    <w:rsid w:val="00F17C5B"/>
    <w:rsid w:val="00F2000C"/>
    <w:rsid w:val="00F205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C56"/>
    <w:rsid w:val="00F2318F"/>
    <w:rsid w:val="00F231D3"/>
    <w:rsid w:val="00F2327A"/>
    <w:rsid w:val="00F2348B"/>
    <w:rsid w:val="00F237F7"/>
    <w:rsid w:val="00F239CD"/>
    <w:rsid w:val="00F23C2D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9FF"/>
    <w:rsid w:val="00F26A48"/>
    <w:rsid w:val="00F27072"/>
    <w:rsid w:val="00F273CA"/>
    <w:rsid w:val="00F276FB"/>
    <w:rsid w:val="00F2798C"/>
    <w:rsid w:val="00F27E39"/>
    <w:rsid w:val="00F27E7E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2A6"/>
    <w:rsid w:val="00F358FC"/>
    <w:rsid w:val="00F35C8C"/>
    <w:rsid w:val="00F35FEF"/>
    <w:rsid w:val="00F3627C"/>
    <w:rsid w:val="00F36773"/>
    <w:rsid w:val="00F36797"/>
    <w:rsid w:val="00F36842"/>
    <w:rsid w:val="00F36872"/>
    <w:rsid w:val="00F36926"/>
    <w:rsid w:val="00F369C8"/>
    <w:rsid w:val="00F36A96"/>
    <w:rsid w:val="00F36ACA"/>
    <w:rsid w:val="00F36DBF"/>
    <w:rsid w:val="00F36F26"/>
    <w:rsid w:val="00F370DE"/>
    <w:rsid w:val="00F3722F"/>
    <w:rsid w:val="00F376D9"/>
    <w:rsid w:val="00F377FE"/>
    <w:rsid w:val="00F37884"/>
    <w:rsid w:val="00F378CA"/>
    <w:rsid w:val="00F37904"/>
    <w:rsid w:val="00F379FD"/>
    <w:rsid w:val="00F37D2E"/>
    <w:rsid w:val="00F37D61"/>
    <w:rsid w:val="00F40211"/>
    <w:rsid w:val="00F404A1"/>
    <w:rsid w:val="00F406D0"/>
    <w:rsid w:val="00F40891"/>
    <w:rsid w:val="00F40ACE"/>
    <w:rsid w:val="00F41052"/>
    <w:rsid w:val="00F41985"/>
    <w:rsid w:val="00F41CA4"/>
    <w:rsid w:val="00F41FE8"/>
    <w:rsid w:val="00F430EB"/>
    <w:rsid w:val="00F4323B"/>
    <w:rsid w:val="00F43669"/>
    <w:rsid w:val="00F43714"/>
    <w:rsid w:val="00F43D5B"/>
    <w:rsid w:val="00F43EB3"/>
    <w:rsid w:val="00F44077"/>
    <w:rsid w:val="00F440D9"/>
    <w:rsid w:val="00F44382"/>
    <w:rsid w:val="00F444C0"/>
    <w:rsid w:val="00F449C6"/>
    <w:rsid w:val="00F45013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074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8B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1E2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016"/>
    <w:rsid w:val="00F55A0C"/>
    <w:rsid w:val="00F55B96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A5F"/>
    <w:rsid w:val="00F61BE5"/>
    <w:rsid w:val="00F62092"/>
    <w:rsid w:val="00F621DF"/>
    <w:rsid w:val="00F623BE"/>
    <w:rsid w:val="00F6242C"/>
    <w:rsid w:val="00F625FD"/>
    <w:rsid w:val="00F62A4E"/>
    <w:rsid w:val="00F6304A"/>
    <w:rsid w:val="00F63365"/>
    <w:rsid w:val="00F63E2A"/>
    <w:rsid w:val="00F641BC"/>
    <w:rsid w:val="00F6432D"/>
    <w:rsid w:val="00F646D0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A7D"/>
    <w:rsid w:val="00F70C98"/>
    <w:rsid w:val="00F713A1"/>
    <w:rsid w:val="00F71596"/>
    <w:rsid w:val="00F7167A"/>
    <w:rsid w:val="00F71C31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5F2"/>
    <w:rsid w:val="00F75695"/>
    <w:rsid w:val="00F756C1"/>
    <w:rsid w:val="00F7583A"/>
    <w:rsid w:val="00F75B9C"/>
    <w:rsid w:val="00F75CC9"/>
    <w:rsid w:val="00F75CD1"/>
    <w:rsid w:val="00F75DB6"/>
    <w:rsid w:val="00F763EE"/>
    <w:rsid w:val="00F766A9"/>
    <w:rsid w:val="00F76DB2"/>
    <w:rsid w:val="00F774FE"/>
    <w:rsid w:val="00F7766C"/>
    <w:rsid w:val="00F7768F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E3E"/>
    <w:rsid w:val="00F853AE"/>
    <w:rsid w:val="00F85628"/>
    <w:rsid w:val="00F85929"/>
    <w:rsid w:val="00F85A0C"/>
    <w:rsid w:val="00F85AA2"/>
    <w:rsid w:val="00F85B70"/>
    <w:rsid w:val="00F85B8D"/>
    <w:rsid w:val="00F85C2F"/>
    <w:rsid w:val="00F85D19"/>
    <w:rsid w:val="00F85E16"/>
    <w:rsid w:val="00F86186"/>
    <w:rsid w:val="00F8628F"/>
    <w:rsid w:val="00F863B7"/>
    <w:rsid w:val="00F864A4"/>
    <w:rsid w:val="00F866DB"/>
    <w:rsid w:val="00F86B7F"/>
    <w:rsid w:val="00F86DA1"/>
    <w:rsid w:val="00F86DD3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0C5D"/>
    <w:rsid w:val="00F90D47"/>
    <w:rsid w:val="00F9147A"/>
    <w:rsid w:val="00F91527"/>
    <w:rsid w:val="00F9187C"/>
    <w:rsid w:val="00F9191E"/>
    <w:rsid w:val="00F91C27"/>
    <w:rsid w:val="00F91D41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90A"/>
    <w:rsid w:val="00F9391F"/>
    <w:rsid w:val="00F93BF8"/>
    <w:rsid w:val="00F93EA0"/>
    <w:rsid w:val="00F94197"/>
    <w:rsid w:val="00F94B2D"/>
    <w:rsid w:val="00F95116"/>
    <w:rsid w:val="00F954B4"/>
    <w:rsid w:val="00F954C5"/>
    <w:rsid w:val="00F95680"/>
    <w:rsid w:val="00F957DE"/>
    <w:rsid w:val="00F9598F"/>
    <w:rsid w:val="00F962D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BFB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E1E"/>
    <w:rsid w:val="00FA210F"/>
    <w:rsid w:val="00FA225F"/>
    <w:rsid w:val="00FA226A"/>
    <w:rsid w:val="00FA22B9"/>
    <w:rsid w:val="00FA2326"/>
    <w:rsid w:val="00FA2377"/>
    <w:rsid w:val="00FA2427"/>
    <w:rsid w:val="00FA25A3"/>
    <w:rsid w:val="00FA2607"/>
    <w:rsid w:val="00FA2B1D"/>
    <w:rsid w:val="00FA2C37"/>
    <w:rsid w:val="00FA2F16"/>
    <w:rsid w:val="00FA319B"/>
    <w:rsid w:val="00FA32FF"/>
    <w:rsid w:val="00FA35C3"/>
    <w:rsid w:val="00FA387B"/>
    <w:rsid w:val="00FA3A97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DC4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B36"/>
    <w:rsid w:val="00FB1C32"/>
    <w:rsid w:val="00FB1D3A"/>
    <w:rsid w:val="00FB1DC5"/>
    <w:rsid w:val="00FB1FC8"/>
    <w:rsid w:val="00FB23EE"/>
    <w:rsid w:val="00FB2594"/>
    <w:rsid w:val="00FB26DC"/>
    <w:rsid w:val="00FB2944"/>
    <w:rsid w:val="00FB2A04"/>
    <w:rsid w:val="00FB2C21"/>
    <w:rsid w:val="00FB2C47"/>
    <w:rsid w:val="00FB2EAE"/>
    <w:rsid w:val="00FB3238"/>
    <w:rsid w:val="00FB3246"/>
    <w:rsid w:val="00FB3356"/>
    <w:rsid w:val="00FB346D"/>
    <w:rsid w:val="00FB380F"/>
    <w:rsid w:val="00FB3AE3"/>
    <w:rsid w:val="00FB3B7F"/>
    <w:rsid w:val="00FB3D33"/>
    <w:rsid w:val="00FB3F62"/>
    <w:rsid w:val="00FB3FA2"/>
    <w:rsid w:val="00FB416A"/>
    <w:rsid w:val="00FB42B7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98E"/>
    <w:rsid w:val="00FC59C2"/>
    <w:rsid w:val="00FC5A83"/>
    <w:rsid w:val="00FC5C9E"/>
    <w:rsid w:val="00FC626E"/>
    <w:rsid w:val="00FC6661"/>
    <w:rsid w:val="00FC6C63"/>
    <w:rsid w:val="00FC6D2F"/>
    <w:rsid w:val="00FC6DD9"/>
    <w:rsid w:val="00FC731F"/>
    <w:rsid w:val="00FC74E0"/>
    <w:rsid w:val="00FC771A"/>
    <w:rsid w:val="00FC7A9E"/>
    <w:rsid w:val="00FC7BEC"/>
    <w:rsid w:val="00FC7F19"/>
    <w:rsid w:val="00FD002C"/>
    <w:rsid w:val="00FD0094"/>
    <w:rsid w:val="00FD009D"/>
    <w:rsid w:val="00FD02C9"/>
    <w:rsid w:val="00FD0300"/>
    <w:rsid w:val="00FD07B3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889"/>
    <w:rsid w:val="00FD3AAE"/>
    <w:rsid w:val="00FD459E"/>
    <w:rsid w:val="00FD45AF"/>
    <w:rsid w:val="00FD4A56"/>
    <w:rsid w:val="00FD4B49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DBC"/>
    <w:rsid w:val="00FE0EB5"/>
    <w:rsid w:val="00FE0F03"/>
    <w:rsid w:val="00FE10DB"/>
    <w:rsid w:val="00FE1240"/>
    <w:rsid w:val="00FE18E1"/>
    <w:rsid w:val="00FE19FF"/>
    <w:rsid w:val="00FE1BAD"/>
    <w:rsid w:val="00FE1C83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3A8"/>
    <w:rsid w:val="00FE4A89"/>
    <w:rsid w:val="00FE4C39"/>
    <w:rsid w:val="00FE4EF9"/>
    <w:rsid w:val="00FE4F74"/>
    <w:rsid w:val="00FE52EA"/>
    <w:rsid w:val="00FE57A6"/>
    <w:rsid w:val="00FE5CA9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135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9C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8EB"/>
    <w:rsid w:val="00FF4972"/>
    <w:rsid w:val="00FF53AD"/>
    <w:rsid w:val="00FF54F3"/>
    <w:rsid w:val="00FF599F"/>
    <w:rsid w:val="00FF5E72"/>
    <w:rsid w:val="00FF6411"/>
    <w:rsid w:val="00FF6560"/>
    <w:rsid w:val="00FF6A5E"/>
    <w:rsid w:val="00FF6BAD"/>
    <w:rsid w:val="00FF6BD9"/>
    <w:rsid w:val="00FF6D94"/>
    <w:rsid w:val="00FF73D4"/>
    <w:rsid w:val="00FF769D"/>
    <w:rsid w:val="00FF77DC"/>
    <w:rsid w:val="00FF793B"/>
    <w:rsid w:val="00FF7946"/>
    <w:rsid w:val="00FF79B1"/>
    <w:rsid w:val="00FF7BA6"/>
    <w:rsid w:val="00FF7CBB"/>
    <w:rsid w:val="35537D57"/>
    <w:rsid w:val="4665D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B5E2D6B-D73B-4E90-9345-39C8E868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D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locked/>
    <w:rsid w:val="00926EBD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50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</TotalTime>
  <Pages>21</Pages>
  <Words>4487</Words>
  <Characters>19851</Characters>
  <Application>Microsoft Office Word</Application>
  <DocSecurity>0</DocSecurity>
  <Lines>165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Kamonwan, Chuatong</cp:lastModifiedBy>
  <cp:revision>3</cp:revision>
  <cp:lastPrinted>2025-10-22T12:20:00Z</cp:lastPrinted>
  <dcterms:created xsi:type="dcterms:W3CDTF">2025-10-30T07:05:00Z</dcterms:created>
  <dcterms:modified xsi:type="dcterms:W3CDTF">2025-10-30T08:48:00Z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