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62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6"/>
        <w:gridCol w:w="274"/>
        <w:gridCol w:w="8792"/>
      </w:tblGrid>
      <w:tr w:rsidR="0065569F" w:rsidRPr="003E62AB" w14:paraId="0D762E2D" w14:textId="77777777" w:rsidTr="0099579F">
        <w:trPr>
          <w:trHeight w:val="374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3A83BF4D" w14:textId="7BCAED58" w:rsidR="0065569F" w:rsidRPr="00916D00" w:rsidRDefault="00714B6B" w:rsidP="00D2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  <w:r w:rsidRPr="00714B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หมายเหต</w:t>
            </w:r>
            <w:r w:rsidR="00C662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ุ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6B4EB50D" w14:textId="77777777" w:rsidR="0065569F" w:rsidRPr="00916D00" w:rsidRDefault="0065569F" w:rsidP="00D26F3A">
            <w:pPr>
              <w:pStyle w:val="TOC2"/>
              <w:spacing w:before="0"/>
            </w:pPr>
          </w:p>
        </w:tc>
        <w:tc>
          <w:tcPr>
            <w:tcW w:w="8792" w:type="dxa"/>
            <w:tcBorders>
              <w:top w:val="nil"/>
              <w:left w:val="nil"/>
              <w:bottom w:val="nil"/>
              <w:right w:val="nil"/>
            </w:tcBorders>
          </w:tcPr>
          <w:p w14:paraId="4584A9E2" w14:textId="573E44AB" w:rsidR="0065569F" w:rsidRPr="00714B6B" w:rsidRDefault="00714B6B" w:rsidP="00D2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B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3A691D" w:rsidRPr="009455D2" w14:paraId="13985ACC" w14:textId="77777777" w:rsidTr="0099579F"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2EE3E5E9" w14:textId="77777777" w:rsidR="003A691D" w:rsidRPr="009455D2" w:rsidRDefault="003A69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77F7F734" w14:textId="77777777" w:rsidR="003A691D" w:rsidRPr="009455D2" w:rsidRDefault="003A69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792" w:type="dxa"/>
            <w:tcBorders>
              <w:top w:val="nil"/>
              <w:left w:val="nil"/>
              <w:bottom w:val="nil"/>
              <w:right w:val="nil"/>
            </w:tcBorders>
          </w:tcPr>
          <w:p w14:paraId="7ED384BE" w14:textId="77777777" w:rsidR="003A691D" w:rsidRPr="009455D2" w:rsidRDefault="003A69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65569F" w:rsidRPr="003E62AB" w14:paraId="40918440" w14:textId="77777777" w:rsidTr="009957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2"/>
        </w:trPr>
        <w:tc>
          <w:tcPr>
            <w:tcW w:w="1096" w:type="dxa"/>
          </w:tcPr>
          <w:p w14:paraId="79A9986A" w14:textId="26EA9D2D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4" w:type="dxa"/>
          </w:tcPr>
          <w:p w14:paraId="7A4902F4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5E0352EF" w14:textId="40723288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ข้อมูลทั่วไป</w:t>
            </w:r>
          </w:p>
        </w:tc>
      </w:tr>
      <w:tr w:rsidR="0065569F" w:rsidRPr="003E62AB" w14:paraId="19F3F03E" w14:textId="77777777" w:rsidTr="00573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7"/>
        </w:trPr>
        <w:tc>
          <w:tcPr>
            <w:tcW w:w="1096" w:type="dxa"/>
          </w:tcPr>
          <w:p w14:paraId="298B5488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4" w:type="dxa"/>
          </w:tcPr>
          <w:p w14:paraId="6136B19B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0A487D19" w14:textId="1975AAF8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  <w:r w:rsidRPr="004D0D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65569F" w:rsidRPr="003E62AB" w14:paraId="3489494A" w14:textId="77777777" w:rsidTr="00573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2"/>
        </w:trPr>
        <w:tc>
          <w:tcPr>
            <w:tcW w:w="1096" w:type="dxa"/>
          </w:tcPr>
          <w:p w14:paraId="3E542AED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4" w:type="dxa"/>
          </w:tcPr>
          <w:p w14:paraId="3DFFACFA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149BB55C" w14:textId="7B531210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 w:rsidRPr="006556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นโยบายการบัญชีที่</w:t>
            </w:r>
            <w:r w:rsidR="006D06D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มีสาระ</w:t>
            </w:r>
            <w:r w:rsidRPr="006556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สำคัญ</w:t>
            </w:r>
          </w:p>
        </w:tc>
      </w:tr>
      <w:tr w:rsidR="0065569F" w:rsidRPr="003E62AB" w14:paraId="6B87418E" w14:textId="77777777" w:rsidTr="00573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11CD5E92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74" w:type="dxa"/>
          </w:tcPr>
          <w:p w14:paraId="0EB1D3D8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5718BFE9" w14:textId="32C26AAC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56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ประมาณการทางบัญชีที่สำคัญ</w:t>
            </w:r>
            <w:r w:rsidRPr="006556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6556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ข้อสมมติ</w:t>
            </w:r>
            <w:r w:rsidRPr="006556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6556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และการใช้ดุลยพินิจ</w:t>
            </w:r>
          </w:p>
        </w:tc>
      </w:tr>
      <w:tr w:rsidR="0065569F" w:rsidRPr="003E62AB" w14:paraId="7740071F" w14:textId="77777777" w:rsidTr="00573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3EEAE4B7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4" w:type="dxa"/>
          </w:tcPr>
          <w:p w14:paraId="54550B55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5DA0A753" w14:textId="05C4EC67" w:rsidR="0065569F" w:rsidRPr="00C12F76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65569F" w:rsidRPr="003E62AB" w14:paraId="69EBFB3B" w14:textId="77777777" w:rsidTr="00573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6E5E26A5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4" w:type="dxa"/>
          </w:tcPr>
          <w:p w14:paraId="2CFD87D8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155145B5" w14:textId="1F6F4750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65569F" w:rsidDel="00D52F1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65569F" w:rsidRPr="0030319C" w14:paraId="227FA626" w14:textId="77777777" w:rsidTr="00573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1D11F568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4" w:type="dxa"/>
          </w:tcPr>
          <w:p w14:paraId="55004AA1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073BF701" w14:textId="700E003F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E77E43" w:rsidRPr="003E62AB" w14:paraId="3DBDB2D8" w14:textId="77777777" w:rsidTr="00573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1714C6CF" w14:textId="4C65039A" w:rsidR="00E77E43" w:rsidRPr="00714B6B" w:rsidRDefault="00E77E43" w:rsidP="00E77E43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4" w:type="dxa"/>
          </w:tcPr>
          <w:p w14:paraId="131BA328" w14:textId="77777777" w:rsidR="00E77E43" w:rsidRPr="00916D00" w:rsidRDefault="00E77E43" w:rsidP="00E77E43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264EF29A" w14:textId="7D66B324" w:rsidR="00E77E43" w:rsidRPr="004D0D58" w:rsidRDefault="00E77E43" w:rsidP="00E77E43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เงินลงทุนระยะสั้น</w:t>
            </w:r>
          </w:p>
        </w:tc>
      </w:tr>
      <w:tr w:rsidR="00E77E43" w:rsidRPr="003E62AB" w14:paraId="096F22F1" w14:textId="77777777" w:rsidTr="00573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142F0370" w14:textId="1828C1FA" w:rsidR="00E77E43" w:rsidRPr="00714B6B" w:rsidRDefault="00E77E43" w:rsidP="00E77E43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  <w:tc>
          <w:tcPr>
            <w:tcW w:w="274" w:type="dxa"/>
          </w:tcPr>
          <w:p w14:paraId="6AA3A4EB" w14:textId="77777777" w:rsidR="00E77E43" w:rsidRPr="00916D00" w:rsidRDefault="00E77E43" w:rsidP="00E77E43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22FAC548" w14:textId="394B2BF9" w:rsidR="00E77E43" w:rsidRPr="0065569F" w:rsidRDefault="00E77E43" w:rsidP="00E77E43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ลูกหนี้การค้าและลูกหนี้อื่น สุทธิ</w:t>
            </w:r>
          </w:p>
        </w:tc>
      </w:tr>
      <w:tr w:rsidR="00E77E43" w:rsidRPr="003E62AB" w14:paraId="5C666BF4" w14:textId="77777777" w:rsidTr="00573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079C2B7B" w14:textId="003FEFCA" w:rsidR="00E77E43" w:rsidRPr="00714B6B" w:rsidRDefault="00E77E43" w:rsidP="00E77E43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  <w:tc>
          <w:tcPr>
            <w:tcW w:w="274" w:type="dxa"/>
          </w:tcPr>
          <w:p w14:paraId="0D3CBC71" w14:textId="77777777" w:rsidR="00E77E43" w:rsidRPr="00916D00" w:rsidRDefault="00E77E43" w:rsidP="00E77E43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6E15FBB6" w14:textId="7D00E969" w:rsidR="00E77E43" w:rsidRPr="0065569F" w:rsidRDefault="00E77E43" w:rsidP="00E77E43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สุทธิ</w:t>
            </w:r>
          </w:p>
        </w:tc>
      </w:tr>
      <w:tr w:rsidR="001B4F37" w:rsidRPr="003E62AB" w14:paraId="11DBC531" w14:textId="77777777" w:rsidTr="00573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29B27D65" w14:textId="4BC62226" w:rsidR="001B4F37" w:rsidRDefault="001B4F37" w:rsidP="001B4F37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4" w:type="dxa"/>
          </w:tcPr>
          <w:p w14:paraId="3F814862" w14:textId="77777777" w:rsidR="001B4F37" w:rsidRPr="00916D00" w:rsidRDefault="001B4F37" w:rsidP="001B4F37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5DC2B662" w14:textId="433C5013" w:rsidR="001B4F37" w:rsidRPr="004D0D58" w:rsidRDefault="001B4F37" w:rsidP="001B4F37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เงินลงทุนในตราสารหนี้ที่วัดมูลค่าด้วยวิธีราคาทุนตัดจำหน่าย</w:t>
            </w:r>
          </w:p>
        </w:tc>
      </w:tr>
      <w:tr w:rsidR="005B464F" w:rsidRPr="003E62AB" w14:paraId="5F863F8C" w14:textId="77777777" w:rsidTr="00573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6B2E29A7" w14:textId="544E922A" w:rsidR="005B464F" w:rsidRPr="00714B6B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4" w:type="dxa"/>
          </w:tcPr>
          <w:p w14:paraId="6500DFBB" w14:textId="77777777" w:rsidR="005B464F" w:rsidRPr="00916D00" w:rsidRDefault="005B464F" w:rsidP="005B464F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6D93F0B5" w14:textId="6B853C6D" w:rsidR="005B464F" w:rsidRPr="004D0D58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  <w:r w:rsidRPr="004D0D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5B464F" w:rsidRPr="003E62AB" w14:paraId="65BCE21C" w14:textId="77777777" w:rsidTr="00573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696DCD59" w14:textId="452D32A4" w:rsidR="005B464F" w:rsidRPr="00714B6B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4" w:type="dxa"/>
          </w:tcPr>
          <w:p w14:paraId="346BCFC3" w14:textId="77777777" w:rsidR="005B464F" w:rsidRPr="00916D00" w:rsidRDefault="005B464F" w:rsidP="005B464F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270E2C0E" w14:textId="5C9304A2" w:rsidR="005B464F" w:rsidRPr="0065569F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 (ขาดทุน) อื่น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5B464F" w:rsidRPr="003E62AB" w14:paraId="576D6E6B" w14:textId="77777777" w:rsidTr="00573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0285614A" w14:textId="03A2A607" w:rsidR="005B464F" w:rsidRPr="00714B6B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74" w:type="dxa"/>
          </w:tcPr>
          <w:p w14:paraId="51F1FCDE" w14:textId="77777777" w:rsidR="005B464F" w:rsidRPr="00916D00" w:rsidRDefault="005B464F" w:rsidP="005B464F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4B7EB834" w14:textId="2FE89A6C" w:rsidR="005B464F" w:rsidRPr="0065569F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5B464F" w:rsidRPr="003E62AB" w14:paraId="18C5B0E4" w14:textId="77777777" w:rsidTr="00573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1C31DC4F" w14:textId="436420C3" w:rsidR="005B464F" w:rsidRPr="00714B6B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4" w:type="dxa"/>
          </w:tcPr>
          <w:p w14:paraId="3FDD8995" w14:textId="77777777" w:rsidR="005B464F" w:rsidRPr="00916D00" w:rsidRDefault="005B464F" w:rsidP="005B464F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30F3EC86" w14:textId="7F8A2D7D" w:rsidR="005B464F" w:rsidRPr="0065569F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กำไรต่อหุ้น</w:t>
            </w: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ขั้นพื้นฐาน</w:t>
            </w:r>
          </w:p>
        </w:tc>
      </w:tr>
      <w:tr w:rsidR="00A13EE8" w:rsidRPr="003E62AB" w14:paraId="42888FC7" w14:textId="77777777" w:rsidTr="00573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7B8D92CE" w14:textId="74A33E60" w:rsidR="00A13EE8" w:rsidRPr="00714B6B" w:rsidRDefault="00A13EE8" w:rsidP="00A13EE8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4" w:type="dxa"/>
          </w:tcPr>
          <w:p w14:paraId="0145DDF4" w14:textId="77777777" w:rsidR="00A13EE8" w:rsidRPr="00916D00" w:rsidRDefault="00A13EE8" w:rsidP="00A13EE8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70608984" w14:textId="2A024392" w:rsidR="00A13EE8" w:rsidRPr="004D0D58" w:rsidRDefault="00FC7E72" w:rsidP="00A13EE8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A13EE8" w:rsidRPr="003E62AB" w14:paraId="1FDD4A63" w14:textId="77777777" w:rsidTr="00573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731FD6FE" w14:textId="5E590503" w:rsidR="00A13EE8" w:rsidRPr="00714B6B" w:rsidRDefault="00A13EE8" w:rsidP="00A13EE8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4" w:type="dxa"/>
          </w:tcPr>
          <w:p w14:paraId="2787C902" w14:textId="77777777" w:rsidR="00A13EE8" w:rsidRPr="00916D00" w:rsidRDefault="00A13EE8" w:rsidP="00A13EE8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1F371996" w14:textId="6271BBD2" w:rsidR="00A13EE8" w:rsidRPr="0065569F" w:rsidRDefault="00A13EE8" w:rsidP="00A13EE8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A13EE8" w:rsidRPr="003E62AB" w14:paraId="551D0CB2" w14:textId="77777777" w:rsidTr="00573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077B88F7" w14:textId="73837B5C" w:rsidR="00A13EE8" w:rsidRPr="00E028AA" w:rsidRDefault="00A13EE8" w:rsidP="00A13EE8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</w:t>
            </w:r>
          </w:p>
        </w:tc>
        <w:tc>
          <w:tcPr>
            <w:tcW w:w="274" w:type="dxa"/>
          </w:tcPr>
          <w:p w14:paraId="29422CC5" w14:textId="77777777" w:rsidR="00A13EE8" w:rsidRPr="00916D00" w:rsidRDefault="00A13EE8" w:rsidP="00A13EE8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6ABC4E84" w14:textId="556D63C3" w:rsidR="00A13EE8" w:rsidRPr="0065569F" w:rsidRDefault="00A13EE8" w:rsidP="00A13EE8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ข้อมูลกระแสเงินสด</w:t>
            </w:r>
          </w:p>
        </w:tc>
      </w:tr>
      <w:tr w:rsidR="00A13EE8" w:rsidRPr="003E62AB" w14:paraId="64D80060" w14:textId="77777777" w:rsidTr="00573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567CF456" w14:textId="72ACF2BD" w:rsidR="00A13EE8" w:rsidRPr="00714B6B" w:rsidRDefault="00A13EE8" w:rsidP="00A13EE8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</w:t>
            </w:r>
          </w:p>
        </w:tc>
        <w:tc>
          <w:tcPr>
            <w:tcW w:w="274" w:type="dxa"/>
          </w:tcPr>
          <w:p w14:paraId="12B661C2" w14:textId="77777777" w:rsidR="00A13EE8" w:rsidRPr="00916D00" w:rsidRDefault="00A13EE8" w:rsidP="00A13EE8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79D11322" w14:textId="6D56C460" w:rsidR="00A13EE8" w:rsidRPr="0065569F" w:rsidRDefault="00A13EE8" w:rsidP="00A13EE8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</w:p>
        </w:tc>
      </w:tr>
      <w:tr w:rsidR="00222588" w:rsidRPr="003E62AB" w14:paraId="64D1D027" w14:textId="77777777" w:rsidTr="00573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55ABEB4A" w14:textId="7C4CD475" w:rsidR="00222588" w:rsidRPr="00A13EE8" w:rsidRDefault="00222588" w:rsidP="00A13EE8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</w:tcPr>
          <w:p w14:paraId="3F6E6860" w14:textId="77777777" w:rsidR="00222588" w:rsidRPr="00916D00" w:rsidRDefault="00222588" w:rsidP="00A13EE8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09A6F356" w14:textId="2A7F8B6F" w:rsidR="00222588" w:rsidRPr="0065569F" w:rsidRDefault="00222588" w:rsidP="00D737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2588" w:rsidRPr="003E62AB" w14:paraId="27CA499E" w14:textId="77777777" w:rsidTr="00573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"/>
        </w:trPr>
        <w:tc>
          <w:tcPr>
            <w:tcW w:w="1096" w:type="dxa"/>
          </w:tcPr>
          <w:p w14:paraId="03271435" w14:textId="7E53AFA4" w:rsidR="00222588" w:rsidRPr="003067DA" w:rsidRDefault="00222588" w:rsidP="00A13EE8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4" w:type="dxa"/>
          </w:tcPr>
          <w:p w14:paraId="0D3EEA28" w14:textId="77777777" w:rsidR="00222588" w:rsidRPr="003067DA" w:rsidRDefault="00222588" w:rsidP="00A13EE8">
            <w:pPr>
              <w:pStyle w:val="TOC2"/>
              <w:spacing w:before="0" w:line="240" w:lineRule="auto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792" w:type="dxa"/>
          </w:tcPr>
          <w:p w14:paraId="41A9BD27" w14:textId="6B862F2C" w:rsidR="00222588" w:rsidRPr="0065569F" w:rsidRDefault="00222588" w:rsidP="00A13EE8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DF4E71B" w14:textId="77777777" w:rsidR="008F7515" w:rsidRDefault="008F7515" w:rsidP="006970AC">
      <w:pPr>
        <w:pStyle w:val="Caption"/>
        <w:sectPr w:rsidR="008F7515" w:rsidSect="0047416D">
          <w:headerReference w:type="default" r:id="rId11"/>
          <w:footerReference w:type="default" r:id="rId12"/>
          <w:pgSz w:w="11909" w:h="16834" w:code="9"/>
          <w:pgMar w:top="691" w:right="1109" w:bottom="576" w:left="1260" w:header="720" w:footer="720" w:gutter="0"/>
          <w:pgNumType w:start="13"/>
          <w:cols w:space="720"/>
          <w:docGrid w:linePitch="360"/>
        </w:sectPr>
      </w:pPr>
    </w:p>
    <w:p w14:paraId="1BD831E6" w14:textId="3FE711EC" w:rsidR="00D52F16" w:rsidRPr="009874D5" w:rsidRDefault="00D52F16" w:rsidP="00D52F16">
      <w:pPr>
        <w:pStyle w:val="Heading1"/>
        <w:keepLines/>
        <w:numPr>
          <w:ilvl w:val="0"/>
          <w:numId w:val="4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9874D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ข้อมูลทั่วไป</w:t>
      </w:r>
    </w:p>
    <w:p w14:paraId="18605C9A" w14:textId="77777777" w:rsidR="007B686F" w:rsidRPr="009874D5" w:rsidRDefault="007B686F" w:rsidP="007B686F">
      <w:pPr>
        <w:rPr>
          <w:rFonts w:asciiTheme="majorBidi" w:hAnsiTheme="majorBidi" w:cstheme="majorBidi"/>
          <w:sz w:val="30"/>
          <w:szCs w:val="30"/>
        </w:rPr>
      </w:pPr>
    </w:p>
    <w:p w14:paraId="27601057" w14:textId="0E58C6B2" w:rsidR="00D52F16" w:rsidRPr="009874D5" w:rsidRDefault="003D5177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บริษัท ไอ-เทล คอร์ปอเรชั่น จำกัด (มหาชน) (“บริษัท”) เป็น</w:t>
      </w:r>
      <w:r w:rsidR="00647ED5">
        <w:rPr>
          <w:rFonts w:asciiTheme="majorBidi" w:hAnsiTheme="majorBidi" w:cstheme="majorBidi" w:hint="cs"/>
          <w:sz w:val="30"/>
          <w:szCs w:val="30"/>
          <w:cs/>
          <w:lang w:val="th-TH"/>
        </w:rPr>
        <w:t>นิติบุคคล</w:t>
      </w:r>
      <w:r w:rsidR="004F6452"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จัดตั้งขึ้นในประเทศไทย 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และบริษัท</w:t>
      </w:r>
      <w:r w:rsidR="00BC49B0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จดทะเบียนในตลาดหลักทรัพย์แห่งประเทศไทย</w:t>
      </w:r>
      <w:r w:rsidR="00DC1C02">
        <w:rPr>
          <w:rFonts w:asciiTheme="majorBidi" w:hAnsiTheme="majorBidi" w:cstheme="majorBidi" w:hint="cs"/>
          <w:sz w:val="30"/>
          <w:szCs w:val="30"/>
          <w:cs/>
          <w:lang w:val="th-TH"/>
        </w:rPr>
        <w:t>เมื่อ</w:t>
      </w:r>
      <w:r w:rsidR="004F6452">
        <w:rPr>
          <w:rFonts w:asciiTheme="majorBidi" w:hAnsiTheme="majorBidi" w:cstheme="majorBidi" w:hint="cs"/>
          <w:sz w:val="30"/>
          <w:szCs w:val="30"/>
          <w:cs/>
          <w:lang w:val="th-TH"/>
        </w:rPr>
        <w:t>เด</w:t>
      </w:r>
      <w:r w:rsidR="00D42BBE">
        <w:rPr>
          <w:rFonts w:asciiTheme="majorBidi" w:hAnsiTheme="majorBidi" w:cstheme="majorBidi" w:hint="cs"/>
          <w:sz w:val="30"/>
          <w:szCs w:val="30"/>
          <w:cs/>
          <w:lang w:val="th-TH"/>
        </w:rPr>
        <w:t>ือ</w:t>
      </w:r>
      <w:r w:rsidR="004F6452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นธันวาคม </w:t>
      </w:r>
      <w:r w:rsidR="00882E84">
        <w:rPr>
          <w:rFonts w:asciiTheme="majorBidi" w:hAnsiTheme="majorBidi" w:cstheme="majorBidi"/>
          <w:sz w:val="30"/>
          <w:szCs w:val="30"/>
        </w:rPr>
        <w:t>2565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A01C59">
        <w:rPr>
          <w:rFonts w:asciiTheme="majorBidi" w:hAnsiTheme="majorBidi" w:cstheme="majorBidi" w:hint="cs"/>
          <w:sz w:val="30"/>
          <w:szCs w:val="30"/>
          <w:cs/>
          <w:lang w:val="th-TH"/>
        </w:rPr>
        <w:t>โดยมีที่อยู่</w:t>
      </w:r>
      <w:r w:rsidR="00DC1C02">
        <w:rPr>
          <w:rFonts w:asciiTheme="majorBidi" w:hAnsiTheme="majorBidi" w:cstheme="majorBidi" w:hint="cs"/>
          <w:sz w:val="30"/>
          <w:szCs w:val="30"/>
          <w:cs/>
          <w:lang w:val="th-TH"/>
        </w:rPr>
        <w:t>จดทะเบียนของบริษัทตั้งอยู่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 เลขที่ </w:t>
      </w:r>
      <w:r w:rsidR="00882E84">
        <w:rPr>
          <w:rFonts w:asciiTheme="majorBidi" w:hAnsiTheme="majorBidi" w:cstheme="majorBidi"/>
          <w:sz w:val="30"/>
          <w:szCs w:val="30"/>
        </w:rPr>
        <w:t>979</w:t>
      </w:r>
      <w:r w:rsidR="00B94111">
        <w:rPr>
          <w:rFonts w:asciiTheme="majorBidi" w:hAnsiTheme="majorBidi" w:cstheme="majorBidi"/>
          <w:sz w:val="30"/>
          <w:szCs w:val="30"/>
        </w:rPr>
        <w:t xml:space="preserve">/92-94 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ชั้น </w:t>
      </w:r>
      <w:r w:rsidR="00B94111">
        <w:rPr>
          <w:rFonts w:asciiTheme="majorBidi" w:hAnsiTheme="majorBidi" w:cstheme="majorBidi"/>
          <w:sz w:val="30"/>
          <w:szCs w:val="30"/>
        </w:rPr>
        <w:t>29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 อาคารเอส เอ็ม ทาวเวอร์ ถนนพหลโยธิน แขวงพญาไท เขตพญาไท กรุงเทพมหานคร </w:t>
      </w:r>
      <w:r w:rsidR="00B94111">
        <w:rPr>
          <w:rFonts w:asciiTheme="majorBidi" w:hAnsiTheme="majorBidi" w:cstheme="majorBidi"/>
          <w:sz w:val="30"/>
          <w:szCs w:val="30"/>
        </w:rPr>
        <w:t>10400</w:t>
      </w:r>
      <w:r w:rsidR="00B67D0F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934E2A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ประเทศไทย 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บริษัทมีสำนักงานสาขา </w:t>
      </w:r>
      <w:r w:rsidR="00B94111">
        <w:rPr>
          <w:rFonts w:asciiTheme="majorBidi" w:hAnsiTheme="majorBidi" w:cstheme="majorBidi"/>
          <w:sz w:val="30"/>
          <w:szCs w:val="30"/>
        </w:rPr>
        <w:t>1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แห่งในจังหวัดสงขลาและ </w:t>
      </w:r>
      <w:r w:rsidR="00D737D8">
        <w:rPr>
          <w:rFonts w:asciiTheme="majorBidi" w:hAnsiTheme="majorBidi" w:cstheme="majorBidi"/>
          <w:sz w:val="30"/>
          <w:szCs w:val="30"/>
        </w:rPr>
        <w:t>3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แห่งในจังหวัดสมุทรสาคร</w:t>
      </w:r>
    </w:p>
    <w:p w14:paraId="27ADFE03" w14:textId="77777777" w:rsidR="00C839EC" w:rsidRPr="009874D5" w:rsidRDefault="00C839EC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0B44DAC" w14:textId="6B420665" w:rsidR="00E54090" w:rsidRPr="009874D5" w:rsidRDefault="00C839EC" w:rsidP="003D5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Theme="majorBidi" w:hAnsiTheme="majorBidi" w:cstheme="majorBidi"/>
          <w:sz w:val="30"/>
          <w:szCs w:val="30"/>
          <w:lang w:val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046CFD49" w14:textId="77777777" w:rsidR="00C839EC" w:rsidRPr="009874D5" w:rsidRDefault="00C839EC" w:rsidP="003D5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5D23549" w14:textId="0B9FCAD9" w:rsidR="003D5177" w:rsidRPr="009874D5" w:rsidRDefault="00E54090" w:rsidP="00D33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บริษัทถูกควบคุมโดยบริษัท ไทยยูเนี่ยน กรุ๊ป จำกัด (มหาชน) ซึ่งเป็นบริษัทใหญ่ของบริษัท (“บริษัทใหญ่”) และ</w:t>
      </w:r>
      <w:r w:rsidR="00D33BAC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  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ถือหุ้นในบริษัทคิดเป็นร้อย</w:t>
      </w:r>
      <w:r w:rsidRPr="00F54B12">
        <w:rPr>
          <w:rFonts w:asciiTheme="majorBidi" w:hAnsiTheme="majorBidi" w:cstheme="majorBidi"/>
          <w:sz w:val="30"/>
          <w:szCs w:val="30"/>
          <w:cs/>
          <w:lang w:val="th-TH"/>
        </w:rPr>
        <w:t xml:space="preserve">ละ </w:t>
      </w:r>
      <w:r w:rsidR="00882E84" w:rsidRPr="00F54B12">
        <w:rPr>
          <w:rFonts w:asciiTheme="majorBidi" w:hAnsiTheme="majorBidi" w:cstheme="majorBidi"/>
          <w:sz w:val="30"/>
          <w:szCs w:val="30"/>
        </w:rPr>
        <w:t>7</w:t>
      </w:r>
      <w:r w:rsidR="008F5177" w:rsidRPr="00F54B12">
        <w:rPr>
          <w:rFonts w:asciiTheme="majorBidi" w:hAnsiTheme="majorBidi" w:cstheme="majorBidi"/>
          <w:sz w:val="30"/>
          <w:szCs w:val="30"/>
        </w:rPr>
        <w:t>9</w:t>
      </w:r>
      <w:r w:rsidR="00882E84" w:rsidRPr="00F54B12">
        <w:rPr>
          <w:rFonts w:asciiTheme="majorBidi" w:hAnsiTheme="majorBidi" w:cstheme="majorBidi"/>
          <w:sz w:val="30"/>
          <w:szCs w:val="30"/>
        </w:rPr>
        <w:t>.</w:t>
      </w:r>
      <w:r w:rsidR="00835188">
        <w:rPr>
          <w:rFonts w:asciiTheme="majorBidi" w:hAnsiTheme="majorBidi" w:cstheme="majorBidi"/>
          <w:sz w:val="30"/>
          <w:szCs w:val="30"/>
        </w:rPr>
        <w:t>30</w:t>
      </w:r>
      <w:r w:rsidR="00882E84" w:rsidRPr="00F54B12">
        <w:rPr>
          <w:rFonts w:asciiTheme="majorBidi" w:hAnsiTheme="majorBidi" w:cstheme="majorBidi"/>
          <w:sz w:val="30"/>
          <w:szCs w:val="30"/>
        </w:rPr>
        <w:t xml:space="preserve"> </w:t>
      </w:r>
      <w:r w:rsidRPr="00F54B12">
        <w:rPr>
          <w:rFonts w:asciiTheme="majorBidi" w:hAnsiTheme="majorBidi" w:cstheme="majorBidi"/>
          <w:sz w:val="30"/>
          <w:szCs w:val="30"/>
          <w:cs/>
          <w:lang w:val="th-TH"/>
        </w:rPr>
        <w:t>ของจำนวน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หุ้นของบริษัท บริษัทใหญ่เป็นบริษัทที่จัดตั้งอยู่ในประเทศไทย และจดทะเบียนในตลาดหลักทรัพย์แห่งประเทศไทย</w:t>
      </w:r>
    </w:p>
    <w:p w14:paraId="67A6E277" w14:textId="77777777" w:rsidR="0089277E" w:rsidRPr="00C671D1" w:rsidRDefault="0089277E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9A0505F" w14:textId="309B1773" w:rsidR="00057D64" w:rsidRPr="009874D5" w:rsidRDefault="0089277E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บริษัทประกอบธุรกิจเป็นผู้ผลิตและจำหน่ายอาหารสัตว์เลี้ยง บริษัทย่อยในต่างประเทศประกอบธุรกิจนำเข้าและ</w:t>
      </w:r>
      <w:r w:rsidR="00D33BAC">
        <w:rPr>
          <w:rFonts w:asciiTheme="majorBidi" w:hAnsiTheme="majorBidi" w:cstheme="majorBidi"/>
          <w:sz w:val="30"/>
          <w:szCs w:val="30"/>
        </w:rPr>
        <w:t xml:space="preserve">   </w:t>
      </w:r>
      <w:r w:rsidRPr="009874D5">
        <w:rPr>
          <w:rFonts w:asciiTheme="majorBidi" w:hAnsiTheme="majorBidi" w:cstheme="majorBidi"/>
          <w:sz w:val="30"/>
          <w:szCs w:val="30"/>
          <w:cs/>
        </w:rPr>
        <w:t>จัดจำหน่ายอาหารสัตว์และผลิตภัณฑ์ที่เกี่ยวข้อง</w:t>
      </w:r>
    </w:p>
    <w:p w14:paraId="51978854" w14:textId="77777777" w:rsidR="00AB0690" w:rsidRPr="009874D5" w:rsidRDefault="00AB0690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79809CE" w14:textId="66501D2D" w:rsidR="00030A35" w:rsidRPr="009874D5" w:rsidRDefault="00A60D9E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งบการเงินรวมและงบการเงินเฉพาะกิจการ</w:t>
      </w:r>
      <w:r w:rsidR="00030A35" w:rsidRPr="009874D5">
        <w:rPr>
          <w:rFonts w:asciiTheme="majorBidi" w:hAnsiTheme="majorBidi" w:cstheme="majorBidi"/>
          <w:sz w:val="30"/>
          <w:szCs w:val="30"/>
          <w:cs/>
        </w:rPr>
        <w:t>ระหว่างกาลนี้แสดงในสกุลเงินบาทด้วยหน่วยพันบาท เว้นแต่ได้ระบุเป็นอย่างอื่น และ</w:t>
      </w:r>
      <w:r>
        <w:rPr>
          <w:rFonts w:asciiTheme="majorBidi" w:hAnsiTheme="majorBidi" w:cstheme="majorBidi" w:hint="cs"/>
          <w:sz w:val="30"/>
          <w:szCs w:val="30"/>
          <w:cs/>
        </w:rPr>
        <w:t>งบการเงินระหว่างกาล</w:t>
      </w:r>
      <w:r w:rsidR="005A4931">
        <w:rPr>
          <w:rFonts w:asciiTheme="majorBidi" w:hAnsiTheme="majorBidi" w:cstheme="majorBidi" w:hint="cs"/>
          <w:sz w:val="30"/>
          <w:szCs w:val="30"/>
          <w:cs/>
        </w:rPr>
        <w:t>และงบการเงินเฉพาะบริษัทระหว่างกา</w:t>
      </w:r>
      <w:r w:rsidR="002126D6">
        <w:rPr>
          <w:rFonts w:asciiTheme="majorBidi" w:hAnsiTheme="majorBidi" w:cstheme="majorBidi" w:hint="cs"/>
          <w:sz w:val="30"/>
          <w:szCs w:val="30"/>
          <w:cs/>
        </w:rPr>
        <w:t>ล</w:t>
      </w:r>
      <w:r w:rsidR="00030A35" w:rsidRPr="009874D5">
        <w:rPr>
          <w:rFonts w:asciiTheme="majorBidi" w:hAnsiTheme="majorBidi" w:cstheme="majorBidi"/>
          <w:sz w:val="30"/>
          <w:szCs w:val="30"/>
          <w:cs/>
        </w:rPr>
        <w:t>ที่นำเสนอนี้ได้มีการสอบทานแต่ยังไม่ได้ตรวจสอบ</w:t>
      </w:r>
    </w:p>
    <w:p w14:paraId="28A7AB01" w14:textId="77777777" w:rsidR="00030A35" w:rsidRPr="009874D5" w:rsidRDefault="00030A35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7EB727E" w14:textId="157183F6" w:rsidR="00AB0690" w:rsidRPr="006F2255" w:rsidRDefault="005A4931" w:rsidP="00AB0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งบการเงินรวมและงบการเงิน</w:t>
      </w:r>
      <w:r w:rsidR="00DE384A">
        <w:rPr>
          <w:rFonts w:asciiTheme="majorBidi" w:hAnsiTheme="majorBidi" w:cstheme="majorBidi" w:hint="cs"/>
          <w:sz w:val="30"/>
          <w:szCs w:val="30"/>
          <w:cs/>
          <w:lang w:val="th-TH"/>
        </w:rPr>
        <w:t>เฉพาะกิจการระหว่างกาลนี้</w:t>
      </w:r>
      <w:r w:rsidR="00AB0690" w:rsidRPr="006F2255">
        <w:rPr>
          <w:rFonts w:asciiTheme="majorBidi" w:hAnsiTheme="majorBidi" w:cstheme="majorBidi"/>
          <w:sz w:val="30"/>
          <w:szCs w:val="30"/>
          <w:cs/>
          <w:lang w:val="th-TH"/>
        </w:rPr>
        <w:t>ได้รับอนุมัติให้ออกงบการเงินจากคณะกรรมการ</w:t>
      </w:r>
      <w:r w:rsidR="00DE384A">
        <w:rPr>
          <w:rFonts w:asciiTheme="majorBidi" w:hAnsiTheme="majorBidi" w:cstheme="majorBidi" w:hint="cs"/>
          <w:sz w:val="30"/>
          <w:szCs w:val="30"/>
          <w:cs/>
          <w:lang w:val="th-TH"/>
        </w:rPr>
        <w:t>บริษัท</w:t>
      </w:r>
      <w:r w:rsidR="00AB0690" w:rsidRPr="006F2255">
        <w:rPr>
          <w:rFonts w:asciiTheme="majorBidi" w:hAnsiTheme="majorBidi" w:cstheme="majorBidi"/>
          <w:sz w:val="30"/>
          <w:szCs w:val="30"/>
          <w:cs/>
          <w:lang w:val="th-TH"/>
        </w:rPr>
        <w:t>เมื่อ</w:t>
      </w:r>
      <w:r w:rsidR="00AB0690" w:rsidRPr="009C2E1E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วันที่ </w:t>
      </w:r>
      <w:r w:rsidR="009C2E1E" w:rsidRPr="009C2E1E">
        <w:rPr>
          <w:rFonts w:asciiTheme="majorBidi" w:hAnsiTheme="majorBidi" w:cstheme="majorBidi"/>
          <w:sz w:val="30"/>
          <w:szCs w:val="30"/>
        </w:rPr>
        <w:t>30</w:t>
      </w:r>
      <w:r w:rsidR="009C2E1E">
        <w:rPr>
          <w:rFonts w:asciiTheme="majorBidi" w:hAnsiTheme="majorBidi" w:cstheme="majorBidi"/>
          <w:sz w:val="30"/>
          <w:szCs w:val="30"/>
        </w:rPr>
        <w:t xml:space="preserve"> </w:t>
      </w:r>
      <w:r w:rsidR="009C2E1E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="009C2E1E">
        <w:rPr>
          <w:rFonts w:asciiTheme="majorBidi" w:hAnsiTheme="majorBidi" w:cstheme="majorBidi"/>
          <w:sz w:val="30"/>
          <w:szCs w:val="30"/>
        </w:rPr>
        <w:t>2568</w:t>
      </w:r>
    </w:p>
    <w:p w14:paraId="195702C2" w14:textId="77777777" w:rsidR="0089277E" w:rsidRPr="009874D5" w:rsidRDefault="0089277E" w:rsidP="001D6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EB95CD4" w14:textId="77777777" w:rsidR="00CA6A5A" w:rsidRDefault="00CA6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5277FB8C" w14:textId="5BCBA658" w:rsidR="009D138B" w:rsidRPr="009874D5" w:rsidRDefault="009D138B" w:rsidP="009D138B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9874D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เกณฑ์การจัดทำงบการเงินระหว่างกาล </w:t>
      </w:r>
    </w:p>
    <w:p w14:paraId="5FF9F95B" w14:textId="77777777" w:rsidR="009D138B" w:rsidRPr="009874D5" w:rsidRDefault="009D138B" w:rsidP="009D1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116C125" w14:textId="2C917388" w:rsidR="00AB4A8D" w:rsidRDefault="009A35AA" w:rsidP="00AB4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A35AA">
        <w:rPr>
          <w:rFonts w:asciiTheme="majorBidi" w:hAnsiTheme="majorBidi" w:cs="Angsana New" w:hint="cs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(“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งบการเงินระหว่างกาล</w:t>
      </w:r>
      <w:r w:rsidRPr="009A35AA">
        <w:rPr>
          <w:rFonts w:asciiTheme="majorBidi" w:hAnsiTheme="majorBidi" w:cs="Angsana New" w:hint="eastAsia"/>
          <w:sz w:val="30"/>
          <w:szCs w:val="30"/>
          <w:cs/>
        </w:rPr>
        <w:t>”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ตามมาตรฐานการบัญชี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94111">
        <w:rPr>
          <w:rFonts w:asciiTheme="majorBidi" w:hAnsiTheme="majorBidi" w:cstheme="majorBidi"/>
          <w:sz w:val="30"/>
          <w:szCs w:val="30"/>
        </w:rPr>
        <w:t>34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02E3E">
        <w:rPr>
          <w:rFonts w:asciiTheme="majorBidi" w:hAnsiTheme="majorBidi" w:cs="Angsana New"/>
          <w:sz w:val="30"/>
          <w:szCs w:val="30"/>
        </w:rPr>
        <w:br/>
      </w:r>
      <w:r w:rsidRPr="009A35AA">
        <w:rPr>
          <w:rFonts w:asciiTheme="majorBidi" w:hAnsiTheme="majorBidi" w:cs="Angsana New" w:hint="cs"/>
          <w:sz w:val="30"/>
          <w:szCs w:val="30"/>
          <w:cs/>
        </w:rPr>
        <w:t>เรื่อง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32A6">
        <w:rPr>
          <w:rFonts w:asciiTheme="majorBidi" w:hAnsiTheme="majorBidi" w:cs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โดยงบการเงิน</w:t>
      </w:r>
      <w:r w:rsidR="00302E3E">
        <w:rPr>
          <w:rFonts w:asciiTheme="majorBidi" w:hAnsiTheme="majorBidi" w:cs="Angsana New"/>
          <w:sz w:val="30"/>
          <w:szCs w:val="30"/>
        </w:rPr>
        <w:br/>
      </w:r>
      <w:r w:rsidRPr="009A35AA">
        <w:rPr>
          <w:rFonts w:asciiTheme="majorBidi" w:hAnsiTheme="majorBidi" w:cs="Angsana New" w:hint="cs"/>
          <w:sz w:val="30"/>
          <w:szCs w:val="30"/>
          <w:cs/>
        </w:rPr>
        <w:t>ระหว่างกาลนี้เน้นการให้ข้อมูลที่เกี่ยวกับกิจกรรม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เหตุการณ์และสถานการณ์ใหม่</w:t>
      </w:r>
      <w:r w:rsidR="00C5222C">
        <w:rPr>
          <w:rFonts w:asciiTheme="majorBidi" w:hAnsiTheme="majorBidi" w:cs="Angsana New"/>
          <w:sz w:val="30"/>
          <w:szCs w:val="30"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ๆ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94111">
        <w:rPr>
          <w:rFonts w:asciiTheme="majorBidi" w:hAnsiTheme="majorBidi" w:cstheme="majorBidi"/>
          <w:sz w:val="30"/>
          <w:szCs w:val="30"/>
        </w:rPr>
        <w:t>31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94111">
        <w:rPr>
          <w:rFonts w:asciiTheme="majorBidi" w:hAnsiTheme="majorBidi" w:cstheme="majorBidi"/>
          <w:sz w:val="30"/>
          <w:szCs w:val="30"/>
        </w:rPr>
        <w:t>256</w:t>
      </w:r>
      <w:r w:rsidR="005D3E8B">
        <w:rPr>
          <w:rFonts w:asciiTheme="majorBidi" w:hAnsiTheme="majorBidi" w:cstheme="majorBidi"/>
          <w:sz w:val="30"/>
          <w:szCs w:val="30"/>
        </w:rPr>
        <w:t>7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 </w:t>
      </w:r>
    </w:p>
    <w:p w14:paraId="6E2E5D42" w14:textId="77777777" w:rsidR="00E80382" w:rsidRPr="009874D5" w:rsidRDefault="00E80382" w:rsidP="00AB4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0602CAE" w14:textId="0EDF9981" w:rsidR="0089277E" w:rsidRPr="009874D5" w:rsidRDefault="0081086E" w:rsidP="00E23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AB4A8D" w:rsidRPr="009874D5">
        <w:rPr>
          <w:rFonts w:asciiTheme="majorBidi" w:hAnsiTheme="majorBidi" w:cs="Angsana New" w:hint="cs"/>
          <w:sz w:val="30"/>
          <w:szCs w:val="30"/>
          <w:cs/>
        </w:rPr>
        <w:t>ระหว่างกาลฉบับภาษาอังกฤษจัดทำขึ้นจาก</w:t>
      </w:r>
      <w:r w:rsidR="005D6542"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AB4A8D" w:rsidRPr="009874D5">
        <w:rPr>
          <w:rFonts w:asciiTheme="majorBidi" w:hAnsiTheme="majorBidi" w:cs="Angsana New" w:hint="cs"/>
          <w:sz w:val="30"/>
          <w:szCs w:val="30"/>
          <w:cs/>
        </w:rPr>
        <w:t>ระหว่างกาลภาษาไทยที่จัดทำตามกฎหมาย</w:t>
      </w:r>
      <w:r w:rsidR="00AB4A8D" w:rsidRPr="009874D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4A8D" w:rsidRPr="009874D5">
        <w:rPr>
          <w:rFonts w:asciiTheme="majorBidi" w:hAnsiTheme="majorBidi" w:cs="Angsana New" w:hint="cs"/>
          <w:sz w:val="30"/>
          <w:szCs w:val="30"/>
          <w:cs/>
        </w:rPr>
        <w:t>ในกรณีที่มีเนื้อความขัดแย้งกันหรือมีการตีความแตกต่างกัน</w:t>
      </w:r>
      <w:r w:rsidR="00AB4A8D" w:rsidRPr="009874D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4A8D" w:rsidRPr="009874D5">
        <w:rPr>
          <w:rFonts w:asciiTheme="majorBidi" w:hAnsiTheme="majorBidi" w:cs="Angsana New" w:hint="cs"/>
          <w:sz w:val="30"/>
          <w:szCs w:val="30"/>
          <w:cs/>
        </w:rPr>
        <w:t>ให้ใช้ข้อมูลทางการเงินระหว่างกาลฉบับภาษาไทยเป็นหลัก</w:t>
      </w:r>
    </w:p>
    <w:p w14:paraId="2DC17C05" w14:textId="77777777" w:rsidR="0089277E" w:rsidRPr="009874D5" w:rsidRDefault="0089277E" w:rsidP="00BE41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338D37F" w14:textId="6913E7D1" w:rsidR="00AB4A8D" w:rsidRPr="009874D5" w:rsidRDefault="0026679D" w:rsidP="00973C22">
      <w:pPr>
        <w:pStyle w:val="Heading1"/>
        <w:keepLines/>
        <w:numPr>
          <w:ilvl w:val="0"/>
          <w:numId w:val="4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="Angsana New"/>
          <w:sz w:val="30"/>
          <w:szCs w:val="30"/>
          <w:u w:val="none"/>
        </w:rPr>
      </w:pPr>
      <w:r w:rsidRPr="009874D5">
        <w:rPr>
          <w:rFonts w:asciiTheme="majorBidi" w:hAnsiTheme="majorBidi" w:cs="Angsana New" w:hint="cs"/>
          <w:sz w:val="30"/>
          <w:szCs w:val="30"/>
          <w:u w:val="none"/>
          <w:cs/>
        </w:rPr>
        <w:t>นโยบายการบัญชี</w:t>
      </w:r>
      <w:r w:rsidR="002D551F">
        <w:rPr>
          <w:rFonts w:asciiTheme="majorBidi" w:hAnsiTheme="majorBidi" w:cs="Angsana New" w:hint="cs"/>
          <w:sz w:val="30"/>
          <w:szCs w:val="30"/>
          <w:u w:val="none"/>
          <w:cs/>
        </w:rPr>
        <w:t>ที่</w:t>
      </w:r>
      <w:r w:rsidR="006D06D2">
        <w:rPr>
          <w:rFonts w:asciiTheme="majorBidi" w:hAnsiTheme="majorBidi" w:cs="Angsana New" w:hint="cs"/>
          <w:sz w:val="30"/>
          <w:szCs w:val="30"/>
          <w:u w:val="none"/>
          <w:cs/>
        </w:rPr>
        <w:t>มีสาระ</w:t>
      </w:r>
      <w:r w:rsidR="002D551F">
        <w:rPr>
          <w:rFonts w:asciiTheme="majorBidi" w:hAnsiTheme="majorBidi" w:cs="Angsana New" w:hint="cs"/>
          <w:sz w:val="30"/>
          <w:szCs w:val="30"/>
          <w:u w:val="none"/>
          <w:cs/>
        </w:rPr>
        <w:t>สำคัญ</w:t>
      </w:r>
    </w:p>
    <w:p w14:paraId="3D0A974D" w14:textId="77777777" w:rsidR="0026679D" w:rsidRPr="009874D5" w:rsidRDefault="0026679D" w:rsidP="000C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3316EA0" w14:textId="11726328" w:rsidR="000C55E2" w:rsidRDefault="000C55E2" w:rsidP="000C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 w:hint="cs"/>
          <w:sz w:val="30"/>
          <w:szCs w:val="30"/>
          <w:cs/>
        </w:rPr>
        <w:t>นโยบายการบัญชีที่ใช้ในการจัดทำ</w:t>
      </w:r>
      <w:r w:rsidR="002D551F">
        <w:rPr>
          <w:rFonts w:asciiTheme="majorBidi" w:hAnsiTheme="majorBidi" w:cstheme="majorBidi" w:hint="cs"/>
          <w:sz w:val="30"/>
          <w:szCs w:val="30"/>
          <w:cs/>
        </w:rPr>
        <w:t>งบ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</w:rPr>
        <w:t>31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</w:rPr>
        <w:t>256</w:t>
      </w:r>
      <w:r w:rsidR="005D3E8B">
        <w:rPr>
          <w:rFonts w:asciiTheme="majorBidi" w:hAnsiTheme="majorBidi" w:cstheme="majorBidi"/>
          <w:sz w:val="30"/>
          <w:szCs w:val="30"/>
        </w:rPr>
        <w:t>7</w:t>
      </w:r>
    </w:p>
    <w:p w14:paraId="6A6DAEFD" w14:textId="77777777" w:rsidR="000C55E2" w:rsidRPr="009874D5" w:rsidRDefault="000C55E2" w:rsidP="00D73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4F52C18" w14:textId="154C4E4B" w:rsidR="00697F7D" w:rsidRDefault="007C6699" w:rsidP="00973C22">
      <w:pPr>
        <w:pStyle w:val="Heading1"/>
        <w:keepLines/>
        <w:numPr>
          <w:ilvl w:val="0"/>
          <w:numId w:val="4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="Angsana New"/>
          <w:sz w:val="30"/>
          <w:szCs w:val="30"/>
          <w:u w:val="none"/>
        </w:rPr>
      </w:pPr>
      <w:r w:rsidRPr="009874D5">
        <w:rPr>
          <w:rFonts w:asciiTheme="majorBidi" w:hAnsiTheme="majorBidi" w:cs="Angsana New" w:hint="cs"/>
          <w:sz w:val="30"/>
          <w:szCs w:val="30"/>
          <w:u w:val="none"/>
          <w:cs/>
        </w:rPr>
        <w:t>ประมาณการทางบัญชีที่สำคัญ</w:t>
      </w:r>
      <w:r w:rsidRPr="009874D5">
        <w:rPr>
          <w:rFonts w:asciiTheme="majorBidi" w:hAnsiTheme="majorBidi" w:cs="Angsana New"/>
          <w:sz w:val="30"/>
          <w:szCs w:val="30"/>
          <w:u w:val="none"/>
          <w:cs/>
        </w:rPr>
        <w:t xml:space="preserve"> </w:t>
      </w:r>
      <w:r w:rsidRPr="009874D5">
        <w:rPr>
          <w:rFonts w:asciiTheme="majorBidi" w:hAnsiTheme="majorBidi" w:cs="Angsana New" w:hint="cs"/>
          <w:sz w:val="30"/>
          <w:szCs w:val="30"/>
          <w:u w:val="none"/>
          <w:cs/>
        </w:rPr>
        <w:t>ข้อสมมติ</w:t>
      </w:r>
      <w:r w:rsidRPr="009874D5">
        <w:rPr>
          <w:rFonts w:asciiTheme="majorBidi" w:hAnsiTheme="majorBidi" w:cs="Angsana New"/>
          <w:sz w:val="30"/>
          <w:szCs w:val="30"/>
          <w:u w:val="none"/>
          <w:cs/>
        </w:rPr>
        <w:t xml:space="preserve"> </w:t>
      </w:r>
      <w:r w:rsidRPr="009874D5">
        <w:rPr>
          <w:rFonts w:asciiTheme="majorBidi" w:hAnsiTheme="majorBidi" w:cs="Angsana New" w:hint="cs"/>
          <w:sz w:val="30"/>
          <w:szCs w:val="30"/>
          <w:u w:val="none"/>
          <w:cs/>
        </w:rPr>
        <w:t>และการใช้ดุลยพินิจ</w:t>
      </w:r>
    </w:p>
    <w:p w14:paraId="0CD8D6FA" w14:textId="77777777" w:rsidR="00C83DC1" w:rsidRPr="00C83DC1" w:rsidRDefault="00C83DC1" w:rsidP="00C83DC1">
      <w:pPr>
        <w:rPr>
          <w:rFonts w:cstheme="minorBidi"/>
        </w:rPr>
      </w:pPr>
    </w:p>
    <w:p w14:paraId="7FD67F85" w14:textId="2B644839" w:rsidR="00FD6508" w:rsidRDefault="00FD6508" w:rsidP="00874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 w:hint="cs"/>
          <w:sz w:val="30"/>
          <w:szCs w:val="30"/>
          <w:cs/>
        </w:rPr>
        <w:t>การประมาณการ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ข้อสมมติ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และการใช้ดุลยพินิจ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ได้มีการประเมินทบทวนอย่างต่อเนื่อง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และอยู่บนพื้นฐานของประสบการณ์ในอดีตและปัจจัยอื่น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ๆ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2B6CFA69" w14:textId="77777777" w:rsidR="00892B87" w:rsidRPr="00892B87" w:rsidRDefault="00892B87" w:rsidP="00874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F8DB6F4" w14:textId="7248EC0B" w:rsidR="006F7262" w:rsidRDefault="00FD6508" w:rsidP="00FD6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 w:hint="cs"/>
          <w:sz w:val="30"/>
          <w:szCs w:val="30"/>
          <w:cs/>
        </w:rPr>
        <w:t>ในการจัดทำ</w:t>
      </w:r>
      <w:r w:rsidR="00A02F20">
        <w:rPr>
          <w:rFonts w:asciiTheme="majorBidi" w:hAnsiTheme="majorBidi" w:cstheme="majorBidi" w:hint="cs"/>
          <w:sz w:val="30"/>
          <w:szCs w:val="30"/>
          <w:cs/>
        </w:rPr>
        <w:t>งบการ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เงินระหว่างกาลนี้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ประมาณการทางบัญชีที่สำคัญ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ข้อสมมติ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และการใช้ดุลยพินิจเป็นการประมาณการเดียวกันกับการประมาณการที่ใช้ในการจัดทำงบการเงินสำหรับปีสิ้นสุดวันที่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</w:rPr>
        <w:t xml:space="preserve">31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</w:rPr>
        <w:t>256</w:t>
      </w:r>
      <w:r w:rsidR="005D3E8B">
        <w:rPr>
          <w:rFonts w:asciiTheme="majorBidi" w:hAnsiTheme="majorBidi" w:cstheme="majorBidi"/>
          <w:sz w:val="30"/>
          <w:szCs w:val="30"/>
        </w:rPr>
        <w:t>7</w:t>
      </w:r>
      <w:r w:rsidR="006F7262">
        <w:rPr>
          <w:rFonts w:asciiTheme="majorBidi" w:hAnsiTheme="majorBidi" w:cstheme="majorBidi"/>
          <w:sz w:val="30"/>
          <w:szCs w:val="30"/>
        </w:rPr>
        <w:br w:type="page"/>
      </w:r>
    </w:p>
    <w:p w14:paraId="05852E8F" w14:textId="182B0935" w:rsidR="00973C22" w:rsidRPr="00BA1E65" w:rsidRDefault="00973C22" w:rsidP="00973C22">
      <w:pPr>
        <w:pStyle w:val="Heading1"/>
        <w:keepLines/>
        <w:numPr>
          <w:ilvl w:val="0"/>
          <w:numId w:val="4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BA1E6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  <w:r w:rsidRPr="00BA1E65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</w:p>
    <w:p w14:paraId="09DAD768" w14:textId="77777777" w:rsidR="00973C22" w:rsidRPr="009874D5" w:rsidRDefault="00973C22" w:rsidP="0097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AC3D6A3" w14:textId="743E911C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คณะผู้บริหารกลุ่มบริษัท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ผู้บริหารกำหนดส่วนงานดำเนินงานจากข้อมูลที่จะถูกสอบทานโดยคณะผู้บริหารกลุ่มบริษัท โดยมีจุดประสงค์เพื่อจัดสรรทรัพยากรและประเมินผลการดำเนินงานของส่วนงาน</w:t>
      </w:r>
    </w:p>
    <w:p w14:paraId="560E0820" w14:textId="77777777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AD061" w14:textId="20398313" w:rsidR="00B91F02" w:rsidRDefault="00B91F02" w:rsidP="008E2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</w:t>
      </w:r>
      <w:r w:rsidR="00EB0FF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มีส่วนงานที่รายงานทั้งสิ้น </w:t>
      </w:r>
      <w:r w:rsidR="00B94111">
        <w:rPr>
          <w:rFonts w:asciiTheme="majorBidi" w:hAnsiTheme="majorBidi" w:cstheme="majorBidi"/>
          <w:sz w:val="30"/>
          <w:szCs w:val="30"/>
        </w:rPr>
        <w:t>2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ส่วนงาน ดังนี้</w:t>
      </w:r>
    </w:p>
    <w:p w14:paraId="617A081F" w14:textId="77777777" w:rsidR="00FF69B9" w:rsidRPr="009874D5" w:rsidRDefault="00FF69B9" w:rsidP="008E2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2291D56" w14:textId="77777777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</w:rPr>
        <w:t>•</w:t>
      </w:r>
      <w:r w:rsidRPr="009874D5">
        <w:rPr>
          <w:rFonts w:asciiTheme="majorBidi" w:hAnsiTheme="majorBidi" w:cstheme="majorBidi"/>
          <w:sz w:val="30"/>
          <w:szCs w:val="30"/>
        </w:rPr>
        <w:tab/>
      </w:r>
      <w:r w:rsidRPr="009874D5">
        <w:rPr>
          <w:rFonts w:asciiTheme="majorBidi" w:hAnsiTheme="majorBidi" w:cstheme="majorBidi"/>
          <w:sz w:val="30"/>
          <w:szCs w:val="30"/>
          <w:cs/>
        </w:rPr>
        <w:t>ผลิตภัณฑ์อาหารสัตว์เลี้ยง</w:t>
      </w:r>
    </w:p>
    <w:p w14:paraId="0E574F13" w14:textId="77777777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</w:rPr>
        <w:t>•</w:t>
      </w:r>
      <w:r w:rsidRPr="009874D5">
        <w:rPr>
          <w:rFonts w:asciiTheme="majorBidi" w:hAnsiTheme="majorBidi" w:cstheme="majorBidi"/>
          <w:sz w:val="30"/>
          <w:szCs w:val="30"/>
        </w:rPr>
        <w:tab/>
      </w:r>
      <w:r w:rsidRPr="009874D5">
        <w:rPr>
          <w:rFonts w:asciiTheme="majorBidi" w:hAnsiTheme="majorBidi" w:cstheme="majorBidi"/>
          <w:sz w:val="30"/>
          <w:szCs w:val="30"/>
          <w:cs/>
        </w:rPr>
        <w:t>ธุรกิจอื่น ๆ</w:t>
      </w:r>
    </w:p>
    <w:p w14:paraId="468155C8" w14:textId="77777777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AC4B73D" w14:textId="2C426AE5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ซึ่งวัดมูลค่าโดยใช้เกณฑ์เดียวกับที่ใช้ในการวัดกำไรขั้นต้นในงบกำไรขาดทุน</w:t>
      </w:r>
    </w:p>
    <w:p w14:paraId="17B69A58" w14:textId="77777777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0006EA0" w14:textId="77777777" w:rsidR="00B91F02" w:rsidRPr="00455DEF" w:rsidRDefault="00B91F02" w:rsidP="00455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455DEF">
        <w:rPr>
          <w:rFonts w:asciiTheme="majorBidi" w:hAnsiTheme="majorBidi" w:cstheme="majorBidi"/>
          <w:spacing w:val="6"/>
          <w:sz w:val="30"/>
          <w:szCs w:val="30"/>
          <w:cs/>
        </w:rPr>
        <w:t>ข้อมูลเกี่ยวกับการจำแนกรายได้เป็นข้อมูลเดียวกันกับข้อมูลรายได้ที่ได้เปิดเผยตามส่วนงาน</w:t>
      </w:r>
    </w:p>
    <w:p w14:paraId="56C0E9B5" w14:textId="77777777" w:rsidR="0086042F" w:rsidRPr="009874D5" w:rsidRDefault="0086042F" w:rsidP="00E23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E37AE72" w14:textId="61E3D7BC" w:rsidR="009B04CC" w:rsidRDefault="009B0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873B0C5" w14:textId="76A695B0" w:rsidR="00973C22" w:rsidRPr="009874D5" w:rsidRDefault="0096027E" w:rsidP="00973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A405E">
        <w:rPr>
          <w:rFonts w:asciiTheme="majorBidi" w:hAnsiTheme="majorBidi" w:cstheme="majorBidi"/>
          <w:b/>
          <w:sz w:val="30"/>
          <w:szCs w:val="30"/>
          <w:cs/>
        </w:rPr>
        <w:lastRenderedPageBreak/>
        <w:t>ข้อมูล</w:t>
      </w:r>
      <w:r w:rsidR="000526FA">
        <w:rPr>
          <w:rFonts w:asciiTheme="majorBidi" w:hAnsiTheme="majorBidi" w:cstheme="majorBidi" w:hint="cs"/>
          <w:b/>
          <w:sz w:val="30"/>
          <w:szCs w:val="30"/>
          <w:cs/>
        </w:rPr>
        <w:t>เกี่ยวกับ</w:t>
      </w:r>
      <w:r w:rsidR="00423FA9" w:rsidRPr="004A405E">
        <w:rPr>
          <w:rFonts w:asciiTheme="majorBidi" w:hAnsiTheme="majorBidi" w:cstheme="majorBidi" w:hint="cs"/>
          <w:b/>
          <w:sz w:val="30"/>
          <w:szCs w:val="30"/>
          <w:cs/>
        </w:rPr>
        <w:t>รายได้และกำไรขั้นต้น</w:t>
      </w:r>
      <w:r w:rsidR="000526FA">
        <w:rPr>
          <w:rFonts w:asciiTheme="majorBidi" w:hAnsiTheme="majorBidi" w:cstheme="majorBidi" w:hint="cs"/>
          <w:b/>
          <w:sz w:val="30"/>
          <w:szCs w:val="30"/>
          <w:cs/>
        </w:rPr>
        <w:t>ของข้อมูล</w:t>
      </w:r>
      <w:r w:rsidRPr="004A405E">
        <w:rPr>
          <w:rFonts w:asciiTheme="majorBidi" w:hAnsiTheme="majorBidi" w:cstheme="majorBidi"/>
          <w:b/>
          <w:sz w:val="30"/>
          <w:szCs w:val="30"/>
          <w:cs/>
        </w:rPr>
        <w:t>จำแนกตามส่วนงานของกลุ่มบริษัทมีดังต่อไปนี้</w:t>
      </w:r>
    </w:p>
    <w:p w14:paraId="6E9CFA84" w14:textId="77777777" w:rsidR="00197A4A" w:rsidRPr="009874D5" w:rsidRDefault="00197A4A" w:rsidP="00973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80"/>
        <w:gridCol w:w="1350"/>
        <w:gridCol w:w="204"/>
        <w:gridCol w:w="1326"/>
        <w:gridCol w:w="202"/>
        <w:gridCol w:w="1328"/>
      </w:tblGrid>
      <w:tr w:rsidR="00DE0EAE" w:rsidRPr="009874D5" w14:paraId="77A7E43F" w14:textId="77777777" w:rsidTr="008E487C">
        <w:trPr>
          <w:cantSplit/>
          <w:trHeight w:val="254"/>
          <w:tblHeader/>
        </w:trPr>
        <w:tc>
          <w:tcPr>
            <w:tcW w:w="4680" w:type="dxa"/>
            <w:vAlign w:val="bottom"/>
            <w:hideMark/>
          </w:tcPr>
          <w:p w14:paraId="5C9A2C1C" w14:textId="3ED46945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4410" w:type="dxa"/>
            <w:gridSpan w:val="5"/>
            <w:vAlign w:val="bottom"/>
          </w:tcPr>
          <w:p w14:paraId="3D11D6B4" w14:textId="2AACD007" w:rsidR="00DE0EAE" w:rsidRPr="009874D5" w:rsidRDefault="00DE0EAE" w:rsidP="00DE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</w:tr>
      <w:tr w:rsidR="00DE0EAE" w:rsidRPr="009874D5" w14:paraId="323A9B28" w14:textId="77777777" w:rsidTr="008E487C">
        <w:trPr>
          <w:cantSplit/>
          <w:trHeight w:val="363"/>
          <w:tblHeader/>
        </w:trPr>
        <w:tc>
          <w:tcPr>
            <w:tcW w:w="4680" w:type="dxa"/>
            <w:vAlign w:val="bottom"/>
          </w:tcPr>
          <w:p w14:paraId="7EEC3C65" w14:textId="35BC53C9" w:rsidR="00DE0EAE" w:rsidRPr="009874D5" w:rsidRDefault="00DE0EAE" w:rsidP="00766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D5E41B" w14:textId="65A321A9" w:rsidR="00DE0EAE" w:rsidRPr="00AD167F" w:rsidRDefault="003B0899" w:rsidP="00083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ผลิตภัณฑ์</w:t>
            </w:r>
            <w:r w:rsidR="00455DEF"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อาหาร</w:t>
            </w:r>
          </w:p>
        </w:tc>
        <w:tc>
          <w:tcPr>
            <w:tcW w:w="204" w:type="dxa"/>
            <w:vAlign w:val="bottom"/>
          </w:tcPr>
          <w:p w14:paraId="739CAB8F" w14:textId="77777777" w:rsidR="00DE0EAE" w:rsidRPr="00AD167F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vAlign w:val="bottom"/>
          </w:tcPr>
          <w:p w14:paraId="5C6E7F4A" w14:textId="636DF641" w:rsidR="00DE0EAE" w:rsidRPr="00AD167F" w:rsidRDefault="00DE0EAE" w:rsidP="00D1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02" w:type="dxa"/>
          </w:tcPr>
          <w:p w14:paraId="16161AEB" w14:textId="77777777" w:rsidR="00DE0EAE" w:rsidRPr="00AD167F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vAlign w:val="bottom"/>
          </w:tcPr>
          <w:p w14:paraId="69136576" w14:textId="73E75E30" w:rsidR="00DE0EAE" w:rsidRPr="00AD167F" w:rsidRDefault="00DE0EAE" w:rsidP="005B4E4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D3E8B" w:rsidRPr="009874D5" w14:paraId="5943B1C4" w14:textId="77777777" w:rsidTr="008E487C">
        <w:trPr>
          <w:cantSplit/>
          <w:trHeight w:val="363"/>
          <w:tblHeader/>
        </w:trPr>
        <w:tc>
          <w:tcPr>
            <w:tcW w:w="4680" w:type="dxa"/>
            <w:vAlign w:val="bottom"/>
          </w:tcPr>
          <w:p w14:paraId="21E9A71A" w14:textId="21F3C4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5608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เก้า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="00ED1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608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2568</w:t>
            </w:r>
          </w:p>
        </w:tc>
        <w:tc>
          <w:tcPr>
            <w:tcW w:w="1350" w:type="dxa"/>
            <w:vAlign w:val="bottom"/>
          </w:tcPr>
          <w:p w14:paraId="1BBC4E1D" w14:textId="047A5F35" w:rsidR="005D3E8B" w:rsidRPr="00AD167F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สัตว์เลี้ยง</w:t>
            </w:r>
          </w:p>
        </w:tc>
        <w:tc>
          <w:tcPr>
            <w:tcW w:w="204" w:type="dxa"/>
            <w:vAlign w:val="bottom"/>
          </w:tcPr>
          <w:p w14:paraId="220D74D2" w14:textId="77777777" w:rsidR="005D3E8B" w:rsidRPr="00AD167F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vAlign w:val="bottom"/>
          </w:tcPr>
          <w:p w14:paraId="79475E4C" w14:textId="0C8D17B3" w:rsidR="005D3E8B" w:rsidRPr="00AD167F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ธุรกิจอื่น ๆ</w:t>
            </w:r>
          </w:p>
        </w:tc>
        <w:tc>
          <w:tcPr>
            <w:tcW w:w="202" w:type="dxa"/>
          </w:tcPr>
          <w:p w14:paraId="41F98AC9" w14:textId="77777777" w:rsidR="005D3E8B" w:rsidRPr="00AD167F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vAlign w:val="bottom"/>
          </w:tcPr>
          <w:p w14:paraId="1D4E208E" w14:textId="0E1549C8" w:rsidR="005D3E8B" w:rsidRPr="00AD167F" w:rsidRDefault="005D3E8B" w:rsidP="005D3E8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E0EAE" w:rsidRPr="009874D5" w14:paraId="1D36BB34" w14:textId="77777777" w:rsidTr="008E487C">
        <w:trPr>
          <w:cantSplit/>
          <w:trHeight w:val="272"/>
          <w:tblHeader/>
        </w:trPr>
        <w:tc>
          <w:tcPr>
            <w:tcW w:w="4680" w:type="dxa"/>
            <w:vAlign w:val="bottom"/>
          </w:tcPr>
          <w:p w14:paraId="0D5F2A4C" w14:textId="77777777" w:rsidR="00DE0EAE" w:rsidRPr="009874D5" w:rsidRDefault="00DE0EAE" w:rsidP="00DE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4410" w:type="dxa"/>
            <w:gridSpan w:val="5"/>
            <w:vAlign w:val="bottom"/>
            <w:hideMark/>
          </w:tcPr>
          <w:p w14:paraId="66449E55" w14:textId="5FF06575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84CEE" w:rsidRPr="009874D5" w14:paraId="6B80C474" w14:textId="77777777" w:rsidTr="00194658">
        <w:trPr>
          <w:cantSplit/>
          <w:trHeight w:val="336"/>
        </w:trPr>
        <w:tc>
          <w:tcPr>
            <w:tcW w:w="4680" w:type="dxa"/>
            <w:hideMark/>
          </w:tcPr>
          <w:p w14:paraId="57B8705D" w14:textId="4932BAC3" w:rsidR="00384CEE" w:rsidRPr="009874D5" w:rsidRDefault="00384CEE" w:rsidP="00384CE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รายได้ของบริษัท</w:t>
            </w:r>
          </w:p>
        </w:tc>
        <w:tc>
          <w:tcPr>
            <w:tcW w:w="1350" w:type="dxa"/>
            <w:vAlign w:val="center"/>
          </w:tcPr>
          <w:p w14:paraId="59BB7BA5" w14:textId="20DB7993" w:rsidR="00384CEE" w:rsidRPr="009874D5" w:rsidRDefault="00384CEE" w:rsidP="0031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E50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12,571,204</w:t>
            </w:r>
          </w:p>
        </w:tc>
        <w:tc>
          <w:tcPr>
            <w:tcW w:w="204" w:type="dxa"/>
          </w:tcPr>
          <w:p w14:paraId="08835D4F" w14:textId="77777777" w:rsidR="00384CEE" w:rsidRPr="009874D5" w:rsidRDefault="00384CEE" w:rsidP="00DE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90"/>
              </w:tabs>
              <w:spacing w:line="240" w:lineRule="auto"/>
              <w:ind w:left="-83" w:right="-89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vAlign w:val="center"/>
          </w:tcPr>
          <w:p w14:paraId="329F568C" w14:textId="1ED3AEFB" w:rsidR="00384CEE" w:rsidRPr="009874D5" w:rsidRDefault="00384CEE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90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E50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257,838</w:t>
            </w:r>
          </w:p>
        </w:tc>
        <w:tc>
          <w:tcPr>
            <w:tcW w:w="202" w:type="dxa"/>
          </w:tcPr>
          <w:p w14:paraId="25C81134" w14:textId="77777777" w:rsidR="00384CEE" w:rsidRPr="009874D5" w:rsidRDefault="00384CEE" w:rsidP="00DE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90"/>
              </w:tabs>
              <w:spacing w:line="240" w:lineRule="auto"/>
              <w:ind w:left="-79" w:right="-8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vAlign w:val="center"/>
          </w:tcPr>
          <w:p w14:paraId="0748B14A" w14:textId="39EC9DF6" w:rsidR="00384CEE" w:rsidRPr="00DE50C7" w:rsidRDefault="00384CEE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10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E50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12,829,042</w:t>
            </w:r>
          </w:p>
        </w:tc>
      </w:tr>
      <w:tr w:rsidR="00384CEE" w:rsidRPr="009874D5" w14:paraId="0E5C9695" w14:textId="77777777" w:rsidTr="00194658">
        <w:trPr>
          <w:cantSplit/>
          <w:trHeight w:val="350"/>
        </w:trPr>
        <w:tc>
          <w:tcPr>
            <w:tcW w:w="4680" w:type="dxa"/>
          </w:tcPr>
          <w:p w14:paraId="45FD7EAA" w14:textId="06E53F27" w:rsidR="00384CEE" w:rsidRPr="009874D5" w:rsidRDefault="00384CEE" w:rsidP="00384CE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รายได้ของบริษัทย่อยที่รวมในงบการเงินรวม</w:t>
            </w:r>
          </w:p>
        </w:tc>
        <w:tc>
          <w:tcPr>
            <w:tcW w:w="1350" w:type="dxa"/>
            <w:vAlign w:val="center"/>
          </w:tcPr>
          <w:p w14:paraId="28F12896" w14:textId="4574CAD9" w:rsidR="00384CEE" w:rsidRPr="009874D5" w:rsidRDefault="00384CEE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E50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4,622,247</w:t>
            </w:r>
          </w:p>
        </w:tc>
        <w:tc>
          <w:tcPr>
            <w:tcW w:w="204" w:type="dxa"/>
          </w:tcPr>
          <w:p w14:paraId="46AEBA63" w14:textId="77777777" w:rsidR="00384CEE" w:rsidRPr="009874D5" w:rsidRDefault="00384CEE" w:rsidP="00DE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90"/>
              </w:tabs>
              <w:spacing w:line="240" w:lineRule="auto"/>
              <w:ind w:left="-83" w:right="-89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vAlign w:val="center"/>
          </w:tcPr>
          <w:p w14:paraId="38315523" w14:textId="1452035E" w:rsidR="00384CEE" w:rsidRPr="00DE50C7" w:rsidRDefault="00DE50C7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90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02" w:type="dxa"/>
          </w:tcPr>
          <w:p w14:paraId="579BEC24" w14:textId="77777777" w:rsidR="00384CEE" w:rsidRPr="009874D5" w:rsidRDefault="00384CEE" w:rsidP="00DE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90"/>
              </w:tabs>
              <w:spacing w:line="240" w:lineRule="auto"/>
              <w:ind w:left="-79" w:right="-89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vAlign w:val="center"/>
          </w:tcPr>
          <w:p w14:paraId="13BF0569" w14:textId="2C0053F6" w:rsidR="00384CEE" w:rsidRPr="009874D5" w:rsidRDefault="00384CEE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10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E50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4,622,247</w:t>
            </w:r>
          </w:p>
        </w:tc>
      </w:tr>
      <w:tr w:rsidR="00384CEE" w:rsidRPr="009874D5" w14:paraId="3F28F0B8" w14:textId="77777777" w:rsidTr="00194658">
        <w:trPr>
          <w:cantSplit/>
          <w:trHeight w:val="350"/>
        </w:trPr>
        <w:tc>
          <w:tcPr>
            <w:tcW w:w="4680" w:type="dxa"/>
          </w:tcPr>
          <w:p w14:paraId="11097D37" w14:textId="59BB4D19" w:rsidR="00384CEE" w:rsidRPr="009874D5" w:rsidRDefault="00384CEE" w:rsidP="00384CE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4156B77" w14:textId="12141484" w:rsidR="00384CEE" w:rsidRPr="009874D5" w:rsidRDefault="00384CEE" w:rsidP="00D73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6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E50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(4,008,020)</w:t>
            </w:r>
          </w:p>
        </w:tc>
        <w:tc>
          <w:tcPr>
            <w:tcW w:w="204" w:type="dxa"/>
          </w:tcPr>
          <w:p w14:paraId="34C88ED2" w14:textId="77777777" w:rsidR="00384CEE" w:rsidRPr="009874D5" w:rsidRDefault="00384CEE" w:rsidP="00DE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90"/>
              </w:tabs>
              <w:spacing w:line="240" w:lineRule="auto"/>
              <w:ind w:left="-83" w:right="-89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</w:tcPr>
          <w:p w14:paraId="0D1BD8EC" w14:textId="2763C80C" w:rsidR="00384CEE" w:rsidRPr="009874D5" w:rsidRDefault="00384CEE" w:rsidP="00D73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6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E50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(29)</w:t>
            </w:r>
          </w:p>
        </w:tc>
        <w:tc>
          <w:tcPr>
            <w:tcW w:w="202" w:type="dxa"/>
          </w:tcPr>
          <w:p w14:paraId="005D85EB" w14:textId="77777777" w:rsidR="00384CEE" w:rsidRPr="009874D5" w:rsidRDefault="00384CEE" w:rsidP="00DE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90"/>
              </w:tabs>
              <w:spacing w:line="240" w:lineRule="auto"/>
              <w:ind w:left="-79" w:right="-8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1EE733FB" w14:textId="39FE41C3" w:rsidR="00384CEE" w:rsidRPr="009874D5" w:rsidRDefault="00384CEE" w:rsidP="00D73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6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E50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(4,008,049)</w:t>
            </w:r>
          </w:p>
        </w:tc>
      </w:tr>
      <w:tr w:rsidR="00384CEE" w:rsidRPr="009874D5" w14:paraId="42E69FFE" w14:textId="77777777" w:rsidTr="008E487C">
        <w:trPr>
          <w:cantSplit/>
          <w:trHeight w:val="350"/>
        </w:trPr>
        <w:tc>
          <w:tcPr>
            <w:tcW w:w="4680" w:type="dxa"/>
          </w:tcPr>
          <w:p w14:paraId="75B8AD9D" w14:textId="77777777" w:rsidR="00384CEE" w:rsidRPr="009874D5" w:rsidRDefault="00384CEE" w:rsidP="00384CE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8E94F4E" w14:textId="7B99B961" w:rsidR="00384CEE" w:rsidRPr="009874D5" w:rsidRDefault="00384CEE" w:rsidP="0038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39943323" w14:textId="77777777" w:rsidR="00384CEE" w:rsidRPr="009874D5" w:rsidRDefault="00384CEE" w:rsidP="0038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057A8A5A" w14:textId="071995EF" w:rsidR="00384CEE" w:rsidRPr="009874D5" w:rsidRDefault="00384CEE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90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491A60DB" w14:textId="77777777" w:rsidR="00384CEE" w:rsidRPr="009874D5" w:rsidRDefault="00384CEE" w:rsidP="0038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14029A50" w14:textId="748AACF1" w:rsidR="00384CEE" w:rsidRPr="009874D5" w:rsidRDefault="00384CEE" w:rsidP="0038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5760A" w:rsidRPr="009874D5" w14:paraId="68B5DA01" w14:textId="77777777" w:rsidTr="008E487C">
        <w:trPr>
          <w:cantSplit/>
          <w:trHeight w:val="350"/>
        </w:trPr>
        <w:tc>
          <w:tcPr>
            <w:tcW w:w="4680" w:type="dxa"/>
          </w:tcPr>
          <w:p w14:paraId="20A78F33" w14:textId="5ED4B0E7" w:rsidR="0005760A" w:rsidRPr="009874D5" w:rsidRDefault="0005760A" w:rsidP="0005760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รายได้รวมจากลูกค้าภายนอก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72D4E86" w14:textId="6665B4D4" w:rsidR="0005760A" w:rsidRPr="00EF4F5C" w:rsidRDefault="0005760A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F4F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13,185,431</w:t>
            </w:r>
          </w:p>
        </w:tc>
        <w:tc>
          <w:tcPr>
            <w:tcW w:w="204" w:type="dxa"/>
          </w:tcPr>
          <w:p w14:paraId="002A50F6" w14:textId="77777777" w:rsidR="0005760A" w:rsidRPr="005C2882" w:rsidRDefault="0005760A" w:rsidP="00DE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90"/>
              </w:tabs>
              <w:spacing w:line="240" w:lineRule="auto"/>
              <w:ind w:left="-83" w:right="-89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</w:tcPr>
          <w:p w14:paraId="72709E84" w14:textId="66D70986" w:rsidR="0005760A" w:rsidRPr="00EF4F5C" w:rsidRDefault="0005760A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90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F4F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257,809</w:t>
            </w:r>
          </w:p>
        </w:tc>
        <w:tc>
          <w:tcPr>
            <w:tcW w:w="202" w:type="dxa"/>
          </w:tcPr>
          <w:p w14:paraId="657E3426" w14:textId="77777777" w:rsidR="0005760A" w:rsidRPr="005C2882" w:rsidRDefault="0005760A" w:rsidP="00DE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90"/>
              </w:tabs>
              <w:spacing w:line="240" w:lineRule="auto"/>
              <w:ind w:left="-79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tcBorders>
              <w:bottom w:val="double" w:sz="4" w:space="0" w:color="auto"/>
            </w:tcBorders>
          </w:tcPr>
          <w:p w14:paraId="35A38A52" w14:textId="629548B9" w:rsidR="0005760A" w:rsidRPr="00EF4F5C" w:rsidRDefault="0005760A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10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F4F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13,443,240</w:t>
            </w:r>
          </w:p>
        </w:tc>
      </w:tr>
      <w:tr w:rsidR="0005760A" w:rsidRPr="009874D5" w14:paraId="26E9FBED" w14:textId="77777777" w:rsidTr="008E487C">
        <w:trPr>
          <w:cantSplit/>
          <w:trHeight w:val="350"/>
        </w:trPr>
        <w:tc>
          <w:tcPr>
            <w:tcW w:w="4680" w:type="dxa"/>
          </w:tcPr>
          <w:p w14:paraId="237956C5" w14:textId="31B8EC5B" w:rsidR="0005760A" w:rsidRPr="009874D5" w:rsidRDefault="0005760A" w:rsidP="0005760A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1028775" w14:textId="77777777" w:rsidR="0005760A" w:rsidRPr="009874D5" w:rsidRDefault="0005760A" w:rsidP="00057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9133658" w14:textId="77777777" w:rsidR="0005760A" w:rsidRPr="009874D5" w:rsidRDefault="0005760A" w:rsidP="00057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double" w:sz="4" w:space="0" w:color="auto"/>
            </w:tcBorders>
          </w:tcPr>
          <w:p w14:paraId="5118B991" w14:textId="77777777" w:rsidR="0005760A" w:rsidRPr="009874D5" w:rsidRDefault="0005760A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90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C93CEAF" w14:textId="77777777" w:rsidR="0005760A" w:rsidRPr="009874D5" w:rsidRDefault="0005760A" w:rsidP="00057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tcBorders>
              <w:top w:val="double" w:sz="4" w:space="0" w:color="auto"/>
            </w:tcBorders>
          </w:tcPr>
          <w:p w14:paraId="0D6CF5B4" w14:textId="77777777" w:rsidR="0005760A" w:rsidRPr="009874D5" w:rsidRDefault="0005760A" w:rsidP="00057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5760A" w:rsidRPr="009874D5" w14:paraId="6D378356" w14:textId="77777777" w:rsidTr="008E487C">
        <w:trPr>
          <w:cantSplit/>
          <w:trHeight w:val="350"/>
        </w:trPr>
        <w:tc>
          <w:tcPr>
            <w:tcW w:w="4680" w:type="dxa"/>
          </w:tcPr>
          <w:p w14:paraId="79727CC0" w14:textId="65526D46" w:rsidR="0005760A" w:rsidRPr="009874D5" w:rsidRDefault="0005760A" w:rsidP="0005760A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</w:t>
            </w:r>
          </w:p>
        </w:tc>
        <w:tc>
          <w:tcPr>
            <w:tcW w:w="1350" w:type="dxa"/>
          </w:tcPr>
          <w:p w14:paraId="3828C0CB" w14:textId="2BBDD1DD" w:rsidR="0005760A" w:rsidRPr="009874D5" w:rsidRDefault="0005760A" w:rsidP="00057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E790D15" w14:textId="77777777" w:rsidR="0005760A" w:rsidRPr="009874D5" w:rsidRDefault="0005760A" w:rsidP="00057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54F7903B" w14:textId="77777777" w:rsidR="0005760A" w:rsidRPr="009874D5" w:rsidRDefault="0005760A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90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8650AB7" w14:textId="77777777" w:rsidR="0005760A" w:rsidRPr="009874D5" w:rsidRDefault="0005760A" w:rsidP="00057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</w:tcPr>
          <w:p w14:paraId="1758DBCF" w14:textId="77777777" w:rsidR="0005760A" w:rsidRPr="009874D5" w:rsidRDefault="0005760A" w:rsidP="00057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5760A" w:rsidRPr="009874D5" w14:paraId="147E9F34" w14:textId="77777777" w:rsidTr="008E487C">
        <w:trPr>
          <w:cantSplit/>
          <w:trHeight w:val="350"/>
        </w:trPr>
        <w:tc>
          <w:tcPr>
            <w:tcW w:w="4680" w:type="dxa"/>
          </w:tcPr>
          <w:p w14:paraId="05B67906" w14:textId="4FCBE0DA" w:rsidR="0005760A" w:rsidRPr="009874D5" w:rsidRDefault="0005760A" w:rsidP="0005760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กำไรขั้นต้นของส่วนงาน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4D9B8B" w14:textId="13E2A763" w:rsidR="0005760A" w:rsidRPr="007F1DD4" w:rsidRDefault="008A0A46" w:rsidP="00057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-2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E50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3,336,357</w:t>
            </w:r>
          </w:p>
        </w:tc>
        <w:tc>
          <w:tcPr>
            <w:tcW w:w="204" w:type="dxa"/>
          </w:tcPr>
          <w:p w14:paraId="7054FE75" w14:textId="16D5EAB6" w:rsidR="0005760A" w:rsidRPr="007F1DD4" w:rsidRDefault="0005760A" w:rsidP="00057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7B2BBFA" w14:textId="3B3DABED" w:rsidR="0005760A" w:rsidRPr="007F1DD4" w:rsidRDefault="008A0A46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90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E50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5,460</w:t>
            </w:r>
          </w:p>
        </w:tc>
        <w:tc>
          <w:tcPr>
            <w:tcW w:w="202" w:type="dxa"/>
          </w:tcPr>
          <w:p w14:paraId="6EE227D4" w14:textId="7547CFBB" w:rsidR="0005760A" w:rsidRPr="007F1DD4" w:rsidRDefault="0005760A" w:rsidP="00057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751EF130" w14:textId="54C831F2" w:rsidR="00654995" w:rsidRPr="007F1DD4" w:rsidRDefault="008A0A46" w:rsidP="001F7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1090"/>
              </w:tabs>
              <w:spacing w:line="240" w:lineRule="auto"/>
              <w:ind w:left="-79"/>
              <w:jc w:val="right"/>
              <w:rPr>
                <w:rStyle w:val="normaltextrun"/>
                <w:rFonts w:ascii="Angsana New" w:hAnsi="Angsana New" w:cs="Angsana New"/>
              </w:rPr>
            </w:pPr>
            <w:r w:rsidRPr="00EF4F5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3,341,817</w:t>
            </w:r>
          </w:p>
        </w:tc>
      </w:tr>
      <w:tr w:rsidR="00DE50C7" w:rsidRPr="00DE50C7" w14:paraId="7E2DD1DD" w14:textId="77777777" w:rsidTr="00EB3AA1">
        <w:trPr>
          <w:cantSplit/>
          <w:trHeight w:val="350"/>
        </w:trPr>
        <w:tc>
          <w:tcPr>
            <w:tcW w:w="4680" w:type="dxa"/>
          </w:tcPr>
          <w:p w14:paraId="41D7C6A3" w14:textId="77777777" w:rsidR="00DE50C7" w:rsidRDefault="00DE50C7" w:rsidP="00DE50C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0"/>
              </w:tabs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874D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ค่าใช้จ่ายในการขายและบริหาร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ab/>
            </w:r>
          </w:p>
          <w:p w14:paraId="1BADF39D" w14:textId="2179357D" w:rsidR="00DE50C7" w:rsidRPr="009E42D5" w:rsidRDefault="00DE50C7" w:rsidP="00DE50C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  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รวมการด้อยค่าของสินทรัพย์ทางการเงิน)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679630" w14:textId="3ACADF3B" w:rsidR="00DE50C7" w:rsidRPr="009874D5" w:rsidRDefault="00DE50C7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4FF9AC91" w14:textId="77777777" w:rsidR="00DE50C7" w:rsidRPr="009874D5" w:rsidRDefault="00DE50C7" w:rsidP="00DE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385E1DB4" w14:textId="00FB1412" w:rsidR="00DE50C7" w:rsidRPr="009874D5" w:rsidRDefault="00DE50C7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90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0DA652DE" w14:textId="77777777" w:rsidR="00DE50C7" w:rsidRPr="009874D5" w:rsidRDefault="00DE50C7" w:rsidP="00DE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E21CF" w14:textId="77777777" w:rsidR="00D2736C" w:rsidRPr="005D3E63" w:rsidRDefault="00D2736C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10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40C5C545" w14:textId="0943CAE0" w:rsidR="00DE50C7" w:rsidRPr="005D3E63" w:rsidRDefault="00DE50C7" w:rsidP="00D73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1"/>
              </w:tabs>
              <w:spacing w:line="240" w:lineRule="auto"/>
              <w:ind w:left="-79" w:right="-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D3E6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</w:t>
            </w:r>
            <w:r w:rsidR="00965A69" w:rsidRPr="005D3E6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39</w:t>
            </w:r>
            <w:r w:rsidR="00965A6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</w:t>
            </w:r>
            <w:r w:rsidRPr="005D3E6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="00965A6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394</w:t>
            </w:r>
            <w:r w:rsidRPr="005D3E6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) </w:t>
            </w:r>
          </w:p>
        </w:tc>
      </w:tr>
      <w:tr w:rsidR="00403241" w:rsidRPr="009874D5" w14:paraId="68D37771" w14:textId="77777777" w:rsidTr="008E487C">
        <w:trPr>
          <w:cantSplit/>
          <w:trHeight w:val="350"/>
        </w:trPr>
        <w:tc>
          <w:tcPr>
            <w:tcW w:w="4680" w:type="dxa"/>
          </w:tcPr>
          <w:p w14:paraId="729CB416" w14:textId="77777777" w:rsidR="00403241" w:rsidRPr="009874D5" w:rsidRDefault="00403241" w:rsidP="00403241">
            <w:pPr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B5B3CC" w14:textId="77777777" w:rsidR="00403241" w:rsidRPr="009874D5" w:rsidRDefault="00403241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5BF39B4" w14:textId="77777777" w:rsidR="00403241" w:rsidRPr="009874D5" w:rsidRDefault="00403241" w:rsidP="00403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41588C2" w14:textId="77777777" w:rsidR="00403241" w:rsidRPr="009874D5" w:rsidRDefault="00403241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90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692C3BA9" w14:textId="77777777" w:rsidR="00403241" w:rsidRPr="009874D5" w:rsidRDefault="00403241" w:rsidP="00403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60F9C3A5" w14:textId="77777777" w:rsidR="00403241" w:rsidRPr="005D3E63" w:rsidRDefault="00403241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10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403241" w:rsidRPr="009874D5" w14:paraId="717B2100" w14:textId="77777777" w:rsidTr="008E487C">
        <w:trPr>
          <w:cantSplit/>
          <w:trHeight w:val="350"/>
        </w:trPr>
        <w:tc>
          <w:tcPr>
            <w:tcW w:w="4680" w:type="dxa"/>
          </w:tcPr>
          <w:p w14:paraId="40DF5D77" w14:textId="67449721" w:rsidR="00403241" w:rsidRPr="009874D5" w:rsidRDefault="00403241" w:rsidP="0040324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กำไรจากการดำเนินงาน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11809C" w14:textId="77777777" w:rsidR="00403241" w:rsidRPr="009874D5" w:rsidRDefault="00403241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3E7FCD78" w14:textId="77777777" w:rsidR="00403241" w:rsidRPr="009874D5" w:rsidRDefault="00403241" w:rsidP="00403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7FA448B" w14:textId="77777777" w:rsidR="00403241" w:rsidRPr="00EF4F5C" w:rsidRDefault="00403241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90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67245B11" w14:textId="77777777" w:rsidR="00403241" w:rsidRPr="009874D5" w:rsidRDefault="00403241" w:rsidP="00403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78C67B75" w14:textId="6056178A" w:rsidR="00403241" w:rsidRPr="005D3E63" w:rsidRDefault="00462C19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10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D3E6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</w:t>
            </w:r>
            <w:r w:rsidR="00344DA4" w:rsidRPr="005D3E6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94</w:t>
            </w:r>
            <w:r w:rsidR="00344DA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  <w:r w:rsidRPr="005D3E6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="001F72C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423</w:t>
            </w:r>
          </w:p>
        </w:tc>
      </w:tr>
      <w:tr w:rsidR="00403241" w:rsidRPr="009874D5" w14:paraId="48845484" w14:textId="77777777" w:rsidTr="008E487C">
        <w:trPr>
          <w:cantSplit/>
          <w:trHeight w:val="350"/>
        </w:trPr>
        <w:tc>
          <w:tcPr>
            <w:tcW w:w="4680" w:type="dxa"/>
          </w:tcPr>
          <w:p w14:paraId="0AE33A79" w14:textId="4191B68E" w:rsidR="00403241" w:rsidRPr="009874D5" w:rsidRDefault="00403241" w:rsidP="0040324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46F3A5" w14:textId="77777777" w:rsidR="00403241" w:rsidRPr="009874D5" w:rsidRDefault="00403241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1EFDE9EB" w14:textId="77777777" w:rsidR="00403241" w:rsidRPr="009874D5" w:rsidRDefault="00403241" w:rsidP="00403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E03A235" w14:textId="77777777" w:rsidR="00403241" w:rsidRPr="009874D5" w:rsidRDefault="00403241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90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C7289D2" w14:textId="77777777" w:rsidR="00403241" w:rsidRPr="009874D5" w:rsidRDefault="00403241" w:rsidP="00403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</w:tcPr>
          <w:p w14:paraId="111E0A78" w14:textId="0595CA84" w:rsidR="00403241" w:rsidRPr="005D3E63" w:rsidRDefault="002E45E0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10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379,024</w:t>
            </w:r>
          </w:p>
        </w:tc>
      </w:tr>
      <w:tr w:rsidR="00403241" w:rsidRPr="009874D5" w14:paraId="59F07729" w14:textId="77777777" w:rsidTr="008E487C">
        <w:trPr>
          <w:cantSplit/>
          <w:trHeight w:val="350"/>
        </w:trPr>
        <w:tc>
          <w:tcPr>
            <w:tcW w:w="4680" w:type="dxa"/>
          </w:tcPr>
          <w:p w14:paraId="7BE862A4" w14:textId="58FBF29D" w:rsidR="00403241" w:rsidRPr="009874D5" w:rsidRDefault="00403241" w:rsidP="0040324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อื่น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1D307B" w14:textId="77777777" w:rsidR="00403241" w:rsidRPr="009874D5" w:rsidRDefault="00403241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3D99EC0" w14:textId="77777777" w:rsidR="00403241" w:rsidRPr="009874D5" w:rsidRDefault="00403241" w:rsidP="00403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EABEAD7" w14:textId="77777777" w:rsidR="00403241" w:rsidRPr="009874D5" w:rsidRDefault="00403241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90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45D11B3" w14:textId="77777777" w:rsidR="00403241" w:rsidRPr="009874D5" w:rsidRDefault="00403241" w:rsidP="00403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717CC077" w14:textId="4CB6461F" w:rsidR="00403241" w:rsidRPr="00EF4F5C" w:rsidRDefault="00621750" w:rsidP="00D73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79" w:right="-5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F4F5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(13,841)</w:t>
            </w:r>
          </w:p>
        </w:tc>
      </w:tr>
      <w:tr w:rsidR="00403241" w:rsidRPr="009874D5" w14:paraId="222BF08B" w14:textId="77777777" w:rsidTr="008E487C">
        <w:trPr>
          <w:cantSplit/>
          <w:trHeight w:val="350"/>
        </w:trPr>
        <w:tc>
          <w:tcPr>
            <w:tcW w:w="4680" w:type="dxa"/>
          </w:tcPr>
          <w:p w14:paraId="7F0A4C35" w14:textId="77777777" w:rsidR="00403241" w:rsidRPr="009874D5" w:rsidRDefault="00403241" w:rsidP="0040324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1A91E0" w14:textId="77777777" w:rsidR="00403241" w:rsidRPr="009874D5" w:rsidRDefault="00403241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1B5B2BB3" w14:textId="77777777" w:rsidR="00403241" w:rsidRPr="009874D5" w:rsidRDefault="00403241" w:rsidP="00403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3A82608" w14:textId="77777777" w:rsidR="00403241" w:rsidRPr="009874D5" w:rsidRDefault="00403241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90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4C7B6A1" w14:textId="77777777" w:rsidR="00403241" w:rsidRPr="009874D5" w:rsidRDefault="00403241" w:rsidP="00403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6CB62164" w14:textId="7DD78897" w:rsidR="00403241" w:rsidRPr="00EF4F5C" w:rsidRDefault="00C118B9" w:rsidP="00D73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79" w:right="-5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F4F5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(4,293)</w:t>
            </w:r>
          </w:p>
        </w:tc>
      </w:tr>
      <w:tr w:rsidR="00403241" w:rsidRPr="009874D5" w14:paraId="3419B4E9" w14:textId="77777777" w:rsidTr="008E487C">
        <w:trPr>
          <w:cantSplit/>
          <w:trHeight w:val="350"/>
        </w:trPr>
        <w:tc>
          <w:tcPr>
            <w:tcW w:w="4680" w:type="dxa"/>
          </w:tcPr>
          <w:p w14:paraId="5BD4C59D" w14:textId="77777777" w:rsidR="00403241" w:rsidRPr="009874D5" w:rsidRDefault="00403241" w:rsidP="0040324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AE097B" w14:textId="77777777" w:rsidR="00403241" w:rsidRPr="009874D5" w:rsidRDefault="00403241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BAE6750" w14:textId="77777777" w:rsidR="00403241" w:rsidRPr="009874D5" w:rsidRDefault="00403241" w:rsidP="00403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3CBE214F" w14:textId="77777777" w:rsidR="00403241" w:rsidRPr="009874D5" w:rsidRDefault="00403241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90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6510A4D8" w14:textId="77777777" w:rsidR="00403241" w:rsidRPr="009874D5" w:rsidRDefault="00403241" w:rsidP="00403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</w:tcPr>
          <w:p w14:paraId="4A90E7CE" w14:textId="77777777" w:rsidR="00403241" w:rsidRPr="00EF4F5C" w:rsidRDefault="00403241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10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403241" w:rsidRPr="009874D5" w14:paraId="1DB37676" w14:textId="77777777" w:rsidTr="008E487C">
        <w:trPr>
          <w:cantSplit/>
          <w:trHeight w:val="350"/>
        </w:trPr>
        <w:tc>
          <w:tcPr>
            <w:tcW w:w="4680" w:type="dxa"/>
          </w:tcPr>
          <w:p w14:paraId="39E3FA08" w14:textId="0EA3D658" w:rsidR="00403241" w:rsidRPr="009874D5" w:rsidRDefault="00403241" w:rsidP="0040324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FBC7D0" w14:textId="77777777" w:rsidR="00403241" w:rsidRPr="009874D5" w:rsidRDefault="00403241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4B2D7EA2" w14:textId="77777777" w:rsidR="00403241" w:rsidRPr="009874D5" w:rsidRDefault="00403241" w:rsidP="00403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B5FE14C" w14:textId="77777777" w:rsidR="00403241" w:rsidRPr="009874D5" w:rsidRDefault="00403241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90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1852EF49" w14:textId="77777777" w:rsidR="00403241" w:rsidRPr="009874D5" w:rsidRDefault="00403241" w:rsidP="00403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40B292B8" w14:textId="370CF0D3" w:rsidR="00403241" w:rsidRPr="00FC2D70" w:rsidRDefault="00E90BF5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10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90B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</w:t>
            </w:r>
            <w:r w:rsidR="002E45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308,313</w:t>
            </w:r>
          </w:p>
        </w:tc>
      </w:tr>
      <w:tr w:rsidR="00403241" w:rsidRPr="009874D5" w14:paraId="2899E3FE" w14:textId="77777777" w:rsidTr="008E487C">
        <w:trPr>
          <w:cantSplit/>
          <w:trHeight w:val="350"/>
        </w:trPr>
        <w:tc>
          <w:tcPr>
            <w:tcW w:w="4680" w:type="dxa"/>
          </w:tcPr>
          <w:p w14:paraId="08D449A3" w14:textId="5258F8EB" w:rsidR="00403241" w:rsidRPr="009874D5" w:rsidRDefault="00403241" w:rsidP="0040324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19B19A" w14:textId="77777777" w:rsidR="00403241" w:rsidRPr="00EF4F5C" w:rsidRDefault="00403241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1BBF546A" w14:textId="77777777" w:rsidR="00403241" w:rsidRPr="009874D5" w:rsidRDefault="00403241" w:rsidP="00403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6161677" w14:textId="77777777" w:rsidR="00403241" w:rsidRPr="009874D5" w:rsidRDefault="00403241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90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6868904B" w14:textId="77777777" w:rsidR="00403241" w:rsidRPr="009874D5" w:rsidRDefault="00403241" w:rsidP="00403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748EE0" w14:textId="5075A96F" w:rsidR="00403241" w:rsidRPr="00EF4F5C" w:rsidRDefault="00E06D4D" w:rsidP="00D73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79" w:right="-5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F4F5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(123,260)</w:t>
            </w:r>
          </w:p>
        </w:tc>
      </w:tr>
      <w:tr w:rsidR="00403241" w:rsidRPr="009874D5" w14:paraId="2389DC3C" w14:textId="77777777" w:rsidTr="008E487C">
        <w:trPr>
          <w:cantSplit/>
          <w:trHeight w:val="350"/>
        </w:trPr>
        <w:tc>
          <w:tcPr>
            <w:tcW w:w="4680" w:type="dxa"/>
          </w:tcPr>
          <w:p w14:paraId="4C18CD15" w14:textId="77777777" w:rsidR="00403241" w:rsidRPr="009874D5" w:rsidRDefault="00403241" w:rsidP="0040324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8076D1" w14:textId="77777777" w:rsidR="00403241" w:rsidRPr="009874D5" w:rsidRDefault="00403241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15B281C" w14:textId="77777777" w:rsidR="00403241" w:rsidRPr="009874D5" w:rsidRDefault="00403241" w:rsidP="00403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311EA180" w14:textId="77777777" w:rsidR="00403241" w:rsidRPr="009874D5" w:rsidRDefault="00403241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90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7F26717B" w14:textId="77777777" w:rsidR="00403241" w:rsidRPr="009874D5" w:rsidRDefault="00403241" w:rsidP="00403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</w:tcPr>
          <w:p w14:paraId="00DC6E8E" w14:textId="77777777" w:rsidR="00403241" w:rsidRPr="00EF4F5C" w:rsidRDefault="00403241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10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403241" w:rsidRPr="009874D5" w14:paraId="47B7FF1C" w14:textId="77777777" w:rsidTr="008E487C">
        <w:trPr>
          <w:cantSplit/>
          <w:trHeight w:val="350"/>
        </w:trPr>
        <w:tc>
          <w:tcPr>
            <w:tcW w:w="4680" w:type="dxa"/>
          </w:tcPr>
          <w:p w14:paraId="32CC5F17" w14:textId="5894486D" w:rsidR="00403241" w:rsidRPr="009874D5" w:rsidRDefault="00403241" w:rsidP="0040324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68CAB2" w14:textId="77777777" w:rsidR="00403241" w:rsidRPr="009874D5" w:rsidRDefault="00403241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0350A9A" w14:textId="77777777" w:rsidR="00403241" w:rsidRPr="009874D5" w:rsidRDefault="00403241" w:rsidP="00403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DE453B2" w14:textId="77777777" w:rsidR="00403241" w:rsidRPr="009874D5" w:rsidRDefault="00403241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90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0B6B8B6A" w14:textId="77777777" w:rsidR="00403241" w:rsidRPr="009874D5" w:rsidRDefault="00403241" w:rsidP="00403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tcBorders>
              <w:left w:val="nil"/>
              <w:bottom w:val="double" w:sz="4" w:space="0" w:color="auto"/>
              <w:right w:val="nil"/>
            </w:tcBorders>
          </w:tcPr>
          <w:p w14:paraId="37D028BF" w14:textId="1677696F" w:rsidR="00403241" w:rsidRPr="006A3896" w:rsidRDefault="00F75A3B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10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75A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</w:t>
            </w:r>
            <w:r w:rsidR="002E45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185,053</w:t>
            </w:r>
          </w:p>
        </w:tc>
      </w:tr>
      <w:tr w:rsidR="00403241" w:rsidRPr="009874D5" w14:paraId="6EF536DC" w14:textId="77777777" w:rsidTr="008E487C">
        <w:trPr>
          <w:cantSplit/>
          <w:trHeight w:val="350"/>
        </w:trPr>
        <w:tc>
          <w:tcPr>
            <w:tcW w:w="4680" w:type="dxa"/>
          </w:tcPr>
          <w:p w14:paraId="78C2AB69" w14:textId="77777777" w:rsidR="00403241" w:rsidRPr="009874D5" w:rsidRDefault="00403241" w:rsidP="00403241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36DDF8" w14:textId="77777777" w:rsidR="00403241" w:rsidRPr="009874D5" w:rsidRDefault="00403241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6EE52A0" w14:textId="77777777" w:rsidR="00403241" w:rsidRPr="009874D5" w:rsidRDefault="00403241" w:rsidP="00403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FE4B4AC" w14:textId="77777777" w:rsidR="00403241" w:rsidRPr="009874D5" w:rsidRDefault="00403241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90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53F3D737" w14:textId="77777777" w:rsidR="00403241" w:rsidRPr="009874D5" w:rsidRDefault="00403241" w:rsidP="00403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C9443AE" w14:textId="5ED32680" w:rsidR="00403241" w:rsidRPr="00EF4F5C" w:rsidRDefault="00403241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10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403241" w:rsidRPr="009874D5" w14:paraId="359468D2" w14:textId="77777777" w:rsidTr="008E487C">
        <w:trPr>
          <w:cantSplit/>
          <w:trHeight w:val="350"/>
        </w:trPr>
        <w:tc>
          <w:tcPr>
            <w:tcW w:w="4680" w:type="dxa"/>
          </w:tcPr>
          <w:p w14:paraId="50468F28" w14:textId="36883945" w:rsidR="00403241" w:rsidRPr="009874D5" w:rsidRDefault="00403241" w:rsidP="0040324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จังหวะการรับรู้รายได้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DEEC779" w14:textId="77777777" w:rsidR="00403241" w:rsidRPr="009874D5" w:rsidRDefault="00403241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C6753E9" w14:textId="77777777" w:rsidR="00403241" w:rsidRPr="009874D5" w:rsidRDefault="00403241" w:rsidP="00403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</w:tcPr>
          <w:p w14:paraId="730ADB25" w14:textId="77777777" w:rsidR="00403241" w:rsidRPr="009874D5" w:rsidRDefault="00403241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90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028621EA" w14:textId="77777777" w:rsidR="00403241" w:rsidRPr="009874D5" w:rsidRDefault="00403241" w:rsidP="00403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6ECFD111" w14:textId="77777777" w:rsidR="00403241" w:rsidRPr="00EF4F5C" w:rsidRDefault="00403241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10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403241" w:rsidRPr="009874D5" w14:paraId="426B35D2" w14:textId="77777777" w:rsidTr="008E487C">
        <w:trPr>
          <w:cantSplit/>
          <w:trHeight w:val="350"/>
        </w:trPr>
        <w:tc>
          <w:tcPr>
            <w:tcW w:w="4680" w:type="dxa"/>
          </w:tcPr>
          <w:p w14:paraId="19421ABB" w14:textId="4413F612" w:rsidR="00403241" w:rsidRPr="009874D5" w:rsidRDefault="00403241" w:rsidP="0040324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เมื่อปฏิบัต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ิ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ตามภาระที่ต้องปฏิบัต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ิ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เสร็จสิ้น</w:t>
            </w:r>
            <w:r w:rsidRPr="005749B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</w:rPr>
              <w:br/>
              <w:t xml:space="preserve">   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ณ</w:t>
            </w:r>
            <w:r w:rsidRPr="005749B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เวลาใดเวลาหนึ่ง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>Point in time)</w:t>
            </w:r>
            <w:r w:rsidRPr="009874D5" w:rsidDel="00E638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9EFEBD5" w14:textId="77777777" w:rsidR="00403241" w:rsidRPr="00EF4F5C" w:rsidRDefault="00403241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18082485" w14:textId="495E18A1" w:rsidR="00B8684D" w:rsidRPr="00EF4F5C" w:rsidRDefault="00B8684D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F4F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13,185,431</w:t>
            </w:r>
          </w:p>
        </w:tc>
        <w:tc>
          <w:tcPr>
            <w:tcW w:w="204" w:type="dxa"/>
          </w:tcPr>
          <w:p w14:paraId="0B6DB8B8" w14:textId="1B5955D1" w:rsidR="00403241" w:rsidRPr="008060F0" w:rsidRDefault="00403241" w:rsidP="00403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AB6333C" w14:textId="77777777" w:rsidR="00403241" w:rsidRPr="00EF4F5C" w:rsidRDefault="00403241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90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0B541961" w14:textId="74CA1A50" w:rsidR="00C95DCC" w:rsidRPr="00EF4F5C" w:rsidRDefault="00C95DCC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90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F4F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257,809</w:t>
            </w:r>
          </w:p>
        </w:tc>
        <w:tc>
          <w:tcPr>
            <w:tcW w:w="202" w:type="dxa"/>
          </w:tcPr>
          <w:p w14:paraId="345E49FF" w14:textId="0D51E976" w:rsidR="00403241" w:rsidRPr="008060F0" w:rsidRDefault="00403241" w:rsidP="00403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49987A" w14:textId="5EC8E219" w:rsidR="00403241" w:rsidRPr="009A1CDA" w:rsidRDefault="002B481D" w:rsidP="00EF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1090"/>
              </w:tabs>
              <w:spacing w:line="240" w:lineRule="auto"/>
              <w:ind w:left="-79"/>
              <w:jc w:val="right"/>
              <w:divId w:val="9119367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B48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13,443,240</w:t>
            </w:r>
          </w:p>
        </w:tc>
      </w:tr>
    </w:tbl>
    <w:p w14:paraId="7A5FEEB0" w14:textId="77777777" w:rsidR="00197A4A" w:rsidRPr="009874D5" w:rsidRDefault="00197A4A" w:rsidP="009B10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75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072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80"/>
        <w:gridCol w:w="1350"/>
        <w:gridCol w:w="204"/>
        <w:gridCol w:w="1326"/>
        <w:gridCol w:w="202"/>
        <w:gridCol w:w="1310"/>
      </w:tblGrid>
      <w:tr w:rsidR="00197A4A" w:rsidRPr="009874D5" w14:paraId="74C95B09" w14:textId="77777777" w:rsidTr="00044486">
        <w:trPr>
          <w:cantSplit/>
          <w:trHeight w:val="254"/>
          <w:tblHeader/>
        </w:trPr>
        <w:tc>
          <w:tcPr>
            <w:tcW w:w="4680" w:type="dxa"/>
            <w:vAlign w:val="bottom"/>
            <w:hideMark/>
          </w:tcPr>
          <w:p w14:paraId="7B883638" w14:textId="268B1740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4392" w:type="dxa"/>
            <w:gridSpan w:val="5"/>
            <w:vAlign w:val="bottom"/>
          </w:tcPr>
          <w:p w14:paraId="3394F6B5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</w:tr>
      <w:tr w:rsidR="00197A4A" w:rsidRPr="009874D5" w14:paraId="4782A8B3" w14:textId="77777777" w:rsidTr="00044486">
        <w:trPr>
          <w:cantSplit/>
          <w:trHeight w:val="363"/>
          <w:tblHeader/>
        </w:trPr>
        <w:tc>
          <w:tcPr>
            <w:tcW w:w="4680" w:type="dxa"/>
            <w:vAlign w:val="bottom"/>
          </w:tcPr>
          <w:p w14:paraId="6BB66DF0" w14:textId="5556E021" w:rsidR="00197A4A" w:rsidRPr="003243C1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891AF8" w14:textId="2A316CF6" w:rsidR="00197A4A" w:rsidRPr="00AD167F" w:rsidRDefault="00197A4A" w:rsidP="00FD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ผลิตภัณฑ์</w:t>
            </w:r>
            <w:r w:rsidR="00455DEF"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อาหาร</w:t>
            </w:r>
          </w:p>
        </w:tc>
        <w:tc>
          <w:tcPr>
            <w:tcW w:w="204" w:type="dxa"/>
            <w:vAlign w:val="bottom"/>
          </w:tcPr>
          <w:p w14:paraId="2ADC8CA3" w14:textId="77777777" w:rsidR="00197A4A" w:rsidRPr="00AD167F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vAlign w:val="bottom"/>
          </w:tcPr>
          <w:p w14:paraId="6A0C1C4F" w14:textId="53AC190E" w:rsidR="00197A4A" w:rsidRPr="00AD167F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02" w:type="dxa"/>
          </w:tcPr>
          <w:p w14:paraId="6DA6ED65" w14:textId="77777777" w:rsidR="00197A4A" w:rsidRPr="00AD167F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vAlign w:val="bottom"/>
          </w:tcPr>
          <w:p w14:paraId="37EE2EB5" w14:textId="7738789E" w:rsidR="00197A4A" w:rsidRPr="00AD167F" w:rsidRDefault="00197A4A" w:rsidP="005B4E4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D3E8B" w:rsidRPr="009874D5" w14:paraId="04FAADF8" w14:textId="77777777" w:rsidTr="00044486">
        <w:trPr>
          <w:cantSplit/>
          <w:trHeight w:val="363"/>
          <w:tblHeader/>
        </w:trPr>
        <w:tc>
          <w:tcPr>
            <w:tcW w:w="4680" w:type="dxa"/>
            <w:vAlign w:val="bottom"/>
          </w:tcPr>
          <w:p w14:paraId="4912BA91" w14:textId="3F1F2E71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5608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เก้า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="00B543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608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B543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2567</w:t>
            </w:r>
          </w:p>
        </w:tc>
        <w:tc>
          <w:tcPr>
            <w:tcW w:w="1350" w:type="dxa"/>
            <w:vAlign w:val="bottom"/>
          </w:tcPr>
          <w:p w14:paraId="6E8C1C9F" w14:textId="278EBE90" w:rsidR="005D3E8B" w:rsidRPr="00AD167F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สัตว์เลี้ยง</w:t>
            </w:r>
          </w:p>
        </w:tc>
        <w:tc>
          <w:tcPr>
            <w:tcW w:w="204" w:type="dxa"/>
            <w:vAlign w:val="bottom"/>
          </w:tcPr>
          <w:p w14:paraId="1032F8B3" w14:textId="77777777" w:rsidR="005D3E8B" w:rsidRPr="00AD167F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vAlign w:val="bottom"/>
          </w:tcPr>
          <w:p w14:paraId="0E7BA51A" w14:textId="0C4A1929" w:rsidR="005D3E8B" w:rsidRPr="00AD167F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ธุรกิจอื่น ๆ</w:t>
            </w:r>
          </w:p>
        </w:tc>
        <w:tc>
          <w:tcPr>
            <w:tcW w:w="202" w:type="dxa"/>
          </w:tcPr>
          <w:p w14:paraId="38798128" w14:textId="77777777" w:rsidR="005D3E8B" w:rsidRPr="00AD167F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vAlign w:val="bottom"/>
          </w:tcPr>
          <w:p w14:paraId="285CA38A" w14:textId="4C784F6A" w:rsidR="005D3E8B" w:rsidRPr="00AD167F" w:rsidRDefault="005D3E8B" w:rsidP="005D3E8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97A4A" w:rsidRPr="009874D5" w14:paraId="7FC496FC" w14:textId="77777777" w:rsidTr="00044486">
        <w:trPr>
          <w:cantSplit/>
          <w:trHeight w:val="272"/>
          <w:tblHeader/>
        </w:trPr>
        <w:tc>
          <w:tcPr>
            <w:tcW w:w="4680" w:type="dxa"/>
            <w:vAlign w:val="bottom"/>
          </w:tcPr>
          <w:p w14:paraId="7A8EB7C9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4392" w:type="dxa"/>
            <w:gridSpan w:val="5"/>
            <w:vAlign w:val="bottom"/>
            <w:hideMark/>
          </w:tcPr>
          <w:p w14:paraId="502D9547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7A1AA9" w:rsidRPr="009874D5" w14:paraId="4B0CB26E" w14:textId="77777777" w:rsidTr="00044486">
        <w:trPr>
          <w:cantSplit/>
          <w:trHeight w:val="336"/>
        </w:trPr>
        <w:tc>
          <w:tcPr>
            <w:tcW w:w="4680" w:type="dxa"/>
            <w:hideMark/>
          </w:tcPr>
          <w:p w14:paraId="33E14BB7" w14:textId="77777777" w:rsidR="007A1AA9" w:rsidRPr="009874D5" w:rsidRDefault="007A1AA9" w:rsidP="007A1AA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รายได้ของบริษัท</w:t>
            </w:r>
          </w:p>
        </w:tc>
        <w:tc>
          <w:tcPr>
            <w:tcW w:w="1350" w:type="dxa"/>
          </w:tcPr>
          <w:p w14:paraId="65228338" w14:textId="5EA1EA6D" w:rsidR="007A1AA9" w:rsidRPr="00B543BB" w:rsidRDefault="007A1AA9" w:rsidP="00D2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89041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12,476,863</w:t>
            </w:r>
          </w:p>
        </w:tc>
        <w:tc>
          <w:tcPr>
            <w:tcW w:w="204" w:type="dxa"/>
          </w:tcPr>
          <w:p w14:paraId="7810F014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3CD72F52" w14:textId="04AB40BA" w:rsidR="007A1AA9" w:rsidRPr="009874D5" w:rsidRDefault="007A1AA9" w:rsidP="00D2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D3B3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268,080</w:t>
            </w:r>
          </w:p>
        </w:tc>
        <w:tc>
          <w:tcPr>
            <w:tcW w:w="202" w:type="dxa"/>
          </w:tcPr>
          <w:p w14:paraId="263F209A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</w:tcPr>
          <w:p w14:paraId="5ED2762E" w14:textId="38DECCFA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D278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12,744,943</w:t>
            </w:r>
          </w:p>
        </w:tc>
      </w:tr>
      <w:tr w:rsidR="007A1AA9" w:rsidRPr="009874D5" w14:paraId="5FA9C584" w14:textId="77777777" w:rsidTr="00044486">
        <w:trPr>
          <w:cantSplit/>
          <w:trHeight w:val="350"/>
        </w:trPr>
        <w:tc>
          <w:tcPr>
            <w:tcW w:w="4680" w:type="dxa"/>
          </w:tcPr>
          <w:p w14:paraId="4125F922" w14:textId="77777777" w:rsidR="007A1AA9" w:rsidRPr="009874D5" w:rsidRDefault="007A1AA9" w:rsidP="007A1AA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รายได้ของบริษัทย่อยที่รวมในงบการเงินรวม</w:t>
            </w:r>
          </w:p>
        </w:tc>
        <w:tc>
          <w:tcPr>
            <w:tcW w:w="1350" w:type="dxa"/>
          </w:tcPr>
          <w:p w14:paraId="68D358A7" w14:textId="566A6F81" w:rsidR="007A1AA9" w:rsidRPr="009874D5" w:rsidRDefault="007A1AA9" w:rsidP="00D2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A0A5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3,669,661</w:t>
            </w:r>
          </w:p>
        </w:tc>
        <w:tc>
          <w:tcPr>
            <w:tcW w:w="204" w:type="dxa"/>
          </w:tcPr>
          <w:p w14:paraId="0EFCED91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18328090" w14:textId="4C449C2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2" w:type="dxa"/>
          </w:tcPr>
          <w:p w14:paraId="647AC038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</w:tcPr>
          <w:p w14:paraId="542D0F1E" w14:textId="7F275A68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42B6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3,669,661</w:t>
            </w:r>
          </w:p>
        </w:tc>
      </w:tr>
      <w:tr w:rsidR="007A1AA9" w:rsidRPr="009874D5" w14:paraId="662B0629" w14:textId="77777777" w:rsidTr="00044486">
        <w:trPr>
          <w:cantSplit/>
          <w:trHeight w:val="350"/>
        </w:trPr>
        <w:tc>
          <w:tcPr>
            <w:tcW w:w="4680" w:type="dxa"/>
          </w:tcPr>
          <w:p w14:paraId="0F0B4E12" w14:textId="77777777" w:rsidR="007A1AA9" w:rsidRPr="009874D5" w:rsidRDefault="007A1AA9" w:rsidP="007A1AA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BEB858" w14:textId="23C44A9C" w:rsidR="007A1AA9" w:rsidRPr="009874D5" w:rsidRDefault="007A1AA9" w:rsidP="00D2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A652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(3,383,322)</w:t>
            </w:r>
          </w:p>
        </w:tc>
        <w:tc>
          <w:tcPr>
            <w:tcW w:w="204" w:type="dxa"/>
          </w:tcPr>
          <w:p w14:paraId="12B2DD77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2E6DB5F" w14:textId="3C6EFBD8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02" w:type="dxa"/>
          </w:tcPr>
          <w:p w14:paraId="1D7AADBF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066830F6" w14:textId="08C057A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40CE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(3,383,322)</w:t>
            </w:r>
          </w:p>
        </w:tc>
      </w:tr>
      <w:tr w:rsidR="007A1AA9" w:rsidRPr="009874D5" w14:paraId="2E4C947D" w14:textId="77777777" w:rsidTr="00044486">
        <w:trPr>
          <w:cantSplit/>
          <w:trHeight w:val="350"/>
        </w:trPr>
        <w:tc>
          <w:tcPr>
            <w:tcW w:w="4680" w:type="dxa"/>
          </w:tcPr>
          <w:p w14:paraId="72889C68" w14:textId="77777777" w:rsidR="007A1AA9" w:rsidRPr="009874D5" w:rsidRDefault="007A1AA9" w:rsidP="007A1AA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DE53D7C" w14:textId="77777777" w:rsidR="007A1AA9" w:rsidRPr="00FC2D70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E74BA0D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3F12763D" w14:textId="77777777" w:rsidR="007A1AA9" w:rsidRPr="001A40E2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424EE31E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</w:tcPr>
          <w:p w14:paraId="676BD162" w14:textId="77777777" w:rsidR="007A1AA9" w:rsidRPr="001A40E2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A1AA9" w:rsidRPr="009874D5" w14:paraId="5615BC89" w14:textId="77777777" w:rsidTr="00044486">
        <w:trPr>
          <w:cantSplit/>
          <w:trHeight w:val="350"/>
        </w:trPr>
        <w:tc>
          <w:tcPr>
            <w:tcW w:w="4680" w:type="dxa"/>
          </w:tcPr>
          <w:p w14:paraId="1B9846F6" w14:textId="77777777" w:rsidR="007A1AA9" w:rsidRPr="009874D5" w:rsidRDefault="007A1AA9" w:rsidP="007A1A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รายได้รวมจากลูกค้าภายนอก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BE70CB5" w14:textId="55EF4E66" w:rsidR="007A1AA9" w:rsidRPr="00D2736C" w:rsidRDefault="007A1AA9" w:rsidP="00D2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273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12,763,202</w:t>
            </w:r>
          </w:p>
        </w:tc>
        <w:tc>
          <w:tcPr>
            <w:tcW w:w="204" w:type="dxa"/>
          </w:tcPr>
          <w:p w14:paraId="29DF3E38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</w:tcPr>
          <w:p w14:paraId="7462A23D" w14:textId="589F89C0" w:rsidR="007A1AA9" w:rsidRPr="00A77E3B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478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268,080</w:t>
            </w:r>
          </w:p>
        </w:tc>
        <w:tc>
          <w:tcPr>
            <w:tcW w:w="202" w:type="dxa"/>
          </w:tcPr>
          <w:p w14:paraId="06F6EB56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bottom w:val="double" w:sz="4" w:space="0" w:color="auto"/>
            </w:tcBorders>
          </w:tcPr>
          <w:p w14:paraId="49AEE861" w14:textId="7B747DC3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E24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13,031,282</w:t>
            </w:r>
          </w:p>
        </w:tc>
      </w:tr>
      <w:tr w:rsidR="007A1AA9" w:rsidRPr="009874D5" w14:paraId="28C9A500" w14:textId="77777777" w:rsidTr="00044486">
        <w:trPr>
          <w:cantSplit/>
          <w:trHeight w:val="350"/>
        </w:trPr>
        <w:tc>
          <w:tcPr>
            <w:tcW w:w="4680" w:type="dxa"/>
          </w:tcPr>
          <w:p w14:paraId="1AEEB1CF" w14:textId="77777777" w:rsidR="007A1AA9" w:rsidRPr="009874D5" w:rsidRDefault="007A1AA9" w:rsidP="007A1AA9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228041A" w14:textId="77777777" w:rsidR="007A1AA9" w:rsidRPr="009874D5" w:rsidRDefault="007A1AA9" w:rsidP="00D2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6432323C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double" w:sz="4" w:space="0" w:color="auto"/>
            </w:tcBorders>
          </w:tcPr>
          <w:p w14:paraId="74BE0B00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9B8EBB9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double" w:sz="4" w:space="0" w:color="auto"/>
            </w:tcBorders>
          </w:tcPr>
          <w:p w14:paraId="0637E144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A1AA9" w:rsidRPr="009874D5" w14:paraId="5459EB21" w14:textId="77777777" w:rsidTr="00044486">
        <w:trPr>
          <w:cantSplit/>
          <w:trHeight w:val="350"/>
        </w:trPr>
        <w:tc>
          <w:tcPr>
            <w:tcW w:w="4680" w:type="dxa"/>
          </w:tcPr>
          <w:p w14:paraId="5ACBCCC9" w14:textId="77777777" w:rsidR="007A1AA9" w:rsidRPr="009874D5" w:rsidRDefault="007A1AA9" w:rsidP="007A1AA9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</w:t>
            </w:r>
          </w:p>
        </w:tc>
        <w:tc>
          <w:tcPr>
            <w:tcW w:w="1350" w:type="dxa"/>
          </w:tcPr>
          <w:p w14:paraId="577C286A" w14:textId="77777777" w:rsidR="007A1AA9" w:rsidRPr="009874D5" w:rsidRDefault="007A1AA9" w:rsidP="00D2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1274BD7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6B954F12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5A0748D1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</w:tcPr>
          <w:p w14:paraId="64816DB0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A1AA9" w:rsidRPr="009874D5" w14:paraId="0AC3489D" w14:textId="77777777" w:rsidTr="00044486">
        <w:trPr>
          <w:cantSplit/>
          <w:trHeight w:val="350"/>
        </w:trPr>
        <w:tc>
          <w:tcPr>
            <w:tcW w:w="4680" w:type="dxa"/>
          </w:tcPr>
          <w:p w14:paraId="189E23F0" w14:textId="54CE6579" w:rsidR="007A1AA9" w:rsidRPr="009874D5" w:rsidRDefault="007A1AA9" w:rsidP="007A1A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A12E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A12E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ขั้นต้นของส่วนงาน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D56497" w14:textId="3F099B13" w:rsidR="007A1AA9" w:rsidRPr="009874D5" w:rsidRDefault="007A1AA9" w:rsidP="00D2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350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3,742,799</w:t>
            </w:r>
          </w:p>
        </w:tc>
        <w:tc>
          <w:tcPr>
            <w:tcW w:w="204" w:type="dxa"/>
          </w:tcPr>
          <w:p w14:paraId="6680A362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7008DF15" w14:textId="6E8EFDD8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46F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(19,679)</w:t>
            </w:r>
          </w:p>
        </w:tc>
        <w:tc>
          <w:tcPr>
            <w:tcW w:w="202" w:type="dxa"/>
          </w:tcPr>
          <w:p w14:paraId="1F632BD5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3A953FF4" w14:textId="7EAD2E6B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C391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3,723,120</w:t>
            </w:r>
          </w:p>
        </w:tc>
      </w:tr>
      <w:tr w:rsidR="007A1AA9" w:rsidRPr="009874D5" w14:paraId="658277AC" w14:textId="77777777" w:rsidTr="00044486">
        <w:trPr>
          <w:cantSplit/>
          <w:trHeight w:val="350"/>
        </w:trPr>
        <w:tc>
          <w:tcPr>
            <w:tcW w:w="4680" w:type="dxa"/>
          </w:tcPr>
          <w:p w14:paraId="70ED2671" w14:textId="77777777" w:rsidR="007A1AA9" w:rsidRDefault="007A1AA9" w:rsidP="007A1AA9">
            <w:pPr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874D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ค่าใช้จ่ายในการขายและบริหาร</w:t>
            </w:r>
          </w:p>
          <w:p w14:paraId="00C561C4" w14:textId="4F294954" w:rsidR="007A1AA9" w:rsidRPr="00DA3886" w:rsidRDefault="007A1AA9" w:rsidP="007A1AA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  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รวมการด้อยค่าของสินทรัพย์ทางการเงิน)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444E8E" w14:textId="77777777" w:rsidR="007A1AA9" w:rsidRPr="009874D5" w:rsidRDefault="007A1AA9" w:rsidP="00D2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6A8679D2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3FC69A2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456D4311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DAAEE3" w14:textId="77777777" w:rsidR="007A1AA9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0BB2CD81" w14:textId="64742995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A3FB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(1,124,534)</w:t>
            </w:r>
          </w:p>
        </w:tc>
      </w:tr>
      <w:tr w:rsidR="007A1AA9" w:rsidRPr="009874D5" w14:paraId="1E66762D" w14:textId="77777777" w:rsidTr="00044486">
        <w:trPr>
          <w:cantSplit/>
          <w:trHeight w:val="350"/>
        </w:trPr>
        <w:tc>
          <w:tcPr>
            <w:tcW w:w="4680" w:type="dxa"/>
          </w:tcPr>
          <w:p w14:paraId="6456B392" w14:textId="77777777" w:rsidR="007A1AA9" w:rsidRPr="009874D5" w:rsidRDefault="007A1AA9" w:rsidP="007A1AA9">
            <w:pPr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33D7AE" w14:textId="77777777" w:rsidR="007A1AA9" w:rsidRPr="009874D5" w:rsidRDefault="007A1AA9" w:rsidP="00D2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78E620C6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F8441CB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7FDCD7F1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56553887" w14:textId="77777777" w:rsidR="007A1AA9" w:rsidRPr="00FC2D70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A1AA9" w:rsidRPr="009874D5" w14:paraId="3B287F76" w14:textId="77777777" w:rsidTr="00044486">
        <w:trPr>
          <w:cantSplit/>
          <w:trHeight w:val="350"/>
        </w:trPr>
        <w:tc>
          <w:tcPr>
            <w:tcW w:w="4680" w:type="dxa"/>
          </w:tcPr>
          <w:p w14:paraId="5935E8F6" w14:textId="4BFE698C" w:rsidR="007A1AA9" w:rsidRPr="009874D5" w:rsidRDefault="007A1AA9" w:rsidP="007A1AA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กำไรจากการดำเนินงาน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36F94A" w14:textId="77777777" w:rsidR="007A1AA9" w:rsidRPr="009874D5" w:rsidRDefault="007A1AA9" w:rsidP="00D2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4C065024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93D6120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2C3DF9E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</w:tcPr>
          <w:p w14:paraId="1F6685D2" w14:textId="576C214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303C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2,598,586</w:t>
            </w:r>
          </w:p>
        </w:tc>
      </w:tr>
      <w:tr w:rsidR="007A1AA9" w:rsidRPr="009874D5" w14:paraId="2C1762AC" w14:textId="77777777" w:rsidTr="00044486">
        <w:trPr>
          <w:cantSplit/>
          <w:trHeight w:val="350"/>
        </w:trPr>
        <w:tc>
          <w:tcPr>
            <w:tcW w:w="4680" w:type="dxa"/>
          </w:tcPr>
          <w:p w14:paraId="4232E7B6" w14:textId="4D245E89" w:rsidR="007A1AA9" w:rsidRPr="00756DAC" w:rsidRDefault="007A1AA9" w:rsidP="007A1AA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DA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5F013F3" w14:textId="77777777" w:rsidR="007A1AA9" w:rsidRPr="009874D5" w:rsidRDefault="007A1AA9" w:rsidP="00D2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63A1B28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E30AB1F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7C2172B7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</w:tcPr>
          <w:p w14:paraId="2A3AC800" w14:textId="6A458D10" w:rsidR="007A1AA9" w:rsidRPr="00FA126D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173ED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510,792</w:t>
            </w:r>
          </w:p>
        </w:tc>
      </w:tr>
      <w:tr w:rsidR="007A1AA9" w:rsidRPr="009874D5" w14:paraId="06466483" w14:textId="77777777" w:rsidTr="00044486">
        <w:trPr>
          <w:cantSplit/>
          <w:trHeight w:val="350"/>
        </w:trPr>
        <w:tc>
          <w:tcPr>
            <w:tcW w:w="4680" w:type="dxa"/>
          </w:tcPr>
          <w:p w14:paraId="74FF6E6A" w14:textId="41CCF6A2" w:rsidR="007A1AA9" w:rsidRPr="009874D5" w:rsidRDefault="007A1AA9" w:rsidP="007A1A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อื่น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3BBC77" w14:textId="77777777" w:rsidR="007A1AA9" w:rsidRPr="009874D5" w:rsidRDefault="007A1AA9" w:rsidP="00D2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3CB9E0B2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1EDE0BC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5DD35E7E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</w:tcPr>
          <w:p w14:paraId="10DCEB95" w14:textId="09418AB7" w:rsidR="007A1AA9" w:rsidRPr="00CB6A9D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A320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(206,660)</w:t>
            </w:r>
          </w:p>
        </w:tc>
      </w:tr>
      <w:tr w:rsidR="007A1AA9" w:rsidRPr="009874D5" w14:paraId="3933C178" w14:textId="77777777" w:rsidTr="00044486">
        <w:trPr>
          <w:cantSplit/>
          <w:trHeight w:val="350"/>
        </w:trPr>
        <w:tc>
          <w:tcPr>
            <w:tcW w:w="4680" w:type="dxa"/>
          </w:tcPr>
          <w:p w14:paraId="3A560968" w14:textId="7122C41E" w:rsidR="007A1AA9" w:rsidRPr="009874D5" w:rsidRDefault="007A1AA9" w:rsidP="007A1A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B3BA05" w14:textId="77777777" w:rsidR="007A1AA9" w:rsidRPr="009874D5" w:rsidRDefault="007A1AA9" w:rsidP="00D2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36F4001F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9B588D7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544F894E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left w:val="nil"/>
              <w:bottom w:val="nil"/>
              <w:right w:val="nil"/>
            </w:tcBorders>
          </w:tcPr>
          <w:p w14:paraId="0A535014" w14:textId="3273312C" w:rsidR="007A1AA9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9115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(4,581)</w:t>
            </w:r>
          </w:p>
        </w:tc>
      </w:tr>
      <w:tr w:rsidR="007A1AA9" w:rsidRPr="009874D5" w14:paraId="18ABFA39" w14:textId="77777777" w:rsidTr="00044486">
        <w:trPr>
          <w:cantSplit/>
          <w:trHeight w:val="350"/>
        </w:trPr>
        <w:tc>
          <w:tcPr>
            <w:tcW w:w="4680" w:type="dxa"/>
          </w:tcPr>
          <w:p w14:paraId="281B3B8D" w14:textId="77777777" w:rsidR="007A1AA9" w:rsidRPr="009874D5" w:rsidRDefault="007A1AA9" w:rsidP="007A1AA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C868F0" w14:textId="77777777" w:rsidR="007A1AA9" w:rsidRPr="009874D5" w:rsidRDefault="007A1AA9" w:rsidP="00D2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1E6E9B6D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44D6F14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79AB1ADE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</w:tcPr>
          <w:p w14:paraId="3432B73A" w14:textId="467B5EDC" w:rsidR="007A1AA9" w:rsidRPr="00FC2D70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A1AA9" w:rsidRPr="009874D5" w14:paraId="67E375F1" w14:textId="77777777" w:rsidTr="00044486">
        <w:trPr>
          <w:cantSplit/>
          <w:trHeight w:val="350"/>
        </w:trPr>
        <w:tc>
          <w:tcPr>
            <w:tcW w:w="4680" w:type="dxa"/>
          </w:tcPr>
          <w:p w14:paraId="6A952CAB" w14:textId="77777777" w:rsidR="007A1AA9" w:rsidRPr="009874D5" w:rsidRDefault="007A1AA9" w:rsidP="007A1A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DF805F" w14:textId="77777777" w:rsidR="007A1AA9" w:rsidRPr="009874D5" w:rsidRDefault="007A1AA9" w:rsidP="00D2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44CBE10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F2447E7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4DE72576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</w:tcPr>
          <w:p w14:paraId="3794F0B7" w14:textId="083242A6" w:rsidR="007A1AA9" w:rsidRPr="00FC2D70" w:rsidRDefault="007A1AA9" w:rsidP="00F8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800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2,898,137</w:t>
            </w:r>
          </w:p>
        </w:tc>
      </w:tr>
      <w:tr w:rsidR="007A1AA9" w:rsidRPr="009874D5" w14:paraId="64D0AF63" w14:textId="77777777" w:rsidTr="00044486">
        <w:trPr>
          <w:cantSplit/>
          <w:trHeight w:val="350"/>
        </w:trPr>
        <w:tc>
          <w:tcPr>
            <w:tcW w:w="4680" w:type="dxa"/>
          </w:tcPr>
          <w:p w14:paraId="1C309A1C" w14:textId="0B1886A3" w:rsidR="007A1AA9" w:rsidRPr="009874D5" w:rsidRDefault="007A1AA9" w:rsidP="007A1AA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F94EBCE" w14:textId="77777777" w:rsidR="007A1AA9" w:rsidRPr="009874D5" w:rsidRDefault="007A1AA9" w:rsidP="00D2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F270A30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77BEB0CC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69916862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5E758F" w14:textId="0B338FBB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51A5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(91,549)</w:t>
            </w:r>
          </w:p>
        </w:tc>
      </w:tr>
      <w:tr w:rsidR="007A1AA9" w:rsidRPr="009874D5" w14:paraId="78193AB4" w14:textId="77777777" w:rsidTr="00044486">
        <w:trPr>
          <w:cantSplit/>
          <w:trHeight w:val="350"/>
        </w:trPr>
        <w:tc>
          <w:tcPr>
            <w:tcW w:w="4680" w:type="dxa"/>
          </w:tcPr>
          <w:p w14:paraId="644EB463" w14:textId="77777777" w:rsidR="007A1AA9" w:rsidRPr="009874D5" w:rsidRDefault="007A1AA9" w:rsidP="007A1AA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6B28A2" w14:textId="77777777" w:rsidR="007A1AA9" w:rsidRPr="009874D5" w:rsidRDefault="007A1AA9" w:rsidP="00D2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3C02B38E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EAF2D38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166A6FE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</w:tcPr>
          <w:p w14:paraId="4A213C75" w14:textId="16346B50" w:rsidR="007A1AA9" w:rsidRPr="00FC2D70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A1AA9" w:rsidRPr="00FC2D70" w14:paraId="6644FF0B" w14:textId="77777777" w:rsidTr="00044486">
        <w:trPr>
          <w:cantSplit/>
          <w:trHeight w:val="350"/>
        </w:trPr>
        <w:tc>
          <w:tcPr>
            <w:tcW w:w="4680" w:type="dxa"/>
          </w:tcPr>
          <w:p w14:paraId="34E54AE6" w14:textId="77777777" w:rsidR="007A1AA9" w:rsidRPr="009874D5" w:rsidRDefault="007A1AA9" w:rsidP="007A1A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771C8A" w14:textId="77777777" w:rsidR="007A1AA9" w:rsidRPr="009874D5" w:rsidRDefault="007A1AA9" w:rsidP="00D2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38EC2D0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6D44F86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69FB96BA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left w:val="nil"/>
              <w:bottom w:val="double" w:sz="4" w:space="0" w:color="auto"/>
              <w:right w:val="nil"/>
            </w:tcBorders>
          </w:tcPr>
          <w:p w14:paraId="73D24F9C" w14:textId="541DBFF7" w:rsidR="007A1AA9" w:rsidRPr="00FC2D70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E43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2,806,588</w:t>
            </w:r>
          </w:p>
        </w:tc>
      </w:tr>
      <w:tr w:rsidR="007A1AA9" w:rsidRPr="009874D5" w14:paraId="56CBE650" w14:textId="77777777" w:rsidTr="00044486">
        <w:trPr>
          <w:cantSplit/>
          <w:trHeight w:val="350"/>
        </w:trPr>
        <w:tc>
          <w:tcPr>
            <w:tcW w:w="4680" w:type="dxa"/>
          </w:tcPr>
          <w:p w14:paraId="7FF92E12" w14:textId="77777777" w:rsidR="007A1AA9" w:rsidRPr="009874D5" w:rsidRDefault="007A1AA9" w:rsidP="007A1AA9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696A05" w14:textId="77777777" w:rsidR="007A1AA9" w:rsidRPr="009874D5" w:rsidRDefault="007A1AA9" w:rsidP="00D2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814F080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65B1832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0FBC0AC3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BF59117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A1AA9" w:rsidRPr="009874D5" w14:paraId="222993A1" w14:textId="77777777" w:rsidTr="00044486">
        <w:trPr>
          <w:cantSplit/>
          <w:trHeight w:val="350"/>
        </w:trPr>
        <w:tc>
          <w:tcPr>
            <w:tcW w:w="4680" w:type="dxa"/>
          </w:tcPr>
          <w:p w14:paraId="674F656D" w14:textId="77777777" w:rsidR="007A1AA9" w:rsidRPr="009874D5" w:rsidRDefault="007A1AA9" w:rsidP="007A1A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จังหวะการรับรู้รายได้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BF2E2AF" w14:textId="0C1BACC2" w:rsidR="007A1AA9" w:rsidRPr="009874D5" w:rsidRDefault="007A1AA9" w:rsidP="00D2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FEF367A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</w:tcPr>
          <w:p w14:paraId="7709DD87" w14:textId="1526C9E2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508483DF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06C3D75C" w14:textId="740594B5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A1AA9" w:rsidRPr="009874D5" w14:paraId="0FBC1CA9" w14:textId="77777777" w:rsidTr="00044486">
        <w:trPr>
          <w:cantSplit/>
          <w:trHeight w:val="350"/>
        </w:trPr>
        <w:tc>
          <w:tcPr>
            <w:tcW w:w="4680" w:type="dxa"/>
          </w:tcPr>
          <w:p w14:paraId="30114B99" w14:textId="5AC8D91F" w:rsidR="007A1AA9" w:rsidRPr="009874D5" w:rsidRDefault="007A1AA9" w:rsidP="007A1AA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เมื่อปฏิบัต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ิ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ตามภาระที่ต้องปฏิบัต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ิ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เสร็จสิ้น</w:t>
            </w:r>
            <w:r w:rsidRPr="005749B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</w:rPr>
              <w:br/>
              <w:t xml:space="preserve">   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ณ</w:t>
            </w:r>
            <w:r w:rsidRPr="005749B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เวลาใดเวลาหนึ่ง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>Point in time)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45A4811" w14:textId="77777777" w:rsidR="007A1AA9" w:rsidRPr="00D2736C" w:rsidRDefault="007A1AA9" w:rsidP="00D2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228E0AB2" w14:textId="668B65C7" w:rsidR="007A1AA9" w:rsidRPr="00D2736C" w:rsidRDefault="007A1AA9" w:rsidP="00D2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273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12,763,202</w:t>
            </w:r>
          </w:p>
        </w:tc>
        <w:tc>
          <w:tcPr>
            <w:tcW w:w="204" w:type="dxa"/>
          </w:tcPr>
          <w:p w14:paraId="3E3D0789" w14:textId="77777777" w:rsidR="007A1AA9" w:rsidRPr="006B08E9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CCC6694" w14:textId="77777777" w:rsidR="007A1AA9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4656E770" w14:textId="1887E2BB" w:rsidR="007A1AA9" w:rsidRPr="006B08E9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705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268,080</w:t>
            </w:r>
          </w:p>
        </w:tc>
        <w:tc>
          <w:tcPr>
            <w:tcW w:w="202" w:type="dxa"/>
          </w:tcPr>
          <w:p w14:paraId="0EF99745" w14:textId="77777777" w:rsidR="007A1AA9" w:rsidRPr="006B08E9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011E4CB" w14:textId="77777777" w:rsidR="007A1AA9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182CF4E8" w14:textId="398316D0" w:rsidR="007A1AA9" w:rsidRPr="006B08E9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066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13,031,282</w:t>
            </w:r>
          </w:p>
        </w:tc>
      </w:tr>
    </w:tbl>
    <w:p w14:paraId="1792411C" w14:textId="77777777" w:rsidR="00197A4A" w:rsidRDefault="00197A4A" w:rsidP="00973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ABF433" w14:textId="77777777" w:rsidR="00846BB6" w:rsidRPr="009874D5" w:rsidRDefault="00846BB6" w:rsidP="00973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F45550" w14:textId="05799C68" w:rsidR="006C1839" w:rsidRPr="009874D5" w:rsidRDefault="006F6D91" w:rsidP="006F6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E2737FA" w14:textId="041A55B5" w:rsidR="009A7FD9" w:rsidRDefault="009A7FD9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ข้อมูลเกี่ยวกับเขตภูมิศาสตร์</w:t>
      </w:r>
    </w:p>
    <w:p w14:paraId="28676702" w14:textId="77777777" w:rsidR="004F6E1E" w:rsidRPr="00975625" w:rsidRDefault="004F6E1E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168F140C" w14:textId="3B59BA22" w:rsidR="009A7FD9" w:rsidRDefault="009A7FD9" w:rsidP="009A7F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กลุ่มบริษัทจำแนกรายได้ตามลักษณะของลูกค้า ซึ่งได้แก่ รายได้จากบริษัทใหญ่ บริษัทย่อย บริษัทที่อยู่ภายใต้</w:t>
      </w:r>
      <w:r w:rsidR="00B40213">
        <w:rPr>
          <w:rFonts w:asciiTheme="majorBidi" w:hAnsiTheme="majorBidi" w:cstheme="majorBidi"/>
          <w:sz w:val="30"/>
          <w:szCs w:val="30"/>
          <w:cs/>
        </w:rPr>
        <w:br/>
      </w:r>
      <w:r w:rsidRPr="009874D5">
        <w:rPr>
          <w:rFonts w:asciiTheme="majorBidi" w:hAnsiTheme="majorBidi" w:cstheme="majorBidi"/>
          <w:sz w:val="30"/>
          <w:szCs w:val="30"/>
          <w:cs/>
        </w:rPr>
        <w:t>การควบคุมเดียวกัน และกิจการที่เกี่ยวข้องกันอื่น และรายได้จากบุคคลภายนอก สำหรับรายได้จากบุคคลภายนอกนั้น กลุ่มบริษัทจำแนกรายได้เพิ่มเติมตามภูมิศาสตร์ โดยการจำแนกรายได้ดังกล่าวนั้นมีความสอดคล้องกับลักษณะของรายได้ แสดงได้ดังนี้</w:t>
      </w:r>
    </w:p>
    <w:p w14:paraId="118F466D" w14:textId="77777777" w:rsidR="00F63EC2" w:rsidRPr="00F63EC2" w:rsidRDefault="00F63EC2" w:rsidP="009A7F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1350"/>
        <w:gridCol w:w="204"/>
        <w:gridCol w:w="1146"/>
      </w:tblGrid>
      <w:tr w:rsidR="00593FFD" w:rsidRPr="009874D5" w14:paraId="38439040" w14:textId="77777777" w:rsidTr="00593FFD">
        <w:trPr>
          <w:cantSplit/>
          <w:trHeight w:val="254"/>
          <w:tblHeader/>
        </w:trPr>
        <w:tc>
          <w:tcPr>
            <w:tcW w:w="6300" w:type="dxa"/>
            <w:vAlign w:val="bottom"/>
            <w:hideMark/>
          </w:tcPr>
          <w:p w14:paraId="0DFF15AF" w14:textId="5CD7AA5F" w:rsidR="00593FFD" w:rsidRPr="009874D5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0DEF8164" w14:textId="77777777" w:rsidR="00593FFD" w:rsidRPr="009874D5" w:rsidRDefault="00593FFD" w:rsidP="00593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</w:tr>
      <w:tr w:rsidR="006F6D91" w:rsidRPr="009874D5" w14:paraId="54146930" w14:textId="77777777" w:rsidTr="000B1526">
        <w:trPr>
          <w:cantSplit/>
          <w:trHeight w:val="398"/>
          <w:tblHeader/>
        </w:trPr>
        <w:tc>
          <w:tcPr>
            <w:tcW w:w="6300" w:type="dxa"/>
            <w:vAlign w:val="bottom"/>
          </w:tcPr>
          <w:p w14:paraId="1301C690" w14:textId="6AD9A5B5" w:rsidR="006F6D91" w:rsidRPr="00C43BCF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5608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เก้า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="000B15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30 </w:t>
            </w:r>
            <w:r w:rsidR="005608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030054F4" w14:textId="73E7CAE8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204" w:type="dxa"/>
            <w:vAlign w:val="bottom"/>
          </w:tcPr>
          <w:p w14:paraId="3EC7D7DA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vAlign w:val="bottom"/>
          </w:tcPr>
          <w:p w14:paraId="13B09D6B" w14:textId="6A6EEC42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</w:tr>
      <w:tr w:rsidR="006F6D91" w:rsidRPr="009874D5" w14:paraId="6CDF4032" w14:textId="77777777" w:rsidTr="00593FFD">
        <w:trPr>
          <w:cantSplit/>
          <w:trHeight w:val="272"/>
          <w:tblHeader/>
        </w:trPr>
        <w:tc>
          <w:tcPr>
            <w:tcW w:w="6300" w:type="dxa"/>
            <w:vAlign w:val="bottom"/>
          </w:tcPr>
          <w:p w14:paraId="2E143141" w14:textId="77777777" w:rsidR="006F6D91" w:rsidRPr="009B102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57B243C8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6F6D91" w:rsidRPr="009874D5" w14:paraId="5C80B46E" w14:textId="77777777" w:rsidTr="00593FFD">
        <w:trPr>
          <w:cantSplit/>
          <w:trHeight w:val="336"/>
        </w:trPr>
        <w:tc>
          <w:tcPr>
            <w:tcW w:w="6300" w:type="dxa"/>
            <w:hideMark/>
          </w:tcPr>
          <w:p w14:paraId="4BAEB79F" w14:textId="1D4884B1" w:rsidR="006F6D91" w:rsidRPr="009874D5" w:rsidRDefault="006F6D91" w:rsidP="006F6D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รายได้จากบุคคลภายนอก</w:t>
            </w:r>
          </w:p>
        </w:tc>
        <w:tc>
          <w:tcPr>
            <w:tcW w:w="1350" w:type="dxa"/>
          </w:tcPr>
          <w:p w14:paraId="08C7398A" w14:textId="3F4AAE1B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DF71063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6A3C9B13" w14:textId="2F85E90F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451972" w:rsidRPr="009874D5" w14:paraId="3E16CE91" w14:textId="77777777" w:rsidTr="006530A7">
        <w:trPr>
          <w:cantSplit/>
          <w:trHeight w:val="350"/>
        </w:trPr>
        <w:tc>
          <w:tcPr>
            <w:tcW w:w="6300" w:type="dxa"/>
          </w:tcPr>
          <w:p w14:paraId="5096C231" w14:textId="7DF6E759" w:rsidR="00451972" w:rsidRPr="009874D5" w:rsidRDefault="00451972" w:rsidP="00451972">
            <w:pPr>
              <w:spacing w:line="240" w:lineRule="auto"/>
              <w:ind w:left="227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ประเทศในทวีปเอเชีย ทวีปโอเชียเนีย และอื่น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4B0A9" w14:textId="2F8AAD5C" w:rsidR="00451972" w:rsidRPr="009874D5" w:rsidRDefault="00451972" w:rsidP="00E2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2244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3,587,404</w:t>
            </w:r>
          </w:p>
        </w:tc>
        <w:tc>
          <w:tcPr>
            <w:tcW w:w="204" w:type="dxa"/>
          </w:tcPr>
          <w:p w14:paraId="431A1B96" w14:textId="77777777" w:rsidR="00451972" w:rsidRPr="009874D5" w:rsidRDefault="00451972" w:rsidP="0045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5BA11B50" w14:textId="10F0B031" w:rsidR="00451972" w:rsidRPr="00DE75ED" w:rsidRDefault="00451972" w:rsidP="0045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6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4,228,016</w:t>
            </w:r>
          </w:p>
        </w:tc>
      </w:tr>
      <w:tr w:rsidR="00451972" w:rsidRPr="009874D5" w14:paraId="414651E8" w14:textId="77777777" w:rsidTr="006530A7">
        <w:trPr>
          <w:cantSplit/>
          <w:trHeight w:val="350"/>
        </w:trPr>
        <w:tc>
          <w:tcPr>
            <w:tcW w:w="6300" w:type="dxa"/>
          </w:tcPr>
          <w:p w14:paraId="0BFF559D" w14:textId="769CC02D" w:rsidR="00451972" w:rsidRPr="009874D5" w:rsidRDefault="00451972" w:rsidP="00451972">
            <w:pPr>
              <w:spacing w:line="240" w:lineRule="auto"/>
              <w:ind w:left="227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ประเทศในทวีปอเมริกา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841FB5" w14:textId="7E147E3E" w:rsidR="00451972" w:rsidRPr="00D737D8" w:rsidRDefault="00451972" w:rsidP="00E2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244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7,694,</w:t>
            </w:r>
            <w:r w:rsidR="00283FBE">
              <w:rPr>
                <w:rFonts w:asciiTheme="majorBidi" w:hAnsiTheme="majorBidi" w:cstheme="majorBidi"/>
                <w:sz w:val="30"/>
                <w:szCs w:val="30"/>
              </w:rPr>
              <w:t>891</w:t>
            </w:r>
          </w:p>
        </w:tc>
        <w:tc>
          <w:tcPr>
            <w:tcW w:w="204" w:type="dxa"/>
          </w:tcPr>
          <w:p w14:paraId="30C13B05" w14:textId="77777777" w:rsidR="00451972" w:rsidRPr="009874D5" w:rsidRDefault="00451972" w:rsidP="0045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0002079C" w14:textId="7CA4119A" w:rsidR="00451972" w:rsidRPr="009874D5" w:rsidRDefault="00451972" w:rsidP="0045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746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6,453,264</w:t>
            </w:r>
          </w:p>
        </w:tc>
      </w:tr>
      <w:tr w:rsidR="00451972" w:rsidRPr="009874D5" w14:paraId="5EEF24FC" w14:textId="77777777" w:rsidTr="006530A7">
        <w:trPr>
          <w:cantSplit/>
          <w:trHeight w:val="350"/>
        </w:trPr>
        <w:tc>
          <w:tcPr>
            <w:tcW w:w="6300" w:type="dxa"/>
          </w:tcPr>
          <w:p w14:paraId="711955AB" w14:textId="0F0C847F" w:rsidR="00451972" w:rsidRPr="009874D5" w:rsidRDefault="00451972" w:rsidP="00451972">
            <w:pPr>
              <w:spacing w:line="240" w:lineRule="auto"/>
              <w:ind w:left="227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ประเทศในทวีปยุโรป (รวมถึงสหราชอาณาจักร)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F8739C" w14:textId="2F0CD979" w:rsidR="00451972" w:rsidRPr="009874D5" w:rsidRDefault="00451972" w:rsidP="00E2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2244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1,917,956</w:t>
            </w:r>
          </w:p>
        </w:tc>
        <w:tc>
          <w:tcPr>
            <w:tcW w:w="204" w:type="dxa"/>
          </w:tcPr>
          <w:p w14:paraId="1D78167E" w14:textId="77777777" w:rsidR="00451972" w:rsidRPr="009874D5" w:rsidRDefault="00451972" w:rsidP="0045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2303AC21" w14:textId="3D443DED" w:rsidR="00451972" w:rsidRPr="009874D5" w:rsidRDefault="00451972" w:rsidP="0045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8658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2,094,384</w:t>
            </w:r>
          </w:p>
        </w:tc>
      </w:tr>
      <w:tr w:rsidR="00451972" w:rsidRPr="009874D5" w14:paraId="1DFC7CA6" w14:textId="77777777" w:rsidTr="00140FDE">
        <w:trPr>
          <w:cantSplit/>
          <w:trHeight w:val="350"/>
        </w:trPr>
        <w:tc>
          <w:tcPr>
            <w:tcW w:w="6300" w:type="dxa"/>
          </w:tcPr>
          <w:p w14:paraId="176ABDD4" w14:textId="1757FFD0" w:rsidR="00451972" w:rsidRPr="00C46E50" w:rsidRDefault="00451972" w:rsidP="0045197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6E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รวมรายได้จากบุคคลภายนอก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5011F2A" w14:textId="733C1631" w:rsidR="00451972" w:rsidRPr="000321B6" w:rsidRDefault="0052007C" w:rsidP="0045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321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13,200,</w:t>
            </w:r>
            <w:r w:rsidR="006C0563" w:rsidRPr="000321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251</w:t>
            </w:r>
          </w:p>
        </w:tc>
        <w:tc>
          <w:tcPr>
            <w:tcW w:w="204" w:type="dxa"/>
          </w:tcPr>
          <w:p w14:paraId="47159474" w14:textId="77777777" w:rsidR="00451972" w:rsidRPr="000321B6" w:rsidRDefault="00451972" w:rsidP="0045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21ED0C45" w14:textId="7E088609" w:rsidR="00451972" w:rsidRPr="000321B6" w:rsidRDefault="00451972" w:rsidP="0045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321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12,775,664</w:t>
            </w:r>
          </w:p>
        </w:tc>
      </w:tr>
      <w:tr w:rsidR="00451972" w:rsidRPr="009874D5" w14:paraId="20F56882" w14:textId="77777777" w:rsidTr="009C669D">
        <w:trPr>
          <w:cantSplit/>
          <w:trHeight w:val="350"/>
        </w:trPr>
        <w:tc>
          <w:tcPr>
            <w:tcW w:w="6300" w:type="dxa"/>
          </w:tcPr>
          <w:p w14:paraId="655D8DC5" w14:textId="158DCEDC" w:rsidR="00451972" w:rsidRPr="009874D5" w:rsidRDefault="00451972" w:rsidP="004519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รายได้จากบริษัทใหญ่ กิจการอื่นที่อยู่ภายใต้การควบคุมเดียวกัน </w:t>
            </w:r>
          </w:p>
          <w:p w14:paraId="41C0F8C3" w14:textId="7EAAB85E" w:rsidR="00451972" w:rsidRPr="009874D5" w:rsidRDefault="00451972" w:rsidP="004519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และบริษัทที่เกี่ยวข้องกันอื่น (หมายเหตุข้อ 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BAF8D2E" w14:textId="77777777" w:rsidR="00B061B7" w:rsidRDefault="00B061B7" w:rsidP="0045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2314359F" w14:textId="37313302" w:rsidR="00B061B7" w:rsidRPr="00EF6080" w:rsidRDefault="00B061B7" w:rsidP="00B06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61B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242,</w:t>
            </w:r>
            <w:r w:rsidR="006C056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  <w:r w:rsidR="00BD5D6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89</w:t>
            </w:r>
          </w:p>
        </w:tc>
        <w:tc>
          <w:tcPr>
            <w:tcW w:w="204" w:type="dxa"/>
          </w:tcPr>
          <w:p w14:paraId="5959D400" w14:textId="77777777" w:rsidR="00451972" w:rsidRPr="009874D5" w:rsidRDefault="00451972" w:rsidP="0045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280AF86A" w14:textId="77777777" w:rsidR="00451972" w:rsidRDefault="00451972" w:rsidP="0045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6626E987" w14:textId="47E8B8C6" w:rsidR="00451972" w:rsidRPr="009874D5" w:rsidRDefault="00451972" w:rsidP="0045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6624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255,618</w:t>
            </w:r>
          </w:p>
        </w:tc>
      </w:tr>
      <w:tr w:rsidR="00451972" w:rsidRPr="009874D5" w14:paraId="32AD7527" w14:textId="77777777" w:rsidTr="009C669D">
        <w:trPr>
          <w:cantSplit/>
          <w:trHeight w:val="350"/>
        </w:trPr>
        <w:tc>
          <w:tcPr>
            <w:tcW w:w="6300" w:type="dxa"/>
          </w:tcPr>
          <w:p w14:paraId="01B709AA" w14:textId="77777777" w:rsidR="00451972" w:rsidRPr="009874D5" w:rsidRDefault="00451972" w:rsidP="00451972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FA6857" w14:textId="3022A86F" w:rsidR="00451972" w:rsidRPr="00101BEE" w:rsidRDefault="00E2244E" w:rsidP="0045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E2244E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13,443,240</w:t>
            </w:r>
          </w:p>
        </w:tc>
        <w:tc>
          <w:tcPr>
            <w:tcW w:w="204" w:type="dxa"/>
          </w:tcPr>
          <w:p w14:paraId="5281CA8B" w14:textId="77777777" w:rsidR="00451972" w:rsidRPr="009C669D" w:rsidRDefault="00451972" w:rsidP="0045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5844076B" w14:textId="46055B99" w:rsidR="00451972" w:rsidRPr="009C669D" w:rsidRDefault="00451972" w:rsidP="0045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D18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13,031,282</w:t>
            </w:r>
          </w:p>
        </w:tc>
      </w:tr>
    </w:tbl>
    <w:p w14:paraId="1A32A796" w14:textId="77777777" w:rsidR="00125EDD" w:rsidRPr="009874D5" w:rsidRDefault="00125EDD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7CD4B17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2215FF6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14DEAC4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F9BE8BD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9EF792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02883AF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CF69B9C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0F05355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263F3D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6D6C469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2F9EA51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5E1CED0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6C1F9DB" w14:textId="4A53A3B4" w:rsidR="006B5D47" w:rsidRPr="009874D5" w:rsidRDefault="006B5D47" w:rsidP="006B5D47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1C70AD9F" w14:textId="77777777" w:rsidR="004523B6" w:rsidRPr="007C7D0E" w:rsidRDefault="004523B6" w:rsidP="004523B6">
      <w:pPr>
        <w:pStyle w:val="Caption"/>
        <w:rPr>
          <w:rFonts w:asciiTheme="majorBidi" w:hAnsiTheme="majorBidi" w:cstheme="majorBidi"/>
          <w:sz w:val="22"/>
          <w:szCs w:val="22"/>
        </w:rPr>
      </w:pPr>
    </w:p>
    <w:p w14:paraId="1E9C102F" w14:textId="32A38500" w:rsidR="008B2A5A" w:rsidRDefault="00894330" w:rsidP="008B2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4"/>
        <w:jc w:val="both"/>
        <w:rPr>
          <w:rFonts w:ascii="Angsana New" w:eastAsia="Cordia New" w:hAnsi="Angsana New" w:cs="Angsana New"/>
          <w:i/>
          <w:iCs/>
          <w:sz w:val="30"/>
          <w:szCs w:val="30"/>
        </w:rPr>
      </w:pPr>
      <w:r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มูลค่าตามบัญชีและ</w:t>
      </w:r>
      <w:r w:rsidR="008B2A5A" w:rsidRPr="009874D5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มูลค่ายุติธรรม</w:t>
      </w:r>
    </w:p>
    <w:p w14:paraId="35B3D7A7" w14:textId="77777777" w:rsidR="00F760C5" w:rsidRPr="007C7D0E" w:rsidRDefault="00F760C5" w:rsidP="008B2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4"/>
        <w:jc w:val="both"/>
        <w:rPr>
          <w:rFonts w:ascii="Angsana New" w:eastAsia="Cordia New" w:hAnsi="Angsana New" w:cs="Angsana New"/>
          <w:i/>
          <w:iCs/>
          <w:sz w:val="22"/>
          <w:szCs w:val="22"/>
          <w:cs/>
        </w:rPr>
      </w:pPr>
    </w:p>
    <w:p w14:paraId="2A3A794C" w14:textId="1D255464" w:rsidR="006B5D47" w:rsidRDefault="00E9442F" w:rsidP="00486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="Angsana New"/>
          <w:sz w:val="30"/>
          <w:szCs w:val="30"/>
          <w:lang w:val="en-GB"/>
        </w:rPr>
      </w:pPr>
      <w:r w:rsidRPr="00E9442F">
        <w:rPr>
          <w:rFonts w:asciiTheme="majorBidi" w:hAnsiTheme="majorBidi" w:cs="Angsana New" w:hint="cs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E9442F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E9442F">
        <w:rPr>
          <w:rFonts w:asciiTheme="majorBidi" w:hAnsiTheme="majorBidi" w:cs="Angsana New" w:hint="cs"/>
          <w:sz w:val="30"/>
          <w:szCs w:val="30"/>
          <w:cs/>
          <w:lang w:val="en-GB"/>
        </w:rPr>
        <w:t>รวมถึงลำดับชั้นมูลค่ายุติธรรม</w:t>
      </w:r>
      <w:r w:rsidRPr="00E9442F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E9442F">
        <w:rPr>
          <w:rFonts w:asciiTheme="majorBidi" w:hAnsiTheme="majorBidi" w:cs="Angsana New" w:hint="cs"/>
          <w:sz w:val="30"/>
          <w:szCs w:val="30"/>
          <w:cs/>
          <w:lang w:val="en-GB"/>
        </w:rPr>
        <w:t>แต่ไม่รวมถึงการแสดงข้อมูลมูลค่ายุติธรรมสำหรับสินทรัพย์ทางการเงินและหนี้สิ</w:t>
      </w:r>
      <w:r>
        <w:rPr>
          <w:rFonts w:asciiTheme="majorBidi" w:hAnsiTheme="majorBidi" w:cs="Angsana New" w:hint="cs"/>
          <w:sz w:val="30"/>
          <w:szCs w:val="30"/>
          <w:cs/>
          <w:lang w:val="en-GB"/>
        </w:rPr>
        <w:t>น</w:t>
      </w:r>
      <w:r w:rsidRPr="00E9442F">
        <w:rPr>
          <w:rFonts w:asciiTheme="majorBidi" w:hAnsiTheme="majorBidi" w:cs="Angsana New" w:hint="cs"/>
          <w:sz w:val="30"/>
          <w:szCs w:val="30"/>
          <w:cs/>
          <w:lang w:val="en-GB"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C2343B0" w14:textId="77777777" w:rsidR="003243C1" w:rsidRPr="007C7D0E" w:rsidRDefault="003243C1" w:rsidP="00486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07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02"/>
        <w:gridCol w:w="1890"/>
        <w:gridCol w:w="180"/>
        <w:gridCol w:w="1800"/>
      </w:tblGrid>
      <w:tr w:rsidR="00D7209C" w:rsidRPr="009874D5" w14:paraId="58125E47" w14:textId="77777777" w:rsidTr="001E6903">
        <w:trPr>
          <w:cantSplit/>
          <w:tblHeader/>
        </w:trPr>
        <w:tc>
          <w:tcPr>
            <w:tcW w:w="5202" w:type="dxa"/>
          </w:tcPr>
          <w:p w14:paraId="204C3500" w14:textId="77777777" w:rsidR="00D7209C" w:rsidRPr="009874D5" w:rsidDel="00EC3B9E" w:rsidRDefault="00D7209C" w:rsidP="005B4E4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2699F30E" w14:textId="04A2C626" w:rsidR="001E6903" w:rsidRPr="001E6903" w:rsidRDefault="00D7209C" w:rsidP="001E6903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874D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B25CC6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และงบการเงิน</w:t>
            </w:r>
            <w:r w:rsidR="001E6903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F6D91" w:rsidRPr="009874D5" w14:paraId="197392B0" w14:textId="77777777" w:rsidTr="001E6903">
        <w:trPr>
          <w:cantSplit/>
          <w:tblHeader/>
        </w:trPr>
        <w:tc>
          <w:tcPr>
            <w:tcW w:w="5202" w:type="dxa"/>
            <w:vAlign w:val="bottom"/>
          </w:tcPr>
          <w:p w14:paraId="53B7C007" w14:textId="5D2815D5" w:rsidR="006F6D91" w:rsidRPr="009874D5" w:rsidRDefault="006F6D91" w:rsidP="006F6D9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4B4EBE82" w14:textId="2BFE8217" w:rsidR="006F6D91" w:rsidRPr="009874D5" w:rsidRDefault="000B1526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B152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 w:rsidR="00560832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80" w:type="dxa"/>
          </w:tcPr>
          <w:p w14:paraId="26EF65A2" w14:textId="77777777" w:rsidR="006F6D91" w:rsidRPr="009874D5" w:rsidRDefault="006F6D91" w:rsidP="006F6D9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491ABA9D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D7209C" w:rsidRPr="009874D5" w14:paraId="7A84F2A1" w14:textId="77777777" w:rsidTr="001E6903">
        <w:trPr>
          <w:cantSplit/>
          <w:tblHeader/>
        </w:trPr>
        <w:tc>
          <w:tcPr>
            <w:tcW w:w="5202" w:type="dxa"/>
            <w:vAlign w:val="bottom"/>
          </w:tcPr>
          <w:p w14:paraId="01CF22F6" w14:textId="77777777" w:rsidR="00D7209C" w:rsidRPr="009874D5" w:rsidRDefault="00D7209C" w:rsidP="005B4E4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027CF39D" w14:textId="256FE46F" w:rsidR="00D7209C" w:rsidRPr="009874D5" w:rsidRDefault="00D7209C" w:rsidP="005B4E47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9874D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6F6D9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0E9A8304" w14:textId="77777777" w:rsidR="00D7209C" w:rsidRPr="009874D5" w:rsidRDefault="00D7209C" w:rsidP="005B4E4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58A0E4AC" w14:textId="705DE880" w:rsidR="00D7209C" w:rsidRPr="009874D5" w:rsidRDefault="00D7209C" w:rsidP="005B4E47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874D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6F6D9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1E6903" w:rsidRPr="009874D5" w14:paraId="26AA6CB1" w14:textId="2490AA51" w:rsidTr="001E6903">
        <w:trPr>
          <w:cantSplit/>
          <w:tblHeader/>
        </w:trPr>
        <w:tc>
          <w:tcPr>
            <w:tcW w:w="5202" w:type="dxa"/>
          </w:tcPr>
          <w:p w14:paraId="6DDBDC97" w14:textId="77777777" w:rsidR="001E6903" w:rsidRPr="009874D5" w:rsidRDefault="001E6903" w:rsidP="001E69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5CE2B97E" w14:textId="4971D62E" w:rsidR="001E6903" w:rsidRPr="009874D5" w:rsidRDefault="001E6903" w:rsidP="001E6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E6903" w:rsidRPr="009874D5" w14:paraId="15CB5621" w14:textId="77777777" w:rsidTr="00E323D3">
        <w:trPr>
          <w:cantSplit/>
        </w:trPr>
        <w:tc>
          <w:tcPr>
            <w:tcW w:w="5202" w:type="dxa"/>
          </w:tcPr>
          <w:p w14:paraId="02D712FF" w14:textId="77777777" w:rsidR="001E6903" w:rsidRPr="009874D5" w:rsidRDefault="001E6903" w:rsidP="001E69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สินทรัพย์สัญญาอนุพันธ์</w:t>
            </w:r>
          </w:p>
        </w:tc>
        <w:tc>
          <w:tcPr>
            <w:tcW w:w="1890" w:type="dxa"/>
            <w:vAlign w:val="bottom"/>
          </w:tcPr>
          <w:p w14:paraId="10007949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D39A548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786C21B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F6D91" w:rsidRPr="009874D5" w14:paraId="68E399D4" w14:textId="77777777" w:rsidTr="00E323D3">
        <w:trPr>
          <w:cantSplit/>
        </w:trPr>
        <w:tc>
          <w:tcPr>
            <w:tcW w:w="5202" w:type="dxa"/>
          </w:tcPr>
          <w:p w14:paraId="34B3E50A" w14:textId="77777777" w:rsidR="006F6D91" w:rsidRPr="009874D5" w:rsidRDefault="006F6D91" w:rsidP="006F6D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890" w:type="dxa"/>
            <w:vAlign w:val="bottom"/>
          </w:tcPr>
          <w:p w14:paraId="74667B2F" w14:textId="7E230AB5" w:rsidR="006F6D91" w:rsidRPr="00512E55" w:rsidRDefault="0036620B" w:rsidP="00512E55">
            <w:pPr>
              <w:pStyle w:val="acctfourfigures"/>
              <w:tabs>
                <w:tab w:val="decimal" w:pos="1000"/>
              </w:tabs>
              <w:ind w:right="5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620B">
              <w:rPr>
                <w:rFonts w:asciiTheme="majorBidi" w:hAnsiTheme="majorBidi" w:cstheme="majorBidi"/>
                <w:sz w:val="30"/>
                <w:szCs w:val="30"/>
              </w:rPr>
              <w:t>179,239</w:t>
            </w:r>
          </w:p>
        </w:tc>
        <w:tc>
          <w:tcPr>
            <w:tcW w:w="180" w:type="dxa"/>
          </w:tcPr>
          <w:p w14:paraId="1A90B004" w14:textId="77777777" w:rsidR="006F6D91" w:rsidRPr="009874D5" w:rsidRDefault="006F6D91" w:rsidP="006F6D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BBD3955" w14:textId="7FC7DD0A" w:rsidR="006F6D91" w:rsidRPr="009874D5" w:rsidRDefault="006F6D91" w:rsidP="006F6D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</w:rPr>
              <w:t xml:space="preserve">        216,267</w:t>
            </w:r>
          </w:p>
        </w:tc>
      </w:tr>
      <w:tr w:rsidR="006F6D91" w:rsidRPr="009874D5" w14:paraId="2B132560" w14:textId="77777777" w:rsidTr="00E323D3">
        <w:trPr>
          <w:cantSplit/>
        </w:trPr>
        <w:tc>
          <w:tcPr>
            <w:tcW w:w="5202" w:type="dxa"/>
          </w:tcPr>
          <w:p w14:paraId="7A2C6BC2" w14:textId="77777777" w:rsidR="006F6D91" w:rsidRPr="009874D5" w:rsidRDefault="006F6D91" w:rsidP="006F6D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152EEE89" w14:textId="77777777" w:rsidR="006F6D91" w:rsidRPr="00453475" w:rsidRDefault="006F6D91" w:rsidP="006F6D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81B764" w14:textId="77777777" w:rsidR="006F6D91" w:rsidRPr="009874D5" w:rsidRDefault="006F6D91" w:rsidP="006F6D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F6544F4" w14:textId="77777777" w:rsidR="006F6D91" w:rsidRPr="009874D5" w:rsidRDefault="006F6D91" w:rsidP="006F6D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6D91" w:rsidRPr="009874D5" w14:paraId="168A4DBE" w14:textId="77777777" w:rsidTr="00E323D3">
        <w:trPr>
          <w:cantSplit/>
        </w:trPr>
        <w:tc>
          <w:tcPr>
            <w:tcW w:w="5202" w:type="dxa"/>
          </w:tcPr>
          <w:p w14:paraId="4EA92309" w14:textId="77777777" w:rsidR="006F6D91" w:rsidRPr="009874D5" w:rsidRDefault="006F6D91" w:rsidP="006F6D91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หนี้สินสัญญาอนุพันธ์</w:t>
            </w:r>
          </w:p>
        </w:tc>
        <w:tc>
          <w:tcPr>
            <w:tcW w:w="1890" w:type="dxa"/>
            <w:vAlign w:val="bottom"/>
          </w:tcPr>
          <w:p w14:paraId="49B1F14E" w14:textId="77777777" w:rsidR="006F6D91" w:rsidRPr="009874D5" w:rsidRDefault="006F6D91" w:rsidP="006F6D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83106E" w14:textId="77777777" w:rsidR="006F6D91" w:rsidRPr="009874D5" w:rsidRDefault="006F6D91" w:rsidP="006F6D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11A36A9" w14:textId="77777777" w:rsidR="006F6D91" w:rsidRPr="009874D5" w:rsidRDefault="006F6D91" w:rsidP="006F6D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6D91" w:rsidRPr="009874D5" w14:paraId="4E05F097" w14:textId="77777777" w:rsidTr="00E323D3">
        <w:trPr>
          <w:cantSplit/>
        </w:trPr>
        <w:tc>
          <w:tcPr>
            <w:tcW w:w="5202" w:type="dxa"/>
          </w:tcPr>
          <w:p w14:paraId="52D52C04" w14:textId="77777777" w:rsidR="006F6D91" w:rsidRPr="009874D5" w:rsidRDefault="006F6D91" w:rsidP="006F6D91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890" w:type="dxa"/>
            <w:vAlign w:val="bottom"/>
          </w:tcPr>
          <w:p w14:paraId="570685EB" w14:textId="14C3A5D4" w:rsidR="006F6D91" w:rsidRPr="004F78B5" w:rsidRDefault="00F813F7" w:rsidP="004F78B5">
            <w:pPr>
              <w:pStyle w:val="acctfourfigures"/>
              <w:tabs>
                <w:tab w:val="decimal" w:pos="1000"/>
              </w:tabs>
              <w:ind w:right="5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13F7">
              <w:rPr>
                <w:rFonts w:asciiTheme="majorBidi" w:hAnsiTheme="majorBidi" w:cstheme="majorBidi"/>
                <w:sz w:val="30"/>
                <w:szCs w:val="30"/>
              </w:rPr>
              <w:t>34,110</w:t>
            </w:r>
          </w:p>
        </w:tc>
        <w:tc>
          <w:tcPr>
            <w:tcW w:w="180" w:type="dxa"/>
          </w:tcPr>
          <w:p w14:paraId="304C7ADD" w14:textId="77777777" w:rsidR="006F6D91" w:rsidRPr="009874D5" w:rsidRDefault="006F6D91" w:rsidP="006F6D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11238BF" w14:textId="32BCED82" w:rsidR="006F6D91" w:rsidRPr="009874D5" w:rsidRDefault="006F6D91" w:rsidP="006F6D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</w:rPr>
              <w:t xml:space="preserve">          248,23</w:t>
            </w:r>
            <w:r w:rsidRPr="00A5481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</w:tbl>
    <w:p w14:paraId="54EBA898" w14:textId="77777777" w:rsidR="006B5D47" w:rsidRPr="007C7D0E" w:rsidRDefault="006B5D47" w:rsidP="006B5D4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Cs w:val="22"/>
          <w:lang w:val="en-US" w:bidi="th-TH"/>
        </w:rPr>
      </w:pPr>
    </w:p>
    <w:p w14:paraId="147F6B3A" w14:textId="2D553FB7" w:rsidR="007D7CC1" w:rsidRDefault="006B5D47" w:rsidP="007C7D0E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มูลค่ายุติธรรมของสัญญาอนุพันธ์อ้างอิงจากเทคนิคการประเมินมูลค่า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 โดยการพิจารณามูลค่ายุติธรรมของสัญญาซื้อขายเงินตราต่างประเทศล่วงหน้ากำหนดโดยอ้างอิงจากอัตราแลกเปลี่ยนเงินตราต่างประเทศล่วงหน้า ณ วันที่ในงบฐานะการเงิน </w:t>
      </w:r>
      <w:r w:rsidR="00A10316">
        <w:rPr>
          <w:rFonts w:asciiTheme="majorBidi" w:hAnsiTheme="majorBidi" w:cstheme="majorBidi" w:hint="cs"/>
          <w:sz w:val="30"/>
          <w:szCs w:val="30"/>
          <w:cs/>
          <w:lang w:bidi="th-TH"/>
        </w:rPr>
        <w:t>และคิด</w:t>
      </w:r>
      <w:r w:rsidR="00A07C7C">
        <w:rPr>
          <w:rFonts w:asciiTheme="majorBidi" w:hAnsiTheme="majorBidi" w:cstheme="majorBidi"/>
          <w:sz w:val="30"/>
          <w:szCs w:val="30"/>
          <w:lang w:bidi="th-TH"/>
        </w:rPr>
        <w:br/>
      </w:r>
      <w:r w:rsidR="00A10316">
        <w:rPr>
          <w:rFonts w:asciiTheme="majorBidi" w:hAnsiTheme="majorBidi" w:cstheme="majorBidi" w:hint="cs"/>
          <w:sz w:val="30"/>
          <w:szCs w:val="30"/>
          <w:cs/>
          <w:lang w:bidi="th-TH"/>
        </w:rPr>
        <w:t>มูลค่าที่ได้กลับมาเป็นมูลค่า</w:t>
      </w:r>
      <w:r w:rsidR="00322F5F">
        <w:rPr>
          <w:rFonts w:asciiTheme="majorBidi" w:hAnsiTheme="majorBidi" w:cstheme="majorBidi" w:hint="cs"/>
          <w:sz w:val="30"/>
          <w:szCs w:val="30"/>
          <w:cs/>
          <w:lang w:bidi="th-TH"/>
        </w:rPr>
        <w:t>ปัจจุบันซึ่งเป็นมูลค่ายุติธรรม</w:t>
      </w:r>
      <w:r w:rsidR="004D390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อยู่ในระดับ </w:t>
      </w:r>
      <w:r w:rsidR="00260BB4" w:rsidRPr="009874D5">
        <w:rPr>
          <w:rFonts w:asciiTheme="majorBidi" w:hAnsiTheme="majorBidi" w:cstheme="majorBidi"/>
          <w:sz w:val="30"/>
          <w:szCs w:val="30"/>
        </w:rPr>
        <w:t>2</w:t>
      </w:r>
      <w:r w:rsidR="004D390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4D390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ของลำดับชั้นมูลค่ายุติธรรม</w:t>
      </w:r>
    </w:p>
    <w:p w14:paraId="5A02AE8E" w14:textId="77777777" w:rsidR="007C7D0E" w:rsidRPr="007C7D0E" w:rsidRDefault="007C7D0E" w:rsidP="007C7D0E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7CC62005" w14:textId="57C7511B" w:rsidR="007D7CC1" w:rsidRDefault="00152A52" w:rsidP="0073537D">
      <w:pPr>
        <w:pStyle w:val="block"/>
        <w:spacing w:after="0" w:line="240" w:lineRule="auto"/>
        <w:ind w:right="-7"/>
        <w:rPr>
          <w:rFonts w:asciiTheme="majorBidi" w:hAnsiTheme="majorBidi" w:cs="Angsana New"/>
          <w:sz w:val="30"/>
          <w:szCs w:val="30"/>
          <w:lang w:bidi="th-TH"/>
        </w:rPr>
      </w:pPr>
      <w:r w:rsidRPr="00691041">
        <w:rPr>
          <w:rFonts w:asciiTheme="majorBidi" w:hAnsiTheme="majorBidi" w:cs="Angsana New" w:hint="cs"/>
          <w:sz w:val="30"/>
          <w:szCs w:val="30"/>
          <w:cs/>
          <w:lang w:bidi="th-TH"/>
        </w:rPr>
        <w:t>ไม่มีรายการโอนระหว่างลำดับชั้นมูลค่ายุติธรรมในระหว่าง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งวด</w:t>
      </w:r>
    </w:p>
    <w:p w14:paraId="7C8A323B" w14:textId="77777777" w:rsidR="00123EC5" w:rsidRPr="007C7D0E" w:rsidRDefault="00123EC5" w:rsidP="00975625">
      <w:pPr>
        <w:pStyle w:val="block"/>
        <w:spacing w:after="0" w:line="240" w:lineRule="auto"/>
        <w:ind w:right="-7"/>
        <w:rPr>
          <w:rFonts w:asciiTheme="majorBidi" w:hAnsiTheme="majorBidi" w:cs="Angsana New"/>
          <w:szCs w:val="22"/>
          <w:lang w:bidi="th-TH"/>
        </w:rPr>
      </w:pPr>
    </w:p>
    <w:p w14:paraId="6D2BAB0E" w14:textId="32E36593" w:rsidR="00123EC5" w:rsidRPr="009874D5" w:rsidRDefault="006B5D47" w:rsidP="00975625">
      <w:pPr>
        <w:pStyle w:val="block"/>
        <w:spacing w:after="0" w:line="240" w:lineRule="auto"/>
        <w:ind w:right="-7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สินทรัพย์และหนี้สินทางการเงินที่มีมูลค่ายุติธรรมใกล้เคียงกับราคาตามบัญชี</w:t>
      </w:r>
      <w:r w:rsidR="00123EC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มีดังต่อไปนี้</w:t>
      </w:r>
    </w:p>
    <w:p w14:paraId="013EC54F" w14:textId="77777777" w:rsidR="00123EC5" w:rsidRPr="007C7D0E" w:rsidRDefault="00123EC5" w:rsidP="00123EC5">
      <w:pPr>
        <w:pStyle w:val="block"/>
        <w:spacing w:after="0" w:line="240" w:lineRule="auto"/>
        <w:ind w:right="-7"/>
        <w:rPr>
          <w:rFonts w:asciiTheme="majorBidi" w:hAnsiTheme="majorBidi" w:cstheme="majorBidi"/>
          <w:szCs w:val="22"/>
          <w:lang w:bidi="th-TH"/>
        </w:rPr>
      </w:pPr>
    </w:p>
    <w:p w14:paraId="28E2F271" w14:textId="539B3101" w:rsidR="005723E4" w:rsidRDefault="006B5D47" w:rsidP="00975625">
      <w:pPr>
        <w:pStyle w:val="block"/>
        <w:spacing w:after="0" w:line="240" w:lineRule="auto"/>
        <w:ind w:right="-7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3051E7" w:rsidRPr="003051E7">
        <w:rPr>
          <w:rFonts w:asciiTheme="majorBidi" w:hAnsiTheme="majorBidi" w:cs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A7F373D" w14:textId="7F2C5D5F" w:rsidR="00127FC8" w:rsidRDefault="006B5D47" w:rsidP="006B5D4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B52CBC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เงินลงทุนระยะสั้น</w:t>
      </w:r>
    </w:p>
    <w:p w14:paraId="46F6CC4E" w14:textId="1344036A" w:rsidR="006B5D47" w:rsidRPr="009874D5" w:rsidRDefault="00B52CBC" w:rsidP="00B52CBC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6B5D47" w:rsidRPr="009874D5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ลูกหนี้การค้าและลูกหนี้อื่น</w:t>
      </w:r>
    </w:p>
    <w:p w14:paraId="05089F96" w14:textId="77777777" w:rsidR="006B5D47" w:rsidRPr="009874D5" w:rsidRDefault="006B5D47" w:rsidP="006B5D4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เงินให้กู้ยืมระยะสั้นและระยะยาวแก่บริษัทย่อย</w:t>
      </w:r>
    </w:p>
    <w:p w14:paraId="20ACD8D4" w14:textId="77777777" w:rsidR="006B5D47" w:rsidRDefault="006B5D47" w:rsidP="006B5D4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เจ้าหนี้การค้าและเจ้าหนี้อื่น</w:t>
      </w:r>
    </w:p>
    <w:p w14:paraId="5D19F20F" w14:textId="63331EC9" w:rsidR="000722D8" w:rsidRDefault="006B5D47" w:rsidP="007D7CC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สินทรัพย์และหนี้สินไม่หมุนเวียนอื่น</w:t>
      </w:r>
    </w:p>
    <w:p w14:paraId="75B99D9F" w14:textId="77777777" w:rsidR="007918A8" w:rsidRDefault="007918A8" w:rsidP="007D7CC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85D1B54" w14:textId="1797140B" w:rsidR="00B9789C" w:rsidRDefault="006B5D47" w:rsidP="006B5D4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93A95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มูลค่ายุติธรรม</w:t>
      </w:r>
      <w:r w:rsidR="00E93A95" w:rsidRPr="00E93A95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 w:rsidR="005723E4">
        <w:rPr>
          <w:rFonts w:asciiTheme="majorBidi" w:hAnsiTheme="majorBidi" w:cs="Angsana New" w:hint="cs"/>
          <w:sz w:val="30"/>
          <w:szCs w:val="30"/>
          <w:cs/>
          <w:lang w:bidi="th-TH"/>
        </w:rPr>
        <w:t>วิธี</w:t>
      </w:r>
      <w:r w:rsidR="00E93A95" w:rsidRPr="00E93A95">
        <w:rPr>
          <w:rFonts w:asciiTheme="majorBidi" w:hAnsiTheme="majorBidi" w:cs="Angsana New" w:hint="cs"/>
          <w:sz w:val="30"/>
          <w:szCs w:val="30"/>
          <w:cs/>
          <w:lang w:bidi="th-TH"/>
        </w:rPr>
        <w:t>การประเมินมูลค่า</w:t>
      </w:r>
      <w:r w:rsidRPr="00E93A95">
        <w:rPr>
          <w:rFonts w:asciiTheme="majorBidi" w:hAnsiTheme="majorBidi" w:cstheme="majorBidi"/>
          <w:sz w:val="30"/>
          <w:szCs w:val="30"/>
          <w:cs/>
          <w:lang w:bidi="th-TH"/>
        </w:rPr>
        <w:t>แบ่งออกเป็นลำดับชั้นตามข้อมูลที่ใช้ดังนี้</w:t>
      </w:r>
    </w:p>
    <w:p w14:paraId="62739FD2" w14:textId="77777777" w:rsidR="00691041" w:rsidRPr="003067DA" w:rsidRDefault="00691041" w:rsidP="00420CD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5CD5D8E6" w14:textId="58BC9457" w:rsidR="006B5D47" w:rsidRPr="009874D5" w:rsidRDefault="006B5D47" w:rsidP="006B5D47">
      <w:pPr>
        <w:pStyle w:val="block"/>
        <w:spacing w:after="0" w:line="240" w:lineRule="auto"/>
        <w:ind w:left="2117" w:right="-7" w:hanging="15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5723E4" w:rsidRPr="001C3D4E">
        <w:rPr>
          <w:rFonts w:asciiTheme="majorBidi" w:hAnsiTheme="majorBidi" w:cstheme="majorBidi"/>
          <w:sz w:val="30"/>
          <w:szCs w:val="30"/>
        </w:rPr>
        <w:t>1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มูลค่ายุติธรรมของเครื่องมือทางการเงินอ้างอิงจากราคาเสนอซื้อขาย ณ วันที่ในงบฐานะการเงินที่อ้างอิงจากในตลาดที่มีสภาพคล่อง</w:t>
      </w:r>
    </w:p>
    <w:p w14:paraId="12EEC50D" w14:textId="0AAEAD99" w:rsidR="006B5D47" w:rsidRPr="003219DF" w:rsidRDefault="006B5D47" w:rsidP="006B5D47">
      <w:pPr>
        <w:pStyle w:val="block"/>
        <w:spacing w:after="0" w:line="240" w:lineRule="auto"/>
        <w:ind w:left="2117" w:right="-7" w:hanging="155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5723E4" w:rsidRPr="001C3D4E">
        <w:rPr>
          <w:rFonts w:asciiTheme="majorBidi" w:hAnsiTheme="majorBidi" w:cstheme="majorBidi"/>
          <w:sz w:val="30"/>
          <w:szCs w:val="30"/>
        </w:rPr>
        <w:t>2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</w:t>
      </w:r>
      <w:r w:rsidRPr="009874D5">
        <w:rPr>
          <w:rFonts w:asciiTheme="majorBidi" w:hAnsiTheme="majorBidi" w:cstheme="majorBidi"/>
          <w:sz w:val="30"/>
          <w:szCs w:val="30"/>
          <w:lang w:bidi="th-TH"/>
        </w:rPr>
        <w:br/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="004B267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60CAA9A1" w14:textId="51DD82C3" w:rsidR="00420CD8" w:rsidRPr="009874D5" w:rsidRDefault="006B5D47" w:rsidP="006B5D47">
      <w:pPr>
        <w:pStyle w:val="block"/>
        <w:spacing w:after="0" w:line="240" w:lineRule="auto"/>
        <w:ind w:left="2117" w:right="-7" w:hanging="15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5723E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Pr="00B52CB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ข้อมูลที่สังเกตได้ในตลาด</w:t>
      </w:r>
    </w:p>
    <w:p w14:paraId="62BC2A43" w14:textId="77777777" w:rsidR="006B5D47" w:rsidRPr="003067DA" w:rsidRDefault="006B5D47" w:rsidP="003067DA">
      <w:pPr>
        <w:pStyle w:val="block"/>
        <w:spacing w:after="0" w:line="240" w:lineRule="auto"/>
        <w:ind w:left="2117" w:right="-7" w:hanging="1550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6D6B5000" w14:textId="4E90E90C" w:rsidR="00641862" w:rsidRPr="007C7D0E" w:rsidRDefault="00E370FA" w:rsidP="00F52A31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370FA">
        <w:rPr>
          <w:rFonts w:asciiTheme="majorBidi" w:hAnsiTheme="majorBidi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74E69FBF" w14:textId="77777777" w:rsidR="007C7D0E" w:rsidRPr="003067DA" w:rsidRDefault="007C7D0E" w:rsidP="003A5095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</w:rPr>
      </w:pPr>
    </w:p>
    <w:tbl>
      <w:tblPr>
        <w:tblW w:w="9089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9"/>
        <w:gridCol w:w="1170"/>
        <w:gridCol w:w="180"/>
        <w:gridCol w:w="1170"/>
        <w:gridCol w:w="178"/>
        <w:gridCol w:w="1137"/>
        <w:gridCol w:w="180"/>
        <w:gridCol w:w="1205"/>
      </w:tblGrid>
      <w:tr w:rsidR="00276C8A" w:rsidRPr="00FB7780" w14:paraId="7DD71981" w14:textId="77777777" w:rsidTr="009B102E">
        <w:trPr>
          <w:cantSplit/>
          <w:tblHeader/>
        </w:trPr>
        <w:tc>
          <w:tcPr>
            <w:tcW w:w="3869" w:type="dxa"/>
            <w:vAlign w:val="bottom"/>
          </w:tcPr>
          <w:p w14:paraId="482CC5B1" w14:textId="77777777" w:rsidR="00276C8A" w:rsidRPr="00FB7780" w:rsidRDefault="00276C8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299D661" w14:textId="139E8C22" w:rsidR="00276C8A" w:rsidRPr="005723E4" w:rsidRDefault="001C3D4E">
            <w:pPr>
              <w:pStyle w:val="acctmergecolhdg"/>
              <w:spacing w:line="240" w:lineRule="auto"/>
              <w:ind w:left="-83" w:firstLine="4"/>
              <w:rPr>
                <w:rFonts w:cs="Angsana New"/>
                <w:b w:val="0"/>
                <w:bCs/>
                <w:szCs w:val="28"/>
                <w:lang w:bidi="th-TH"/>
              </w:rPr>
            </w:pPr>
            <w:r w:rsidRPr="005723E4">
              <w:rPr>
                <w:rFonts w:cs="Angsana New" w:hint="cs"/>
                <w:b w:val="0"/>
                <w:bCs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62C1E608" w14:textId="77777777" w:rsidR="00276C8A" w:rsidRPr="00A848CF" w:rsidRDefault="00276C8A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Cs w:val="22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53DA6EBD" w14:textId="55FAC219" w:rsidR="00276C8A" w:rsidRPr="00A848CF" w:rsidRDefault="001C3D4E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Cs w:val="22"/>
              </w:rPr>
            </w:pPr>
            <w:r w:rsidRPr="00A848CF">
              <w:rPr>
                <w:rFonts w:cs="Angsana New" w:hint="cs"/>
                <w:b w:val="0"/>
                <w:bCs/>
                <w:szCs w:val="28"/>
                <w:cs/>
                <w:lang w:bidi="th-TH"/>
              </w:rPr>
              <w:t>งบการเงินเฉพาะกิจการ</w:t>
            </w:r>
            <w:r w:rsidR="00276C8A" w:rsidRPr="00A848CF">
              <w:rPr>
                <w:b w:val="0"/>
                <w:bCs/>
                <w:szCs w:val="22"/>
              </w:rPr>
              <w:t xml:space="preserve"> </w:t>
            </w:r>
          </w:p>
        </w:tc>
      </w:tr>
      <w:tr w:rsidR="006F6D91" w:rsidRPr="00FB7780" w14:paraId="7F3DADF8" w14:textId="77777777" w:rsidTr="009B102E">
        <w:trPr>
          <w:cantSplit/>
          <w:tblHeader/>
        </w:trPr>
        <w:tc>
          <w:tcPr>
            <w:tcW w:w="3869" w:type="dxa"/>
            <w:vAlign w:val="bottom"/>
          </w:tcPr>
          <w:p w14:paraId="3FFA69B1" w14:textId="77777777" w:rsidR="006F6D91" w:rsidRPr="00FB7780" w:rsidRDefault="006F6D91" w:rsidP="006F6D91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4B580A6" w14:textId="1BE39B4A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83059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56083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42150F82" w14:textId="77777777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00D8B3" w14:textId="2D6FB8C8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C3D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3D4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8" w:type="dxa"/>
          </w:tcPr>
          <w:p w14:paraId="64862923" w14:textId="77777777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09E502F4" w14:textId="5CCD9B5D" w:rsidR="006F6D91" w:rsidRPr="001C3D4E" w:rsidRDefault="00883059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56083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31AEF8F3" w14:textId="77777777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20913F7F" w14:textId="5E3240CC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C3D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3D4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F6D91" w:rsidRPr="00FB7780" w14:paraId="6827A8ED" w14:textId="77777777" w:rsidTr="009B102E">
        <w:trPr>
          <w:cantSplit/>
          <w:tblHeader/>
        </w:trPr>
        <w:tc>
          <w:tcPr>
            <w:tcW w:w="3869" w:type="dxa"/>
            <w:vAlign w:val="bottom"/>
          </w:tcPr>
          <w:p w14:paraId="7C480431" w14:textId="77777777" w:rsidR="006F6D91" w:rsidRPr="00FB7780" w:rsidRDefault="006F6D91" w:rsidP="006F6D91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71D5CACD" w14:textId="24D01DB5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31D2162E" w14:textId="77777777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A9B85A" w14:textId="01A7409C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8" w:type="dxa"/>
          </w:tcPr>
          <w:p w14:paraId="01124624" w14:textId="77777777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351986B4" w14:textId="0CB6EACC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2F518700" w14:textId="77777777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65B4E7A6" w14:textId="57BCF2BA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F3ED2" w:rsidRPr="00FB7780" w14:paraId="60E1FA9E" w14:textId="77777777" w:rsidTr="009B102E">
        <w:trPr>
          <w:cantSplit/>
          <w:tblHeader/>
        </w:trPr>
        <w:tc>
          <w:tcPr>
            <w:tcW w:w="3869" w:type="dxa"/>
            <w:vAlign w:val="bottom"/>
          </w:tcPr>
          <w:p w14:paraId="5488778B" w14:textId="77777777" w:rsidR="00FF3ED2" w:rsidRPr="00FB7780" w:rsidRDefault="00FF3ED2" w:rsidP="00FF3ED2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125EFB79" w14:textId="1AE99D22" w:rsidR="00FF3ED2" w:rsidRPr="001C3D4E" w:rsidRDefault="00FF3ED2" w:rsidP="00FF3ED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6D91" w:rsidRPr="00FB7780" w14:paraId="13F414CD" w14:textId="77777777" w:rsidTr="009B102E">
        <w:trPr>
          <w:cantSplit/>
        </w:trPr>
        <w:tc>
          <w:tcPr>
            <w:tcW w:w="3869" w:type="dxa"/>
          </w:tcPr>
          <w:p w14:paraId="585858F0" w14:textId="2D8126FE" w:rsidR="006F6D91" w:rsidRPr="00A848CF" w:rsidRDefault="006F6D91" w:rsidP="006F6D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48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5058CB59" w14:textId="19263B7C" w:rsidR="006F6D91" w:rsidRPr="004F15AB" w:rsidRDefault="00EF66DD" w:rsidP="006F6D91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6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416</w:t>
            </w:r>
          </w:p>
        </w:tc>
        <w:tc>
          <w:tcPr>
            <w:tcW w:w="180" w:type="dxa"/>
          </w:tcPr>
          <w:p w14:paraId="797DFF34" w14:textId="77777777" w:rsidR="006F6D91" w:rsidRPr="001C3D4E" w:rsidRDefault="006F6D91" w:rsidP="006F6D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B460FA" w14:textId="37DC6D5F" w:rsidR="006F6D91" w:rsidRPr="001C3D4E" w:rsidRDefault="006F6D91" w:rsidP="006F6D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0FA5">
              <w:rPr>
                <w:rFonts w:asciiTheme="majorBidi" w:hAnsiTheme="majorBidi" w:cstheme="majorBidi"/>
                <w:sz w:val="30"/>
                <w:szCs w:val="30"/>
              </w:rPr>
              <w:t xml:space="preserve">236 </w:t>
            </w:r>
          </w:p>
        </w:tc>
        <w:tc>
          <w:tcPr>
            <w:tcW w:w="178" w:type="dxa"/>
          </w:tcPr>
          <w:p w14:paraId="2FF95706" w14:textId="77777777" w:rsidR="006F6D91" w:rsidRPr="001C3D4E" w:rsidRDefault="006F6D91" w:rsidP="006F6D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0B8C52EE" w14:textId="5F40AEC7" w:rsidR="006F6D91" w:rsidRPr="001C3D4E" w:rsidRDefault="00EF66DD" w:rsidP="003D2A5D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66DD"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  <w:tc>
          <w:tcPr>
            <w:tcW w:w="180" w:type="dxa"/>
          </w:tcPr>
          <w:p w14:paraId="21562E75" w14:textId="77777777" w:rsidR="006F6D91" w:rsidRPr="001C3D4E" w:rsidRDefault="006F6D91" w:rsidP="006F6D9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0241089D" w14:textId="425B26FC" w:rsidR="006F6D91" w:rsidRPr="001C3D4E" w:rsidRDefault="006F6D91" w:rsidP="006F6D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CAA">
              <w:rPr>
                <w:rFonts w:asciiTheme="majorBidi" w:hAnsiTheme="majorBidi" w:cstheme="majorBidi"/>
                <w:sz w:val="30"/>
                <w:szCs w:val="30"/>
              </w:rPr>
              <w:t xml:space="preserve">  236 </w:t>
            </w:r>
          </w:p>
        </w:tc>
      </w:tr>
      <w:tr w:rsidR="00667ACF" w:rsidRPr="00FB7780" w14:paraId="51F7CB70" w14:textId="77777777" w:rsidTr="001140D6">
        <w:trPr>
          <w:cantSplit/>
        </w:trPr>
        <w:tc>
          <w:tcPr>
            <w:tcW w:w="3869" w:type="dxa"/>
          </w:tcPr>
          <w:p w14:paraId="15CEC4EF" w14:textId="5D720305" w:rsidR="00667ACF" w:rsidRPr="00922A4C" w:rsidRDefault="00667ACF" w:rsidP="00667AC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2A4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เงินฝากธนาคารประเภทออมทรัพย์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922A4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และกระแสรายวัน</w:t>
            </w:r>
          </w:p>
        </w:tc>
        <w:tc>
          <w:tcPr>
            <w:tcW w:w="1170" w:type="dxa"/>
            <w:vAlign w:val="bottom"/>
          </w:tcPr>
          <w:p w14:paraId="3865C1BE" w14:textId="66638369" w:rsidR="00667ACF" w:rsidRPr="00324AC3" w:rsidRDefault="00667ACF" w:rsidP="003D2A5D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4AC3">
              <w:rPr>
                <w:rFonts w:asciiTheme="majorBidi" w:hAnsiTheme="majorBidi" w:cstheme="majorBidi"/>
                <w:sz w:val="30"/>
                <w:szCs w:val="30"/>
              </w:rPr>
              <w:t>1,231,909</w:t>
            </w:r>
          </w:p>
        </w:tc>
        <w:tc>
          <w:tcPr>
            <w:tcW w:w="180" w:type="dxa"/>
          </w:tcPr>
          <w:p w14:paraId="32C6635A" w14:textId="77777777" w:rsidR="00667ACF" w:rsidRPr="001C3D4E" w:rsidRDefault="00667ACF" w:rsidP="00324AC3">
            <w:pPr>
              <w:pStyle w:val="acctfourfigures"/>
              <w:tabs>
                <w:tab w:val="clear" w:pos="765"/>
                <w:tab w:val="decimal" w:pos="701"/>
                <w:tab w:val="decimal" w:pos="73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5CB8A5" w14:textId="77777777" w:rsidR="00667ACF" w:rsidRPr="00240FA5" w:rsidRDefault="00667ACF" w:rsidP="00324AC3">
            <w:pPr>
              <w:tabs>
                <w:tab w:val="clear" w:pos="454"/>
                <w:tab w:val="clear" w:pos="680"/>
                <w:tab w:val="decimal" w:pos="701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40FA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</w:p>
          <w:p w14:paraId="7FDE388D" w14:textId="66245154" w:rsidR="00667ACF" w:rsidRPr="001C3D4E" w:rsidRDefault="00667ACF" w:rsidP="003D2A5D">
            <w:pPr>
              <w:pStyle w:val="acctfourfigures"/>
              <w:tabs>
                <w:tab w:val="clear" w:pos="765"/>
                <w:tab w:val="decimal" w:pos="701"/>
                <w:tab w:val="decimal" w:pos="73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0FA5">
              <w:rPr>
                <w:rFonts w:asciiTheme="majorBidi" w:hAnsiTheme="majorBidi" w:cstheme="majorBidi"/>
                <w:sz w:val="30"/>
                <w:szCs w:val="30"/>
              </w:rPr>
              <w:t xml:space="preserve">1,344,034 </w:t>
            </w:r>
          </w:p>
        </w:tc>
        <w:tc>
          <w:tcPr>
            <w:tcW w:w="178" w:type="dxa"/>
          </w:tcPr>
          <w:p w14:paraId="0B2C76A8" w14:textId="77777777" w:rsidR="00667ACF" w:rsidRPr="001C3D4E" w:rsidRDefault="00667ACF" w:rsidP="00324AC3">
            <w:pPr>
              <w:pStyle w:val="acctfourfigures"/>
              <w:tabs>
                <w:tab w:val="clear" w:pos="765"/>
                <w:tab w:val="decimal" w:pos="701"/>
                <w:tab w:val="decimal" w:pos="73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14:paraId="43D0C134" w14:textId="03F84D05" w:rsidR="00667ACF" w:rsidRPr="001C3D4E" w:rsidRDefault="00667ACF" w:rsidP="003D2A5D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4AC3">
              <w:rPr>
                <w:rFonts w:asciiTheme="majorBidi" w:hAnsiTheme="majorBidi" w:cstheme="majorBidi"/>
                <w:sz w:val="30"/>
                <w:szCs w:val="30"/>
              </w:rPr>
              <w:t>1,204,270</w:t>
            </w:r>
          </w:p>
        </w:tc>
        <w:tc>
          <w:tcPr>
            <w:tcW w:w="180" w:type="dxa"/>
          </w:tcPr>
          <w:p w14:paraId="3A90CE3E" w14:textId="77777777" w:rsidR="00667ACF" w:rsidRPr="001C3D4E" w:rsidRDefault="00667ACF" w:rsidP="00324AC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3DF36FCF" w14:textId="77777777" w:rsidR="00667ACF" w:rsidRDefault="00667ACF" w:rsidP="00324AC3">
            <w:pPr>
              <w:tabs>
                <w:tab w:val="clear" w:pos="454"/>
                <w:tab w:val="clear" w:pos="680"/>
                <w:tab w:val="decimal" w:pos="701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D0C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</w:p>
          <w:p w14:paraId="6044FF02" w14:textId="259330BE" w:rsidR="00667ACF" w:rsidRPr="001C3D4E" w:rsidRDefault="00667ACF" w:rsidP="003D2A5D">
            <w:pPr>
              <w:pStyle w:val="acctfourfigures"/>
              <w:tabs>
                <w:tab w:val="clear" w:pos="765"/>
                <w:tab w:val="decimal" w:pos="701"/>
                <w:tab w:val="decimal" w:pos="731"/>
              </w:tabs>
              <w:spacing w:line="240" w:lineRule="auto"/>
              <w:ind w:left="-79"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CAA">
              <w:rPr>
                <w:rFonts w:asciiTheme="majorBidi" w:hAnsiTheme="majorBidi" w:cstheme="majorBidi"/>
                <w:sz w:val="30"/>
                <w:szCs w:val="30"/>
              </w:rPr>
              <w:t>1,307,277</w:t>
            </w:r>
          </w:p>
        </w:tc>
      </w:tr>
      <w:tr w:rsidR="00667ACF" w:rsidRPr="00FB7780" w14:paraId="76882090" w14:textId="77777777" w:rsidTr="009B102E">
        <w:trPr>
          <w:cantSplit/>
        </w:trPr>
        <w:tc>
          <w:tcPr>
            <w:tcW w:w="3869" w:type="dxa"/>
          </w:tcPr>
          <w:p w14:paraId="2A446E1E" w14:textId="72CDF69E" w:rsidR="00667ACF" w:rsidRPr="00922A4C" w:rsidRDefault="00667ACF" w:rsidP="00667AC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2A4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เงินฝากประจำครบกำหนดภายใน</w:t>
            </w:r>
            <w:r w:rsidRPr="00922A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22A4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22A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22A4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1E4133FE" w14:textId="12B54676" w:rsidR="00667ACF" w:rsidRPr="00324AC3" w:rsidRDefault="00667ACF" w:rsidP="003D2A5D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4AC3">
              <w:rPr>
                <w:rFonts w:asciiTheme="majorBidi" w:hAnsiTheme="majorBidi" w:cstheme="majorBidi"/>
                <w:sz w:val="30"/>
                <w:szCs w:val="30"/>
              </w:rPr>
              <w:t>4,736,947</w:t>
            </w:r>
          </w:p>
        </w:tc>
        <w:tc>
          <w:tcPr>
            <w:tcW w:w="180" w:type="dxa"/>
          </w:tcPr>
          <w:p w14:paraId="46744880" w14:textId="77777777" w:rsidR="00667ACF" w:rsidRPr="001C3D4E" w:rsidRDefault="00667ACF" w:rsidP="00324AC3">
            <w:pPr>
              <w:pStyle w:val="acctfourfigures"/>
              <w:tabs>
                <w:tab w:val="clear" w:pos="765"/>
                <w:tab w:val="decimal" w:pos="701"/>
                <w:tab w:val="decimal" w:pos="73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0E3D4C" w14:textId="1A50F6FC" w:rsidR="00667ACF" w:rsidRPr="001C3D4E" w:rsidRDefault="00667ACF" w:rsidP="003D2A5D">
            <w:pPr>
              <w:pStyle w:val="acctfourfigures"/>
              <w:tabs>
                <w:tab w:val="clear" w:pos="765"/>
                <w:tab w:val="decimal" w:pos="701"/>
                <w:tab w:val="decimal" w:pos="73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0FA5">
              <w:rPr>
                <w:rFonts w:asciiTheme="majorBidi" w:hAnsiTheme="majorBidi" w:cstheme="majorBidi"/>
                <w:sz w:val="30"/>
                <w:szCs w:val="30"/>
              </w:rPr>
              <w:t xml:space="preserve"> 4,064,082</w:t>
            </w:r>
          </w:p>
        </w:tc>
        <w:tc>
          <w:tcPr>
            <w:tcW w:w="178" w:type="dxa"/>
          </w:tcPr>
          <w:p w14:paraId="1B5294E8" w14:textId="77777777" w:rsidR="00667ACF" w:rsidRPr="001C3D4E" w:rsidRDefault="00667ACF" w:rsidP="00324AC3">
            <w:pPr>
              <w:pStyle w:val="acctfourfigures"/>
              <w:tabs>
                <w:tab w:val="clear" w:pos="765"/>
                <w:tab w:val="decimal" w:pos="701"/>
                <w:tab w:val="decimal" w:pos="73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4A274B57" w14:textId="67AF6373" w:rsidR="00667ACF" w:rsidRPr="001C3D4E" w:rsidRDefault="00667ACF" w:rsidP="003D2A5D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4AC3">
              <w:rPr>
                <w:rFonts w:asciiTheme="majorBidi" w:hAnsiTheme="majorBidi" w:cstheme="majorBidi"/>
                <w:sz w:val="30"/>
                <w:szCs w:val="30"/>
              </w:rPr>
              <w:t>4,736,833</w:t>
            </w:r>
          </w:p>
        </w:tc>
        <w:tc>
          <w:tcPr>
            <w:tcW w:w="180" w:type="dxa"/>
          </w:tcPr>
          <w:p w14:paraId="6082383F" w14:textId="77777777" w:rsidR="00667ACF" w:rsidRPr="001C3D4E" w:rsidRDefault="00667ACF" w:rsidP="00324AC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7EB4BB73" w14:textId="28535C28" w:rsidR="00667ACF" w:rsidRPr="001C3D4E" w:rsidRDefault="00667ACF" w:rsidP="003D2A5D">
            <w:pPr>
              <w:pStyle w:val="acctfourfigures"/>
              <w:tabs>
                <w:tab w:val="clear" w:pos="765"/>
                <w:tab w:val="decimal" w:pos="701"/>
                <w:tab w:val="decimal" w:pos="731"/>
              </w:tabs>
              <w:spacing w:line="240" w:lineRule="auto"/>
              <w:ind w:left="-79"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CAA">
              <w:rPr>
                <w:rFonts w:asciiTheme="majorBidi" w:hAnsiTheme="majorBidi" w:cstheme="majorBidi"/>
                <w:sz w:val="30"/>
                <w:szCs w:val="30"/>
              </w:rPr>
              <w:t xml:space="preserve"> 4,063,905 </w:t>
            </w:r>
          </w:p>
        </w:tc>
      </w:tr>
      <w:tr w:rsidR="00667ACF" w:rsidRPr="00FB7780" w14:paraId="3984B751" w14:textId="77777777">
        <w:trPr>
          <w:cantSplit/>
        </w:trPr>
        <w:tc>
          <w:tcPr>
            <w:tcW w:w="3869" w:type="dxa"/>
          </w:tcPr>
          <w:p w14:paraId="5F5622D5" w14:textId="246D90CC" w:rsidR="00667ACF" w:rsidRPr="00922A4C" w:rsidRDefault="00667ACF" w:rsidP="00667AC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2A4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831C3A" w14:textId="1045EE7D" w:rsidR="00667ACF" w:rsidRPr="001C3D4E" w:rsidRDefault="00CD7876" w:rsidP="00667ACF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78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5,969,272</w:t>
            </w:r>
          </w:p>
        </w:tc>
        <w:tc>
          <w:tcPr>
            <w:tcW w:w="180" w:type="dxa"/>
          </w:tcPr>
          <w:p w14:paraId="6EDE7E30" w14:textId="77777777" w:rsidR="00667ACF" w:rsidRPr="001C3D4E" w:rsidRDefault="00667ACF" w:rsidP="00667A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9BDC37" w14:textId="2F1FD181" w:rsidR="00667ACF" w:rsidRPr="001C3D4E" w:rsidRDefault="00667ACF" w:rsidP="00667A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C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5,408,352</w:t>
            </w:r>
          </w:p>
        </w:tc>
        <w:tc>
          <w:tcPr>
            <w:tcW w:w="178" w:type="dxa"/>
          </w:tcPr>
          <w:p w14:paraId="3E5C0FA9" w14:textId="77777777" w:rsidR="00667ACF" w:rsidRPr="001C3D4E" w:rsidRDefault="00667ACF" w:rsidP="00667A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6CD18C86" w14:textId="400B2565" w:rsidR="00667ACF" w:rsidRPr="001C3D4E" w:rsidRDefault="00324AC3" w:rsidP="003D2A5D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4A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5,941,519</w:t>
            </w:r>
          </w:p>
        </w:tc>
        <w:tc>
          <w:tcPr>
            <w:tcW w:w="180" w:type="dxa"/>
          </w:tcPr>
          <w:p w14:paraId="3E08F17B" w14:textId="77777777" w:rsidR="00667ACF" w:rsidRPr="001C3D4E" w:rsidRDefault="00667ACF" w:rsidP="00667AC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4DED0" w14:textId="21032880" w:rsidR="00667ACF" w:rsidRPr="001C3D4E" w:rsidRDefault="00667ACF" w:rsidP="00667A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C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5,371,418</w:t>
            </w:r>
          </w:p>
        </w:tc>
      </w:tr>
    </w:tbl>
    <w:p w14:paraId="0E3DD2A0" w14:textId="77777777" w:rsidR="00FD7E79" w:rsidRPr="00FD7E79" w:rsidRDefault="00FD7E79" w:rsidP="003A5095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659513F" w14:textId="4ECFA01A" w:rsidR="00FD7E79" w:rsidRPr="00A848CF" w:rsidRDefault="00FD7E79" w:rsidP="00FD7E79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8781B">
        <w:rPr>
          <w:rFonts w:asciiTheme="majorBidi" w:hAnsiTheme="majorBidi" w:hint="cs"/>
          <w:b/>
          <w:bCs/>
          <w:sz w:val="30"/>
          <w:szCs w:val="30"/>
          <w:cs/>
        </w:rPr>
        <w:t>เงินลงทุนระยะสั้น</w:t>
      </w:r>
    </w:p>
    <w:p w14:paraId="1B8EB7F4" w14:textId="77777777" w:rsidR="00FD7E79" w:rsidRDefault="00FD7E79" w:rsidP="00FD7E79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4D33CBDB" w14:textId="757E9DE7" w:rsidR="00FD7E79" w:rsidRDefault="00FD7E79" w:rsidP="00FB2AC2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C2E1E">
        <w:rPr>
          <w:rFonts w:asciiTheme="majorBidi" w:hAnsiTheme="majorBidi" w:cstheme="majorBidi" w:hint="cs"/>
          <w:sz w:val="30"/>
          <w:szCs w:val="30"/>
          <w:cs/>
          <w:lang w:bidi="th-TH"/>
        </w:rPr>
        <w:t>ณ</w:t>
      </w:r>
      <w:r w:rsidRPr="009C2E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2E1E">
        <w:rPr>
          <w:rFonts w:asciiTheme="majorBidi" w:hAnsiTheme="majorBidi" w:cstheme="majorBidi" w:hint="cs"/>
          <w:sz w:val="30"/>
          <w:szCs w:val="30"/>
          <w:cs/>
          <w:lang w:bidi="th-TH"/>
        </w:rPr>
        <w:t>วันที่</w:t>
      </w:r>
      <w:r w:rsidRPr="009C2E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3059" w:rsidRPr="009C2E1E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9C2E1E" w:rsidRPr="009C2E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กันยายน</w:t>
      </w:r>
      <w:r w:rsidR="002272E4" w:rsidRPr="009C2E1E">
        <w:rPr>
          <w:rFonts w:asciiTheme="majorBidi" w:hAnsiTheme="majorBidi" w:cstheme="majorBidi"/>
          <w:sz w:val="30"/>
          <w:szCs w:val="30"/>
          <w:lang w:val="en-US" w:bidi="th-TH"/>
        </w:rPr>
        <w:t xml:space="preserve"> 2568</w:t>
      </w:r>
      <w:r w:rsidRPr="009C2E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2E1E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เงินลงทุนระยะสั้นของกลุ่มบริษัทและบริษัทประกอบด้วยเงินฝากประจำ</w:t>
      </w:r>
      <w:r w:rsidRPr="009C2E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2E1E">
        <w:rPr>
          <w:rFonts w:asciiTheme="majorBidi" w:hAnsiTheme="majorBidi" w:cstheme="majorBidi" w:hint="cs"/>
          <w:sz w:val="30"/>
          <w:szCs w:val="30"/>
          <w:cs/>
          <w:lang w:bidi="th-TH"/>
        </w:rPr>
        <w:t>ณ</w:t>
      </w:r>
      <w:r w:rsidRPr="009C2E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2E1E">
        <w:rPr>
          <w:rFonts w:asciiTheme="majorBidi" w:hAnsiTheme="majorBidi" w:cstheme="majorBidi" w:hint="cs"/>
          <w:sz w:val="30"/>
          <w:szCs w:val="30"/>
          <w:cs/>
          <w:lang w:bidi="th-TH"/>
        </w:rPr>
        <w:t>สถาบันการเงิน</w:t>
      </w:r>
      <w:r w:rsidRPr="009C2E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2E1E">
        <w:rPr>
          <w:rFonts w:asciiTheme="majorBidi" w:hAnsiTheme="majorBidi" w:cstheme="majorBidi" w:hint="cs"/>
          <w:sz w:val="30"/>
          <w:szCs w:val="30"/>
          <w:cs/>
          <w:lang w:bidi="th-TH"/>
        </w:rPr>
        <w:t>ซึ่งครบกำหนดภายในเดือน</w:t>
      </w:r>
      <w:r w:rsidR="0004054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ตุลาคม</w:t>
      </w:r>
      <w:r w:rsidR="00F44375" w:rsidRPr="009C2E1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F44375" w:rsidRPr="009C2E1E">
        <w:rPr>
          <w:rFonts w:asciiTheme="majorBidi" w:hAnsiTheme="majorBidi" w:cstheme="majorBidi"/>
          <w:sz w:val="30"/>
          <w:szCs w:val="30"/>
          <w:lang w:val="en-US" w:bidi="th-TH"/>
        </w:rPr>
        <w:t xml:space="preserve">2568 </w:t>
      </w:r>
      <w:r w:rsidR="00F44375" w:rsidRPr="009C2E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ถึง</w:t>
      </w:r>
      <w:r w:rsidR="00D277A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มีนาคม</w:t>
      </w:r>
      <w:r w:rsidR="001123AB" w:rsidRPr="009C2E1E">
        <w:rPr>
          <w:rFonts w:asciiTheme="majorBidi" w:hAnsiTheme="majorBidi" w:cstheme="majorBidi"/>
          <w:sz w:val="30"/>
          <w:szCs w:val="30"/>
          <w:lang w:val="en-US" w:bidi="th-TH"/>
        </w:rPr>
        <w:t xml:space="preserve"> 256</w:t>
      </w:r>
      <w:r w:rsidR="00D277A3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="001123AB" w:rsidRPr="009C2E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1123AB" w:rsidRPr="009C2E1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1123AB" w:rsidRPr="009C2E1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31 </w:t>
      </w:r>
      <w:r w:rsidR="001123AB" w:rsidRPr="009C2E1E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ธันวาคม </w:t>
      </w:r>
      <w:r w:rsidR="001123AB" w:rsidRPr="009C2E1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2567: </w:t>
      </w:r>
      <w:r w:rsidR="001123AB" w:rsidRPr="009C2E1E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เมษายน </w:t>
      </w:r>
      <w:r w:rsidR="001123AB" w:rsidRPr="009C2E1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2568 </w:t>
      </w:r>
      <w:r w:rsidR="001123AB" w:rsidRPr="009C2E1E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ถึง มิถุนายน </w:t>
      </w:r>
      <w:r w:rsidR="001123AB" w:rsidRPr="009C2E1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2568)</w:t>
      </w:r>
      <w:r w:rsidRPr="009C2E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2E1E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เป็นจำนวน</w:t>
      </w:r>
      <w:r w:rsidRPr="009C2E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6248C">
        <w:rPr>
          <w:rFonts w:asciiTheme="majorBidi" w:hAnsiTheme="majorBidi" w:cstheme="majorBidi"/>
          <w:sz w:val="30"/>
          <w:szCs w:val="30"/>
          <w:lang w:val="en-US"/>
        </w:rPr>
        <w:t>4,500.0</w:t>
      </w:r>
      <w:r w:rsidRPr="009C2E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2E1E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ล้านบาท</w:t>
      </w:r>
      <w:r w:rsidR="0055591A" w:rsidRPr="009C2E1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32F92" w:rsidRPr="009C2E1E">
        <w:rPr>
          <w:rFonts w:asciiTheme="majorBidi" w:hAnsiTheme="majorBidi" w:cstheme="majorBidi"/>
          <w:i/>
          <w:iCs/>
          <w:sz w:val="30"/>
          <w:szCs w:val="30"/>
          <w:lang w:bidi="th-TH"/>
        </w:rPr>
        <w:t>(31</w:t>
      </w:r>
      <w:r w:rsidR="00B32F92" w:rsidRPr="009C2E1E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ธันวาคม </w:t>
      </w:r>
      <w:r w:rsidR="00B32F92" w:rsidRPr="009C2E1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2567: </w:t>
      </w:r>
      <w:r w:rsidR="00B3500D" w:rsidRPr="009C2E1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6,281.4 </w:t>
      </w:r>
      <w:r w:rsidR="00B3500D" w:rsidRPr="009C2E1E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ล้านบาท)</w:t>
      </w:r>
      <w:r w:rsidR="00B3500D" w:rsidRPr="009C2E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9C2E1E">
        <w:rPr>
          <w:rFonts w:asciiTheme="majorBidi" w:hAnsiTheme="majorBidi" w:cstheme="majorBidi" w:hint="cs"/>
          <w:sz w:val="30"/>
          <w:szCs w:val="30"/>
          <w:cs/>
          <w:lang w:bidi="th-TH"/>
        </w:rPr>
        <w:t>มีอัตราดอกเบี้ยคงที่</w:t>
      </w:r>
      <w:r w:rsidR="00B95815" w:rsidRPr="009C2E1E">
        <w:rPr>
          <w:rFonts w:asciiTheme="majorBidi" w:hAnsiTheme="majorBidi" w:cstheme="majorBidi" w:hint="cs"/>
          <w:sz w:val="30"/>
          <w:szCs w:val="30"/>
          <w:cs/>
          <w:lang w:bidi="th-TH"/>
        </w:rPr>
        <w:t>ระหว่าง</w:t>
      </w:r>
      <w:r w:rsidR="00B84E1A" w:rsidRPr="009C2E1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ร้อยละ </w:t>
      </w:r>
      <w:r w:rsidR="002227B9">
        <w:rPr>
          <w:rFonts w:asciiTheme="majorBidi" w:hAnsiTheme="majorBidi" w:cstheme="majorBidi"/>
          <w:sz w:val="30"/>
          <w:szCs w:val="30"/>
          <w:lang w:val="en-US" w:bidi="th-TH"/>
        </w:rPr>
        <w:t>1.35</w:t>
      </w:r>
      <w:r w:rsidR="006E403E" w:rsidRPr="009C2E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6E403E" w:rsidRPr="009C2E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ถึง</w:t>
      </w:r>
      <w:r w:rsidR="006E403E" w:rsidRPr="009C2E1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ร้อยละ </w:t>
      </w:r>
      <w:r w:rsidR="00852E86">
        <w:rPr>
          <w:rFonts w:asciiTheme="majorBidi" w:hAnsiTheme="majorBidi" w:cstheme="majorBidi"/>
          <w:sz w:val="30"/>
          <w:szCs w:val="30"/>
          <w:lang w:val="en-US" w:bidi="th-TH"/>
        </w:rPr>
        <w:t xml:space="preserve">2.00 </w:t>
      </w:r>
      <w:r w:rsidR="00C81C7B" w:rsidRPr="009C2E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ต่อปี</w:t>
      </w:r>
      <w:r w:rsidR="006E403E" w:rsidRPr="009C2E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C2E1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9C2E1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9C2E1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9C2E1E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ธันวาคม </w:t>
      </w:r>
      <w:r w:rsidRPr="009C2E1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E0360" w:rsidRPr="009C2E1E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9C2E1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="0055591A" w:rsidRPr="009C2E1E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ร้อยละ </w:t>
      </w:r>
      <w:r w:rsidR="0055591A" w:rsidRPr="009C2E1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2.10 </w:t>
      </w:r>
      <w:r w:rsidR="0055591A" w:rsidRPr="009C2E1E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ถึง ร้อยละ </w:t>
      </w:r>
      <w:r w:rsidR="0055591A" w:rsidRPr="009C2E1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3.42</w:t>
      </w:r>
      <w:r w:rsidR="00C81C7B" w:rsidRPr="009C2E1E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 ต่อปี</w:t>
      </w:r>
      <w:r w:rsidRPr="009C2E1E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25049C7" w14:textId="72245052" w:rsidR="00FD7E79" w:rsidRDefault="00FD7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b/>
          <w:bCs/>
          <w:sz w:val="22"/>
          <w:szCs w:val="28"/>
        </w:rPr>
      </w:pPr>
      <w:r>
        <w:rPr>
          <w:rFonts w:cstheme="minorBidi"/>
          <w:sz w:val="22"/>
          <w:szCs w:val="28"/>
          <w:cs/>
        </w:rPr>
        <w:br w:type="page"/>
      </w:r>
    </w:p>
    <w:p w14:paraId="293F7AC4" w14:textId="52CDEF43" w:rsidR="00F52A31" w:rsidRPr="009874D5" w:rsidRDefault="00F52A31" w:rsidP="00A52936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  <w:r w:rsidR="00376F0A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และลูกหนี้อื่น</w:t>
      </w:r>
      <w:r w:rsidRPr="009874D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39114C">
        <w:rPr>
          <w:rFonts w:asciiTheme="majorBidi" w:hAnsiTheme="majorBidi" w:cstheme="majorBidi" w:hint="cs"/>
          <w:b/>
          <w:bCs/>
          <w:sz w:val="30"/>
          <w:szCs w:val="30"/>
          <w:cs/>
        </w:rPr>
        <w:t>สุทธิ</w:t>
      </w:r>
    </w:p>
    <w:p w14:paraId="2B002791" w14:textId="012F7289" w:rsidR="003519FA" w:rsidRPr="003067DA" w:rsidRDefault="003519FA" w:rsidP="003519FA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2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6"/>
        <w:gridCol w:w="1164"/>
        <w:gridCol w:w="183"/>
        <w:gridCol w:w="16"/>
        <w:gridCol w:w="1151"/>
        <w:gridCol w:w="191"/>
        <w:gridCol w:w="1159"/>
      </w:tblGrid>
      <w:tr w:rsidR="00D641E6" w:rsidRPr="009874D5" w14:paraId="4CBBB19E" w14:textId="77777777" w:rsidTr="00F81C06">
        <w:trPr>
          <w:cantSplit/>
          <w:tblHeader/>
        </w:trPr>
        <w:tc>
          <w:tcPr>
            <w:tcW w:w="3870" w:type="dxa"/>
            <w:vAlign w:val="bottom"/>
            <w:hideMark/>
          </w:tcPr>
          <w:p w14:paraId="3F896E2E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654AB69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99" w:type="dxa"/>
            <w:gridSpan w:val="2"/>
          </w:tcPr>
          <w:p w14:paraId="4940A6AC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01" w:type="dxa"/>
            <w:gridSpan w:val="3"/>
            <w:vAlign w:val="bottom"/>
          </w:tcPr>
          <w:p w14:paraId="5046F1EB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6F6D91" w:rsidRPr="009874D5" w14:paraId="4DDC842C" w14:textId="77777777" w:rsidTr="00F81C06">
        <w:trPr>
          <w:cantSplit/>
          <w:tblHeader/>
        </w:trPr>
        <w:tc>
          <w:tcPr>
            <w:tcW w:w="3870" w:type="dxa"/>
            <w:vAlign w:val="bottom"/>
          </w:tcPr>
          <w:p w14:paraId="5799CDCB" w14:textId="52C5A220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278C4F4" w14:textId="0317A3EB" w:rsidR="006F6D91" w:rsidRPr="009874D5" w:rsidRDefault="00F47973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56083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6" w:type="dxa"/>
            <w:vAlign w:val="bottom"/>
          </w:tcPr>
          <w:p w14:paraId="2E28A72C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vAlign w:val="bottom"/>
          </w:tcPr>
          <w:p w14:paraId="68A2175A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3" w:type="dxa"/>
          </w:tcPr>
          <w:p w14:paraId="2D66C5C4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5ABDC386" w14:textId="2E37B951" w:rsidR="006F6D91" w:rsidRPr="009874D5" w:rsidRDefault="00F47973" w:rsidP="006F6D9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56083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91" w:type="dxa"/>
            <w:vAlign w:val="bottom"/>
          </w:tcPr>
          <w:p w14:paraId="3D02C4EB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vAlign w:val="bottom"/>
          </w:tcPr>
          <w:p w14:paraId="2E495206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F6D91" w:rsidRPr="009874D5" w14:paraId="3505CDED" w14:textId="77777777" w:rsidTr="00F81C06">
        <w:trPr>
          <w:cantSplit/>
          <w:tblHeader/>
        </w:trPr>
        <w:tc>
          <w:tcPr>
            <w:tcW w:w="3870" w:type="dxa"/>
            <w:vAlign w:val="bottom"/>
          </w:tcPr>
          <w:p w14:paraId="1FC77D94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295854" w14:textId="7AEC7C54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86" w:type="dxa"/>
            <w:vAlign w:val="bottom"/>
          </w:tcPr>
          <w:p w14:paraId="242E65E2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vAlign w:val="bottom"/>
          </w:tcPr>
          <w:p w14:paraId="23076100" w14:textId="606CAD85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183" w:type="dxa"/>
          </w:tcPr>
          <w:p w14:paraId="6D2104EE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26C706B0" w14:textId="468E9F36" w:rsidR="006F6D91" w:rsidRPr="009874D5" w:rsidRDefault="006F6D91" w:rsidP="006F6D9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91" w:type="dxa"/>
            <w:vAlign w:val="bottom"/>
          </w:tcPr>
          <w:p w14:paraId="3C585AE4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vAlign w:val="bottom"/>
          </w:tcPr>
          <w:p w14:paraId="24A3A536" w14:textId="61872B09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</w:tr>
      <w:tr w:rsidR="006F6D91" w:rsidRPr="009874D5" w14:paraId="12F73855" w14:textId="77777777" w:rsidTr="00F81C06">
        <w:trPr>
          <w:cantSplit/>
          <w:tblHeader/>
        </w:trPr>
        <w:tc>
          <w:tcPr>
            <w:tcW w:w="3870" w:type="dxa"/>
            <w:vAlign w:val="bottom"/>
          </w:tcPr>
          <w:p w14:paraId="3AB9D79D" w14:textId="69FB9398" w:rsidR="006F6D91" w:rsidRPr="009874D5" w:rsidRDefault="006F6D91" w:rsidP="006F6D9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220" w:type="dxa"/>
            <w:gridSpan w:val="8"/>
            <w:vAlign w:val="bottom"/>
            <w:hideMark/>
          </w:tcPr>
          <w:p w14:paraId="069165B3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070CDE" w:rsidRPr="009874D5" w14:paraId="17546CD9" w14:textId="77777777" w:rsidTr="00F81C06">
        <w:trPr>
          <w:cantSplit/>
        </w:trPr>
        <w:tc>
          <w:tcPr>
            <w:tcW w:w="3870" w:type="dxa"/>
          </w:tcPr>
          <w:p w14:paraId="3AD9AF69" w14:textId="735A2294" w:rsidR="00070CDE" w:rsidRPr="0039114C" w:rsidRDefault="00070CDE" w:rsidP="00070C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9114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4C2B2456" w14:textId="5BA9176C" w:rsidR="00070CDE" w:rsidRPr="00070CDE" w:rsidRDefault="00070CDE" w:rsidP="000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0CDE">
              <w:rPr>
                <w:rFonts w:ascii="Angsana New" w:hAnsi="Angsana New"/>
                <w:sz w:val="30"/>
                <w:szCs w:val="30"/>
              </w:rPr>
              <w:t>3,732,538</w:t>
            </w:r>
          </w:p>
        </w:tc>
        <w:tc>
          <w:tcPr>
            <w:tcW w:w="186" w:type="dxa"/>
          </w:tcPr>
          <w:p w14:paraId="2E1DE53D" w14:textId="77777777" w:rsidR="00070CDE" w:rsidRPr="009874D5" w:rsidRDefault="00070CDE" w:rsidP="000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</w:tcPr>
          <w:p w14:paraId="4BF02183" w14:textId="5ED7275D" w:rsidR="00070CDE" w:rsidRPr="009874D5" w:rsidRDefault="00070CDE" w:rsidP="000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40BC">
              <w:rPr>
                <w:rFonts w:ascii="Angsana New" w:hAnsi="Angsana New"/>
                <w:sz w:val="30"/>
                <w:szCs w:val="30"/>
              </w:rPr>
              <w:t>3,682,824</w:t>
            </w:r>
          </w:p>
        </w:tc>
        <w:tc>
          <w:tcPr>
            <w:tcW w:w="183" w:type="dxa"/>
          </w:tcPr>
          <w:p w14:paraId="56427BF3" w14:textId="77777777" w:rsidR="00070CDE" w:rsidRPr="009874D5" w:rsidRDefault="00070CDE" w:rsidP="000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</w:tcPr>
          <w:p w14:paraId="4F99FF8E" w14:textId="49E93E2B" w:rsidR="00070CDE" w:rsidRPr="0041004C" w:rsidRDefault="00070CDE" w:rsidP="000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0CDE">
              <w:rPr>
                <w:rFonts w:ascii="Angsana New" w:hAnsi="Angsana New"/>
                <w:sz w:val="30"/>
                <w:szCs w:val="30"/>
              </w:rPr>
              <w:t>3,302,808</w:t>
            </w:r>
          </w:p>
        </w:tc>
        <w:tc>
          <w:tcPr>
            <w:tcW w:w="191" w:type="dxa"/>
          </w:tcPr>
          <w:p w14:paraId="61EDC21A" w14:textId="77777777" w:rsidR="00070CDE" w:rsidRPr="009874D5" w:rsidRDefault="00070CDE" w:rsidP="000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793C3F47" w14:textId="0CD451BF" w:rsidR="00070CDE" w:rsidRPr="009874D5" w:rsidRDefault="00070CDE" w:rsidP="000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40BC">
              <w:rPr>
                <w:rFonts w:ascii="Angsana New" w:hAnsi="Angsana New"/>
                <w:sz w:val="30"/>
                <w:szCs w:val="30"/>
              </w:rPr>
              <w:t>3,123,531</w:t>
            </w:r>
          </w:p>
        </w:tc>
      </w:tr>
      <w:tr w:rsidR="00070CDE" w:rsidRPr="009874D5" w14:paraId="0085CFE6" w14:textId="77777777" w:rsidTr="00F81C06">
        <w:trPr>
          <w:cantSplit/>
        </w:trPr>
        <w:tc>
          <w:tcPr>
            <w:tcW w:w="3870" w:type="dxa"/>
            <w:hideMark/>
          </w:tcPr>
          <w:p w14:paraId="3138C01D" w14:textId="03B3A061" w:rsidR="00070CDE" w:rsidRPr="009874D5" w:rsidRDefault="00070CDE" w:rsidP="00070C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6C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2EEAF4" w14:textId="00F46B6C" w:rsidR="00070CDE" w:rsidRPr="00070CDE" w:rsidRDefault="00070CDE" w:rsidP="00D73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0CDE">
              <w:rPr>
                <w:rFonts w:ascii="Angsana New" w:hAnsi="Angsana New"/>
                <w:sz w:val="30"/>
                <w:szCs w:val="30"/>
              </w:rPr>
              <w:t>(7,836)</w:t>
            </w:r>
          </w:p>
        </w:tc>
        <w:tc>
          <w:tcPr>
            <w:tcW w:w="186" w:type="dxa"/>
          </w:tcPr>
          <w:p w14:paraId="47F88B5A" w14:textId="77777777" w:rsidR="00070CDE" w:rsidRPr="009874D5" w:rsidRDefault="00070CDE" w:rsidP="000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2506C713" w14:textId="7F0E033B" w:rsidR="00070CDE" w:rsidRPr="009874D5" w:rsidRDefault="00070CDE" w:rsidP="000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5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40BC">
              <w:rPr>
                <w:rFonts w:ascii="Angsana New" w:hAnsi="Angsana New"/>
                <w:sz w:val="30"/>
                <w:szCs w:val="30"/>
              </w:rPr>
              <w:t>(11,033)</w:t>
            </w:r>
          </w:p>
        </w:tc>
        <w:tc>
          <w:tcPr>
            <w:tcW w:w="183" w:type="dxa"/>
          </w:tcPr>
          <w:p w14:paraId="100FF368" w14:textId="77777777" w:rsidR="00070CDE" w:rsidRPr="009874D5" w:rsidRDefault="00070CDE" w:rsidP="000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tcBorders>
              <w:bottom w:val="single" w:sz="4" w:space="0" w:color="auto"/>
            </w:tcBorders>
          </w:tcPr>
          <w:p w14:paraId="4EF9858B" w14:textId="1402CD31" w:rsidR="00070CDE" w:rsidRPr="0041004C" w:rsidRDefault="00070CDE" w:rsidP="000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0CD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" w:type="dxa"/>
          </w:tcPr>
          <w:p w14:paraId="5584F824" w14:textId="77777777" w:rsidR="00070CDE" w:rsidRPr="009874D5" w:rsidRDefault="00070CDE" w:rsidP="000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69306454" w14:textId="4850C03D" w:rsidR="00070CDE" w:rsidRPr="009874D5" w:rsidRDefault="00070CDE" w:rsidP="000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7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40BC">
              <w:rPr>
                <w:rFonts w:ascii="Angsana New" w:hAnsi="Angsana New"/>
                <w:sz w:val="30"/>
                <w:szCs w:val="30"/>
              </w:rPr>
              <w:t>(1,303)</w:t>
            </w:r>
          </w:p>
        </w:tc>
      </w:tr>
      <w:tr w:rsidR="007234B8" w:rsidRPr="009874D5" w14:paraId="3C49B916" w14:textId="77777777" w:rsidTr="00F81C06">
        <w:trPr>
          <w:cantSplit/>
        </w:trPr>
        <w:tc>
          <w:tcPr>
            <w:tcW w:w="3870" w:type="dxa"/>
            <w:hideMark/>
          </w:tcPr>
          <w:p w14:paraId="288554D1" w14:textId="338DAC71" w:rsidR="007234B8" w:rsidRPr="009874D5" w:rsidRDefault="007234B8" w:rsidP="007234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 สุทธิ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E139A7D" w14:textId="0D0DDFEF" w:rsidR="007234B8" w:rsidRPr="007234B8" w:rsidRDefault="007234B8" w:rsidP="007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34B8">
              <w:rPr>
                <w:rFonts w:ascii="Angsana New" w:hAnsi="Angsana New"/>
                <w:sz w:val="30"/>
                <w:szCs w:val="30"/>
              </w:rPr>
              <w:t>3,724,702</w:t>
            </w:r>
          </w:p>
        </w:tc>
        <w:tc>
          <w:tcPr>
            <w:tcW w:w="186" w:type="dxa"/>
          </w:tcPr>
          <w:p w14:paraId="711A741A" w14:textId="77777777" w:rsidR="007234B8" w:rsidRPr="007234B8" w:rsidRDefault="007234B8" w:rsidP="007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1EE504F8" w14:textId="579EF694" w:rsidR="007234B8" w:rsidRPr="007234B8" w:rsidRDefault="007234B8" w:rsidP="007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40BC">
              <w:rPr>
                <w:rFonts w:ascii="Angsana New" w:hAnsi="Angsana New"/>
                <w:sz w:val="30"/>
                <w:szCs w:val="30"/>
              </w:rPr>
              <w:t>3,671,791</w:t>
            </w:r>
          </w:p>
        </w:tc>
        <w:tc>
          <w:tcPr>
            <w:tcW w:w="183" w:type="dxa"/>
          </w:tcPr>
          <w:p w14:paraId="52FC4F2C" w14:textId="77777777" w:rsidR="007234B8" w:rsidRPr="007234B8" w:rsidRDefault="007234B8" w:rsidP="007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</w:tcBorders>
          </w:tcPr>
          <w:p w14:paraId="347623DA" w14:textId="78CA0CA0" w:rsidR="007234B8" w:rsidRPr="0041004C" w:rsidRDefault="007234B8" w:rsidP="007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34B8">
              <w:rPr>
                <w:rFonts w:ascii="Angsana New" w:hAnsi="Angsana New"/>
                <w:sz w:val="30"/>
                <w:szCs w:val="30"/>
              </w:rPr>
              <w:t>3,302,808</w:t>
            </w:r>
          </w:p>
        </w:tc>
        <w:tc>
          <w:tcPr>
            <w:tcW w:w="191" w:type="dxa"/>
          </w:tcPr>
          <w:p w14:paraId="334A2602" w14:textId="77777777" w:rsidR="007234B8" w:rsidRPr="007234B8" w:rsidRDefault="007234B8" w:rsidP="007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3EA0DCF7" w14:textId="5CEBB24F" w:rsidR="007234B8" w:rsidRPr="009874D5" w:rsidRDefault="007234B8" w:rsidP="007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40BC">
              <w:rPr>
                <w:rFonts w:ascii="Angsana New" w:hAnsi="Angsana New"/>
                <w:sz w:val="30"/>
                <w:szCs w:val="30"/>
              </w:rPr>
              <w:t>3,122,228</w:t>
            </w:r>
          </w:p>
        </w:tc>
      </w:tr>
      <w:tr w:rsidR="007234B8" w:rsidRPr="009874D5" w14:paraId="2F3C74F7" w14:textId="77777777" w:rsidTr="00F81C06">
        <w:trPr>
          <w:cantSplit/>
        </w:trPr>
        <w:tc>
          <w:tcPr>
            <w:tcW w:w="3870" w:type="dxa"/>
            <w:hideMark/>
          </w:tcPr>
          <w:p w14:paraId="734E5429" w14:textId="08DAB535" w:rsidR="007234B8" w:rsidRPr="009874D5" w:rsidRDefault="007234B8" w:rsidP="007234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1EFF9A90" w14:textId="157CA061" w:rsidR="007234B8" w:rsidRPr="007234B8" w:rsidRDefault="002E45E0" w:rsidP="007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242,660</w:t>
            </w:r>
          </w:p>
        </w:tc>
        <w:tc>
          <w:tcPr>
            <w:tcW w:w="186" w:type="dxa"/>
          </w:tcPr>
          <w:p w14:paraId="4ED94EEB" w14:textId="77777777" w:rsidR="007234B8" w:rsidRPr="007234B8" w:rsidRDefault="007234B8" w:rsidP="007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1B56797" w14:textId="08666742" w:rsidR="007234B8" w:rsidRPr="007234B8" w:rsidRDefault="007234B8" w:rsidP="007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34B8">
              <w:rPr>
                <w:rFonts w:ascii="Angsana New" w:hAnsi="Angsana New"/>
                <w:sz w:val="30"/>
                <w:szCs w:val="30"/>
              </w:rPr>
              <w:t>278,734</w:t>
            </w:r>
          </w:p>
        </w:tc>
        <w:tc>
          <w:tcPr>
            <w:tcW w:w="183" w:type="dxa"/>
          </w:tcPr>
          <w:p w14:paraId="2753B3A5" w14:textId="77777777" w:rsidR="007234B8" w:rsidRPr="007234B8" w:rsidRDefault="007234B8" w:rsidP="007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gridSpan w:val="2"/>
          </w:tcPr>
          <w:p w14:paraId="511F85BA" w14:textId="42784CED" w:rsidR="007234B8" w:rsidRPr="0041004C" w:rsidRDefault="002E45E0" w:rsidP="007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34B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49</w:t>
            </w:r>
            <w:r w:rsidR="007234B8" w:rsidRPr="007234B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191" w:type="dxa"/>
          </w:tcPr>
          <w:p w14:paraId="415A17AC" w14:textId="77777777" w:rsidR="007234B8" w:rsidRPr="007234B8" w:rsidRDefault="007234B8" w:rsidP="007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84AF8ED" w14:textId="59246BD8" w:rsidR="007234B8" w:rsidRPr="009874D5" w:rsidRDefault="007234B8" w:rsidP="007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40BC">
              <w:rPr>
                <w:rFonts w:ascii="Angsana New" w:hAnsi="Angsana New"/>
                <w:sz w:val="30"/>
                <w:szCs w:val="30"/>
                <w:lang w:val="en-GB"/>
              </w:rPr>
              <w:t>279,417</w:t>
            </w:r>
          </w:p>
        </w:tc>
      </w:tr>
      <w:tr w:rsidR="007234B8" w:rsidRPr="009874D5" w14:paraId="2EF7952F" w14:textId="77777777" w:rsidTr="00F81C06">
        <w:trPr>
          <w:cantSplit/>
        </w:trPr>
        <w:tc>
          <w:tcPr>
            <w:tcW w:w="3870" w:type="dxa"/>
          </w:tcPr>
          <w:p w14:paraId="332EA6E4" w14:textId="1A787F2B" w:rsidR="007234B8" w:rsidRPr="009874D5" w:rsidRDefault="007234B8" w:rsidP="007234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C546AE" w14:textId="5C76D100" w:rsidR="007234B8" w:rsidRPr="009874D5" w:rsidRDefault="005E6DB2" w:rsidP="007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E6D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3,9</w:t>
            </w:r>
            <w:r w:rsidR="002E45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6</w:t>
            </w:r>
            <w:r w:rsidRPr="005E6D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7,</w:t>
            </w:r>
            <w:r w:rsidR="002E45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36</w:t>
            </w:r>
            <w:r w:rsidRPr="005E6D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</w:t>
            </w:r>
          </w:p>
        </w:tc>
        <w:tc>
          <w:tcPr>
            <w:tcW w:w="186" w:type="dxa"/>
          </w:tcPr>
          <w:p w14:paraId="6E35507C" w14:textId="77777777" w:rsidR="007234B8" w:rsidRPr="009874D5" w:rsidRDefault="007234B8" w:rsidP="007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5D85A2" w14:textId="5B93FA22" w:rsidR="007234B8" w:rsidRPr="009874D5" w:rsidRDefault="007234B8" w:rsidP="007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240BC">
              <w:rPr>
                <w:rFonts w:ascii="Angsana New" w:hAnsi="Angsana New"/>
                <w:b/>
                <w:bCs/>
                <w:sz w:val="30"/>
                <w:szCs w:val="30"/>
              </w:rPr>
              <w:t>3,950,525</w:t>
            </w:r>
          </w:p>
        </w:tc>
        <w:tc>
          <w:tcPr>
            <w:tcW w:w="183" w:type="dxa"/>
          </w:tcPr>
          <w:p w14:paraId="34DC5093" w14:textId="77777777" w:rsidR="007234B8" w:rsidRPr="009874D5" w:rsidRDefault="007234B8" w:rsidP="007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0BDE24" w14:textId="553CC27E" w:rsidR="007234B8" w:rsidRPr="0041004C" w:rsidRDefault="007519ED" w:rsidP="007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19ED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2E45E0">
              <w:rPr>
                <w:rFonts w:ascii="Angsana New" w:hAnsi="Angsana New"/>
                <w:b/>
                <w:bCs/>
                <w:sz w:val="30"/>
                <w:szCs w:val="30"/>
              </w:rPr>
              <w:t>551,933</w:t>
            </w:r>
          </w:p>
        </w:tc>
        <w:tc>
          <w:tcPr>
            <w:tcW w:w="191" w:type="dxa"/>
          </w:tcPr>
          <w:p w14:paraId="7955AA2C" w14:textId="77777777" w:rsidR="007234B8" w:rsidRPr="009874D5" w:rsidRDefault="007234B8" w:rsidP="007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666E426F" w14:textId="654A33EE" w:rsidR="007234B8" w:rsidRPr="009874D5" w:rsidRDefault="007234B8" w:rsidP="007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240BC">
              <w:rPr>
                <w:rFonts w:ascii="Angsana New" w:hAnsi="Angsana New"/>
                <w:b/>
                <w:bCs/>
                <w:sz w:val="30"/>
                <w:szCs w:val="30"/>
              </w:rPr>
              <w:t>3,401,645</w:t>
            </w:r>
          </w:p>
        </w:tc>
      </w:tr>
    </w:tbl>
    <w:p w14:paraId="25B3F694" w14:textId="77777777" w:rsidR="00B1436F" w:rsidRDefault="00B1436F" w:rsidP="000E690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20E0AC7" w14:textId="458BF7F3" w:rsidR="00F52A31" w:rsidRDefault="000E6908" w:rsidP="000E690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E6908"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ลูกหนี้การค้าสามารถวิเคราะห์ตามอายุหนี้ที่ค้างชำระได้ดังนี้</w:t>
      </w:r>
    </w:p>
    <w:p w14:paraId="7061F1AB" w14:textId="77777777" w:rsidR="00475315" w:rsidRPr="00B1436F" w:rsidRDefault="00475315" w:rsidP="00B1436F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0"/>
        <w:gridCol w:w="1170"/>
        <w:gridCol w:w="180"/>
        <w:gridCol w:w="1170"/>
        <w:gridCol w:w="186"/>
        <w:gridCol w:w="1166"/>
      </w:tblGrid>
      <w:tr w:rsidR="00F52A31" w:rsidRPr="009874D5" w14:paraId="6A775FC4" w14:textId="77777777" w:rsidTr="00F81C06">
        <w:trPr>
          <w:cantSplit/>
          <w:tblHeader/>
        </w:trPr>
        <w:tc>
          <w:tcPr>
            <w:tcW w:w="3870" w:type="dxa"/>
            <w:vAlign w:val="bottom"/>
            <w:hideMark/>
          </w:tcPr>
          <w:p w14:paraId="5FC03913" w14:textId="537B5589" w:rsidR="00F52A31" w:rsidRPr="009874D5" w:rsidRDefault="00F52A31" w:rsidP="00E9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C5A845D" w14:textId="1FB35B13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80" w:type="dxa"/>
          </w:tcPr>
          <w:p w14:paraId="6794C44A" w14:textId="77777777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513B4949" w14:textId="74258BE7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6F6D91" w:rsidRPr="009874D5" w14:paraId="70C350E0" w14:textId="77777777" w:rsidTr="00F81C06">
        <w:trPr>
          <w:cantSplit/>
          <w:tblHeader/>
        </w:trPr>
        <w:tc>
          <w:tcPr>
            <w:tcW w:w="3870" w:type="dxa"/>
            <w:vAlign w:val="bottom"/>
          </w:tcPr>
          <w:p w14:paraId="5B8F593E" w14:textId="4CA4A2D0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55F7AA3" w14:textId="000A185D" w:rsidR="006F6D91" w:rsidRPr="009874D5" w:rsidRDefault="00F47973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56083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5AF09442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A748809" w14:textId="303791F8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439395DD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FE91BE6" w14:textId="67C06EA3" w:rsidR="006F6D91" w:rsidRPr="009874D5" w:rsidRDefault="00F47973" w:rsidP="006F6D9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56083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6" w:type="dxa"/>
            <w:vAlign w:val="bottom"/>
          </w:tcPr>
          <w:p w14:paraId="7CE00D82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3A7334F4" w14:textId="3EC2B94D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F6D91" w:rsidRPr="009874D5" w14:paraId="64313DCE" w14:textId="77777777" w:rsidTr="00F81C06">
        <w:trPr>
          <w:cantSplit/>
          <w:tblHeader/>
        </w:trPr>
        <w:tc>
          <w:tcPr>
            <w:tcW w:w="3870" w:type="dxa"/>
            <w:vAlign w:val="bottom"/>
          </w:tcPr>
          <w:p w14:paraId="00A1D1C7" w14:textId="10AE1691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F95E2A" w14:textId="78BE91BF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80" w:type="dxa"/>
            <w:vAlign w:val="bottom"/>
          </w:tcPr>
          <w:p w14:paraId="2B9E44CE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1C26614" w14:textId="560D1D38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180" w:type="dxa"/>
          </w:tcPr>
          <w:p w14:paraId="49D305E6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F96337A" w14:textId="0C5C1E68" w:rsidR="006F6D91" w:rsidRPr="009874D5" w:rsidRDefault="006F6D91" w:rsidP="006F6D9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86" w:type="dxa"/>
            <w:vAlign w:val="bottom"/>
          </w:tcPr>
          <w:p w14:paraId="0041B0E2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732B6E3E" w14:textId="3FA1492B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</w:tr>
      <w:tr w:rsidR="006F6D91" w:rsidRPr="009874D5" w14:paraId="0B320256" w14:textId="77777777" w:rsidTr="00F81C06">
        <w:trPr>
          <w:cantSplit/>
          <w:tblHeader/>
        </w:trPr>
        <w:tc>
          <w:tcPr>
            <w:tcW w:w="3870" w:type="dxa"/>
            <w:vAlign w:val="bottom"/>
          </w:tcPr>
          <w:p w14:paraId="501CE4AC" w14:textId="1022E4F0" w:rsidR="006F6D91" w:rsidRPr="009874D5" w:rsidRDefault="006F6D91" w:rsidP="006F6D9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222" w:type="dxa"/>
            <w:gridSpan w:val="7"/>
            <w:vAlign w:val="bottom"/>
            <w:hideMark/>
          </w:tcPr>
          <w:p w14:paraId="7F7D7658" w14:textId="740797A0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6F6D91" w:rsidRPr="009874D5" w14:paraId="2BE61B7A" w14:textId="77777777" w:rsidTr="00F81C06">
        <w:trPr>
          <w:cantSplit/>
        </w:trPr>
        <w:tc>
          <w:tcPr>
            <w:tcW w:w="3870" w:type="dxa"/>
          </w:tcPr>
          <w:p w14:paraId="3F3F2292" w14:textId="512EB1FB" w:rsidR="006F6D91" w:rsidRPr="00703620" w:rsidRDefault="006F6D91" w:rsidP="006F6D91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036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741E0A89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F871F42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DC6F99F" w14:textId="245F5D1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5633004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935C878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</w:tcPr>
          <w:p w14:paraId="3F587438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3F6F4CE7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E252C" w:rsidRPr="009874D5" w14:paraId="25F855C0" w14:textId="77777777" w:rsidTr="00946238">
        <w:trPr>
          <w:cantSplit/>
        </w:trPr>
        <w:tc>
          <w:tcPr>
            <w:tcW w:w="3870" w:type="dxa"/>
            <w:hideMark/>
          </w:tcPr>
          <w:p w14:paraId="1890542B" w14:textId="2F6887A0" w:rsidR="001E252C" w:rsidRPr="009874D5" w:rsidRDefault="001E252C" w:rsidP="001E25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ครบ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9AE90" w14:textId="4620B34C" w:rsidR="001E252C" w:rsidRPr="00946238" w:rsidRDefault="001E252C" w:rsidP="004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815E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3,368,103</w:t>
            </w:r>
          </w:p>
        </w:tc>
        <w:tc>
          <w:tcPr>
            <w:tcW w:w="180" w:type="dxa"/>
          </w:tcPr>
          <w:p w14:paraId="4CAACC50" w14:textId="77777777" w:rsidR="001E252C" w:rsidRPr="009874D5" w:rsidRDefault="001E252C" w:rsidP="001E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F6CF898" w14:textId="7D82E4AA" w:rsidR="001E252C" w:rsidRPr="009874D5" w:rsidRDefault="001E252C" w:rsidP="001E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3,348,235</w:t>
            </w:r>
          </w:p>
        </w:tc>
        <w:tc>
          <w:tcPr>
            <w:tcW w:w="180" w:type="dxa"/>
          </w:tcPr>
          <w:p w14:paraId="2289CFC3" w14:textId="77777777" w:rsidR="001E252C" w:rsidRPr="009874D5" w:rsidRDefault="001E252C" w:rsidP="001E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43EF0" w14:textId="114CC000" w:rsidR="001E252C" w:rsidRPr="009874D5" w:rsidRDefault="001E252C" w:rsidP="004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815E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3,070,193</w:t>
            </w:r>
          </w:p>
        </w:tc>
        <w:tc>
          <w:tcPr>
            <w:tcW w:w="186" w:type="dxa"/>
          </w:tcPr>
          <w:p w14:paraId="041F4187" w14:textId="77777777" w:rsidR="001E252C" w:rsidRPr="009874D5" w:rsidRDefault="001E252C" w:rsidP="001E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3E217E55" w14:textId="7939549C" w:rsidR="001E252C" w:rsidRPr="003A14EB" w:rsidRDefault="001E252C" w:rsidP="001E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2,888,078</w:t>
            </w:r>
          </w:p>
        </w:tc>
      </w:tr>
      <w:tr w:rsidR="001E252C" w:rsidRPr="009874D5" w14:paraId="02C8BC04" w14:textId="77777777" w:rsidTr="00946238">
        <w:trPr>
          <w:cantSplit/>
        </w:trPr>
        <w:tc>
          <w:tcPr>
            <w:tcW w:w="3870" w:type="dxa"/>
            <w:hideMark/>
          </w:tcPr>
          <w:p w14:paraId="17E92A8D" w14:textId="5425DBF4" w:rsidR="001E252C" w:rsidRPr="009874D5" w:rsidRDefault="001E252C" w:rsidP="001E25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217BF" w14:textId="6F8B3323" w:rsidR="001E252C" w:rsidRPr="00946238" w:rsidRDefault="001E252C" w:rsidP="004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815E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349,382</w:t>
            </w:r>
          </w:p>
        </w:tc>
        <w:tc>
          <w:tcPr>
            <w:tcW w:w="180" w:type="dxa"/>
          </w:tcPr>
          <w:p w14:paraId="3C25E0E4" w14:textId="77777777" w:rsidR="001E252C" w:rsidRPr="009874D5" w:rsidRDefault="001E252C" w:rsidP="001E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43150E4" w14:textId="6972514B" w:rsidR="001E252C" w:rsidRPr="009874D5" w:rsidRDefault="001E252C" w:rsidP="001E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327,930</w:t>
            </w:r>
          </w:p>
        </w:tc>
        <w:tc>
          <w:tcPr>
            <w:tcW w:w="180" w:type="dxa"/>
          </w:tcPr>
          <w:p w14:paraId="42F8E7EF" w14:textId="77777777" w:rsidR="001E252C" w:rsidRPr="009874D5" w:rsidRDefault="001E252C" w:rsidP="001E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6A300" w14:textId="31FF5BCC" w:rsidR="001E252C" w:rsidRPr="009874D5" w:rsidRDefault="00987E3D" w:rsidP="004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229,307</w:t>
            </w:r>
          </w:p>
        </w:tc>
        <w:tc>
          <w:tcPr>
            <w:tcW w:w="186" w:type="dxa"/>
          </w:tcPr>
          <w:p w14:paraId="68081568" w14:textId="77777777" w:rsidR="001E252C" w:rsidRPr="009874D5" w:rsidRDefault="001E252C" w:rsidP="001E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192A31E4" w14:textId="20CF3127" w:rsidR="001E252C" w:rsidRPr="009874D5" w:rsidRDefault="001E252C" w:rsidP="001E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234,125</w:t>
            </w:r>
          </w:p>
        </w:tc>
      </w:tr>
      <w:tr w:rsidR="001E252C" w:rsidRPr="009874D5" w14:paraId="3B03D746" w14:textId="77777777" w:rsidTr="00946238">
        <w:trPr>
          <w:cantSplit/>
        </w:trPr>
        <w:tc>
          <w:tcPr>
            <w:tcW w:w="3870" w:type="dxa"/>
            <w:hideMark/>
          </w:tcPr>
          <w:p w14:paraId="69E1A42A" w14:textId="4B7403F8" w:rsidR="001E252C" w:rsidRPr="009874D5" w:rsidRDefault="001E252C" w:rsidP="001E25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3E0BD" w14:textId="4A35BF53" w:rsidR="001E252C" w:rsidRPr="00946238" w:rsidRDefault="001E252C" w:rsidP="004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815E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11,822</w:t>
            </w:r>
          </w:p>
        </w:tc>
        <w:tc>
          <w:tcPr>
            <w:tcW w:w="180" w:type="dxa"/>
          </w:tcPr>
          <w:p w14:paraId="62B17857" w14:textId="77777777" w:rsidR="001E252C" w:rsidRPr="009874D5" w:rsidRDefault="001E252C" w:rsidP="001E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D629EF6" w14:textId="270AF667" w:rsidR="001E252C" w:rsidRPr="009874D5" w:rsidRDefault="001E252C" w:rsidP="001E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75DC9">
              <w:rPr>
                <w:rFonts w:ascii="Angsana New" w:hAnsi="Angsana New"/>
                <w:sz w:val="30"/>
                <w:szCs w:val="30"/>
                <w:lang w:val="en-GB"/>
              </w:rPr>
              <w:t xml:space="preserve"> 1,379 </w:t>
            </w:r>
          </w:p>
        </w:tc>
        <w:tc>
          <w:tcPr>
            <w:tcW w:w="180" w:type="dxa"/>
          </w:tcPr>
          <w:p w14:paraId="5B7918C9" w14:textId="77777777" w:rsidR="001E252C" w:rsidRPr="009874D5" w:rsidRDefault="001E252C" w:rsidP="001E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8B38E" w14:textId="52DA83C4" w:rsidR="001E252C" w:rsidRPr="009874D5" w:rsidRDefault="001E252C" w:rsidP="004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815E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147</w:t>
            </w:r>
          </w:p>
        </w:tc>
        <w:tc>
          <w:tcPr>
            <w:tcW w:w="186" w:type="dxa"/>
          </w:tcPr>
          <w:p w14:paraId="7BCD34EF" w14:textId="77777777" w:rsidR="001E252C" w:rsidRPr="009874D5" w:rsidRDefault="001E252C" w:rsidP="001E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0A74B9AD" w14:textId="61B7B9D2" w:rsidR="001E252C" w:rsidRPr="009874D5" w:rsidRDefault="001E252C" w:rsidP="001E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11D7B">
              <w:rPr>
                <w:rFonts w:ascii="Angsana New" w:hAnsi="Angsana New"/>
                <w:sz w:val="30"/>
                <w:szCs w:val="30"/>
                <w:lang w:val="en-GB"/>
              </w:rPr>
              <w:t xml:space="preserve"> 3 </w:t>
            </w:r>
          </w:p>
        </w:tc>
      </w:tr>
      <w:tr w:rsidR="001E252C" w:rsidRPr="009874D5" w14:paraId="1E971074" w14:textId="77777777" w:rsidTr="00946238">
        <w:trPr>
          <w:cantSplit/>
        </w:trPr>
        <w:tc>
          <w:tcPr>
            <w:tcW w:w="3870" w:type="dxa"/>
            <w:hideMark/>
          </w:tcPr>
          <w:p w14:paraId="1D665F77" w14:textId="3CC92340" w:rsidR="001E252C" w:rsidRPr="009874D5" w:rsidRDefault="001E252C" w:rsidP="001E252C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91332" w14:textId="0AF9A581" w:rsidR="001E252C" w:rsidRPr="00946238" w:rsidRDefault="001E252C" w:rsidP="004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815E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3,231</w:t>
            </w:r>
          </w:p>
        </w:tc>
        <w:tc>
          <w:tcPr>
            <w:tcW w:w="180" w:type="dxa"/>
          </w:tcPr>
          <w:p w14:paraId="0912637F" w14:textId="77777777" w:rsidR="001E252C" w:rsidRPr="009874D5" w:rsidRDefault="001E252C" w:rsidP="001E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17FBC35" w14:textId="6A9BA262" w:rsidR="001E252C" w:rsidRPr="009874D5" w:rsidRDefault="001E252C" w:rsidP="001E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75DC9">
              <w:rPr>
                <w:rFonts w:ascii="Angsana New" w:hAnsi="Angsana New"/>
                <w:sz w:val="30"/>
                <w:szCs w:val="30"/>
                <w:lang w:val="en-GB"/>
              </w:rPr>
              <w:t xml:space="preserve"> 787</w:t>
            </w:r>
          </w:p>
        </w:tc>
        <w:tc>
          <w:tcPr>
            <w:tcW w:w="180" w:type="dxa"/>
          </w:tcPr>
          <w:p w14:paraId="3C63F227" w14:textId="77777777" w:rsidR="001E252C" w:rsidRPr="009874D5" w:rsidRDefault="001E252C" w:rsidP="001E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DA526" w14:textId="23FDC4F4" w:rsidR="001E252C" w:rsidRPr="009874D5" w:rsidRDefault="001E252C" w:rsidP="004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815E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3,161</w:t>
            </w:r>
          </w:p>
        </w:tc>
        <w:tc>
          <w:tcPr>
            <w:tcW w:w="186" w:type="dxa"/>
          </w:tcPr>
          <w:p w14:paraId="7AC57A9E" w14:textId="77777777" w:rsidR="001E252C" w:rsidRPr="009874D5" w:rsidRDefault="001E252C" w:rsidP="001E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04FDFB1C" w14:textId="60608601" w:rsidR="001E252C" w:rsidRPr="009874D5" w:rsidRDefault="001E252C" w:rsidP="001E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1D7B">
              <w:rPr>
                <w:rFonts w:ascii="Angsana New" w:hAnsi="Angsana New"/>
                <w:sz w:val="30"/>
                <w:szCs w:val="30"/>
                <w:lang w:val="en-GB"/>
              </w:rPr>
              <w:t xml:space="preserve"> 22 </w:t>
            </w:r>
          </w:p>
        </w:tc>
      </w:tr>
      <w:tr w:rsidR="001E252C" w:rsidRPr="009874D5" w14:paraId="6B8681D7" w14:textId="77777777" w:rsidTr="00946238">
        <w:trPr>
          <w:cantSplit/>
        </w:trPr>
        <w:tc>
          <w:tcPr>
            <w:tcW w:w="3870" w:type="dxa"/>
            <w:hideMark/>
          </w:tcPr>
          <w:p w14:paraId="1C1E768C" w14:textId="13CA9533" w:rsidR="001E252C" w:rsidRPr="009874D5" w:rsidRDefault="001E252C" w:rsidP="001E25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เกินกว่า 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B6890A" w14:textId="264EEAE1" w:rsidR="001E252C" w:rsidRPr="00946238" w:rsidRDefault="001E252C" w:rsidP="004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815E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10B4169C" w14:textId="77777777" w:rsidR="001E252C" w:rsidRPr="009874D5" w:rsidRDefault="001E252C" w:rsidP="001E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D40735" w14:textId="4D730913" w:rsidR="001E252C" w:rsidRPr="009874D5" w:rsidRDefault="001E252C" w:rsidP="001E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75DC9">
              <w:rPr>
                <w:rFonts w:ascii="Angsana New" w:hAnsi="Angsana New"/>
                <w:sz w:val="30"/>
                <w:szCs w:val="30"/>
                <w:lang w:val="en-GB"/>
              </w:rPr>
              <w:t xml:space="preserve"> 4,493 </w:t>
            </w:r>
          </w:p>
        </w:tc>
        <w:tc>
          <w:tcPr>
            <w:tcW w:w="180" w:type="dxa"/>
          </w:tcPr>
          <w:p w14:paraId="4C25605C" w14:textId="77777777" w:rsidR="001E252C" w:rsidRPr="009874D5" w:rsidRDefault="001E252C" w:rsidP="001E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EE76AC" w14:textId="59799ACF" w:rsidR="001E252C" w:rsidRPr="009874D5" w:rsidRDefault="001E252C" w:rsidP="004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815E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6" w:type="dxa"/>
          </w:tcPr>
          <w:p w14:paraId="674B88BD" w14:textId="77777777" w:rsidR="001E252C" w:rsidRPr="009874D5" w:rsidRDefault="001E252C" w:rsidP="001E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C995D9" w14:textId="3D908616" w:rsidR="001E252C" w:rsidRPr="009874D5" w:rsidRDefault="001E252C" w:rsidP="001E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11D7B">
              <w:rPr>
                <w:rFonts w:ascii="Angsana New" w:hAnsi="Angsana New"/>
                <w:sz w:val="30"/>
                <w:szCs w:val="30"/>
                <w:lang w:val="en-GB"/>
              </w:rPr>
              <w:t xml:space="preserve"> 1,303 </w:t>
            </w:r>
          </w:p>
        </w:tc>
      </w:tr>
      <w:tr w:rsidR="0036253B" w:rsidRPr="009874D5" w14:paraId="6EF2A25E" w14:textId="77777777" w:rsidTr="00F81C06">
        <w:trPr>
          <w:cantSplit/>
        </w:trPr>
        <w:tc>
          <w:tcPr>
            <w:tcW w:w="3870" w:type="dxa"/>
            <w:hideMark/>
          </w:tcPr>
          <w:p w14:paraId="22301768" w14:textId="524DB4FA" w:rsidR="0036253B" w:rsidRPr="009874D5" w:rsidRDefault="0036253B" w:rsidP="0036253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EC5D4" w14:textId="3A023464" w:rsidR="0036253B" w:rsidRPr="009874D5" w:rsidRDefault="0036253B" w:rsidP="004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815E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3,732,538</w:t>
            </w:r>
          </w:p>
        </w:tc>
        <w:tc>
          <w:tcPr>
            <w:tcW w:w="180" w:type="dxa"/>
          </w:tcPr>
          <w:p w14:paraId="2DF80FB6" w14:textId="77777777" w:rsidR="0036253B" w:rsidRPr="009874D5" w:rsidRDefault="0036253B" w:rsidP="0036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7F8DB7" w14:textId="53E5D9E2" w:rsidR="0036253B" w:rsidRPr="00975625" w:rsidRDefault="0036253B" w:rsidP="0036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3,682,824</w:t>
            </w:r>
          </w:p>
        </w:tc>
        <w:tc>
          <w:tcPr>
            <w:tcW w:w="180" w:type="dxa"/>
          </w:tcPr>
          <w:p w14:paraId="586C5BBA" w14:textId="77777777" w:rsidR="0036253B" w:rsidRPr="00975625" w:rsidRDefault="0036253B" w:rsidP="0036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07DBE4" w14:textId="493CD503" w:rsidR="0036253B" w:rsidRPr="00975625" w:rsidRDefault="0036253B" w:rsidP="004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815E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3,302,808</w:t>
            </w:r>
          </w:p>
        </w:tc>
        <w:tc>
          <w:tcPr>
            <w:tcW w:w="186" w:type="dxa"/>
          </w:tcPr>
          <w:p w14:paraId="588B9431" w14:textId="77777777" w:rsidR="0036253B" w:rsidRPr="00975625" w:rsidRDefault="0036253B" w:rsidP="0036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7DC0F7E2" w14:textId="0F68F018" w:rsidR="0036253B" w:rsidRPr="00975625" w:rsidRDefault="0036253B" w:rsidP="0036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3,123,531</w:t>
            </w:r>
          </w:p>
        </w:tc>
      </w:tr>
      <w:tr w:rsidR="0036253B" w:rsidRPr="009874D5" w14:paraId="7590DBA2" w14:textId="77777777">
        <w:trPr>
          <w:cantSplit/>
          <w:trHeight w:val="71"/>
        </w:trPr>
        <w:tc>
          <w:tcPr>
            <w:tcW w:w="3870" w:type="dxa"/>
            <w:vAlign w:val="bottom"/>
            <w:hideMark/>
          </w:tcPr>
          <w:p w14:paraId="6D4BE75B" w14:textId="0E90565C" w:rsidR="0036253B" w:rsidRPr="009874D5" w:rsidRDefault="0036253B" w:rsidP="003625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6C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F78DF7" w14:textId="01A0A21F" w:rsidR="0036253B" w:rsidRPr="009874D5" w:rsidRDefault="0036253B" w:rsidP="00D73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815E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(7,836)</w:t>
            </w:r>
          </w:p>
        </w:tc>
        <w:tc>
          <w:tcPr>
            <w:tcW w:w="180" w:type="dxa"/>
            <w:vAlign w:val="bottom"/>
          </w:tcPr>
          <w:p w14:paraId="1B0DF29B" w14:textId="77777777" w:rsidR="0036253B" w:rsidRPr="009874D5" w:rsidRDefault="0036253B" w:rsidP="0036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20EECB" w14:textId="13911C2F" w:rsidR="0036253B" w:rsidRPr="009874D5" w:rsidRDefault="0036253B" w:rsidP="0036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23"/>
              </w:tabs>
              <w:spacing w:line="240" w:lineRule="auto"/>
              <w:ind w:left="-83" w:right="-7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B11D7B">
              <w:rPr>
                <w:rFonts w:ascii="Angsana New" w:hAnsi="Angsana New"/>
                <w:sz w:val="30"/>
                <w:szCs w:val="30"/>
                <w:lang w:val="en-GB"/>
              </w:rPr>
              <w:t>(11,</w:t>
            </w:r>
            <w:r w:rsidRPr="007906B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033</w:t>
            </w:r>
            <w:r w:rsidRPr="00B11D7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677583FC" w14:textId="77777777" w:rsidR="0036253B" w:rsidRPr="009874D5" w:rsidRDefault="0036253B" w:rsidP="0036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555B21" w14:textId="3DC4A443" w:rsidR="0036253B" w:rsidRPr="009874D5" w:rsidRDefault="0036253B" w:rsidP="004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815E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6" w:type="dxa"/>
            <w:vAlign w:val="bottom"/>
          </w:tcPr>
          <w:p w14:paraId="3F95B43D" w14:textId="77777777" w:rsidR="0036253B" w:rsidRPr="009874D5" w:rsidRDefault="0036253B" w:rsidP="0036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left w:val="nil"/>
              <w:bottom w:val="single" w:sz="2" w:space="0" w:color="auto"/>
              <w:right w:val="nil"/>
            </w:tcBorders>
          </w:tcPr>
          <w:p w14:paraId="6D306B4A" w14:textId="0423723C" w:rsidR="0036253B" w:rsidRPr="009874D5" w:rsidRDefault="0036253B" w:rsidP="0036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12"/>
              </w:tabs>
              <w:spacing w:line="240" w:lineRule="auto"/>
              <w:ind w:left="-83" w:right="-7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11D7B">
              <w:rPr>
                <w:rFonts w:ascii="Angsana New" w:hAnsi="Angsana New"/>
                <w:sz w:val="30"/>
                <w:szCs w:val="30"/>
                <w:lang w:val="en-GB"/>
              </w:rPr>
              <w:t>(1,303)</w:t>
            </w:r>
          </w:p>
        </w:tc>
      </w:tr>
      <w:tr w:rsidR="0036253B" w:rsidRPr="009874D5" w14:paraId="4A5569A0" w14:textId="77777777" w:rsidTr="007906BF">
        <w:trPr>
          <w:cantSplit/>
        </w:trPr>
        <w:tc>
          <w:tcPr>
            <w:tcW w:w="3870" w:type="dxa"/>
          </w:tcPr>
          <w:p w14:paraId="137E48D9" w14:textId="43AECACD" w:rsidR="0036253B" w:rsidRPr="009874D5" w:rsidRDefault="0036253B" w:rsidP="0036253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077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3107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1077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6EBD64BA" w14:textId="17A8FB11" w:rsidR="0036253B" w:rsidRPr="009874D5" w:rsidRDefault="0019638B" w:rsidP="0036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963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3,724,702</w:t>
            </w:r>
          </w:p>
        </w:tc>
        <w:tc>
          <w:tcPr>
            <w:tcW w:w="180" w:type="dxa"/>
          </w:tcPr>
          <w:p w14:paraId="72CE20BD" w14:textId="77777777" w:rsidR="0036253B" w:rsidRPr="009874D5" w:rsidRDefault="0036253B" w:rsidP="0036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68CAE586" w14:textId="23AEE507" w:rsidR="0036253B" w:rsidRPr="00B11D7B" w:rsidRDefault="0036253B" w:rsidP="0036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7731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3,671,791</w:t>
            </w:r>
          </w:p>
        </w:tc>
        <w:tc>
          <w:tcPr>
            <w:tcW w:w="180" w:type="dxa"/>
          </w:tcPr>
          <w:p w14:paraId="4AD4310D" w14:textId="77777777" w:rsidR="0036253B" w:rsidRPr="009874D5" w:rsidRDefault="0036253B" w:rsidP="0036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496AA4BA" w14:textId="5631A131" w:rsidR="0036253B" w:rsidRPr="009874D5" w:rsidRDefault="004815E7" w:rsidP="0036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815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3,302,808</w:t>
            </w:r>
          </w:p>
        </w:tc>
        <w:tc>
          <w:tcPr>
            <w:tcW w:w="186" w:type="dxa"/>
          </w:tcPr>
          <w:p w14:paraId="1B3E47B8" w14:textId="77777777" w:rsidR="0036253B" w:rsidRPr="009874D5" w:rsidRDefault="0036253B" w:rsidP="0036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3F5210A5" w14:textId="7464CFEC" w:rsidR="0036253B" w:rsidRPr="00B11D7B" w:rsidRDefault="0036253B" w:rsidP="0036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F118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3,122,228</w:t>
            </w:r>
          </w:p>
        </w:tc>
      </w:tr>
      <w:tr w:rsidR="0036253B" w:rsidRPr="009874D5" w14:paraId="6BEA71B4" w14:textId="77777777" w:rsidTr="007906BF">
        <w:trPr>
          <w:cantSplit/>
        </w:trPr>
        <w:tc>
          <w:tcPr>
            <w:tcW w:w="3870" w:type="dxa"/>
          </w:tcPr>
          <w:p w14:paraId="419F1A6A" w14:textId="77777777" w:rsidR="0036253B" w:rsidRPr="009874D5" w:rsidRDefault="0036253B" w:rsidP="0036253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0FC52E5A" w14:textId="77777777" w:rsidR="0036253B" w:rsidRPr="009874D5" w:rsidRDefault="0036253B" w:rsidP="0036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A8FDE02" w14:textId="77777777" w:rsidR="0036253B" w:rsidRPr="009874D5" w:rsidRDefault="0036253B" w:rsidP="0036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1C44A5C1" w14:textId="77777777" w:rsidR="0036253B" w:rsidRPr="00B11D7B" w:rsidRDefault="0036253B" w:rsidP="0036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1097AB57" w14:textId="77777777" w:rsidR="0036253B" w:rsidRPr="009874D5" w:rsidRDefault="0036253B" w:rsidP="0036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2594F45C" w14:textId="77777777" w:rsidR="0036253B" w:rsidRPr="009874D5" w:rsidRDefault="0036253B" w:rsidP="0036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</w:tcPr>
          <w:p w14:paraId="5E6F3966" w14:textId="77777777" w:rsidR="0036253B" w:rsidRPr="009874D5" w:rsidRDefault="0036253B" w:rsidP="0036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6BF9DEEF" w14:textId="77777777" w:rsidR="0036253B" w:rsidRPr="00B11D7B" w:rsidRDefault="0036253B" w:rsidP="0036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</w:tbl>
    <w:p w14:paraId="13CAAE0E" w14:textId="7D45DA22" w:rsidR="00475315" w:rsidRDefault="00475315" w:rsidP="00475315">
      <w:pPr>
        <w:rPr>
          <w:rFonts w:cstheme="minorBidi"/>
        </w:rPr>
      </w:pPr>
    </w:p>
    <w:p w14:paraId="7BCE38A5" w14:textId="446787A5" w:rsidR="00C47B99" w:rsidRDefault="00C47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Cs w:val="22"/>
        </w:rPr>
      </w:pPr>
      <w:r>
        <w:rPr>
          <w:rFonts w:cstheme="minorBidi"/>
        </w:rPr>
        <w:br w:type="page"/>
      </w:r>
    </w:p>
    <w:p w14:paraId="12ABD1F3" w14:textId="18C2712E" w:rsidR="00A3741C" w:rsidRDefault="00A3741C" w:rsidP="001C364C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สินค้าคงเหลือ</w:t>
      </w:r>
      <w:r w:rsidR="0006321D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สุทธิ</w:t>
      </w:r>
    </w:p>
    <w:p w14:paraId="534D0080" w14:textId="77777777" w:rsidR="00B36D8A" w:rsidRPr="00B36D8A" w:rsidRDefault="00B36D8A" w:rsidP="003A5095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20"/>
        </w:rPr>
      </w:pPr>
    </w:p>
    <w:p w14:paraId="64A20462" w14:textId="77777777" w:rsidR="00A3741C" w:rsidRPr="00975625" w:rsidRDefault="00A3741C" w:rsidP="00A37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6"/>
          <w:szCs w:val="6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720"/>
        <w:gridCol w:w="178"/>
        <w:gridCol w:w="1172"/>
        <w:gridCol w:w="183"/>
        <w:gridCol w:w="1167"/>
        <w:gridCol w:w="178"/>
        <w:gridCol w:w="1172"/>
        <w:gridCol w:w="183"/>
        <w:gridCol w:w="1167"/>
      </w:tblGrid>
      <w:tr w:rsidR="00A3741C" w:rsidRPr="009874D5" w14:paraId="5B3BA249" w14:textId="77777777" w:rsidTr="00FD2BD4">
        <w:trPr>
          <w:cantSplit/>
          <w:trHeight w:val="20"/>
          <w:tblHeader/>
        </w:trPr>
        <w:tc>
          <w:tcPr>
            <w:tcW w:w="2970" w:type="dxa"/>
          </w:tcPr>
          <w:p w14:paraId="63A3B817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1ADA4757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42EF872F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</w:tcPr>
          <w:p w14:paraId="7A21E0D9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78" w:type="dxa"/>
          </w:tcPr>
          <w:p w14:paraId="00BBEFAE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</w:tcPr>
          <w:p w14:paraId="44E689A7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906BF" w:rsidRPr="009874D5" w14:paraId="417DA4E4" w14:textId="77777777">
        <w:trPr>
          <w:cantSplit/>
          <w:trHeight w:val="20"/>
          <w:tblHeader/>
        </w:trPr>
        <w:tc>
          <w:tcPr>
            <w:tcW w:w="2970" w:type="dxa"/>
          </w:tcPr>
          <w:p w14:paraId="19CDAEED" w14:textId="03BFB248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02BC7CDD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140ED7B2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8757DFE" w14:textId="4F089EE4" w:rsidR="007906BF" w:rsidRPr="009874D5" w:rsidRDefault="00F47973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56083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3" w:type="dxa"/>
          </w:tcPr>
          <w:p w14:paraId="6E6F37D6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3BBE0048" w14:textId="6CF017F8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874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8" w:type="dxa"/>
          </w:tcPr>
          <w:p w14:paraId="031DA799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3B3391A" w14:textId="32BB975B" w:rsidR="007906BF" w:rsidRPr="009874D5" w:rsidRDefault="00F47973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56083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3" w:type="dxa"/>
          </w:tcPr>
          <w:p w14:paraId="2DA26DD8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B5CC851" w14:textId="0C2BCC08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874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906BF" w:rsidRPr="009874D5" w14:paraId="72383008" w14:textId="77777777" w:rsidTr="00FD2BD4">
        <w:trPr>
          <w:cantSplit/>
          <w:trHeight w:val="20"/>
          <w:tblHeader/>
        </w:trPr>
        <w:tc>
          <w:tcPr>
            <w:tcW w:w="2970" w:type="dxa"/>
          </w:tcPr>
          <w:p w14:paraId="0C2B9406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</w:tcPr>
          <w:p w14:paraId="7EDA71CF" w14:textId="5CB1773F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1D4D04EB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EC26272" w14:textId="2F972082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83" w:type="dxa"/>
          </w:tcPr>
          <w:p w14:paraId="7247764B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3A921501" w14:textId="0E05B4C8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178" w:type="dxa"/>
          </w:tcPr>
          <w:p w14:paraId="113CA7A6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EF84E70" w14:textId="17AFD6C0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83" w:type="dxa"/>
          </w:tcPr>
          <w:p w14:paraId="76E6154C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73CBF30D" w14:textId="3679CE9D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7</w:t>
            </w:r>
          </w:p>
        </w:tc>
      </w:tr>
      <w:tr w:rsidR="007906BF" w:rsidRPr="009874D5" w14:paraId="1582CA3C" w14:textId="77777777" w:rsidTr="00FD2BD4">
        <w:trPr>
          <w:cantSplit/>
          <w:trHeight w:val="20"/>
          <w:tblHeader/>
        </w:trPr>
        <w:tc>
          <w:tcPr>
            <w:tcW w:w="2970" w:type="dxa"/>
          </w:tcPr>
          <w:p w14:paraId="70979BEA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03454757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13CE744E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222" w:type="dxa"/>
            <w:gridSpan w:val="7"/>
            <w:vAlign w:val="bottom"/>
          </w:tcPr>
          <w:p w14:paraId="72508171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30C5E" w:rsidRPr="009874D5" w14:paraId="46E71862" w14:textId="77777777" w:rsidTr="00511657">
        <w:trPr>
          <w:cantSplit/>
          <w:trHeight w:val="20"/>
        </w:trPr>
        <w:tc>
          <w:tcPr>
            <w:tcW w:w="2970" w:type="dxa"/>
          </w:tcPr>
          <w:p w14:paraId="55950EC7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720" w:type="dxa"/>
            <w:vAlign w:val="bottom"/>
          </w:tcPr>
          <w:p w14:paraId="5264BDDC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DD48B64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47FCD" w14:textId="51E6F141" w:rsidR="00330C5E" w:rsidRPr="00032620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32620">
              <w:rPr>
                <w:rFonts w:ascii="Angsana New" w:hAnsi="Angsana New"/>
                <w:sz w:val="30"/>
                <w:szCs w:val="30"/>
                <w:lang w:val="en-GB"/>
              </w:rPr>
              <w:t>1,502,139</w:t>
            </w:r>
          </w:p>
        </w:tc>
        <w:tc>
          <w:tcPr>
            <w:tcW w:w="183" w:type="dxa"/>
            <w:vAlign w:val="bottom"/>
          </w:tcPr>
          <w:p w14:paraId="07D7BAB6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7A22866B" w14:textId="5B304531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164E">
              <w:rPr>
                <w:rFonts w:ascii="Angsana New" w:hAnsi="Angsana New"/>
                <w:sz w:val="30"/>
                <w:szCs w:val="30"/>
                <w:lang w:val="en-GB"/>
              </w:rPr>
              <w:t xml:space="preserve">1,244,702 </w:t>
            </w:r>
          </w:p>
        </w:tc>
        <w:tc>
          <w:tcPr>
            <w:tcW w:w="178" w:type="dxa"/>
            <w:vAlign w:val="bottom"/>
          </w:tcPr>
          <w:p w14:paraId="198BC0D1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0D4D7" w14:textId="35B0FA66" w:rsidR="00330C5E" w:rsidRPr="00032620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32620">
              <w:rPr>
                <w:rFonts w:ascii="Angsana New" w:hAnsi="Angsana New"/>
                <w:sz w:val="30"/>
                <w:szCs w:val="30"/>
                <w:lang w:val="en-GB"/>
              </w:rPr>
              <w:t>1,304,336</w:t>
            </w:r>
          </w:p>
        </w:tc>
        <w:tc>
          <w:tcPr>
            <w:tcW w:w="183" w:type="dxa"/>
            <w:vAlign w:val="bottom"/>
          </w:tcPr>
          <w:p w14:paraId="00A1F774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609ECB38" w14:textId="758CBA46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4286B">
              <w:rPr>
                <w:rFonts w:ascii="Angsana New" w:hAnsi="Angsana New"/>
                <w:sz w:val="30"/>
                <w:szCs w:val="30"/>
                <w:lang w:val="en-GB"/>
              </w:rPr>
              <w:t xml:space="preserve"> 1,104,475 </w:t>
            </w:r>
          </w:p>
        </w:tc>
      </w:tr>
      <w:tr w:rsidR="00330C5E" w:rsidRPr="009874D5" w14:paraId="191567CF" w14:textId="77777777" w:rsidTr="00511657">
        <w:trPr>
          <w:cantSplit/>
          <w:trHeight w:val="20"/>
        </w:trPr>
        <w:tc>
          <w:tcPr>
            <w:tcW w:w="2970" w:type="dxa"/>
          </w:tcPr>
          <w:p w14:paraId="493DD49D" w14:textId="6C4952BD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720" w:type="dxa"/>
            <w:vAlign w:val="bottom"/>
          </w:tcPr>
          <w:p w14:paraId="641257E9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2EC36D6C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991AB" w14:textId="23C2194A" w:rsidR="00330C5E" w:rsidRPr="00032620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32620">
              <w:rPr>
                <w:rFonts w:ascii="Angsana New" w:hAnsi="Angsana New"/>
                <w:sz w:val="30"/>
                <w:szCs w:val="30"/>
                <w:lang w:val="en-GB"/>
              </w:rPr>
              <w:t>154</w:t>
            </w:r>
          </w:p>
        </w:tc>
        <w:tc>
          <w:tcPr>
            <w:tcW w:w="183" w:type="dxa"/>
            <w:vAlign w:val="bottom"/>
          </w:tcPr>
          <w:p w14:paraId="136600E6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4B3D3EBC" w14:textId="3F889483" w:rsidR="00330C5E" w:rsidRPr="00CB5AA3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8"/>
              </w:rPr>
              <w:t>-</w:t>
            </w:r>
          </w:p>
        </w:tc>
        <w:tc>
          <w:tcPr>
            <w:tcW w:w="178" w:type="dxa"/>
            <w:vAlign w:val="bottom"/>
          </w:tcPr>
          <w:p w14:paraId="079CA192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F0767" w14:textId="6182E023" w:rsidR="00330C5E" w:rsidRPr="00032620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32620">
              <w:rPr>
                <w:rFonts w:ascii="Angsana New" w:hAnsi="Angsana New"/>
                <w:sz w:val="30"/>
                <w:szCs w:val="30"/>
                <w:lang w:val="en-GB"/>
              </w:rPr>
              <w:t>154</w:t>
            </w:r>
          </w:p>
        </w:tc>
        <w:tc>
          <w:tcPr>
            <w:tcW w:w="183" w:type="dxa"/>
            <w:vAlign w:val="bottom"/>
          </w:tcPr>
          <w:p w14:paraId="52FBB815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1DD1EA47" w14:textId="75B640ED" w:rsidR="00330C5E" w:rsidRPr="0064286B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330C5E" w:rsidRPr="009874D5" w14:paraId="5AD96F53" w14:textId="77777777" w:rsidTr="00540E48">
        <w:trPr>
          <w:cantSplit/>
          <w:trHeight w:val="20"/>
        </w:trPr>
        <w:tc>
          <w:tcPr>
            <w:tcW w:w="2970" w:type="dxa"/>
          </w:tcPr>
          <w:p w14:paraId="00845A7C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720" w:type="dxa"/>
          </w:tcPr>
          <w:p w14:paraId="70900562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02B8599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133D9" w14:textId="6850FB14" w:rsidR="00330C5E" w:rsidRPr="00032620" w:rsidRDefault="00330C5E" w:rsidP="0003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32620">
              <w:rPr>
                <w:rFonts w:ascii="Angsana New" w:hAnsi="Angsana New"/>
                <w:sz w:val="30"/>
                <w:szCs w:val="30"/>
                <w:lang w:val="en-GB"/>
              </w:rPr>
              <w:t>896,825</w:t>
            </w:r>
          </w:p>
        </w:tc>
        <w:tc>
          <w:tcPr>
            <w:tcW w:w="183" w:type="dxa"/>
          </w:tcPr>
          <w:p w14:paraId="291EC993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1D27D9A8" w14:textId="2B0D4255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6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40E4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1,222,033</w:t>
            </w:r>
          </w:p>
        </w:tc>
        <w:tc>
          <w:tcPr>
            <w:tcW w:w="178" w:type="dxa"/>
          </w:tcPr>
          <w:p w14:paraId="1CD5CB6D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9D812" w14:textId="74DD8AAF" w:rsidR="00330C5E" w:rsidRPr="00032620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32620">
              <w:rPr>
                <w:rFonts w:ascii="Angsana New" w:hAnsi="Angsana New"/>
                <w:sz w:val="30"/>
                <w:szCs w:val="30"/>
                <w:lang w:val="en-GB"/>
              </w:rPr>
              <w:t>896,825</w:t>
            </w:r>
          </w:p>
        </w:tc>
        <w:tc>
          <w:tcPr>
            <w:tcW w:w="183" w:type="dxa"/>
          </w:tcPr>
          <w:p w14:paraId="361306F7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12FEFA6A" w14:textId="32D30106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4286B">
              <w:rPr>
                <w:rFonts w:ascii="Angsana New" w:hAnsi="Angsana New"/>
                <w:sz w:val="30"/>
                <w:szCs w:val="30"/>
                <w:lang w:val="en-GB"/>
              </w:rPr>
              <w:t xml:space="preserve"> 1,222,033 </w:t>
            </w:r>
          </w:p>
        </w:tc>
      </w:tr>
      <w:tr w:rsidR="00330C5E" w:rsidRPr="009874D5" w14:paraId="4ED705C5" w14:textId="77777777" w:rsidTr="00540E48">
        <w:trPr>
          <w:cantSplit/>
          <w:trHeight w:val="20"/>
        </w:trPr>
        <w:tc>
          <w:tcPr>
            <w:tcW w:w="2970" w:type="dxa"/>
          </w:tcPr>
          <w:p w14:paraId="6290B38B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วัสดุประกอบและภาชนะบรรจุ</w:t>
            </w:r>
          </w:p>
        </w:tc>
        <w:tc>
          <w:tcPr>
            <w:tcW w:w="720" w:type="dxa"/>
          </w:tcPr>
          <w:p w14:paraId="6444C704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D93D765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B0997" w14:textId="05BD2E3F" w:rsidR="00330C5E" w:rsidRPr="00032620" w:rsidRDefault="00330C5E" w:rsidP="0003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32620">
              <w:rPr>
                <w:rFonts w:ascii="Angsana New" w:hAnsi="Angsana New"/>
                <w:sz w:val="30"/>
                <w:szCs w:val="30"/>
                <w:lang w:val="en-GB"/>
              </w:rPr>
              <w:t>802,329</w:t>
            </w:r>
          </w:p>
        </w:tc>
        <w:tc>
          <w:tcPr>
            <w:tcW w:w="183" w:type="dxa"/>
          </w:tcPr>
          <w:p w14:paraId="016BE623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23687EFE" w14:textId="11CCD7B2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6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40E4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687,835</w:t>
            </w:r>
          </w:p>
        </w:tc>
        <w:tc>
          <w:tcPr>
            <w:tcW w:w="178" w:type="dxa"/>
          </w:tcPr>
          <w:p w14:paraId="7ADCAB8A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DCD98" w14:textId="721E51F5" w:rsidR="00330C5E" w:rsidRPr="00032620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32620">
              <w:rPr>
                <w:rFonts w:ascii="Angsana New" w:hAnsi="Angsana New"/>
                <w:sz w:val="30"/>
                <w:szCs w:val="30"/>
                <w:lang w:val="en-GB"/>
              </w:rPr>
              <w:t>802,329</w:t>
            </w:r>
          </w:p>
        </w:tc>
        <w:tc>
          <w:tcPr>
            <w:tcW w:w="183" w:type="dxa"/>
          </w:tcPr>
          <w:p w14:paraId="6CB53D92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000805E6" w14:textId="63DB04BD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4286B">
              <w:rPr>
                <w:rFonts w:ascii="Angsana New" w:hAnsi="Angsana New"/>
                <w:sz w:val="30"/>
                <w:szCs w:val="30"/>
                <w:lang w:val="en-GB"/>
              </w:rPr>
              <w:t xml:space="preserve"> 687,835 </w:t>
            </w:r>
          </w:p>
        </w:tc>
      </w:tr>
      <w:tr w:rsidR="00330C5E" w:rsidRPr="009874D5" w14:paraId="7DD88246" w14:textId="77777777" w:rsidTr="00540E48">
        <w:trPr>
          <w:cantSplit/>
          <w:trHeight w:val="20"/>
        </w:trPr>
        <w:tc>
          <w:tcPr>
            <w:tcW w:w="2970" w:type="dxa"/>
          </w:tcPr>
          <w:p w14:paraId="2A053FC5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720" w:type="dxa"/>
          </w:tcPr>
          <w:p w14:paraId="266C2A95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EAA4A95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BEF4E" w14:textId="45A3E3A7" w:rsidR="00330C5E" w:rsidRPr="00032620" w:rsidRDefault="00330C5E" w:rsidP="0003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32620">
              <w:rPr>
                <w:rFonts w:ascii="Angsana New" w:hAnsi="Angsana New"/>
                <w:sz w:val="30"/>
                <w:szCs w:val="30"/>
                <w:lang w:val="en-GB"/>
              </w:rPr>
              <w:t>686,928</w:t>
            </w:r>
          </w:p>
        </w:tc>
        <w:tc>
          <w:tcPr>
            <w:tcW w:w="183" w:type="dxa"/>
            <w:vAlign w:val="bottom"/>
          </w:tcPr>
          <w:p w14:paraId="2D182727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12A2D644" w14:textId="3F0FF8DF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6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40E4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493,649</w:t>
            </w:r>
          </w:p>
        </w:tc>
        <w:tc>
          <w:tcPr>
            <w:tcW w:w="178" w:type="dxa"/>
            <w:vAlign w:val="bottom"/>
          </w:tcPr>
          <w:p w14:paraId="0C02B30B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B5348" w14:textId="103B23E9" w:rsidR="00330C5E" w:rsidRPr="00032620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32620">
              <w:rPr>
                <w:rFonts w:ascii="Angsana New" w:hAnsi="Angsana New"/>
                <w:sz w:val="30"/>
                <w:szCs w:val="30"/>
                <w:lang w:val="en-GB"/>
              </w:rPr>
              <w:t>189,100</w:t>
            </w:r>
          </w:p>
        </w:tc>
        <w:tc>
          <w:tcPr>
            <w:tcW w:w="183" w:type="dxa"/>
            <w:vAlign w:val="bottom"/>
          </w:tcPr>
          <w:p w14:paraId="07D6EA65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5AEAD41F" w14:textId="6451C463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4286B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144,482</w:t>
            </w:r>
          </w:p>
        </w:tc>
      </w:tr>
      <w:tr w:rsidR="00330C5E" w:rsidRPr="009874D5" w14:paraId="72373F58" w14:textId="77777777" w:rsidTr="00540E48">
        <w:trPr>
          <w:cantSplit/>
          <w:trHeight w:val="245"/>
        </w:trPr>
        <w:tc>
          <w:tcPr>
            <w:tcW w:w="2970" w:type="dxa"/>
          </w:tcPr>
          <w:p w14:paraId="760AAF89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720" w:type="dxa"/>
          </w:tcPr>
          <w:p w14:paraId="12FD2192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3FD88D3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76D5A2" w14:textId="3B61636C" w:rsidR="00330C5E" w:rsidRPr="00032620" w:rsidRDefault="00330C5E" w:rsidP="0003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32620">
              <w:rPr>
                <w:rFonts w:ascii="Angsana New" w:hAnsi="Angsana New"/>
                <w:sz w:val="30"/>
                <w:szCs w:val="30"/>
                <w:lang w:val="en-GB"/>
              </w:rPr>
              <w:t>68,585</w:t>
            </w:r>
          </w:p>
        </w:tc>
        <w:tc>
          <w:tcPr>
            <w:tcW w:w="183" w:type="dxa"/>
            <w:vAlign w:val="bottom"/>
          </w:tcPr>
          <w:p w14:paraId="69EE4632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7507DBA8" w14:textId="722FD493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6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40E4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58,157</w:t>
            </w:r>
          </w:p>
        </w:tc>
        <w:tc>
          <w:tcPr>
            <w:tcW w:w="178" w:type="dxa"/>
            <w:vAlign w:val="bottom"/>
          </w:tcPr>
          <w:p w14:paraId="4982AC20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121746" w14:textId="47DD5785" w:rsidR="00330C5E" w:rsidRPr="00032620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32620">
              <w:rPr>
                <w:rFonts w:ascii="Angsana New" w:hAnsi="Angsana New"/>
                <w:sz w:val="30"/>
                <w:szCs w:val="30"/>
                <w:lang w:val="en-GB"/>
              </w:rPr>
              <w:t>68,585</w:t>
            </w:r>
          </w:p>
        </w:tc>
        <w:tc>
          <w:tcPr>
            <w:tcW w:w="183" w:type="dxa"/>
            <w:vAlign w:val="bottom"/>
          </w:tcPr>
          <w:p w14:paraId="1213B57E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19266D2E" w14:textId="2FE8023A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4286B">
              <w:rPr>
                <w:rFonts w:ascii="Angsana New" w:hAnsi="Angsana New"/>
                <w:sz w:val="30"/>
                <w:szCs w:val="30"/>
                <w:lang w:val="en-GB"/>
              </w:rPr>
              <w:t xml:space="preserve"> 58,157 </w:t>
            </w:r>
          </w:p>
        </w:tc>
      </w:tr>
      <w:tr w:rsidR="00330C5E" w:rsidRPr="009874D5" w14:paraId="2DD894BB" w14:textId="77777777">
        <w:trPr>
          <w:cantSplit/>
          <w:trHeight w:val="20"/>
        </w:trPr>
        <w:tc>
          <w:tcPr>
            <w:tcW w:w="2970" w:type="dxa"/>
          </w:tcPr>
          <w:p w14:paraId="4C8617AB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4F46C8F9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998C7BB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25333185" w14:textId="48E4CD55" w:rsidR="00330C5E" w:rsidRPr="009874D5" w:rsidRDefault="005C6F3A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C6F3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3,956,960</w:t>
            </w:r>
          </w:p>
        </w:tc>
        <w:tc>
          <w:tcPr>
            <w:tcW w:w="183" w:type="dxa"/>
            <w:vAlign w:val="bottom"/>
          </w:tcPr>
          <w:p w14:paraId="37FF73F7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5E108A7E" w14:textId="40D20158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6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4C9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3,706,376</w:t>
            </w:r>
          </w:p>
        </w:tc>
        <w:tc>
          <w:tcPr>
            <w:tcW w:w="178" w:type="dxa"/>
            <w:vAlign w:val="bottom"/>
          </w:tcPr>
          <w:p w14:paraId="3B9DF3B8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59B9B8F" w14:textId="2984662B" w:rsidR="00330C5E" w:rsidRPr="009874D5" w:rsidRDefault="008F59A7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F59A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3,261,329</w:t>
            </w:r>
          </w:p>
        </w:tc>
        <w:tc>
          <w:tcPr>
            <w:tcW w:w="183" w:type="dxa"/>
            <w:vAlign w:val="bottom"/>
          </w:tcPr>
          <w:p w14:paraId="2DAB7BE4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26BCA37C" w14:textId="72AA3300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4286B">
              <w:rPr>
                <w:rFonts w:ascii="Angsana New" w:hAnsi="Angsana New"/>
                <w:sz w:val="30"/>
                <w:szCs w:val="30"/>
                <w:lang w:val="en-GB"/>
              </w:rPr>
              <w:t>3,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216</w:t>
            </w:r>
            <w:r w:rsidRPr="0064286B">
              <w:rPr>
                <w:rFonts w:ascii="Angsana New" w:hAnsi="Angsana New"/>
                <w:sz w:val="30"/>
                <w:szCs w:val="30"/>
                <w:lang w:val="en-GB"/>
              </w:rPr>
              <w:t>,98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</w:tr>
      <w:tr w:rsidR="00330C5E" w:rsidRPr="009874D5" w14:paraId="61625860" w14:textId="77777777">
        <w:trPr>
          <w:cantSplit/>
          <w:trHeight w:val="20"/>
        </w:trPr>
        <w:tc>
          <w:tcPr>
            <w:tcW w:w="2970" w:type="dxa"/>
          </w:tcPr>
          <w:p w14:paraId="68CE84C0" w14:textId="54E22C06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0" w:hanging="3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6C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874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</w:t>
            </w:r>
            <w:r w:rsidRPr="004974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</w:t>
            </w:r>
            <w:r w:rsidRPr="0049749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สินค้าคงเหลือ</w:t>
            </w:r>
          </w:p>
        </w:tc>
        <w:tc>
          <w:tcPr>
            <w:tcW w:w="720" w:type="dxa"/>
          </w:tcPr>
          <w:p w14:paraId="55C7AA24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7D71299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3612897" w14:textId="77777777" w:rsidR="002F1C75" w:rsidRDefault="002F1C75" w:rsidP="002F1C75">
            <w:pPr>
              <w:tabs>
                <w:tab w:val="clear" w:pos="907"/>
                <w:tab w:val="decimal" w:pos="930"/>
              </w:tabs>
              <w:ind w:right="-4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40F16A86" w14:textId="0584D161" w:rsidR="002F1C75" w:rsidRPr="00540E48" w:rsidRDefault="002F1C75" w:rsidP="002F1C75">
            <w:pPr>
              <w:tabs>
                <w:tab w:val="clear" w:pos="907"/>
                <w:tab w:val="decimal" w:pos="930"/>
              </w:tabs>
              <w:ind w:right="-4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F1C75">
              <w:rPr>
                <w:rFonts w:ascii="Angsana New" w:hAnsi="Angsana New"/>
                <w:sz w:val="30"/>
                <w:szCs w:val="30"/>
                <w:lang w:val="en-GB"/>
              </w:rPr>
              <w:t>(158,644)</w:t>
            </w:r>
          </w:p>
        </w:tc>
        <w:tc>
          <w:tcPr>
            <w:tcW w:w="183" w:type="dxa"/>
          </w:tcPr>
          <w:p w14:paraId="08906296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538A52E0" w14:textId="77777777" w:rsidR="00330C5E" w:rsidRPr="00D51B5A" w:rsidRDefault="00330C5E" w:rsidP="00330C5E">
            <w:pPr>
              <w:tabs>
                <w:tab w:val="clear" w:pos="907"/>
                <w:tab w:val="decimal" w:pos="930"/>
              </w:tabs>
              <w:ind w:right="4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2622C80B" w14:textId="7C9A4745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51B5A">
              <w:rPr>
                <w:rFonts w:ascii="Angsana New" w:hAnsi="Angsana New"/>
                <w:sz w:val="30"/>
                <w:szCs w:val="30"/>
                <w:lang w:val="en-GB"/>
              </w:rPr>
              <w:t>(171,556)</w:t>
            </w:r>
          </w:p>
        </w:tc>
        <w:tc>
          <w:tcPr>
            <w:tcW w:w="178" w:type="dxa"/>
            <w:vAlign w:val="bottom"/>
          </w:tcPr>
          <w:p w14:paraId="1F6126A3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6D14107B" w14:textId="050D9120" w:rsidR="00330C5E" w:rsidRPr="009874D5" w:rsidRDefault="00032620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7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3262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(150,841)</w:t>
            </w:r>
          </w:p>
        </w:tc>
        <w:tc>
          <w:tcPr>
            <w:tcW w:w="183" w:type="dxa"/>
            <w:vAlign w:val="bottom"/>
          </w:tcPr>
          <w:p w14:paraId="35C933A6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6736F3B" w14:textId="77777777" w:rsidR="00330C5E" w:rsidRDefault="00330C5E" w:rsidP="00330C5E">
            <w:pPr>
              <w:tabs>
                <w:tab w:val="clear" w:pos="907"/>
                <w:tab w:val="decimal" w:pos="930"/>
              </w:tabs>
              <w:ind w:right="45"/>
              <w:rPr>
                <w:rFonts w:ascii="Angsana New" w:hAnsi="Angsana New"/>
                <w:sz w:val="30"/>
                <w:szCs w:val="30"/>
              </w:rPr>
            </w:pPr>
          </w:p>
          <w:p w14:paraId="02CF2F9D" w14:textId="157ED106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4286B">
              <w:rPr>
                <w:rFonts w:ascii="Angsana New" w:hAnsi="Angsana New"/>
                <w:sz w:val="30"/>
                <w:szCs w:val="30"/>
              </w:rPr>
              <w:t>(155,110)</w:t>
            </w:r>
          </w:p>
        </w:tc>
      </w:tr>
      <w:tr w:rsidR="00330C5E" w:rsidRPr="009874D5" w14:paraId="65D8D564" w14:textId="77777777">
        <w:trPr>
          <w:cantSplit/>
          <w:trHeight w:val="20"/>
        </w:trPr>
        <w:tc>
          <w:tcPr>
            <w:tcW w:w="2970" w:type="dxa"/>
          </w:tcPr>
          <w:p w14:paraId="14E53984" w14:textId="0F523040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รวมสินค้าคงเหลือ </w:t>
            </w: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20" w:type="dxa"/>
          </w:tcPr>
          <w:p w14:paraId="38DC30E1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24BFCDB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8304495" w14:textId="022526FD" w:rsidR="00330C5E" w:rsidRPr="009874D5" w:rsidRDefault="00C12B3C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12B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3,798,316</w:t>
            </w:r>
          </w:p>
        </w:tc>
        <w:tc>
          <w:tcPr>
            <w:tcW w:w="183" w:type="dxa"/>
          </w:tcPr>
          <w:p w14:paraId="1EC3FF0B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601C0696" w14:textId="45AD117C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51B5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3,5</w:t>
            </w:r>
            <w:r w:rsidRPr="0067731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34</w:t>
            </w:r>
            <w:r w:rsidRPr="00D51B5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,82</w:t>
            </w:r>
            <w:r w:rsidRPr="0067731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0</w:t>
            </w:r>
          </w:p>
        </w:tc>
        <w:tc>
          <w:tcPr>
            <w:tcW w:w="178" w:type="dxa"/>
          </w:tcPr>
          <w:p w14:paraId="2E358E2C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79BF41E" w14:textId="6E4DA132" w:rsidR="00330C5E" w:rsidRPr="009874D5" w:rsidRDefault="00B261D2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261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3,110,488</w:t>
            </w:r>
          </w:p>
        </w:tc>
        <w:tc>
          <w:tcPr>
            <w:tcW w:w="183" w:type="dxa"/>
          </w:tcPr>
          <w:p w14:paraId="14F0FD57" w14:textId="77777777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7C33AF4B" w14:textId="3D259B90" w:rsidR="00330C5E" w:rsidRPr="009874D5" w:rsidRDefault="00330C5E" w:rsidP="0033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64286B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061,872</w:t>
            </w:r>
          </w:p>
        </w:tc>
      </w:tr>
    </w:tbl>
    <w:p w14:paraId="73ED888D" w14:textId="41580715" w:rsidR="00220138" w:rsidRDefault="00220138" w:rsidP="00A37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p w14:paraId="691496E7" w14:textId="77777777" w:rsidR="00220138" w:rsidRDefault="00220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46391F2B" w14:textId="77777777" w:rsidR="00220138" w:rsidRPr="001A693A" w:rsidRDefault="00220138" w:rsidP="00220138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A693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เงินลงทุนในตราสารหนี้ที่วัดมูลค่าด้วยวิธีราคาทุนตัดจำหน่าย</w:t>
      </w:r>
    </w:p>
    <w:p w14:paraId="186D8D57" w14:textId="77777777" w:rsidR="00220138" w:rsidRPr="003067DA" w:rsidRDefault="00220138" w:rsidP="00220138">
      <w:pPr>
        <w:pStyle w:val="Caption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7"/>
        <w:gridCol w:w="780"/>
        <w:gridCol w:w="178"/>
        <w:gridCol w:w="485"/>
        <w:gridCol w:w="1800"/>
        <w:gridCol w:w="180"/>
        <w:gridCol w:w="1710"/>
      </w:tblGrid>
      <w:tr w:rsidR="00220138" w:rsidRPr="009874D5" w14:paraId="675C8F73" w14:textId="77777777">
        <w:trPr>
          <w:cantSplit/>
          <w:trHeight w:val="20"/>
          <w:tblHeader/>
        </w:trPr>
        <w:tc>
          <w:tcPr>
            <w:tcW w:w="3957" w:type="dxa"/>
          </w:tcPr>
          <w:p w14:paraId="3DD3F87B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0" w:type="dxa"/>
          </w:tcPr>
          <w:p w14:paraId="07F0512B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296680DD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</w:tcPr>
          <w:p w14:paraId="5C6A787F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690" w:type="dxa"/>
            <w:gridSpan w:val="3"/>
          </w:tcPr>
          <w:p w14:paraId="7B9D94A6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220138" w:rsidRPr="009874D5" w14:paraId="617AC694" w14:textId="77777777">
        <w:trPr>
          <w:cantSplit/>
          <w:trHeight w:val="20"/>
          <w:tblHeader/>
        </w:trPr>
        <w:tc>
          <w:tcPr>
            <w:tcW w:w="3957" w:type="dxa"/>
          </w:tcPr>
          <w:p w14:paraId="64F82563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0" w:type="dxa"/>
          </w:tcPr>
          <w:p w14:paraId="1EBF3569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2870CCF2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</w:tcPr>
          <w:p w14:paraId="0A73248D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E4DF762" w14:textId="0D8561A0" w:rsidR="00220138" w:rsidRPr="009874D5" w:rsidRDefault="00F4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56083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1018535B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0427B24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20138" w:rsidRPr="009874D5" w14:paraId="2A48695C" w14:textId="77777777">
        <w:trPr>
          <w:cantSplit/>
          <w:trHeight w:val="20"/>
          <w:tblHeader/>
        </w:trPr>
        <w:tc>
          <w:tcPr>
            <w:tcW w:w="3957" w:type="dxa"/>
          </w:tcPr>
          <w:p w14:paraId="3E2105F0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80" w:type="dxa"/>
          </w:tcPr>
          <w:p w14:paraId="13EDB0CA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20A3FEBD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</w:tcPr>
          <w:p w14:paraId="4E706BD4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0" w:type="dxa"/>
          </w:tcPr>
          <w:p w14:paraId="49E595AE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180" w:type="dxa"/>
          </w:tcPr>
          <w:p w14:paraId="07AC231C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71CB960D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7</w:t>
            </w:r>
          </w:p>
        </w:tc>
      </w:tr>
      <w:tr w:rsidR="00220138" w:rsidRPr="009874D5" w14:paraId="3164611A" w14:textId="77777777" w:rsidTr="00774C0A">
        <w:trPr>
          <w:cantSplit/>
          <w:trHeight w:val="20"/>
          <w:tblHeader/>
        </w:trPr>
        <w:tc>
          <w:tcPr>
            <w:tcW w:w="3957" w:type="dxa"/>
          </w:tcPr>
          <w:p w14:paraId="36FEB2FB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80" w:type="dxa"/>
          </w:tcPr>
          <w:p w14:paraId="642528BD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0098C789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</w:tcPr>
          <w:p w14:paraId="002B8354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690" w:type="dxa"/>
            <w:gridSpan w:val="3"/>
          </w:tcPr>
          <w:p w14:paraId="2059D59B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220138" w:rsidRPr="009874D5" w14:paraId="13B13E7B" w14:textId="77777777" w:rsidTr="00774C0A">
        <w:trPr>
          <w:cantSplit/>
          <w:trHeight w:val="245"/>
        </w:trPr>
        <w:tc>
          <w:tcPr>
            <w:tcW w:w="4737" w:type="dxa"/>
            <w:gridSpan w:val="2"/>
          </w:tcPr>
          <w:p w14:paraId="1BAED5A7" w14:textId="17B088C7" w:rsidR="00220138" w:rsidRPr="003445A4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0" w:right="14" w:hanging="10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bidi="ar-SA"/>
              </w:rPr>
            </w:pPr>
            <w:r w:rsidRPr="003445A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เงินลงทุนในตราสารหนี้ที่วัดมูลค่าด้วย</w:t>
            </w:r>
            <w:r w:rsidRPr="003445A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วิธีราคาทุนตัดจำหน่าย</w:t>
            </w:r>
            <w:r w:rsidR="003445A4" w:rsidRPr="003445A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3445A4" w:rsidRPr="003445A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78" w:type="dxa"/>
          </w:tcPr>
          <w:p w14:paraId="1D4733CC" w14:textId="77777777" w:rsidR="00220138" w:rsidRPr="003445A4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  <w:vAlign w:val="bottom"/>
          </w:tcPr>
          <w:p w14:paraId="4F9AE190" w14:textId="77777777" w:rsidR="00220138" w:rsidRPr="003445A4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03CC43F5" w14:textId="6708E8D3" w:rsidR="00220138" w:rsidRPr="003445A4" w:rsidRDefault="00D10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10E7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449,781</w:t>
            </w:r>
          </w:p>
        </w:tc>
        <w:tc>
          <w:tcPr>
            <w:tcW w:w="180" w:type="dxa"/>
            <w:vAlign w:val="bottom"/>
          </w:tcPr>
          <w:p w14:paraId="4E57BE08" w14:textId="77777777" w:rsidR="00220138" w:rsidRPr="003445A4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1722234F" w14:textId="77777777" w:rsidR="00220138" w:rsidRPr="003445A4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445A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872,631</w:t>
            </w:r>
          </w:p>
        </w:tc>
      </w:tr>
    </w:tbl>
    <w:p w14:paraId="11B6B1AE" w14:textId="77777777" w:rsidR="00220138" w:rsidRPr="009874D5" w:rsidRDefault="00220138" w:rsidP="00220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C48D26" w14:textId="290CCB38" w:rsidR="00220138" w:rsidRDefault="00220138" w:rsidP="00BD7655">
      <w:pPr>
        <w:pStyle w:val="block"/>
        <w:spacing w:after="0"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C2E1E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ตราสารหนี้ที่วัดมูลค่าด้วยวิธีราคาทุนตัดจำหน่ายคือเงินลงทุนในหุ้นกู้ของบริษัทเอกชนที่มีความเสี่ยงด้านเครดิตขั้นต่ำอยู่ในระดับ</w:t>
      </w:r>
      <w:r w:rsidRPr="009C2E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2E1E">
        <w:rPr>
          <w:rFonts w:asciiTheme="majorBidi" w:hAnsiTheme="majorBidi" w:cstheme="majorBidi"/>
          <w:sz w:val="30"/>
          <w:szCs w:val="30"/>
        </w:rPr>
        <w:t xml:space="preserve">A+ </w:t>
      </w:r>
      <w:r w:rsidRPr="009C2E1E">
        <w:rPr>
          <w:rFonts w:asciiTheme="majorBidi" w:hAnsiTheme="majorBidi" w:cstheme="majorBidi"/>
          <w:sz w:val="30"/>
          <w:szCs w:val="30"/>
          <w:cs/>
          <w:lang w:bidi="th-TH"/>
        </w:rPr>
        <w:t>ซึ่งมีอัตราดอกเบี้ยระหว่างร้อยละ</w:t>
      </w:r>
      <w:r w:rsidRPr="009C2E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432C1">
        <w:rPr>
          <w:rFonts w:asciiTheme="majorBidi" w:hAnsiTheme="majorBidi" w:cstheme="majorBidi"/>
          <w:sz w:val="30"/>
          <w:szCs w:val="30"/>
        </w:rPr>
        <w:t>2.69</w:t>
      </w:r>
      <w:r w:rsidR="00AC79EA" w:rsidRPr="009C2E1E">
        <w:rPr>
          <w:rFonts w:asciiTheme="majorBidi" w:hAnsiTheme="majorBidi" w:cstheme="majorBidi"/>
          <w:sz w:val="30"/>
          <w:szCs w:val="30"/>
        </w:rPr>
        <w:t xml:space="preserve"> </w:t>
      </w:r>
      <w:r w:rsidRPr="009C2E1E">
        <w:rPr>
          <w:rFonts w:asciiTheme="majorBidi" w:hAnsiTheme="majorBidi" w:cstheme="majorBidi"/>
          <w:sz w:val="30"/>
          <w:szCs w:val="30"/>
          <w:cs/>
          <w:lang w:bidi="th-TH"/>
        </w:rPr>
        <w:t>ถึงร้อยละ</w:t>
      </w:r>
      <w:r w:rsidR="00AC79EA" w:rsidRPr="009C2E1E">
        <w:rPr>
          <w:rFonts w:asciiTheme="majorBidi" w:hAnsiTheme="majorBidi" w:cstheme="majorBidi"/>
          <w:sz w:val="30"/>
          <w:szCs w:val="30"/>
        </w:rPr>
        <w:t xml:space="preserve"> </w:t>
      </w:r>
      <w:r w:rsidR="00C20CCA">
        <w:rPr>
          <w:rFonts w:asciiTheme="majorBidi" w:hAnsiTheme="majorBidi" w:cstheme="majorBidi"/>
          <w:sz w:val="30"/>
          <w:szCs w:val="30"/>
        </w:rPr>
        <w:t>3.34</w:t>
      </w:r>
      <w:r w:rsidR="00AC79EA" w:rsidRPr="009C2E1E">
        <w:rPr>
          <w:rFonts w:asciiTheme="majorBidi" w:hAnsiTheme="majorBidi" w:cstheme="majorBidi"/>
          <w:sz w:val="30"/>
          <w:szCs w:val="30"/>
        </w:rPr>
        <w:t xml:space="preserve"> </w:t>
      </w:r>
      <w:r w:rsidRPr="009C2E1E">
        <w:rPr>
          <w:rFonts w:asciiTheme="majorBidi" w:hAnsiTheme="majorBidi" w:cstheme="majorBidi" w:hint="cs"/>
          <w:sz w:val="30"/>
          <w:szCs w:val="30"/>
          <w:cs/>
          <w:lang w:bidi="th-TH"/>
        </w:rPr>
        <w:t>ต่อ</w:t>
      </w:r>
      <w:r w:rsidRPr="009C2E1E">
        <w:rPr>
          <w:rFonts w:asciiTheme="majorBidi" w:hAnsiTheme="majorBidi" w:cstheme="majorBidi"/>
          <w:sz w:val="30"/>
          <w:szCs w:val="30"/>
          <w:cs/>
          <w:lang w:bidi="th-TH"/>
        </w:rPr>
        <w:t>ปี</w:t>
      </w:r>
      <w:r w:rsidRPr="009C2E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2E1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9C2E1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9C2E1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9C2E1E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ธันวาคม</w:t>
      </w:r>
      <w:r w:rsidRPr="009C2E1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9C2E1E">
        <w:rPr>
          <w:rFonts w:asciiTheme="majorBidi" w:hAnsiTheme="majorBidi" w:cstheme="majorBidi"/>
          <w:i/>
          <w:iCs/>
          <w:sz w:val="30"/>
          <w:szCs w:val="30"/>
        </w:rPr>
        <w:t>2567:</w:t>
      </w:r>
      <w:r w:rsidRPr="009C2E1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9C2E1E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bidi="th-TH"/>
        </w:rPr>
        <w:t>อัตราดอกเบี้ยระหว่างร้อยละ</w:t>
      </w:r>
      <w:r w:rsidRPr="009C2E1E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Pr="009C2E1E">
        <w:rPr>
          <w:rFonts w:asciiTheme="majorBidi" w:hAnsiTheme="majorBidi" w:cs="Angsana New"/>
          <w:i/>
          <w:iCs/>
          <w:spacing w:val="-2"/>
          <w:sz w:val="30"/>
          <w:szCs w:val="30"/>
        </w:rPr>
        <w:t>1.79</w:t>
      </w:r>
      <w:r w:rsidRPr="009C2E1E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Pr="009C2E1E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bidi="th-TH"/>
        </w:rPr>
        <w:t>ถึงร้อยละ</w:t>
      </w:r>
      <w:r w:rsidRPr="009C2E1E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Pr="009C2E1E">
        <w:rPr>
          <w:rFonts w:asciiTheme="majorBidi" w:hAnsiTheme="majorBidi" w:cs="Angsana New"/>
          <w:i/>
          <w:iCs/>
          <w:spacing w:val="-2"/>
          <w:sz w:val="30"/>
          <w:szCs w:val="30"/>
        </w:rPr>
        <w:t>3.98</w:t>
      </w:r>
      <w:r w:rsidRPr="009C2E1E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Pr="009C2E1E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bidi="th-TH"/>
        </w:rPr>
        <w:t>ต่อปี</w:t>
      </w:r>
      <w:r w:rsidRPr="009C2E1E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Pr="009C2E1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C2E1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ซึ่งหุ้นกู้ดังกล่าวมีวันครบกำหนดอายุระหว่าง</w:t>
      </w:r>
      <w:r w:rsidRPr="009C2E1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811E5" w:rsidRPr="00C811E5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C811E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811E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ถึง</w:t>
      </w:r>
      <w:r w:rsidRPr="00C811E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811E5" w:rsidRPr="00C811E5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C811E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811E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เดือน</w:t>
      </w:r>
      <w:r w:rsidRPr="00C811E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811E5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(</w:t>
      </w:r>
      <w:r w:rsidRPr="00C811E5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Pr="00C811E5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Pr="00C811E5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ธันวาคม</w:t>
      </w:r>
      <w:r w:rsidRPr="00C811E5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Pr="00C811E5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2567: </w:t>
      </w:r>
      <w:r w:rsidRPr="00C811E5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วันครบกำหนดอายุระหว่าง</w:t>
      </w:r>
      <w:r w:rsidRPr="00C811E5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Pr="00C811E5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2 </w:t>
      </w:r>
      <w:r w:rsidRPr="00C811E5">
        <w:rPr>
          <w:rFonts w:asciiTheme="majorBidi" w:hAnsiTheme="majorBidi" w:cs="Angsana New" w:hint="cs"/>
          <w:i/>
          <w:iCs/>
          <w:spacing w:val="-4"/>
          <w:sz w:val="30"/>
          <w:szCs w:val="30"/>
          <w:cs/>
          <w:lang w:bidi="th-TH"/>
        </w:rPr>
        <w:t>เดือนถึง</w:t>
      </w:r>
      <w:r w:rsidRPr="00C811E5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 xml:space="preserve"> </w:t>
      </w:r>
      <w:r w:rsidRPr="00C811E5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12 </w:t>
      </w:r>
      <w:r w:rsidRPr="00C811E5">
        <w:rPr>
          <w:rFonts w:asciiTheme="majorBidi" w:hAnsiTheme="majorBidi" w:cs="Angsana New" w:hint="cs"/>
          <w:i/>
          <w:iCs/>
          <w:spacing w:val="-4"/>
          <w:sz w:val="30"/>
          <w:szCs w:val="30"/>
          <w:cs/>
          <w:lang w:bidi="th-TH"/>
        </w:rPr>
        <w:t>เดือน</w:t>
      </w:r>
      <w:r w:rsidRPr="00C811E5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)</w:t>
      </w:r>
      <w:r w:rsidRPr="00C811E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811E5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นับจากวันที่ในรายงานทางการเงิน</w:t>
      </w:r>
      <w:r w:rsidRPr="00C811E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811E5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กลุ่มบริษัท</w:t>
      </w:r>
      <w:r w:rsidRPr="00C811E5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และ</w:t>
      </w:r>
      <w:r w:rsidRPr="009C2E1E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บริษัทมีจุดประสงค์ที่จะถือหุ้นกู้ดังกล่าวไว้จนครบกำหนด</w:t>
      </w:r>
      <w:r w:rsidRPr="009C2E1E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9C2E1E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และกระแสเงินสดที่จะได้จากหุ้นกู้ดังกล่าวประกอบด้วย</w:t>
      </w:r>
      <w:r w:rsidR="00302842" w:rsidRPr="009C2E1E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br/>
      </w:r>
      <w:r w:rsidRPr="009C2E1E">
        <w:rPr>
          <w:rFonts w:asciiTheme="majorBidi" w:hAnsiTheme="majorBidi" w:cstheme="majorBidi"/>
          <w:sz w:val="30"/>
          <w:szCs w:val="30"/>
          <w:cs/>
          <w:lang w:bidi="th-TH"/>
        </w:rPr>
        <w:t>เงินต้นและดอกเบี้ยเท่านั้น</w:t>
      </w:r>
      <w:r w:rsidRPr="009C2E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2E1E">
        <w:rPr>
          <w:rFonts w:asciiTheme="majorBidi" w:hAnsiTheme="majorBidi" w:cstheme="majorBidi"/>
          <w:sz w:val="30"/>
          <w:szCs w:val="30"/>
          <w:cs/>
          <w:lang w:bidi="th-TH"/>
        </w:rPr>
        <w:t>ดังนั้นเงินลงทุนดังกล่าวจึงถูกจัดประเภทเป็นราคาทุนตัดจำหน่าย</w:t>
      </w:r>
    </w:p>
    <w:p w14:paraId="1B3EE497" w14:textId="77777777" w:rsidR="00220138" w:rsidRPr="00220138" w:rsidRDefault="00220138" w:rsidP="003A5095">
      <w:pPr>
        <w:tabs>
          <w:tab w:val="clear" w:pos="454"/>
          <w:tab w:val="clear" w:pos="680"/>
          <w:tab w:val="left" w:pos="522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59280192" w14:textId="03CD5617" w:rsidR="00436EBD" w:rsidRPr="009874D5" w:rsidRDefault="00436EBD" w:rsidP="00BD7655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  <w:r w:rsidR="0079223E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79223E">
        <w:rPr>
          <w:rFonts w:asciiTheme="majorBidi" w:hAnsiTheme="majorBidi" w:cstheme="majorBidi" w:hint="cs"/>
          <w:b/>
          <w:bCs/>
          <w:sz w:val="30"/>
          <w:szCs w:val="30"/>
          <w:cs/>
        </w:rPr>
        <w:t>สุทธิ</w:t>
      </w:r>
    </w:p>
    <w:p w14:paraId="39BB732E" w14:textId="77777777" w:rsidR="00FB0D74" w:rsidRPr="00FB0D74" w:rsidRDefault="00FB0D74" w:rsidP="00FB0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97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6ED1353F" w14:textId="553051B5" w:rsidR="00436EBD" w:rsidRPr="009874D5" w:rsidRDefault="00436EBD" w:rsidP="00975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9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874D5">
        <w:rPr>
          <w:rFonts w:asciiTheme="majorBidi" w:hAnsiTheme="majorBidi" w:cstheme="majorBidi" w:hint="cs"/>
          <w:b/>
          <w:sz w:val="30"/>
          <w:szCs w:val="30"/>
          <w:cs/>
        </w:rPr>
        <w:t>การเปลี่ยนแปลงของที่ดิน</w:t>
      </w:r>
      <w:r w:rsidRPr="009874D5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b/>
          <w:sz w:val="30"/>
          <w:szCs w:val="30"/>
          <w:cs/>
        </w:rPr>
        <w:t>อาคารและอุปกรณ์สำหรับงวดมีดังนี้</w:t>
      </w:r>
    </w:p>
    <w:p w14:paraId="6AF4B1B6" w14:textId="77777777" w:rsidR="00436EBD" w:rsidRPr="00FB0D74" w:rsidRDefault="00436EBD" w:rsidP="00FB0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70"/>
        <w:gridCol w:w="180"/>
        <w:gridCol w:w="1890"/>
        <w:gridCol w:w="180"/>
        <w:gridCol w:w="1980"/>
      </w:tblGrid>
      <w:tr w:rsidR="007D5E64" w:rsidRPr="009874D5" w14:paraId="24B944E5" w14:textId="77777777" w:rsidTr="009B102E">
        <w:trPr>
          <w:cantSplit/>
          <w:trHeight w:val="317"/>
          <w:tblHeader/>
        </w:trPr>
        <w:tc>
          <w:tcPr>
            <w:tcW w:w="4770" w:type="dxa"/>
            <w:vAlign w:val="bottom"/>
          </w:tcPr>
          <w:p w14:paraId="48528ED3" w14:textId="49625AEE" w:rsidR="007D5E64" w:rsidRPr="009874D5" w:rsidRDefault="007D5E64" w:rsidP="007D5E64">
            <w:pPr>
              <w:pStyle w:val="acctfourfigures"/>
              <w:tabs>
                <w:tab w:val="left" w:pos="720"/>
              </w:tabs>
              <w:spacing w:line="240" w:lineRule="auto"/>
              <w:ind w:hanging="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5608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F479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5608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="00F4797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F479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223E0A4C" w14:textId="77777777" w:rsidR="007D5E64" w:rsidRPr="009874D5" w:rsidRDefault="007D5E64" w:rsidP="007D5E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</w:tcPr>
          <w:p w14:paraId="00079307" w14:textId="205A1A84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79D7702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863B8E6" w14:textId="3D1D64D2" w:rsidR="007D5E64" w:rsidRPr="00287022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084732" w:rsidRPr="009874D5" w14:paraId="5C00CE32" w14:textId="77777777" w:rsidTr="009B102E">
        <w:trPr>
          <w:cantSplit/>
          <w:tblHeader/>
        </w:trPr>
        <w:tc>
          <w:tcPr>
            <w:tcW w:w="4770" w:type="dxa"/>
            <w:vAlign w:val="bottom"/>
          </w:tcPr>
          <w:p w14:paraId="64C6207C" w14:textId="7B409E68" w:rsidR="00084732" w:rsidRPr="009874D5" w:rsidRDefault="00084732" w:rsidP="005B4E4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FD92A3D" w14:textId="77777777" w:rsidR="00084732" w:rsidRPr="009874D5" w:rsidRDefault="00084732" w:rsidP="005B4E4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4050" w:type="dxa"/>
            <w:gridSpan w:val="3"/>
          </w:tcPr>
          <w:p w14:paraId="69361CEE" w14:textId="549327F3" w:rsidR="00084732" w:rsidRPr="009874D5" w:rsidRDefault="00084732" w:rsidP="00E0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3BFA" w:rsidRPr="009874D5" w14:paraId="0CEF678E" w14:textId="77777777" w:rsidTr="004B11C5">
        <w:trPr>
          <w:cantSplit/>
        </w:trPr>
        <w:tc>
          <w:tcPr>
            <w:tcW w:w="4770" w:type="dxa"/>
          </w:tcPr>
          <w:p w14:paraId="533BE0B1" w14:textId="17B1A42C" w:rsidR="001F3BFA" w:rsidRPr="009874D5" w:rsidRDefault="001F3BFA" w:rsidP="001F3BFA">
            <w:pPr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DD9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ราคาตามบัญชีต้นงวด</w:t>
            </w:r>
            <w:r w:rsidRPr="00347DD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47DD9">
              <w:rPr>
                <w:rFonts w:asciiTheme="majorBidi" w:hAnsiTheme="majorBidi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" w:type="dxa"/>
          </w:tcPr>
          <w:p w14:paraId="3B27C217" w14:textId="77777777" w:rsidR="001F3BFA" w:rsidRPr="009874D5" w:rsidRDefault="001F3BFA" w:rsidP="001F3BF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ED087" w14:textId="6DE94258" w:rsidR="001F3BFA" w:rsidRPr="008F6305" w:rsidRDefault="001F3BFA" w:rsidP="008F6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99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F630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6,009,062</w:t>
            </w:r>
          </w:p>
        </w:tc>
        <w:tc>
          <w:tcPr>
            <w:tcW w:w="180" w:type="dxa"/>
          </w:tcPr>
          <w:p w14:paraId="3D75118D" w14:textId="77777777" w:rsidR="001F3BFA" w:rsidRDefault="001F3BFA" w:rsidP="008F6305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C41A6" w14:textId="6C74A302" w:rsidR="001F3BFA" w:rsidRPr="008F6305" w:rsidRDefault="001F3BFA" w:rsidP="00814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left" w:pos="1536"/>
              </w:tabs>
              <w:spacing w:line="240" w:lineRule="auto"/>
              <w:ind w:left="-83" w:right="16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F630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6,009,022</w:t>
            </w:r>
          </w:p>
        </w:tc>
      </w:tr>
      <w:tr w:rsidR="001F3BFA" w:rsidRPr="009874D5" w14:paraId="03C68280" w14:textId="77777777" w:rsidTr="004B11C5">
        <w:trPr>
          <w:cantSplit/>
        </w:trPr>
        <w:tc>
          <w:tcPr>
            <w:tcW w:w="4770" w:type="dxa"/>
          </w:tcPr>
          <w:p w14:paraId="57647BF1" w14:textId="2C3855EC" w:rsidR="001F3BFA" w:rsidRPr="009874D5" w:rsidRDefault="001F3BFA" w:rsidP="001F3BFA">
            <w:pPr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80" w:type="dxa"/>
          </w:tcPr>
          <w:p w14:paraId="44F39FB9" w14:textId="77777777" w:rsidR="001F3BFA" w:rsidRPr="009874D5" w:rsidRDefault="001F3BFA" w:rsidP="001F3BF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389A4" w14:textId="28A319B0" w:rsidR="001F3BFA" w:rsidRPr="008F6305" w:rsidRDefault="001F3BFA" w:rsidP="008F6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99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F630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712,989</w:t>
            </w:r>
          </w:p>
        </w:tc>
        <w:tc>
          <w:tcPr>
            <w:tcW w:w="180" w:type="dxa"/>
          </w:tcPr>
          <w:p w14:paraId="74105B65" w14:textId="77777777" w:rsidR="001F3BFA" w:rsidRPr="009874D5" w:rsidRDefault="001F3BFA" w:rsidP="008F6305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1B982" w14:textId="519E81C1" w:rsidR="001F3BFA" w:rsidRPr="008F6305" w:rsidRDefault="001F3BFA" w:rsidP="00FE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16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F630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712,989</w:t>
            </w:r>
          </w:p>
        </w:tc>
      </w:tr>
      <w:tr w:rsidR="001F3BFA" w:rsidRPr="009874D5" w14:paraId="1209844F" w14:textId="77777777" w:rsidTr="004B11C5">
        <w:trPr>
          <w:cantSplit/>
        </w:trPr>
        <w:tc>
          <w:tcPr>
            <w:tcW w:w="4770" w:type="dxa"/>
          </w:tcPr>
          <w:p w14:paraId="71892CE8" w14:textId="2D6361DD" w:rsidR="001F3BFA" w:rsidRPr="009874D5" w:rsidRDefault="001F3BFA" w:rsidP="001F3BFA">
            <w:pPr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668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จำหน่ายระหว่างงวด</w:t>
            </w:r>
            <w:r w:rsidRPr="0093566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935668">
              <w:rPr>
                <w:rFonts w:asciiTheme="majorBidi" w:hAnsiTheme="majorBidi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" w:type="dxa"/>
          </w:tcPr>
          <w:p w14:paraId="368CBA44" w14:textId="77777777" w:rsidR="001F3BFA" w:rsidRPr="009874D5" w:rsidRDefault="001F3BFA" w:rsidP="001F3BF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D4504" w14:textId="16FE3F48" w:rsidR="001F3BFA" w:rsidRPr="008F6305" w:rsidRDefault="001F3BFA" w:rsidP="00FE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28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F630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(3,7</w:t>
            </w:r>
            <w:r w:rsidR="00A92A0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68</w:t>
            </w:r>
            <w:r w:rsidRPr="008F630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180" w:type="dxa"/>
          </w:tcPr>
          <w:p w14:paraId="2278123F" w14:textId="77777777" w:rsidR="001F3BFA" w:rsidRPr="009874D5" w:rsidRDefault="001F3BFA" w:rsidP="008F6305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3DD31" w14:textId="48E4B708" w:rsidR="001F3BFA" w:rsidRPr="008F6305" w:rsidRDefault="001F3BFA" w:rsidP="00FE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left" w:pos="1536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F630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(3,768)</w:t>
            </w:r>
          </w:p>
        </w:tc>
      </w:tr>
      <w:tr w:rsidR="001F3BFA" w:rsidRPr="009874D5" w14:paraId="0F0E1631" w14:textId="77777777" w:rsidTr="004B11C5">
        <w:trPr>
          <w:cantSplit/>
        </w:trPr>
        <w:tc>
          <w:tcPr>
            <w:tcW w:w="4770" w:type="dxa"/>
          </w:tcPr>
          <w:p w14:paraId="12258692" w14:textId="4DC7462D" w:rsidR="001F3BFA" w:rsidRPr="009874D5" w:rsidRDefault="001F3BFA" w:rsidP="001F3BFA">
            <w:pPr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80" w:type="dxa"/>
          </w:tcPr>
          <w:p w14:paraId="44A84789" w14:textId="77777777" w:rsidR="001F3BFA" w:rsidRPr="009874D5" w:rsidRDefault="001F3BFA" w:rsidP="001F3BF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BAAB4" w14:textId="32CE6906" w:rsidR="001F3BFA" w:rsidRPr="008F6305" w:rsidRDefault="001F3BFA" w:rsidP="00FE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37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F630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(420,79</w:t>
            </w:r>
            <w:r w:rsidR="00A92A0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Pr="008F630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180" w:type="dxa"/>
          </w:tcPr>
          <w:p w14:paraId="120A608B" w14:textId="77777777" w:rsidR="001F3BFA" w:rsidRPr="009874D5" w:rsidRDefault="001F3BFA" w:rsidP="008F6305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2A5C5" w14:textId="094E99A8" w:rsidR="001F3BFA" w:rsidRPr="008F6305" w:rsidRDefault="001F3BFA" w:rsidP="00FE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left" w:pos="1536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F630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(420,772)</w:t>
            </w:r>
          </w:p>
        </w:tc>
      </w:tr>
      <w:tr w:rsidR="001F3BFA" w:rsidRPr="009874D5" w14:paraId="23A44224" w14:textId="77777777" w:rsidTr="009B102E">
        <w:trPr>
          <w:cantSplit/>
        </w:trPr>
        <w:tc>
          <w:tcPr>
            <w:tcW w:w="4770" w:type="dxa"/>
          </w:tcPr>
          <w:p w14:paraId="10EDB944" w14:textId="69E0AB84" w:rsidR="001F3BFA" w:rsidRPr="00975625" w:rsidRDefault="001F3BFA" w:rsidP="001F3BFA">
            <w:pPr>
              <w:spacing w:line="240" w:lineRule="auto"/>
              <w:ind w:hanging="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562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ราคาตามบัญชีปลายงวด สุทธิ</w:t>
            </w:r>
          </w:p>
        </w:tc>
        <w:tc>
          <w:tcPr>
            <w:tcW w:w="180" w:type="dxa"/>
          </w:tcPr>
          <w:p w14:paraId="0AE9240C" w14:textId="77777777" w:rsidR="001F3BFA" w:rsidRPr="00975625" w:rsidRDefault="001F3BFA" w:rsidP="001F3BF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EDFC4A7" w14:textId="52573B24" w:rsidR="001F3BFA" w:rsidRPr="00DE35A1" w:rsidRDefault="003C1B25" w:rsidP="00FE4DBB">
            <w:pPr>
              <w:pStyle w:val="acctfourfigures"/>
              <w:tabs>
                <w:tab w:val="clear" w:pos="765"/>
                <w:tab w:val="decimal" w:pos="16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1B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6,297,491</w:t>
            </w:r>
          </w:p>
        </w:tc>
        <w:tc>
          <w:tcPr>
            <w:tcW w:w="180" w:type="dxa"/>
          </w:tcPr>
          <w:p w14:paraId="0C3827E4" w14:textId="77777777" w:rsidR="001F3BFA" w:rsidRPr="00DE35A1" w:rsidRDefault="001F3BFA" w:rsidP="001F3BFA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D1898A2" w14:textId="7AE87547" w:rsidR="001F3BFA" w:rsidRPr="00DE35A1" w:rsidRDefault="008F6305" w:rsidP="0081429F">
            <w:pPr>
              <w:pStyle w:val="acctfourfigures"/>
              <w:tabs>
                <w:tab w:val="clear" w:pos="765"/>
                <w:tab w:val="decimal" w:pos="16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63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6,297,471</w:t>
            </w:r>
          </w:p>
        </w:tc>
      </w:tr>
    </w:tbl>
    <w:p w14:paraId="56AD5DFE" w14:textId="03BE32B1" w:rsidR="001E6748" w:rsidRDefault="001E6748" w:rsidP="00FB0D74">
      <w:pPr>
        <w:pStyle w:val="Caption"/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32AB5A90" w14:textId="77777777" w:rsidR="001E6748" w:rsidRDefault="001E6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6BCB35F6" w14:textId="172B8276" w:rsidR="005D248D" w:rsidRDefault="008365C7" w:rsidP="005D248D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กำไร (ขาดทุน) อื่น</w:t>
      </w:r>
      <w:r w:rsidR="00CC7CCB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CC7CCB">
        <w:rPr>
          <w:rFonts w:asciiTheme="majorBidi" w:hAnsiTheme="majorBidi" w:cstheme="majorBidi" w:hint="cs"/>
          <w:b/>
          <w:bCs/>
          <w:sz w:val="30"/>
          <w:szCs w:val="30"/>
          <w:cs/>
        </w:rPr>
        <w:t>สุทธิ</w:t>
      </w:r>
    </w:p>
    <w:p w14:paraId="6992CE8E" w14:textId="77777777" w:rsidR="00FB0D74" w:rsidRPr="00FB0D74" w:rsidRDefault="00FB0D74" w:rsidP="008F252E">
      <w:pPr>
        <w:pStyle w:val="Caption"/>
        <w:spacing w:line="240" w:lineRule="auto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080"/>
        <w:gridCol w:w="180"/>
        <w:gridCol w:w="1170"/>
        <w:gridCol w:w="180"/>
        <w:gridCol w:w="1170"/>
      </w:tblGrid>
      <w:tr w:rsidR="00905B2B" w:rsidRPr="009874D5" w14:paraId="5FD5FDB9" w14:textId="77777777" w:rsidTr="009B102E">
        <w:trPr>
          <w:cantSplit/>
          <w:tblHeader/>
        </w:trPr>
        <w:tc>
          <w:tcPr>
            <w:tcW w:w="3960" w:type="dxa"/>
            <w:vAlign w:val="bottom"/>
            <w:hideMark/>
          </w:tcPr>
          <w:p w14:paraId="6A5F0050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99BFD30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80" w:type="dxa"/>
          </w:tcPr>
          <w:p w14:paraId="504D0B81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6BF3160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7D5E64" w:rsidRPr="009874D5" w14:paraId="1C85552A" w14:textId="77777777" w:rsidTr="009B102E">
        <w:trPr>
          <w:cantSplit/>
          <w:tblHeader/>
        </w:trPr>
        <w:tc>
          <w:tcPr>
            <w:tcW w:w="3960" w:type="dxa"/>
            <w:vAlign w:val="bottom"/>
          </w:tcPr>
          <w:p w14:paraId="2F7397D9" w14:textId="313D5F8C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5608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เก้า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CC7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153B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153B7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608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กันยายน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0951A0E" w14:textId="79C8B36C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80" w:type="dxa"/>
            <w:vAlign w:val="bottom"/>
          </w:tcPr>
          <w:p w14:paraId="731543BB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1D44311" w14:textId="1E1D3E83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180" w:type="dxa"/>
          </w:tcPr>
          <w:p w14:paraId="171D9202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4771E5B" w14:textId="474AECF1" w:rsidR="007D5E64" w:rsidRPr="009874D5" w:rsidRDefault="007D5E64" w:rsidP="007D5E6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80" w:type="dxa"/>
            <w:vAlign w:val="bottom"/>
          </w:tcPr>
          <w:p w14:paraId="48D47BC6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A9D384B" w14:textId="1D0C671C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</w:tr>
      <w:tr w:rsidR="007D5E64" w:rsidRPr="009874D5" w14:paraId="458F30DF" w14:textId="77777777" w:rsidTr="009B102E">
        <w:trPr>
          <w:cantSplit/>
          <w:tblHeader/>
        </w:trPr>
        <w:tc>
          <w:tcPr>
            <w:tcW w:w="3960" w:type="dxa"/>
            <w:vAlign w:val="bottom"/>
          </w:tcPr>
          <w:p w14:paraId="4220DD69" w14:textId="77777777" w:rsidR="007D5E64" w:rsidRPr="009874D5" w:rsidRDefault="007D5E64" w:rsidP="007D5E6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01DAE4FB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02028" w:rsidRPr="009874D5" w14:paraId="03CCE350" w14:textId="77777777" w:rsidTr="006F3D65">
        <w:trPr>
          <w:cantSplit/>
        </w:trPr>
        <w:tc>
          <w:tcPr>
            <w:tcW w:w="3960" w:type="dxa"/>
            <w:hideMark/>
          </w:tcPr>
          <w:p w14:paraId="5966170A" w14:textId="7B38B4D7" w:rsidR="00102028" w:rsidRPr="009874D5" w:rsidRDefault="00102028" w:rsidP="001020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(ขาดทุน) จากอัตราแลกเปลี่ยน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EC6C1" w14:textId="58D85483" w:rsidR="00102028" w:rsidRPr="009874D5" w:rsidRDefault="00102028" w:rsidP="00102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0202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43,977</w:t>
            </w:r>
          </w:p>
        </w:tc>
        <w:tc>
          <w:tcPr>
            <w:tcW w:w="180" w:type="dxa"/>
          </w:tcPr>
          <w:p w14:paraId="4C6BB813" w14:textId="77777777" w:rsidR="00102028" w:rsidRPr="009874D5" w:rsidRDefault="00102028" w:rsidP="00102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5B818233" w14:textId="0A6526CA" w:rsidR="00102028" w:rsidRPr="00102028" w:rsidRDefault="00102028" w:rsidP="00102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C5F6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(757,075)</w:t>
            </w:r>
          </w:p>
        </w:tc>
        <w:tc>
          <w:tcPr>
            <w:tcW w:w="180" w:type="dxa"/>
          </w:tcPr>
          <w:p w14:paraId="126CBB71" w14:textId="77777777" w:rsidR="00102028" w:rsidRPr="009874D5" w:rsidRDefault="00102028" w:rsidP="00102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F9A84" w14:textId="08E0F1CA" w:rsidR="00102028" w:rsidRPr="009874D5" w:rsidRDefault="00102028" w:rsidP="00102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0202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45,500</w:t>
            </w:r>
          </w:p>
        </w:tc>
        <w:tc>
          <w:tcPr>
            <w:tcW w:w="180" w:type="dxa"/>
          </w:tcPr>
          <w:p w14:paraId="1EB7AA33" w14:textId="77777777" w:rsidR="00102028" w:rsidRPr="009874D5" w:rsidRDefault="00102028" w:rsidP="00102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7091DE7" w14:textId="778D1064" w:rsidR="00102028" w:rsidRPr="009874D5" w:rsidRDefault="00102028" w:rsidP="00102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22A9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(754,898)</w:t>
            </w:r>
          </w:p>
        </w:tc>
      </w:tr>
      <w:tr w:rsidR="00102028" w:rsidRPr="009874D5" w14:paraId="0EE1BEE3" w14:textId="77777777" w:rsidTr="006F3D65">
        <w:trPr>
          <w:cantSplit/>
        </w:trPr>
        <w:tc>
          <w:tcPr>
            <w:tcW w:w="3960" w:type="dxa"/>
            <w:hideMark/>
          </w:tcPr>
          <w:p w14:paraId="76CD1CFD" w14:textId="2B725B7F" w:rsidR="00102028" w:rsidRPr="009874D5" w:rsidRDefault="00102028" w:rsidP="00102028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(ขาดทุน) จากเครื่องมือทางการเงิน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E1FB5" w14:textId="7E2F0C03" w:rsidR="00102028" w:rsidRPr="009874D5" w:rsidRDefault="00102028" w:rsidP="00102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0202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(57,818)</w:t>
            </w:r>
          </w:p>
        </w:tc>
        <w:tc>
          <w:tcPr>
            <w:tcW w:w="180" w:type="dxa"/>
          </w:tcPr>
          <w:p w14:paraId="25732345" w14:textId="77777777" w:rsidR="00102028" w:rsidRPr="009874D5" w:rsidRDefault="00102028" w:rsidP="00102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1CD09A" w14:textId="658DCE59" w:rsidR="00102028" w:rsidRPr="009874D5" w:rsidRDefault="00102028" w:rsidP="00102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1525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550,415</w:t>
            </w:r>
          </w:p>
        </w:tc>
        <w:tc>
          <w:tcPr>
            <w:tcW w:w="180" w:type="dxa"/>
          </w:tcPr>
          <w:p w14:paraId="657B892C" w14:textId="77777777" w:rsidR="00102028" w:rsidRPr="009874D5" w:rsidRDefault="00102028" w:rsidP="00102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A4609" w14:textId="38A87C58" w:rsidR="00102028" w:rsidRPr="009874D5" w:rsidRDefault="00102028" w:rsidP="00102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0202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(63,451)</w:t>
            </w:r>
          </w:p>
        </w:tc>
        <w:tc>
          <w:tcPr>
            <w:tcW w:w="180" w:type="dxa"/>
          </w:tcPr>
          <w:p w14:paraId="6F6D9412" w14:textId="77777777" w:rsidR="00102028" w:rsidRPr="009874D5" w:rsidRDefault="00102028" w:rsidP="00102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D65758" w14:textId="79BACE40" w:rsidR="00102028" w:rsidRPr="009874D5" w:rsidRDefault="00102028" w:rsidP="00102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21D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550,612</w:t>
            </w:r>
          </w:p>
        </w:tc>
      </w:tr>
      <w:tr w:rsidR="00102028" w:rsidRPr="009874D5" w14:paraId="7C02D2C3" w14:textId="77777777" w:rsidTr="00BC5F53">
        <w:trPr>
          <w:cantSplit/>
        </w:trPr>
        <w:tc>
          <w:tcPr>
            <w:tcW w:w="3960" w:type="dxa"/>
          </w:tcPr>
          <w:p w14:paraId="0564BDDF" w14:textId="4B3C16B7" w:rsidR="00102028" w:rsidRPr="009874D5" w:rsidRDefault="00102028" w:rsidP="0010202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รวมกำไร (ขาดทุน) อื่น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D4B85B" w14:textId="52C88405" w:rsidR="00102028" w:rsidRPr="000126E7" w:rsidRDefault="00B9537A" w:rsidP="00102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953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(13,841)</w:t>
            </w:r>
          </w:p>
        </w:tc>
        <w:tc>
          <w:tcPr>
            <w:tcW w:w="180" w:type="dxa"/>
          </w:tcPr>
          <w:p w14:paraId="6FB13234" w14:textId="77777777" w:rsidR="00102028" w:rsidRPr="000126E7" w:rsidRDefault="00102028" w:rsidP="00102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DFE91A" w14:textId="0C322AAA" w:rsidR="00102028" w:rsidRPr="000126E7" w:rsidRDefault="00102028" w:rsidP="00102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960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(206,660)</w:t>
            </w:r>
          </w:p>
        </w:tc>
        <w:tc>
          <w:tcPr>
            <w:tcW w:w="180" w:type="dxa"/>
          </w:tcPr>
          <w:p w14:paraId="57FE8028" w14:textId="77777777" w:rsidR="00102028" w:rsidRPr="000126E7" w:rsidRDefault="00102028" w:rsidP="00102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76628" w14:textId="5C1172DE" w:rsidR="00102028" w:rsidRPr="000126E7" w:rsidRDefault="00C71930" w:rsidP="00102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719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(17,951)</w:t>
            </w:r>
          </w:p>
        </w:tc>
        <w:tc>
          <w:tcPr>
            <w:tcW w:w="180" w:type="dxa"/>
          </w:tcPr>
          <w:p w14:paraId="3A66EE63" w14:textId="77777777" w:rsidR="00102028" w:rsidRPr="009874D5" w:rsidRDefault="00102028" w:rsidP="00102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D42E59" w14:textId="0E876C42" w:rsidR="00102028" w:rsidRPr="009874D5" w:rsidRDefault="00102028" w:rsidP="00102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243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(204,286)</w:t>
            </w:r>
          </w:p>
        </w:tc>
      </w:tr>
    </w:tbl>
    <w:p w14:paraId="4E8600C5" w14:textId="77777777" w:rsidR="00475315" w:rsidRPr="00FB0D74" w:rsidRDefault="00475315" w:rsidP="00FB0D74">
      <w:pPr>
        <w:pStyle w:val="Caption"/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4F74950D" w14:textId="091A3C3F" w:rsidR="007C4649" w:rsidRDefault="007C4649" w:rsidP="0027645F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ภาษีเงินได้ </w:t>
      </w:r>
    </w:p>
    <w:p w14:paraId="4686EA44" w14:textId="77777777" w:rsidR="007C4649" w:rsidRPr="00FB0D74" w:rsidRDefault="007C4649" w:rsidP="00FB0D74">
      <w:pPr>
        <w:pStyle w:val="Caption"/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0"/>
        <w:gridCol w:w="1080"/>
        <w:gridCol w:w="178"/>
        <w:gridCol w:w="1172"/>
        <w:gridCol w:w="180"/>
        <w:gridCol w:w="1170"/>
      </w:tblGrid>
      <w:tr w:rsidR="007C4649" w:rsidRPr="009874D5" w14:paraId="5508236F" w14:textId="77777777" w:rsidTr="009B102E">
        <w:trPr>
          <w:cantSplit/>
          <w:tblHeader/>
        </w:trPr>
        <w:tc>
          <w:tcPr>
            <w:tcW w:w="3870" w:type="dxa"/>
            <w:vAlign w:val="bottom"/>
            <w:hideMark/>
          </w:tcPr>
          <w:p w14:paraId="40D604AD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D7E2FBF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78" w:type="dxa"/>
          </w:tcPr>
          <w:p w14:paraId="1CFA967E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546C2D06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7D5E64" w:rsidRPr="009874D5" w14:paraId="39EF355F" w14:textId="77777777" w:rsidTr="009B102E">
        <w:trPr>
          <w:cantSplit/>
          <w:tblHeader/>
        </w:trPr>
        <w:tc>
          <w:tcPr>
            <w:tcW w:w="3870" w:type="dxa"/>
            <w:vAlign w:val="bottom"/>
          </w:tcPr>
          <w:p w14:paraId="34443483" w14:textId="07405B8D" w:rsidR="007D5E64" w:rsidRPr="009874D5" w:rsidRDefault="0038458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261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5608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เก้า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CC7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608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379F619A" w14:textId="64987E3F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80" w:type="dxa"/>
            <w:vAlign w:val="bottom"/>
          </w:tcPr>
          <w:p w14:paraId="78702CE1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276AF13" w14:textId="5914A6A8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178" w:type="dxa"/>
          </w:tcPr>
          <w:p w14:paraId="1E271EC8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5DD49EF2" w14:textId="2886CB17" w:rsidR="007D5E64" w:rsidRPr="009874D5" w:rsidRDefault="007D5E64" w:rsidP="007D5E6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40E294E9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F77972B" w14:textId="20846DD2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</w:tr>
      <w:tr w:rsidR="00EE0B7E" w:rsidRPr="009874D5" w14:paraId="19798442" w14:textId="77777777" w:rsidTr="009B102E">
        <w:trPr>
          <w:cantSplit/>
          <w:tblHeader/>
        </w:trPr>
        <w:tc>
          <w:tcPr>
            <w:tcW w:w="3870" w:type="dxa"/>
            <w:vAlign w:val="bottom"/>
          </w:tcPr>
          <w:p w14:paraId="28DF54CE" w14:textId="77777777" w:rsidR="00EE0B7E" w:rsidRPr="009874D5" w:rsidRDefault="00EE0B7E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1AC52DC4" w14:textId="77777777" w:rsidR="00EE0B7E" w:rsidRPr="009874D5" w:rsidRDefault="00EE0B7E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7A1AA9" w:rsidRPr="009874D5" w14:paraId="3BD17ADB" w14:textId="77777777" w:rsidTr="009B102E">
        <w:trPr>
          <w:cantSplit/>
        </w:trPr>
        <w:tc>
          <w:tcPr>
            <w:tcW w:w="3870" w:type="dxa"/>
            <w:hideMark/>
          </w:tcPr>
          <w:p w14:paraId="65D39976" w14:textId="77777777" w:rsidR="007A1AA9" w:rsidRPr="009874D5" w:rsidRDefault="007A1AA9" w:rsidP="007A1AA9">
            <w:pPr>
              <w:spacing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ภาษีเงินได้งวดปัจจุบัน</w:t>
            </w:r>
          </w:p>
        </w:tc>
        <w:tc>
          <w:tcPr>
            <w:tcW w:w="1170" w:type="dxa"/>
          </w:tcPr>
          <w:p w14:paraId="01B33AA2" w14:textId="5983C5C1" w:rsidR="007A1AA9" w:rsidRPr="00890843" w:rsidRDefault="00E97D7C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97D7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166,548</w:t>
            </w:r>
          </w:p>
        </w:tc>
        <w:tc>
          <w:tcPr>
            <w:tcW w:w="180" w:type="dxa"/>
          </w:tcPr>
          <w:p w14:paraId="53DD0881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19C2AC9" w14:textId="35ABE896" w:rsidR="007A1AA9" w:rsidRPr="00634D43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E591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39,534</w:t>
            </w:r>
          </w:p>
        </w:tc>
        <w:tc>
          <w:tcPr>
            <w:tcW w:w="178" w:type="dxa"/>
          </w:tcPr>
          <w:p w14:paraId="3F223D68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F9A9733" w14:textId="5E29FAF3" w:rsidR="007A1AA9" w:rsidRPr="009874D5" w:rsidRDefault="000D5758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D575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123,889</w:t>
            </w:r>
          </w:p>
        </w:tc>
        <w:tc>
          <w:tcPr>
            <w:tcW w:w="180" w:type="dxa"/>
          </w:tcPr>
          <w:p w14:paraId="08A73FE5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34AE8CB" w14:textId="2E6ADB1D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0038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10,905</w:t>
            </w:r>
          </w:p>
        </w:tc>
      </w:tr>
      <w:tr w:rsidR="007A1AA9" w:rsidRPr="009874D5" w14:paraId="71E2985E" w14:textId="77777777" w:rsidTr="009B102E">
        <w:trPr>
          <w:cantSplit/>
        </w:trPr>
        <w:tc>
          <w:tcPr>
            <w:tcW w:w="3870" w:type="dxa"/>
          </w:tcPr>
          <w:p w14:paraId="6E62E57E" w14:textId="77777777" w:rsidR="007A1AA9" w:rsidRPr="009874D5" w:rsidRDefault="007A1AA9" w:rsidP="007A1AA9">
            <w:pPr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0B0CFB" w14:textId="659CF36C" w:rsidR="007A1AA9" w:rsidRPr="009874D5" w:rsidRDefault="00DC5582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C558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(43,288)</w:t>
            </w:r>
          </w:p>
        </w:tc>
        <w:tc>
          <w:tcPr>
            <w:tcW w:w="180" w:type="dxa"/>
          </w:tcPr>
          <w:p w14:paraId="39FDDCEA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10CDC7" w14:textId="1F06A14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5268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52,015</w:t>
            </w:r>
          </w:p>
        </w:tc>
        <w:tc>
          <w:tcPr>
            <w:tcW w:w="178" w:type="dxa"/>
          </w:tcPr>
          <w:p w14:paraId="2EB34427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E4A657C" w14:textId="125D7E1E" w:rsidR="007A1AA9" w:rsidRPr="009874D5" w:rsidRDefault="00A51ED3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51ED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(22,359)</w:t>
            </w:r>
          </w:p>
        </w:tc>
        <w:tc>
          <w:tcPr>
            <w:tcW w:w="180" w:type="dxa"/>
          </w:tcPr>
          <w:p w14:paraId="77240D4D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1F3936" w14:textId="5464C3EC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D438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74,485</w:t>
            </w:r>
          </w:p>
        </w:tc>
      </w:tr>
      <w:tr w:rsidR="007A1AA9" w:rsidRPr="009874D5" w14:paraId="1761AE2B" w14:textId="77777777" w:rsidTr="009B102E">
        <w:trPr>
          <w:cantSplit/>
        </w:trPr>
        <w:tc>
          <w:tcPr>
            <w:tcW w:w="3870" w:type="dxa"/>
          </w:tcPr>
          <w:p w14:paraId="1CFC407E" w14:textId="7C24C26A" w:rsidR="007A1AA9" w:rsidRPr="00475315" w:rsidRDefault="007A1AA9" w:rsidP="007A1AA9">
            <w:pPr>
              <w:spacing w:line="240" w:lineRule="auto"/>
              <w:ind w:hanging="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53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42DC72" w14:textId="1954E38A" w:rsidR="007A1AA9" w:rsidRPr="00890843" w:rsidRDefault="00334E8C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34E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123,260</w:t>
            </w:r>
          </w:p>
        </w:tc>
        <w:tc>
          <w:tcPr>
            <w:tcW w:w="180" w:type="dxa"/>
          </w:tcPr>
          <w:p w14:paraId="640FBD81" w14:textId="77777777" w:rsidR="007A1AA9" w:rsidRPr="00890843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E5F1A1" w14:textId="5C65F204" w:rsidR="007A1AA9" w:rsidRPr="00890843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C4F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91,549</w:t>
            </w:r>
          </w:p>
        </w:tc>
        <w:tc>
          <w:tcPr>
            <w:tcW w:w="178" w:type="dxa"/>
          </w:tcPr>
          <w:p w14:paraId="72737950" w14:textId="77777777" w:rsidR="007A1AA9" w:rsidRPr="00890843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301EB5F" w14:textId="00B7E3FC" w:rsidR="007A1AA9" w:rsidRPr="00890843" w:rsidRDefault="009736D5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73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101,530</w:t>
            </w:r>
          </w:p>
        </w:tc>
        <w:tc>
          <w:tcPr>
            <w:tcW w:w="180" w:type="dxa"/>
          </w:tcPr>
          <w:p w14:paraId="0BAF785A" w14:textId="77777777" w:rsidR="007A1AA9" w:rsidRPr="0047531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A8CA31" w14:textId="38BD0D27" w:rsidR="007A1AA9" w:rsidRPr="0047531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A975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85,390</w:t>
            </w:r>
          </w:p>
        </w:tc>
      </w:tr>
    </w:tbl>
    <w:p w14:paraId="19635E79" w14:textId="77777777" w:rsidR="007C4649" w:rsidRPr="00FB0D74" w:rsidRDefault="007C4649" w:rsidP="00FB0D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447EC906" w14:textId="18E259D3" w:rsidR="00615D44" w:rsidRPr="00C965EE" w:rsidRDefault="007C46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A1AA9">
        <w:rPr>
          <w:rFonts w:asciiTheme="majorBidi" w:hAnsiTheme="majorBidi" w:cstheme="majorBidi"/>
          <w:sz w:val="30"/>
          <w:szCs w:val="30"/>
          <w:cs/>
          <w:lang w:val="en-GB"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ที่คาดว่าจะเกิดขึ้นสำหรับกลุ่มบริษัท อัตราภาษีเงินได้ถัวเฉลี่ยของกลุ่มบริษัทและบริษัทเท่ากับ</w:t>
      </w:r>
      <w:r w:rsidRPr="004B3C97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ร้อยละ </w:t>
      </w:r>
      <w:r w:rsidR="00C53BD0" w:rsidRPr="004B3C97">
        <w:rPr>
          <w:rFonts w:asciiTheme="majorBidi" w:hAnsiTheme="majorBidi" w:cstheme="majorBidi"/>
          <w:sz w:val="30"/>
          <w:szCs w:val="30"/>
          <w:lang w:val="en-GB"/>
        </w:rPr>
        <w:t>5.</w:t>
      </w:r>
      <w:r w:rsidR="002E45E0">
        <w:rPr>
          <w:rFonts w:asciiTheme="majorBidi" w:hAnsiTheme="majorBidi" w:cstheme="majorBidi"/>
          <w:sz w:val="30"/>
          <w:szCs w:val="30"/>
          <w:lang w:val="en-GB"/>
        </w:rPr>
        <w:t>34</w:t>
      </w:r>
      <w:r w:rsidRPr="004B3C97">
        <w:rPr>
          <w:rFonts w:asciiTheme="majorBidi" w:hAnsiTheme="majorBidi" w:cstheme="majorBidi"/>
          <w:sz w:val="30"/>
          <w:szCs w:val="30"/>
          <w:cs/>
          <w:lang w:val="en-GB"/>
        </w:rPr>
        <w:t xml:space="preserve"> และ</w:t>
      </w:r>
      <w:r w:rsidR="001F4BEE" w:rsidRPr="004B3C97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Pr="004B3C97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3A11CB" w:rsidRPr="004B3C97">
        <w:rPr>
          <w:rFonts w:asciiTheme="majorBidi" w:hAnsiTheme="majorBidi" w:cstheme="majorBidi"/>
          <w:sz w:val="30"/>
          <w:szCs w:val="30"/>
          <w:lang w:val="en-GB"/>
        </w:rPr>
        <w:t>4.</w:t>
      </w:r>
      <w:r w:rsidR="002E45E0">
        <w:rPr>
          <w:rFonts w:asciiTheme="majorBidi" w:hAnsiTheme="majorBidi" w:cstheme="majorBidi"/>
          <w:sz w:val="30"/>
          <w:szCs w:val="30"/>
          <w:lang w:val="en-GB"/>
        </w:rPr>
        <w:t>51</w:t>
      </w:r>
      <w:r w:rsidRPr="007A1AA9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ตามลำดับ </w:t>
      </w:r>
      <w:r w:rsidRPr="007A1AA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="00E257E8" w:rsidRPr="007A1AA9">
        <w:rPr>
          <w:rFonts w:asciiTheme="majorBidi" w:hAnsiTheme="majorBidi" w:cstheme="majorBidi"/>
          <w:i/>
          <w:iCs/>
          <w:sz w:val="30"/>
          <w:szCs w:val="30"/>
        </w:rPr>
        <w:t xml:space="preserve">30 </w:t>
      </w:r>
      <w:r w:rsidR="007A1AA9" w:rsidRPr="007A1AA9">
        <w:rPr>
          <w:rFonts w:asciiTheme="majorBidi" w:hAnsiTheme="majorBidi" w:cstheme="majorBidi" w:hint="cs"/>
          <w:i/>
          <w:iCs/>
          <w:sz w:val="30"/>
          <w:szCs w:val="30"/>
          <w:cs/>
        </w:rPr>
        <w:t>กันยายน</w:t>
      </w:r>
      <w:r w:rsidRPr="007A1AA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="00AE6F9C" w:rsidRPr="007A1AA9">
        <w:rPr>
          <w:rFonts w:asciiTheme="majorBidi" w:hAnsiTheme="majorBidi" w:cstheme="majorBidi"/>
          <w:i/>
          <w:iCs/>
          <w:sz w:val="30"/>
          <w:szCs w:val="30"/>
          <w:lang w:val="en-GB"/>
        </w:rPr>
        <w:t>256</w:t>
      </w:r>
      <w:r w:rsidR="007D5E64" w:rsidRPr="007A1AA9">
        <w:rPr>
          <w:rFonts w:asciiTheme="majorBidi" w:hAnsiTheme="majorBidi" w:cstheme="majorBidi"/>
          <w:i/>
          <w:iCs/>
          <w:sz w:val="30"/>
          <w:szCs w:val="30"/>
          <w:lang w:val="en-GB"/>
        </w:rPr>
        <w:t>7</w:t>
      </w:r>
      <w:r w:rsidR="005A7B94" w:rsidRPr="007A1AA9">
        <w:rPr>
          <w:rFonts w:asciiTheme="majorBidi" w:hAnsiTheme="majorBidi" w:cstheme="majorBidi"/>
          <w:i/>
          <w:iCs/>
          <w:sz w:val="30"/>
          <w:szCs w:val="30"/>
          <w:lang w:val="en-GB"/>
        </w:rPr>
        <w:t>:</w:t>
      </w:r>
      <w:r w:rsidR="00BC309A" w:rsidRPr="007A1AA9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7D5E64" w:rsidRPr="007A1AA9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ร้อยละ</w:t>
      </w:r>
      <w:r w:rsidR="007D5E64" w:rsidRPr="007A1AA9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 </w:t>
      </w:r>
      <w:r w:rsidR="007A1AA9" w:rsidRPr="007A1AA9">
        <w:rPr>
          <w:rFonts w:asciiTheme="majorBidi" w:hAnsiTheme="majorBidi"/>
          <w:i/>
          <w:iCs/>
          <w:sz w:val="30"/>
          <w:szCs w:val="30"/>
        </w:rPr>
        <w:t>3.16</w:t>
      </w:r>
      <w:r w:rsidR="007D5E64" w:rsidRPr="007A1AA9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 </w:t>
      </w:r>
      <w:r w:rsidR="007D5E64" w:rsidRPr="007A1AA9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และร้อยละ</w:t>
      </w:r>
      <w:r w:rsidR="007D5E64" w:rsidRPr="007A1AA9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 </w:t>
      </w:r>
      <w:r w:rsidR="007C197E" w:rsidRPr="007A1AA9">
        <w:rPr>
          <w:rFonts w:asciiTheme="majorBidi" w:hAnsiTheme="majorBidi"/>
          <w:i/>
          <w:iCs/>
          <w:sz w:val="30"/>
          <w:szCs w:val="30"/>
          <w:lang w:val="en-GB"/>
        </w:rPr>
        <w:t>2.</w:t>
      </w:r>
      <w:r w:rsidR="007A1AA9" w:rsidRPr="007A1AA9">
        <w:rPr>
          <w:rFonts w:asciiTheme="majorBidi" w:hAnsiTheme="majorBidi"/>
          <w:i/>
          <w:iCs/>
          <w:sz w:val="30"/>
          <w:szCs w:val="30"/>
          <w:lang w:val="en-GB"/>
        </w:rPr>
        <w:t>85</w:t>
      </w:r>
      <w:r w:rsidR="007C197E" w:rsidRPr="007A1AA9">
        <w:rPr>
          <w:rFonts w:asciiTheme="majorBidi" w:hAnsiTheme="majorBidi"/>
          <w:i/>
          <w:iCs/>
          <w:sz w:val="30"/>
          <w:szCs w:val="30"/>
          <w:lang w:val="en-GB"/>
        </w:rPr>
        <w:t xml:space="preserve"> </w:t>
      </w:r>
      <w:r w:rsidR="007D5E64" w:rsidRPr="007A1AA9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ตามลำดับ</w:t>
      </w:r>
      <w:r w:rsidRPr="007A1AA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)</w:t>
      </w:r>
    </w:p>
    <w:p w14:paraId="0E506973" w14:textId="77777777" w:rsidR="004A6551" w:rsidRPr="007A1AA9" w:rsidRDefault="004A6551" w:rsidP="00F168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735FD9C4" w14:textId="7ECB60DE" w:rsidR="001E6748" w:rsidRDefault="00CA3D48" w:rsidP="00CA3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7A1AA9">
        <w:rPr>
          <w:rFonts w:asciiTheme="majorBidi" w:hAnsiTheme="majorBidi" w:cs="Angsana New"/>
          <w:sz w:val="30"/>
          <w:szCs w:val="30"/>
          <w:cs/>
          <w:lang w:val="en-GB"/>
        </w:rPr>
        <w:t>กลุ่มบริษัทอยู่ในบังคับของภาษีเงินได้ขั้นต่ำส่วนเพิ่มตามพระราชก</w:t>
      </w:r>
      <w:r w:rsidR="00C26E4C">
        <w:rPr>
          <w:rFonts w:asciiTheme="majorBidi" w:hAnsiTheme="majorBidi" w:cs="Angsana New" w:hint="cs"/>
          <w:sz w:val="30"/>
          <w:szCs w:val="30"/>
          <w:cs/>
          <w:lang w:val="en-GB"/>
        </w:rPr>
        <w:t>ำ</w:t>
      </w:r>
      <w:r w:rsidRPr="007A1AA9">
        <w:rPr>
          <w:rFonts w:asciiTheme="majorBidi" w:hAnsiTheme="majorBidi" w:cs="Angsana New"/>
          <w:sz w:val="30"/>
          <w:szCs w:val="30"/>
          <w:cs/>
          <w:lang w:val="en-GB"/>
        </w:rPr>
        <w:t xml:space="preserve">หนดว่าด้วยภาษีส่วนเพิ่มซึ่งมีผลบังคับใช้ตั้งแต่วันที่ </w:t>
      </w:r>
      <w:r w:rsidRPr="007A1AA9">
        <w:rPr>
          <w:rFonts w:asciiTheme="majorBidi" w:hAnsiTheme="majorBidi" w:cs="Angsana New"/>
          <w:sz w:val="30"/>
          <w:szCs w:val="30"/>
        </w:rPr>
        <w:t xml:space="preserve">1 </w:t>
      </w:r>
      <w:r w:rsidRPr="007A1AA9">
        <w:rPr>
          <w:rFonts w:asciiTheme="majorBidi" w:hAnsiTheme="majorBidi" w:cs="Angsana New"/>
          <w:sz w:val="30"/>
          <w:szCs w:val="30"/>
          <w:cs/>
          <w:lang w:val="en-GB"/>
        </w:rPr>
        <w:t xml:space="preserve">มกราคม </w:t>
      </w:r>
      <w:r w:rsidRPr="007A1AA9">
        <w:rPr>
          <w:rFonts w:asciiTheme="majorBidi" w:hAnsiTheme="majorBidi" w:cs="Angsana New"/>
          <w:sz w:val="30"/>
          <w:szCs w:val="30"/>
        </w:rPr>
        <w:t xml:space="preserve">2568 </w:t>
      </w:r>
      <w:r w:rsidRPr="007A1AA9">
        <w:rPr>
          <w:rFonts w:asciiTheme="majorBidi" w:hAnsiTheme="majorBidi" w:cs="Angsana New"/>
          <w:sz w:val="30"/>
          <w:szCs w:val="30"/>
          <w:cs/>
          <w:lang w:val="en-GB"/>
        </w:rPr>
        <w:t xml:space="preserve">เป็นต้นไป เนื่องจากบริษัท ไทยยูเนี่ยน กรุ๊ป จำกัด (มหาชน) (“บริษัทใหญ่”) และบริษัทย่อยที่ดำเนินธุรกิจในประเทศไทยส่วนใหญ่ มีอัตราภาษีเงินได้ที่แท้จริงต่ำกว่าร้อยละ </w:t>
      </w:r>
      <w:r w:rsidRPr="007A1AA9">
        <w:rPr>
          <w:rFonts w:asciiTheme="majorBidi" w:hAnsiTheme="majorBidi" w:cs="Angsana New"/>
          <w:sz w:val="30"/>
          <w:szCs w:val="30"/>
        </w:rPr>
        <w:t xml:space="preserve">15 </w:t>
      </w:r>
      <w:r w:rsidRPr="007A1AA9">
        <w:rPr>
          <w:rFonts w:asciiTheme="majorBidi" w:hAnsiTheme="majorBidi" w:cs="Angsana New"/>
          <w:sz w:val="30"/>
          <w:szCs w:val="30"/>
          <w:cs/>
          <w:lang w:val="en-GB"/>
        </w:rPr>
        <w:t>ดังนั้น บริษัทใหญ่จึงรับผิดชอบในการประเมินผลกระทบของกฎหมายดังกล่าว โดยกลุ่มบริษัทและบริษัทรับรู้ภาษีส่วนเพิ่มเป็นค่าใช้จ่ายภาษีเงินได้ในงบกำไรขาดทุนเบ็ดเสร็จรวมและงบกำไรขาดทุนเบ็ดเสร็จเฉพาะกิจการสำหรับงวด</w:t>
      </w:r>
      <w:r w:rsidR="007A1AA9">
        <w:rPr>
          <w:rFonts w:asciiTheme="majorBidi" w:hAnsiTheme="majorBidi" w:cs="Angsana New" w:hint="cs"/>
          <w:sz w:val="30"/>
          <w:szCs w:val="30"/>
          <w:cs/>
          <w:lang w:val="en-GB"/>
        </w:rPr>
        <w:t>เก้า</w:t>
      </w:r>
      <w:r w:rsidRPr="007A1AA9">
        <w:rPr>
          <w:rFonts w:asciiTheme="majorBidi" w:hAnsiTheme="majorBidi" w:cs="Angsana New"/>
          <w:sz w:val="30"/>
          <w:szCs w:val="30"/>
          <w:cs/>
          <w:lang w:val="en-GB"/>
        </w:rPr>
        <w:t xml:space="preserve">เดือนสิ้นสุดวันที่ </w:t>
      </w:r>
      <w:r w:rsidRPr="007A1AA9">
        <w:rPr>
          <w:rFonts w:asciiTheme="majorBidi" w:hAnsiTheme="majorBidi" w:cs="Angsana New"/>
          <w:sz w:val="30"/>
          <w:szCs w:val="30"/>
        </w:rPr>
        <w:t xml:space="preserve">30 </w:t>
      </w:r>
      <w:r w:rsidR="007A1AA9">
        <w:rPr>
          <w:rFonts w:asciiTheme="majorBidi" w:hAnsiTheme="majorBidi" w:cs="Angsana New" w:hint="cs"/>
          <w:sz w:val="30"/>
          <w:szCs w:val="30"/>
          <w:cs/>
          <w:lang w:val="en-GB"/>
        </w:rPr>
        <w:t>กันยายน</w:t>
      </w:r>
      <w:r w:rsidRPr="007A1AA9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7A1AA9">
        <w:rPr>
          <w:rFonts w:asciiTheme="majorBidi" w:hAnsiTheme="majorBidi" w:cs="Angsana New"/>
          <w:sz w:val="30"/>
          <w:szCs w:val="30"/>
        </w:rPr>
        <w:t xml:space="preserve">2568 </w:t>
      </w:r>
      <w:r w:rsidRPr="007A1AA9">
        <w:rPr>
          <w:rFonts w:asciiTheme="majorBidi" w:hAnsiTheme="majorBidi" w:cs="Angsana New"/>
          <w:sz w:val="30"/>
          <w:szCs w:val="30"/>
          <w:cs/>
          <w:lang w:val="en-GB"/>
        </w:rPr>
        <w:t>เป็นจำนวน</w:t>
      </w:r>
      <w:r w:rsidRPr="00E1273C">
        <w:rPr>
          <w:rFonts w:asciiTheme="majorBidi" w:hAnsiTheme="majorBidi" w:cs="Angsana New"/>
          <w:sz w:val="30"/>
          <w:szCs w:val="30"/>
          <w:cs/>
          <w:lang w:val="en-GB"/>
        </w:rPr>
        <w:t xml:space="preserve">เงิน </w:t>
      </w:r>
      <w:r w:rsidR="001B1500" w:rsidRPr="00E1273C">
        <w:rPr>
          <w:rFonts w:asciiTheme="majorBidi" w:hAnsiTheme="majorBidi" w:cs="Angsana New"/>
          <w:sz w:val="30"/>
          <w:szCs w:val="30"/>
        </w:rPr>
        <w:t>33</w:t>
      </w:r>
      <w:r w:rsidR="001A0D64">
        <w:rPr>
          <w:rFonts w:asciiTheme="majorBidi" w:hAnsiTheme="majorBidi" w:cs="Angsana New"/>
          <w:sz w:val="30"/>
          <w:szCs w:val="30"/>
        </w:rPr>
        <w:t>.0</w:t>
      </w:r>
      <w:r w:rsidRPr="00E1273C">
        <w:rPr>
          <w:rFonts w:asciiTheme="majorBidi" w:hAnsiTheme="majorBidi" w:cs="Angsana New"/>
          <w:sz w:val="30"/>
          <w:szCs w:val="30"/>
        </w:rPr>
        <w:t xml:space="preserve"> </w:t>
      </w:r>
      <w:r w:rsidRPr="00E1273C">
        <w:rPr>
          <w:rFonts w:asciiTheme="majorBidi" w:hAnsiTheme="majorBidi" w:cs="Angsana New"/>
          <w:sz w:val="30"/>
          <w:szCs w:val="30"/>
          <w:cs/>
          <w:lang w:val="en-GB"/>
        </w:rPr>
        <w:t>ล้านบาท</w:t>
      </w:r>
      <w:r w:rsidRPr="007A1AA9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7A1AA9">
        <w:rPr>
          <w:rFonts w:asciiTheme="majorBidi" w:hAnsiTheme="majorBidi" w:cs="Angsana New"/>
          <w:i/>
          <w:iCs/>
          <w:sz w:val="30"/>
          <w:szCs w:val="30"/>
          <w:cs/>
          <w:lang w:val="en-GB"/>
        </w:rPr>
        <w:t>(</w:t>
      </w:r>
      <w:r w:rsidRPr="007A1AA9">
        <w:rPr>
          <w:rFonts w:asciiTheme="majorBidi" w:hAnsiTheme="majorBidi" w:cs="Angsana New"/>
          <w:i/>
          <w:iCs/>
          <w:sz w:val="30"/>
          <w:szCs w:val="30"/>
        </w:rPr>
        <w:t xml:space="preserve">2567: </w:t>
      </w:r>
      <w:r w:rsidRPr="007A1AA9">
        <w:rPr>
          <w:rFonts w:asciiTheme="majorBidi" w:hAnsiTheme="majorBidi" w:cs="Angsana New"/>
          <w:i/>
          <w:iCs/>
          <w:sz w:val="30"/>
          <w:szCs w:val="30"/>
          <w:cs/>
          <w:lang w:val="en-GB"/>
        </w:rPr>
        <w:t>ไม่มี)</w:t>
      </w:r>
      <w:r w:rsidRPr="007A1AA9">
        <w:rPr>
          <w:rFonts w:asciiTheme="majorBidi" w:hAnsiTheme="majorBidi" w:cs="Angsana New"/>
          <w:sz w:val="30"/>
          <w:szCs w:val="30"/>
          <w:cs/>
          <w:lang w:val="en-GB"/>
        </w:rPr>
        <w:t xml:space="preserve"> ทั้งนี้ กลุ่มบริษัทได้ถือปฏิบัติตามข้อยกเว้นในการรับรู้รายการภาษี เงินได้รอการตัดบัญชีส</w:t>
      </w:r>
      <w:r w:rsidR="00D737D8">
        <w:rPr>
          <w:rFonts w:asciiTheme="majorBidi" w:hAnsiTheme="majorBidi" w:cs="Angsana New" w:hint="cs"/>
          <w:sz w:val="30"/>
          <w:szCs w:val="30"/>
          <w:cs/>
          <w:lang w:val="en-GB"/>
        </w:rPr>
        <w:t>ำ</w:t>
      </w:r>
      <w:r w:rsidRPr="007A1AA9">
        <w:rPr>
          <w:rFonts w:asciiTheme="majorBidi" w:hAnsiTheme="majorBidi" w:cs="Angsana New"/>
          <w:sz w:val="30"/>
          <w:szCs w:val="30"/>
          <w:cs/>
          <w:lang w:val="en-GB"/>
        </w:rPr>
        <w:t>หรับการจัดเก็บภาษีเงินได้ขั้นต่ำส่วนเพิ่มเป็นการชั่วคราว</w:t>
      </w:r>
      <w:r w:rsidR="001E6748"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p w14:paraId="3CE50E86" w14:textId="586AE0D3" w:rsidR="00802F74" w:rsidRPr="009874D5" w:rsidRDefault="00802F74" w:rsidP="00F16836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กำไรต่อหุ้น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ขั้นพื้นฐาน</w:t>
      </w:r>
    </w:p>
    <w:p w14:paraId="3A6B01F9" w14:textId="77777777" w:rsidR="00802F74" w:rsidRPr="009874D5" w:rsidRDefault="00802F74" w:rsidP="00802F74">
      <w:pPr>
        <w:pStyle w:val="Caption"/>
      </w:pPr>
    </w:p>
    <w:p w14:paraId="36377863" w14:textId="69C52913" w:rsidR="00802F74" w:rsidRPr="009874D5" w:rsidRDefault="00802F74" w:rsidP="009B1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36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874D5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กำไรต่อหุ้นขั้นพื้นฐานคำนวณโดยการหารกำไรสำหรับ</w:t>
      </w:r>
      <w:r w:rsidR="00AE6F9C">
        <w:rPr>
          <w:rFonts w:asciiTheme="majorBidi" w:hAnsiTheme="majorBidi" w:cstheme="majorBidi" w:hint="cs"/>
          <w:b/>
          <w:sz w:val="30"/>
          <w:szCs w:val="30"/>
          <w:cs/>
        </w:rPr>
        <w:t>งวด</w:t>
      </w:r>
      <w:r w:rsidRPr="009874D5">
        <w:rPr>
          <w:rFonts w:asciiTheme="majorBidi" w:hAnsiTheme="majorBidi" w:cstheme="majorBidi"/>
          <w:b/>
          <w:sz w:val="30"/>
          <w:szCs w:val="30"/>
          <w:cs/>
        </w:rPr>
        <w:t>ที่เป็นของผู้เป็นเจ้าของของบริษัทใหญ่</w:t>
      </w:r>
      <w:r w:rsidRPr="009874D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874D5">
        <w:rPr>
          <w:rFonts w:asciiTheme="majorBidi" w:hAnsiTheme="majorBidi" w:cstheme="majorBidi"/>
          <w:b/>
          <w:sz w:val="30"/>
          <w:szCs w:val="30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E6F9C">
        <w:rPr>
          <w:rFonts w:asciiTheme="majorBidi" w:hAnsiTheme="majorBidi" w:cstheme="majorBidi" w:hint="cs"/>
          <w:b/>
          <w:sz w:val="30"/>
          <w:szCs w:val="30"/>
          <w:cs/>
        </w:rPr>
        <w:t>งวด</w:t>
      </w:r>
    </w:p>
    <w:p w14:paraId="09123A05" w14:textId="77777777" w:rsidR="00802F74" w:rsidRPr="009874D5" w:rsidRDefault="00802F74" w:rsidP="00802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tbl>
      <w:tblPr>
        <w:tblW w:w="94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332"/>
        <w:gridCol w:w="264"/>
        <w:gridCol w:w="1073"/>
        <w:gridCol w:w="265"/>
        <w:gridCol w:w="1072"/>
        <w:gridCol w:w="265"/>
        <w:gridCol w:w="1072"/>
      </w:tblGrid>
      <w:tr w:rsidR="00802F74" w:rsidRPr="009874D5" w14:paraId="42879FEE" w14:textId="77777777" w:rsidTr="00D737D8">
        <w:trPr>
          <w:tblHeader/>
        </w:trPr>
        <w:tc>
          <w:tcPr>
            <w:tcW w:w="4140" w:type="dxa"/>
          </w:tcPr>
          <w:p w14:paraId="1B48934E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9" w:type="dxa"/>
            <w:gridSpan w:val="3"/>
          </w:tcPr>
          <w:p w14:paraId="4A47E7BC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4391ED51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9" w:type="dxa"/>
            <w:gridSpan w:val="3"/>
          </w:tcPr>
          <w:p w14:paraId="504A03FB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048E" w:rsidRPr="009874D5" w14:paraId="2626222C" w14:textId="77777777" w:rsidTr="0028048E">
        <w:trPr>
          <w:tblHeader/>
        </w:trPr>
        <w:tc>
          <w:tcPr>
            <w:tcW w:w="4140" w:type="dxa"/>
          </w:tcPr>
          <w:p w14:paraId="680F4EF1" w14:textId="2A566430" w:rsidR="00C0488D" w:rsidRPr="00EF7D1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EF7D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608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F7D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7C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608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2" w:type="dxa"/>
            <w:vAlign w:val="center"/>
          </w:tcPr>
          <w:p w14:paraId="2E545974" w14:textId="74C3B181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4" w:type="dxa"/>
            <w:vAlign w:val="center"/>
          </w:tcPr>
          <w:p w14:paraId="74F8922D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7F0CBCC8" w14:textId="78661BDB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5" w:type="dxa"/>
          </w:tcPr>
          <w:p w14:paraId="26B34F5A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vAlign w:val="center"/>
          </w:tcPr>
          <w:p w14:paraId="47F7EB90" w14:textId="797F1E3A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5" w:type="dxa"/>
            <w:vAlign w:val="center"/>
          </w:tcPr>
          <w:p w14:paraId="0D14D22D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vAlign w:val="center"/>
          </w:tcPr>
          <w:p w14:paraId="72CFBA2C" w14:textId="4858DF9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8048E" w:rsidRPr="009874D5" w14:paraId="7BBF5324" w14:textId="77777777" w:rsidTr="0028048E">
        <w:trPr>
          <w:trHeight w:val="155"/>
          <w:tblHeader/>
        </w:trPr>
        <w:tc>
          <w:tcPr>
            <w:tcW w:w="4140" w:type="dxa"/>
          </w:tcPr>
          <w:p w14:paraId="6C3B145E" w14:textId="77777777" w:rsidR="00C0488D" w:rsidRPr="002659A0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2" w:type="dxa"/>
            <w:vAlign w:val="center"/>
          </w:tcPr>
          <w:p w14:paraId="31893B7B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center"/>
          </w:tcPr>
          <w:p w14:paraId="78BBB5B9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54376474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6C15A5DB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vAlign w:val="center"/>
          </w:tcPr>
          <w:p w14:paraId="1588BC18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14:paraId="39A4B02C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vAlign w:val="center"/>
          </w:tcPr>
          <w:p w14:paraId="7E075E73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048E" w:rsidRPr="009874D5" w14:paraId="5C846D42" w14:textId="77777777" w:rsidTr="0028048E">
        <w:tc>
          <w:tcPr>
            <w:tcW w:w="4140" w:type="dxa"/>
          </w:tcPr>
          <w:p w14:paraId="780E7ACF" w14:textId="612BD51E" w:rsidR="007A1AA9" w:rsidRPr="00872097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กำไรสุทธิสำหรับงวดที่เป็นส่วนของผู้เป็นเจ้าของของบริษัทใหญ่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332" w:type="dxa"/>
            <w:vAlign w:val="bottom"/>
          </w:tcPr>
          <w:p w14:paraId="5E8A5EE5" w14:textId="723BA880" w:rsidR="007A1AA9" w:rsidRPr="009874D5" w:rsidRDefault="001A09DB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A09D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</w:t>
            </w:r>
            <w:r w:rsidR="0028048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184</w:t>
            </w:r>
            <w:r w:rsidRPr="001A09D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="0028048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929</w:t>
            </w:r>
          </w:p>
        </w:tc>
        <w:tc>
          <w:tcPr>
            <w:tcW w:w="264" w:type="dxa"/>
          </w:tcPr>
          <w:p w14:paraId="7D674F3B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7F5774AE" w14:textId="3C6DF442" w:rsidR="007A1AA9" w:rsidRPr="007956D1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387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2,806,814</w:t>
            </w:r>
          </w:p>
        </w:tc>
        <w:tc>
          <w:tcPr>
            <w:tcW w:w="265" w:type="dxa"/>
          </w:tcPr>
          <w:p w14:paraId="592426EE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5AF64BB4" w14:textId="75BC295D" w:rsidR="007A1AA9" w:rsidRPr="009874D5" w:rsidRDefault="00AF7BFB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F7BF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</w:t>
            </w:r>
            <w:r w:rsidR="0028048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151,549</w:t>
            </w:r>
          </w:p>
        </w:tc>
        <w:tc>
          <w:tcPr>
            <w:tcW w:w="265" w:type="dxa"/>
          </w:tcPr>
          <w:p w14:paraId="35C33107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1C3C9DF4" w14:textId="371EDDDE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65C3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2,907,183</w:t>
            </w:r>
          </w:p>
        </w:tc>
      </w:tr>
      <w:tr w:rsidR="0028048E" w:rsidRPr="009874D5" w14:paraId="73DE425F" w14:textId="77777777" w:rsidTr="0028048E">
        <w:trPr>
          <w:trHeight w:val="269"/>
        </w:trPr>
        <w:tc>
          <w:tcPr>
            <w:tcW w:w="4140" w:type="dxa"/>
          </w:tcPr>
          <w:p w14:paraId="5F607216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  <w:vAlign w:val="bottom"/>
          </w:tcPr>
          <w:p w14:paraId="1205B287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4" w:type="dxa"/>
          </w:tcPr>
          <w:p w14:paraId="7F9E942B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vAlign w:val="bottom"/>
          </w:tcPr>
          <w:p w14:paraId="01A73F7E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5" w:type="dxa"/>
          </w:tcPr>
          <w:p w14:paraId="083B80A5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  <w:vAlign w:val="bottom"/>
          </w:tcPr>
          <w:p w14:paraId="6DC2F270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5" w:type="dxa"/>
          </w:tcPr>
          <w:p w14:paraId="6ADB9661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  <w:vAlign w:val="bottom"/>
          </w:tcPr>
          <w:p w14:paraId="0524E7D3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8048E" w:rsidRPr="009874D5" w14:paraId="5632AF11" w14:textId="77777777" w:rsidTr="0028048E">
        <w:tc>
          <w:tcPr>
            <w:tcW w:w="4140" w:type="dxa"/>
          </w:tcPr>
          <w:p w14:paraId="30A5239C" w14:textId="27692C83" w:rsidR="007A1AA9" w:rsidRPr="00227181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จำนวนหุ้นสามัญถัวเฉลี่ย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ถ่วง</w:t>
            </w: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น้ำหนัก </w:t>
            </w:r>
            <w:r w:rsidRPr="00AA54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A54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พันหุ้น)</w:t>
            </w:r>
          </w:p>
        </w:tc>
        <w:tc>
          <w:tcPr>
            <w:tcW w:w="1332" w:type="dxa"/>
            <w:tcBorders>
              <w:bottom w:val="double" w:sz="4" w:space="0" w:color="auto"/>
            </w:tcBorders>
            <w:vAlign w:val="bottom"/>
          </w:tcPr>
          <w:p w14:paraId="4A53DD21" w14:textId="3FBECDAD" w:rsidR="007A1AA9" w:rsidRPr="009874D5" w:rsidRDefault="00F87D0D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87D0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3,000,000</w:t>
            </w:r>
          </w:p>
        </w:tc>
        <w:tc>
          <w:tcPr>
            <w:tcW w:w="264" w:type="dxa"/>
          </w:tcPr>
          <w:p w14:paraId="0E572371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3FF76178" w14:textId="61404D5C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3,000,000</w:t>
            </w:r>
          </w:p>
        </w:tc>
        <w:tc>
          <w:tcPr>
            <w:tcW w:w="265" w:type="dxa"/>
          </w:tcPr>
          <w:p w14:paraId="10631402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vAlign w:val="bottom"/>
          </w:tcPr>
          <w:p w14:paraId="44035B48" w14:textId="6BAC7D75" w:rsidR="007A1AA9" w:rsidRPr="009874D5" w:rsidRDefault="00F87D0D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87D0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3,000,000</w:t>
            </w:r>
          </w:p>
        </w:tc>
        <w:tc>
          <w:tcPr>
            <w:tcW w:w="265" w:type="dxa"/>
          </w:tcPr>
          <w:p w14:paraId="4FD1A8BB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vAlign w:val="bottom"/>
          </w:tcPr>
          <w:p w14:paraId="3942E407" w14:textId="363254E8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3,000,000</w:t>
            </w:r>
          </w:p>
        </w:tc>
      </w:tr>
      <w:tr w:rsidR="0028048E" w:rsidRPr="009874D5" w14:paraId="5E0919C9" w14:textId="77777777" w:rsidTr="0028048E">
        <w:tc>
          <w:tcPr>
            <w:tcW w:w="4140" w:type="dxa"/>
          </w:tcPr>
          <w:p w14:paraId="717306CD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  <w:vAlign w:val="bottom"/>
          </w:tcPr>
          <w:p w14:paraId="64D8C854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4" w:type="dxa"/>
          </w:tcPr>
          <w:p w14:paraId="6B8A210B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vAlign w:val="bottom"/>
          </w:tcPr>
          <w:p w14:paraId="2D229DBB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5" w:type="dxa"/>
          </w:tcPr>
          <w:p w14:paraId="2409D6CB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  <w:vAlign w:val="bottom"/>
          </w:tcPr>
          <w:p w14:paraId="2881E4A4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5" w:type="dxa"/>
          </w:tcPr>
          <w:p w14:paraId="1A2D3894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  <w:vAlign w:val="bottom"/>
          </w:tcPr>
          <w:p w14:paraId="53E046CD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8048E" w:rsidRPr="009874D5" w14:paraId="200E8D62" w14:textId="77777777" w:rsidTr="0028048E">
        <w:tc>
          <w:tcPr>
            <w:tcW w:w="4140" w:type="dxa"/>
          </w:tcPr>
          <w:p w14:paraId="1E2F22C4" w14:textId="1E352723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A1E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</w:t>
            </w:r>
            <w:r w:rsidRPr="00CA1E9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ต่อหุ้น</w:t>
            </w:r>
            <w:r w:rsidRPr="00CA1E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32" w:type="dxa"/>
            <w:tcBorders>
              <w:bottom w:val="double" w:sz="4" w:space="0" w:color="auto"/>
            </w:tcBorders>
            <w:vAlign w:val="bottom"/>
          </w:tcPr>
          <w:p w14:paraId="11557E84" w14:textId="4E8BC028" w:rsidR="007A1AA9" w:rsidRPr="009874D5" w:rsidRDefault="00197F38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97F3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0.7</w:t>
            </w:r>
            <w:r w:rsidR="0028048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264" w:type="dxa"/>
          </w:tcPr>
          <w:p w14:paraId="17E3421B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046BC979" w14:textId="7AE4A3E6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0127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0.94</w:t>
            </w:r>
          </w:p>
        </w:tc>
        <w:tc>
          <w:tcPr>
            <w:tcW w:w="265" w:type="dxa"/>
          </w:tcPr>
          <w:p w14:paraId="361CDB42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vAlign w:val="bottom"/>
          </w:tcPr>
          <w:p w14:paraId="0C144494" w14:textId="2405CDCA" w:rsidR="007A1AA9" w:rsidRPr="009874D5" w:rsidRDefault="00A71C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71CA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0.7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265" w:type="dxa"/>
          </w:tcPr>
          <w:p w14:paraId="00978DD4" w14:textId="77777777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vAlign w:val="bottom"/>
          </w:tcPr>
          <w:p w14:paraId="5128A9FF" w14:textId="43F01828" w:rsidR="007A1AA9" w:rsidRPr="009874D5" w:rsidRDefault="007A1AA9" w:rsidP="007A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0127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0.9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</w:tr>
    </w:tbl>
    <w:p w14:paraId="69529D33" w14:textId="77777777" w:rsidR="00802F74" w:rsidRPr="009874D5" w:rsidRDefault="00802F74" w:rsidP="00802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1659B00" w14:textId="14734DBD" w:rsidR="00802F74" w:rsidRPr="009874D5" w:rsidRDefault="00802F74" w:rsidP="00DF0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540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ไม่มีการออกหุ้นสามัญเทียบเท่าปรับลดในระหว่างงวดที่นำเสนอรายงาน ดังนั้น จึงไม่มีการนำเสนอกำไรต่อหุ้</w:t>
      </w:r>
      <w:r w:rsidR="00330F93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9874D5">
        <w:rPr>
          <w:rFonts w:asciiTheme="majorBidi" w:hAnsiTheme="majorBidi" w:cstheme="majorBidi"/>
          <w:sz w:val="30"/>
          <w:szCs w:val="30"/>
          <w:cs/>
        </w:rPr>
        <w:t>ปรับลด</w:t>
      </w:r>
    </w:p>
    <w:p w14:paraId="208A1DB6" w14:textId="77777777" w:rsidR="00FD00B4" w:rsidRDefault="00FD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6DA291E1" w14:textId="5E11231B" w:rsidR="00FD00B4" w:rsidRPr="009874D5" w:rsidRDefault="00FD00B4" w:rsidP="00FD00B4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111F6327" w14:textId="77777777" w:rsidR="00FD00B4" w:rsidRDefault="00FD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6FCF2910" w14:textId="1AC0DA3C" w:rsidR="00FD00B4" w:rsidRPr="009C2E1E" w:rsidRDefault="00FD00B4" w:rsidP="00182BF2">
      <w:pPr>
        <w:tabs>
          <w:tab w:val="clear" w:pos="227"/>
          <w:tab w:val="clear" w:pos="454"/>
          <w:tab w:val="clear" w:pos="680"/>
          <w:tab w:val="clear" w:pos="907"/>
        </w:tabs>
        <w:ind w:left="540" w:right="-360"/>
        <w:jc w:val="thaiDistribute"/>
        <w:rPr>
          <w:rFonts w:asciiTheme="majorBidi" w:hAnsiTheme="majorBidi" w:cs="Angsana New"/>
          <w:sz w:val="30"/>
          <w:szCs w:val="30"/>
        </w:rPr>
      </w:pPr>
      <w:r w:rsidRPr="009C2E1E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Pr="009C2E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C2E1E">
        <w:rPr>
          <w:rFonts w:asciiTheme="majorBidi" w:hAnsiTheme="majorBidi" w:cs="Angsana New"/>
          <w:sz w:val="30"/>
          <w:szCs w:val="30"/>
        </w:rPr>
        <w:t xml:space="preserve">8 </w:t>
      </w:r>
      <w:r w:rsidRPr="009C2E1E">
        <w:rPr>
          <w:rFonts w:asciiTheme="majorBidi" w:hAnsiTheme="majorBidi" w:cs="Angsana New" w:hint="cs"/>
          <w:sz w:val="30"/>
          <w:szCs w:val="30"/>
          <w:cs/>
        </w:rPr>
        <w:t>เมษายน</w:t>
      </w:r>
      <w:r w:rsidRPr="009C2E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C2E1E">
        <w:rPr>
          <w:rFonts w:asciiTheme="majorBidi" w:hAnsiTheme="majorBidi" w:cs="Angsana New"/>
          <w:sz w:val="30"/>
          <w:szCs w:val="30"/>
        </w:rPr>
        <w:t xml:space="preserve">2568 </w:t>
      </w:r>
      <w:r w:rsidRPr="009C2E1E">
        <w:rPr>
          <w:rFonts w:asciiTheme="majorBidi" w:hAnsiTheme="majorBidi" w:cs="Angsana New" w:hint="cs"/>
          <w:sz w:val="30"/>
          <w:szCs w:val="30"/>
          <w:cs/>
        </w:rPr>
        <w:t>ที่ประชุมผู้ถือหุ้นสามัญประจำปี</w:t>
      </w:r>
      <w:r w:rsidRPr="009C2E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C2E1E">
        <w:rPr>
          <w:rFonts w:asciiTheme="majorBidi" w:hAnsiTheme="majorBidi" w:cs="Angsana New"/>
          <w:sz w:val="30"/>
          <w:szCs w:val="30"/>
        </w:rPr>
        <w:t xml:space="preserve">2568 </w:t>
      </w:r>
      <w:r w:rsidRPr="009C2E1E">
        <w:rPr>
          <w:rFonts w:asciiTheme="majorBidi" w:hAnsiTheme="majorBidi" w:cs="Angsana New" w:hint="cs"/>
          <w:sz w:val="30"/>
          <w:szCs w:val="30"/>
          <w:cs/>
        </w:rPr>
        <w:t>ได้อนุมัติให้จ่ายเงินปันผลจากกำไรสุทธิของบริษัทสำหรับปี</w:t>
      </w:r>
      <w:r w:rsidRPr="009C2E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C2E1E">
        <w:rPr>
          <w:rFonts w:asciiTheme="majorBidi" w:hAnsiTheme="majorBidi" w:cs="Angsana New"/>
          <w:sz w:val="30"/>
          <w:szCs w:val="30"/>
        </w:rPr>
        <w:t xml:space="preserve">2567 </w:t>
      </w:r>
      <w:r w:rsidRPr="009C2E1E">
        <w:rPr>
          <w:rFonts w:asciiTheme="majorBidi" w:hAnsiTheme="majorBidi" w:cs="Angsana New" w:hint="cs"/>
          <w:sz w:val="30"/>
          <w:szCs w:val="30"/>
          <w:cs/>
        </w:rPr>
        <w:t>ให้กับผู้ถือหุ้นสามัญเป็นจำนวนเงินทั้งสิ้น</w:t>
      </w:r>
      <w:r w:rsidRPr="009C2E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C2E1E">
        <w:rPr>
          <w:rFonts w:asciiTheme="majorBidi" w:hAnsiTheme="majorBidi" w:cs="Angsana New"/>
          <w:sz w:val="30"/>
          <w:szCs w:val="30"/>
        </w:rPr>
        <w:t xml:space="preserve">3,450 </w:t>
      </w:r>
      <w:r w:rsidRPr="009C2E1E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9C2E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C2E1E">
        <w:rPr>
          <w:rFonts w:asciiTheme="majorBidi" w:hAnsiTheme="majorBidi" w:cs="Angsana New" w:hint="cs"/>
          <w:sz w:val="30"/>
          <w:szCs w:val="30"/>
          <w:cs/>
        </w:rPr>
        <w:t>อย่างไรก็ตาม</w:t>
      </w:r>
      <w:r w:rsidRPr="009C2E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C2E1E">
        <w:rPr>
          <w:rFonts w:asciiTheme="majorBidi" w:hAnsiTheme="majorBidi" w:cs="Angsana New" w:hint="cs"/>
          <w:sz w:val="30"/>
          <w:szCs w:val="30"/>
          <w:cs/>
        </w:rPr>
        <w:t>เนื่องจากมติที่ประชุม</w:t>
      </w:r>
      <w:r w:rsidRPr="009C2E1E">
        <w:rPr>
          <w:rFonts w:asciiTheme="majorBidi" w:hAnsiTheme="majorBidi" w:cs="Angsana New" w:hint="cs"/>
          <w:spacing w:val="-4"/>
          <w:sz w:val="30"/>
          <w:szCs w:val="30"/>
          <w:cs/>
        </w:rPr>
        <w:t>คณะกรรมการบริษัทระหว่างปีได้อนุมัติการจ่ายเงินปันผลระหว่างกาล</w:t>
      </w:r>
      <w:r w:rsidRPr="009C2E1E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9C2E1E">
        <w:rPr>
          <w:rFonts w:asciiTheme="majorBidi" w:hAnsiTheme="majorBidi" w:cs="Angsana New" w:hint="cs"/>
          <w:spacing w:val="-4"/>
          <w:sz w:val="30"/>
          <w:szCs w:val="30"/>
          <w:cs/>
        </w:rPr>
        <w:t>รวมเป็นเงินจำนวน</w:t>
      </w:r>
      <w:r w:rsidRPr="009C2E1E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9C2E1E">
        <w:rPr>
          <w:rFonts w:asciiTheme="majorBidi" w:hAnsiTheme="majorBidi" w:cs="Angsana New"/>
          <w:spacing w:val="-4"/>
          <w:sz w:val="30"/>
          <w:szCs w:val="30"/>
        </w:rPr>
        <w:t xml:space="preserve">1,200 </w:t>
      </w:r>
      <w:r w:rsidRPr="009C2E1E">
        <w:rPr>
          <w:rFonts w:asciiTheme="majorBidi" w:hAnsiTheme="majorBidi" w:cs="Angsana New" w:hint="cs"/>
          <w:spacing w:val="-4"/>
          <w:sz w:val="30"/>
          <w:szCs w:val="30"/>
          <w:cs/>
        </w:rPr>
        <w:t>ล้านบาท</w:t>
      </w:r>
      <w:r w:rsidRPr="009C2E1E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9C2E1E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ในปี </w:t>
      </w:r>
      <w:r w:rsidRPr="009C2E1E">
        <w:rPr>
          <w:rFonts w:asciiTheme="majorBidi" w:hAnsiTheme="majorBidi" w:cs="Angsana New"/>
          <w:spacing w:val="-4"/>
          <w:sz w:val="30"/>
          <w:szCs w:val="30"/>
        </w:rPr>
        <w:t>2567</w:t>
      </w:r>
      <w:r w:rsidR="00ED34EC" w:rsidRPr="009C2E1E">
        <w:rPr>
          <w:rFonts w:asciiTheme="majorBidi" w:hAnsiTheme="majorBidi" w:cs="Angsana New"/>
          <w:spacing w:val="-4"/>
          <w:sz w:val="30"/>
          <w:szCs w:val="30"/>
        </w:rPr>
        <w:br/>
      </w:r>
      <w:r w:rsidRPr="009C2E1E">
        <w:rPr>
          <w:rFonts w:asciiTheme="majorBidi" w:hAnsiTheme="majorBidi" w:cs="Angsana New" w:hint="cs"/>
          <w:sz w:val="30"/>
          <w:szCs w:val="30"/>
          <w:cs/>
        </w:rPr>
        <w:t>จึงคงเหลือเงินปันผลจ่ายในอัตราหุ้นละ</w:t>
      </w:r>
      <w:r w:rsidRPr="009C2E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C2E1E">
        <w:rPr>
          <w:rFonts w:asciiTheme="majorBidi" w:hAnsiTheme="majorBidi" w:cs="Angsana New"/>
          <w:sz w:val="30"/>
          <w:szCs w:val="30"/>
        </w:rPr>
        <w:t xml:space="preserve">0.75 </w:t>
      </w:r>
      <w:r w:rsidRPr="009C2E1E">
        <w:rPr>
          <w:rFonts w:asciiTheme="majorBidi" w:hAnsiTheme="majorBidi" w:cs="Angsana New" w:hint="cs"/>
          <w:sz w:val="30"/>
          <w:szCs w:val="30"/>
          <w:cs/>
        </w:rPr>
        <w:t>บาทต่อหุ้น</w:t>
      </w:r>
      <w:r w:rsidRPr="009C2E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C2E1E">
        <w:rPr>
          <w:rFonts w:asciiTheme="majorBidi" w:hAnsiTheme="majorBidi" w:cs="Angsana New" w:hint="cs"/>
          <w:sz w:val="30"/>
          <w:szCs w:val="30"/>
          <w:cs/>
        </w:rPr>
        <w:t>รวมเป็นเงินจำนวน</w:t>
      </w:r>
      <w:r w:rsidRPr="009C2E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C2E1E">
        <w:rPr>
          <w:rFonts w:asciiTheme="majorBidi" w:hAnsiTheme="majorBidi" w:cs="Angsana New"/>
          <w:sz w:val="30"/>
          <w:szCs w:val="30"/>
        </w:rPr>
        <w:t xml:space="preserve">2,250 </w:t>
      </w:r>
      <w:r w:rsidRPr="009C2E1E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9C2E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C2E1E">
        <w:rPr>
          <w:rFonts w:asciiTheme="majorBidi" w:hAnsiTheme="majorBidi" w:cs="Angsana New" w:hint="cs"/>
          <w:sz w:val="30"/>
          <w:szCs w:val="30"/>
          <w:cs/>
        </w:rPr>
        <w:t>โดยบริษัทได้จ่าย</w:t>
      </w:r>
      <w:r w:rsidRPr="009C2E1E">
        <w:rPr>
          <w:rFonts w:asciiTheme="majorBidi" w:hAnsiTheme="majorBidi" w:cs="Angsana New"/>
          <w:sz w:val="30"/>
          <w:szCs w:val="30"/>
          <w:cs/>
        </w:rPr>
        <w:br/>
      </w:r>
      <w:r w:rsidRPr="009C2E1E">
        <w:rPr>
          <w:rFonts w:asciiTheme="majorBidi" w:hAnsiTheme="majorBidi" w:cs="Angsana New" w:hint="cs"/>
          <w:sz w:val="30"/>
          <w:szCs w:val="30"/>
          <w:cs/>
        </w:rPr>
        <w:t>เงินปันผลดังกล่าวแล้วเมื่อวันที่</w:t>
      </w:r>
      <w:r w:rsidRPr="009C2E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C2E1E">
        <w:rPr>
          <w:rFonts w:asciiTheme="majorBidi" w:hAnsiTheme="majorBidi" w:cs="Angsana New"/>
          <w:sz w:val="30"/>
          <w:szCs w:val="30"/>
        </w:rPr>
        <w:t xml:space="preserve">25 </w:t>
      </w:r>
      <w:r w:rsidRPr="009C2E1E">
        <w:rPr>
          <w:rFonts w:asciiTheme="majorBidi" w:hAnsiTheme="majorBidi" w:cs="Angsana New" w:hint="cs"/>
          <w:sz w:val="30"/>
          <w:szCs w:val="30"/>
          <w:cs/>
        </w:rPr>
        <w:t>เมษายน</w:t>
      </w:r>
      <w:r w:rsidRPr="009C2E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C2E1E">
        <w:rPr>
          <w:rFonts w:asciiTheme="majorBidi" w:hAnsiTheme="majorBidi" w:cs="Angsana New"/>
          <w:sz w:val="30"/>
          <w:szCs w:val="30"/>
        </w:rPr>
        <w:t>2568</w:t>
      </w:r>
    </w:p>
    <w:p w14:paraId="68CA03EF" w14:textId="77777777" w:rsidR="009C2E1E" w:rsidRPr="009C2E1E" w:rsidRDefault="009C2E1E" w:rsidP="00182BF2">
      <w:pPr>
        <w:tabs>
          <w:tab w:val="clear" w:pos="227"/>
          <w:tab w:val="clear" w:pos="454"/>
          <w:tab w:val="clear" w:pos="680"/>
          <w:tab w:val="clear" w:pos="907"/>
        </w:tabs>
        <w:ind w:left="540" w:right="-360"/>
        <w:jc w:val="thaiDistribute"/>
        <w:rPr>
          <w:rFonts w:asciiTheme="majorBidi" w:hAnsiTheme="majorBidi" w:cs="Angsana New"/>
          <w:sz w:val="30"/>
          <w:szCs w:val="30"/>
        </w:rPr>
      </w:pPr>
    </w:p>
    <w:p w14:paraId="629A869A" w14:textId="6257A39C" w:rsidR="009C2E1E" w:rsidRPr="00C43AD4" w:rsidRDefault="009C2E1E" w:rsidP="00182BF2">
      <w:pPr>
        <w:tabs>
          <w:tab w:val="clear" w:pos="227"/>
          <w:tab w:val="clear" w:pos="454"/>
          <w:tab w:val="clear" w:pos="680"/>
          <w:tab w:val="clear" w:pos="907"/>
        </w:tabs>
        <w:ind w:left="540" w:right="-360"/>
        <w:jc w:val="thaiDistribute"/>
        <w:rPr>
          <w:rFonts w:asciiTheme="majorBidi" w:hAnsiTheme="majorBidi" w:cs="Angsana New"/>
          <w:sz w:val="30"/>
          <w:szCs w:val="30"/>
        </w:rPr>
      </w:pPr>
      <w:r w:rsidRPr="009C2E1E">
        <w:rPr>
          <w:rFonts w:asciiTheme="majorBidi" w:hAnsiTheme="majorBidi" w:cs="Angsana New" w:hint="cs"/>
          <w:spacing w:val="-12"/>
          <w:sz w:val="30"/>
          <w:szCs w:val="30"/>
          <w:cs/>
        </w:rPr>
        <w:t xml:space="preserve">เมื่อวันที่ </w:t>
      </w:r>
      <w:r w:rsidRPr="009C2E1E">
        <w:rPr>
          <w:rFonts w:asciiTheme="majorBidi" w:hAnsiTheme="majorBidi" w:cs="Angsana New"/>
          <w:spacing w:val="-12"/>
          <w:sz w:val="30"/>
          <w:szCs w:val="30"/>
        </w:rPr>
        <w:t xml:space="preserve">31 </w:t>
      </w:r>
      <w:r w:rsidRPr="009C2E1E">
        <w:rPr>
          <w:rFonts w:asciiTheme="majorBidi" w:hAnsiTheme="majorBidi" w:cs="Angsana New" w:hint="cs"/>
          <w:spacing w:val="-12"/>
          <w:sz w:val="30"/>
          <w:szCs w:val="30"/>
          <w:cs/>
        </w:rPr>
        <w:t>กรกฎาคม</w:t>
      </w:r>
      <w:r w:rsidRPr="009C2E1E">
        <w:rPr>
          <w:rFonts w:asciiTheme="majorBidi" w:hAnsiTheme="majorBidi" w:cs="Angsana New"/>
          <w:spacing w:val="-12"/>
          <w:sz w:val="30"/>
          <w:szCs w:val="30"/>
        </w:rPr>
        <w:t xml:space="preserve"> 2568 </w:t>
      </w:r>
      <w:r w:rsidRPr="009C2E1E">
        <w:rPr>
          <w:rFonts w:asciiTheme="majorBidi" w:hAnsiTheme="majorBidi" w:cs="Angsana New" w:hint="cs"/>
          <w:spacing w:val="-12"/>
          <w:sz w:val="30"/>
          <w:szCs w:val="30"/>
          <w:cs/>
        </w:rPr>
        <w:t>ที่ประชุมคณะกรรมการของบริษัทได้มีมติอนุมัติการจ่ายเงินปันผลระหว่างกาลในอัตรา</w:t>
      </w:r>
      <w:r w:rsidR="0039644E">
        <w:rPr>
          <w:rFonts w:asciiTheme="majorBidi" w:hAnsiTheme="majorBidi" w:cs="Angsana New"/>
          <w:spacing w:val="-12"/>
          <w:sz w:val="30"/>
          <w:szCs w:val="30"/>
        </w:rPr>
        <w:br/>
      </w:r>
      <w:r w:rsidRPr="009C2E1E">
        <w:rPr>
          <w:rFonts w:asciiTheme="majorBidi" w:hAnsiTheme="majorBidi" w:cs="Angsana New" w:hint="cs"/>
          <w:spacing w:val="-12"/>
          <w:sz w:val="30"/>
          <w:szCs w:val="30"/>
          <w:cs/>
        </w:rPr>
        <w:t>หุ้นละ</w:t>
      </w:r>
      <w:r w:rsidRPr="009C2E1E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9C2E1E">
        <w:rPr>
          <w:rFonts w:asciiTheme="majorBidi" w:hAnsiTheme="majorBidi" w:cs="Angsana New"/>
          <w:sz w:val="30"/>
          <w:szCs w:val="30"/>
        </w:rPr>
        <w:t xml:space="preserve">0.40 </w:t>
      </w:r>
      <w:r w:rsidRPr="009C2E1E">
        <w:rPr>
          <w:rFonts w:asciiTheme="majorBidi" w:hAnsiTheme="majorBidi" w:cs="Angsana New" w:hint="cs"/>
          <w:sz w:val="30"/>
          <w:szCs w:val="30"/>
          <w:cs/>
        </w:rPr>
        <w:t xml:space="preserve">บาทต่อหุ้น คิดเป็นจำนวนรวม </w:t>
      </w:r>
      <w:r w:rsidRPr="009C2E1E">
        <w:rPr>
          <w:rFonts w:asciiTheme="majorBidi" w:hAnsiTheme="majorBidi" w:cs="Angsana New"/>
          <w:sz w:val="30"/>
          <w:szCs w:val="30"/>
        </w:rPr>
        <w:t xml:space="preserve">1,200 </w:t>
      </w:r>
      <w:r w:rsidRPr="009C2E1E">
        <w:rPr>
          <w:rFonts w:asciiTheme="majorBidi" w:hAnsiTheme="majorBidi" w:cs="Angsana New" w:hint="cs"/>
          <w:sz w:val="30"/>
          <w:szCs w:val="30"/>
          <w:cs/>
        </w:rPr>
        <w:t>ล้านบาท ให้แก่ผู้ถือหุ้นสามัญ โดย</w:t>
      </w:r>
      <w:r>
        <w:rPr>
          <w:rFonts w:asciiTheme="majorBidi" w:hAnsiTheme="majorBidi" w:cs="Angsana New" w:hint="cs"/>
          <w:sz w:val="30"/>
          <w:szCs w:val="30"/>
          <w:cs/>
        </w:rPr>
        <w:t>บริษัทได้</w:t>
      </w:r>
      <w:r w:rsidRPr="009C2E1E">
        <w:rPr>
          <w:rFonts w:asciiTheme="majorBidi" w:hAnsiTheme="majorBidi" w:cs="Angsana New" w:hint="cs"/>
          <w:sz w:val="30"/>
          <w:szCs w:val="30"/>
          <w:cs/>
        </w:rPr>
        <w:t>จ่ายเงินปันผลระหว่างกาล</w:t>
      </w:r>
      <w:r>
        <w:rPr>
          <w:rFonts w:asciiTheme="majorBidi" w:hAnsiTheme="majorBidi" w:cs="Angsana New"/>
          <w:sz w:val="30"/>
          <w:szCs w:val="30"/>
          <w:cs/>
        </w:rPr>
        <w:br/>
      </w:r>
      <w:r>
        <w:rPr>
          <w:rFonts w:asciiTheme="majorBidi" w:hAnsiTheme="majorBidi" w:cs="Angsana New" w:hint="cs"/>
          <w:sz w:val="30"/>
          <w:szCs w:val="30"/>
          <w:cs/>
        </w:rPr>
        <w:t>ดังกล่าวแล้วเมื่อ</w:t>
      </w:r>
      <w:r w:rsidRPr="009C2E1E">
        <w:rPr>
          <w:rFonts w:asciiTheme="majorBidi" w:hAnsiTheme="majorBidi" w:cs="Angsana New" w:hint="cs"/>
          <w:sz w:val="30"/>
          <w:szCs w:val="30"/>
          <w:cs/>
        </w:rPr>
        <w:t xml:space="preserve">วันที่ </w:t>
      </w:r>
      <w:r w:rsidRPr="009C2E1E">
        <w:rPr>
          <w:rFonts w:asciiTheme="majorBidi" w:hAnsiTheme="majorBidi" w:cs="Angsana New"/>
          <w:sz w:val="30"/>
          <w:szCs w:val="30"/>
        </w:rPr>
        <w:t xml:space="preserve">27 </w:t>
      </w:r>
      <w:r w:rsidRPr="009C2E1E">
        <w:rPr>
          <w:rFonts w:asciiTheme="majorBidi" w:hAnsiTheme="majorBidi" w:cs="Angsana New"/>
          <w:sz w:val="30"/>
          <w:szCs w:val="30"/>
          <w:cs/>
        </w:rPr>
        <w:t>สิงหาคม</w:t>
      </w:r>
      <w:r w:rsidRPr="009C2E1E">
        <w:rPr>
          <w:rFonts w:asciiTheme="majorBidi" w:hAnsiTheme="majorBidi" w:cs="Angsana New"/>
          <w:sz w:val="30"/>
          <w:szCs w:val="30"/>
        </w:rPr>
        <w:t xml:space="preserve"> 2568</w:t>
      </w:r>
    </w:p>
    <w:p w14:paraId="4EE58091" w14:textId="527C99A6" w:rsidR="00F16836" w:rsidRDefault="00F16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4F81E44A" w14:textId="2E8EAC5D" w:rsidR="0080633C" w:rsidRPr="0021715F" w:rsidRDefault="0080633C" w:rsidP="0080633C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1715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บุคคลหรือกิจการที่เกี่ยวข้องกัน </w:t>
      </w:r>
    </w:p>
    <w:p w14:paraId="451FC7A5" w14:textId="77777777" w:rsidR="0080633C" w:rsidRPr="0027250B" w:rsidRDefault="0080633C" w:rsidP="00806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16"/>
          <w:szCs w:val="16"/>
        </w:rPr>
      </w:pPr>
    </w:p>
    <w:p w14:paraId="63BFCC32" w14:textId="01A72E2E" w:rsidR="00B650E6" w:rsidRDefault="000054FA" w:rsidP="009B1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96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054FA">
        <w:rPr>
          <w:rFonts w:asciiTheme="majorBidi" w:eastAsia="Calibri" w:hAnsiTheme="majorBidi" w:cs="Angsana New" w:hint="cs"/>
          <w:sz w:val="30"/>
          <w:szCs w:val="30"/>
          <w:cs/>
        </w:rPr>
        <w:t>ความสัมพันธ์ที่มีกับบริษัทย่อย</w:t>
      </w:r>
      <w:r w:rsidRPr="000054FA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54FA">
        <w:rPr>
          <w:rFonts w:asciiTheme="majorBidi" w:eastAsia="Calibri" w:hAnsiTheme="majorBidi" w:cs="Angsana New" w:hint="cs"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 w:rsidRPr="000054FA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54FA">
        <w:rPr>
          <w:rFonts w:asciiTheme="majorBidi" w:eastAsia="Calibri" w:hAnsiTheme="majorBidi" w:cs="Angsana New" w:hint="cs"/>
          <w:sz w:val="30"/>
          <w:szCs w:val="30"/>
          <w:cs/>
        </w:rPr>
        <w:t>และนโยบายการกำหนดราคา</w:t>
      </w:r>
      <w:r w:rsidRPr="000054FA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3672F7">
        <w:rPr>
          <w:rFonts w:asciiTheme="majorBidi" w:eastAsia="Calibri" w:hAnsiTheme="majorBidi" w:cs="Angsana New"/>
          <w:sz w:val="30"/>
          <w:szCs w:val="30"/>
        </w:rPr>
        <w:br/>
      </w:r>
      <w:r w:rsidRPr="000054FA">
        <w:rPr>
          <w:rFonts w:asciiTheme="majorBidi" w:eastAsia="Calibri" w:hAnsiTheme="majorBidi" w:cs="Angsana New" w:hint="cs"/>
          <w:sz w:val="30"/>
          <w:szCs w:val="30"/>
          <w:cs/>
        </w:rPr>
        <w:t>ไม่มีการเปลี่ยนแปลงอย่างมีสาระสำคัญจากงบการเงินสำหรับปีสิ้นสุดวันที่</w:t>
      </w:r>
      <w:r w:rsidRPr="000054FA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54FA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Pr="000054FA">
        <w:rPr>
          <w:rFonts w:asciiTheme="majorBidi" w:eastAsia="Calibri" w:hAnsiTheme="majorBidi" w:cs="Angsana New" w:hint="cs"/>
          <w:sz w:val="30"/>
          <w:szCs w:val="30"/>
          <w:cs/>
        </w:rPr>
        <w:t>ธันวาคม</w:t>
      </w:r>
      <w:r w:rsidRPr="000054FA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54FA">
        <w:rPr>
          <w:rFonts w:asciiTheme="majorBidi" w:eastAsia="Calibri" w:hAnsiTheme="majorBidi" w:cstheme="majorBidi"/>
          <w:sz w:val="30"/>
          <w:szCs w:val="30"/>
        </w:rPr>
        <w:t>256</w:t>
      </w:r>
      <w:r w:rsidR="00C0488D">
        <w:rPr>
          <w:rFonts w:asciiTheme="majorBidi" w:eastAsia="Calibri" w:hAnsiTheme="majorBidi" w:cstheme="majorBidi"/>
          <w:sz w:val="30"/>
          <w:szCs w:val="30"/>
        </w:rPr>
        <w:t>7</w:t>
      </w:r>
    </w:p>
    <w:p w14:paraId="34B0CBA3" w14:textId="77777777" w:rsidR="000054FA" w:rsidRPr="0027250B" w:rsidRDefault="000054FA" w:rsidP="00806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990"/>
        <w:gridCol w:w="180"/>
        <w:gridCol w:w="1080"/>
        <w:gridCol w:w="178"/>
        <w:gridCol w:w="1172"/>
        <w:gridCol w:w="180"/>
        <w:gridCol w:w="1170"/>
      </w:tblGrid>
      <w:tr w:rsidR="0080633C" w:rsidRPr="009874D5" w14:paraId="50013281" w14:textId="77777777" w:rsidTr="00D737D8">
        <w:trPr>
          <w:cantSplit/>
          <w:tblHeader/>
        </w:trPr>
        <w:tc>
          <w:tcPr>
            <w:tcW w:w="4230" w:type="dxa"/>
          </w:tcPr>
          <w:p w14:paraId="329D26E4" w14:textId="4ADB8F62" w:rsidR="0080633C" w:rsidRPr="009874D5" w:rsidRDefault="00937CD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bidi="ar-SA"/>
              </w:rPr>
            </w:pPr>
            <w:r w:rsidRPr="00937C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  <w:vAlign w:val="bottom"/>
          </w:tcPr>
          <w:p w14:paraId="51E9C182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78" w:type="dxa"/>
          </w:tcPr>
          <w:p w14:paraId="0FB17969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268B7B2D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C0488D" w:rsidRPr="009874D5" w14:paraId="7B1A23E6" w14:textId="77777777" w:rsidTr="00D737D8">
        <w:trPr>
          <w:cantSplit/>
          <w:tblHeader/>
        </w:trPr>
        <w:tc>
          <w:tcPr>
            <w:tcW w:w="4230" w:type="dxa"/>
          </w:tcPr>
          <w:p w14:paraId="58FB71CD" w14:textId="3563C3DE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5608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เก้า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="003E4D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608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vAlign w:val="bottom"/>
          </w:tcPr>
          <w:p w14:paraId="4149B7BD" w14:textId="330C1E32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441AA793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D9B8B0B" w14:textId="5CA69B01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178" w:type="dxa"/>
          </w:tcPr>
          <w:p w14:paraId="6331FA43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0F5AD14E" w14:textId="12114313" w:rsidR="00C0488D" w:rsidRPr="009874D5" w:rsidRDefault="00C0488D" w:rsidP="00C0488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2A1C6592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E71496A" w14:textId="2C5F5173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</w:tr>
      <w:tr w:rsidR="00C0488D" w:rsidRPr="009874D5" w14:paraId="38F4CA86" w14:textId="77777777" w:rsidTr="00D737D8">
        <w:trPr>
          <w:cantSplit/>
          <w:tblHeader/>
        </w:trPr>
        <w:tc>
          <w:tcPr>
            <w:tcW w:w="4230" w:type="dxa"/>
          </w:tcPr>
          <w:p w14:paraId="34E017D4" w14:textId="77777777" w:rsidR="00C0488D" w:rsidRPr="0027250B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4950" w:type="dxa"/>
            <w:gridSpan w:val="7"/>
            <w:vAlign w:val="bottom"/>
            <w:hideMark/>
          </w:tcPr>
          <w:p w14:paraId="13FF01CD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C0488D" w:rsidRPr="009874D5" w14:paraId="08B49B97" w14:textId="77777777" w:rsidTr="00D737D8">
        <w:trPr>
          <w:cantSplit/>
        </w:trPr>
        <w:tc>
          <w:tcPr>
            <w:tcW w:w="4230" w:type="dxa"/>
          </w:tcPr>
          <w:p w14:paraId="220A413C" w14:textId="1790581F" w:rsidR="00C0488D" w:rsidRPr="00AA541D" w:rsidRDefault="00C0488D" w:rsidP="00C0488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54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990" w:type="dxa"/>
          </w:tcPr>
          <w:p w14:paraId="7E756A5E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97E949A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817CCEA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41CCEF4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303C24FB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E638FD2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C912E94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1437C" w:rsidRPr="007936AC" w14:paraId="7255BB69" w14:textId="77777777" w:rsidTr="00D737D8">
        <w:trPr>
          <w:cantSplit/>
        </w:trPr>
        <w:tc>
          <w:tcPr>
            <w:tcW w:w="4230" w:type="dxa"/>
          </w:tcPr>
          <w:p w14:paraId="13C1AFB3" w14:textId="54D1C6F0" w:rsidR="00A1437C" w:rsidRPr="009874D5" w:rsidRDefault="00A1437C" w:rsidP="00A143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vAlign w:val="center"/>
          </w:tcPr>
          <w:p w14:paraId="087E1037" w14:textId="679A6707" w:rsidR="00A1437C" w:rsidRPr="009874D5" w:rsidRDefault="00A1437C" w:rsidP="00A1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936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85,660</w:t>
            </w:r>
          </w:p>
        </w:tc>
        <w:tc>
          <w:tcPr>
            <w:tcW w:w="180" w:type="dxa"/>
          </w:tcPr>
          <w:p w14:paraId="6740CB92" w14:textId="77777777" w:rsidR="00A1437C" w:rsidRPr="009874D5" w:rsidRDefault="00A1437C" w:rsidP="00A1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BCE85B8" w14:textId="5ACF948A" w:rsidR="00A1437C" w:rsidRPr="007936AC" w:rsidRDefault="00A1437C" w:rsidP="00A1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727F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65,436</w:t>
            </w:r>
          </w:p>
        </w:tc>
        <w:tc>
          <w:tcPr>
            <w:tcW w:w="178" w:type="dxa"/>
          </w:tcPr>
          <w:p w14:paraId="7CECA9F9" w14:textId="77777777" w:rsidR="00A1437C" w:rsidRPr="009874D5" w:rsidRDefault="00A1437C" w:rsidP="00A1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1B643" w14:textId="09D8C439" w:rsidR="00A1437C" w:rsidRPr="009874D5" w:rsidRDefault="00A1437C" w:rsidP="00A1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936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85,660</w:t>
            </w:r>
          </w:p>
        </w:tc>
        <w:tc>
          <w:tcPr>
            <w:tcW w:w="180" w:type="dxa"/>
          </w:tcPr>
          <w:p w14:paraId="59F9E51B" w14:textId="77777777" w:rsidR="00A1437C" w:rsidRPr="009874D5" w:rsidRDefault="00A1437C" w:rsidP="00A1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2D7228F" w14:textId="0A5EE1B5" w:rsidR="00A1437C" w:rsidRPr="009874D5" w:rsidRDefault="00A1437C" w:rsidP="00A1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342F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65,436</w:t>
            </w:r>
          </w:p>
        </w:tc>
      </w:tr>
      <w:tr w:rsidR="00A1437C" w:rsidRPr="007936AC" w14:paraId="06CF6EE7" w14:textId="77777777" w:rsidTr="00D737D8">
        <w:trPr>
          <w:cantSplit/>
        </w:trPr>
        <w:tc>
          <w:tcPr>
            <w:tcW w:w="4230" w:type="dxa"/>
          </w:tcPr>
          <w:p w14:paraId="5E03A7D3" w14:textId="24E7C2EC" w:rsidR="00A1437C" w:rsidRPr="009874D5" w:rsidRDefault="00A1437C" w:rsidP="00A143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vAlign w:val="center"/>
          </w:tcPr>
          <w:p w14:paraId="4D4A2D15" w14:textId="69F982BB" w:rsidR="00A1437C" w:rsidRPr="007936AC" w:rsidRDefault="00854A5C" w:rsidP="00A1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31B059E5" w14:textId="77777777" w:rsidR="00A1437C" w:rsidRPr="009874D5" w:rsidRDefault="00A1437C" w:rsidP="00A1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57562CF" w14:textId="68824E25" w:rsidR="00A1437C" w:rsidRPr="007936AC" w:rsidRDefault="00A1437C" w:rsidP="00A1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135C7705" w14:textId="77777777" w:rsidR="00A1437C" w:rsidRPr="009874D5" w:rsidRDefault="00A1437C" w:rsidP="00A1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center"/>
          </w:tcPr>
          <w:p w14:paraId="5D4EA9CC" w14:textId="5BEC752E" w:rsidR="00A1437C" w:rsidRPr="009874D5" w:rsidRDefault="00A1437C" w:rsidP="00A1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936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3,953,434</w:t>
            </w:r>
          </w:p>
        </w:tc>
        <w:tc>
          <w:tcPr>
            <w:tcW w:w="180" w:type="dxa"/>
          </w:tcPr>
          <w:p w14:paraId="2DD4CCAE" w14:textId="77777777" w:rsidR="00A1437C" w:rsidRPr="009874D5" w:rsidRDefault="00A1437C" w:rsidP="00A1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7BCF352" w14:textId="7505A3C8" w:rsidR="00A1437C" w:rsidRPr="009874D5" w:rsidRDefault="00A1437C" w:rsidP="00A1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E3A6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3,344,939</w:t>
            </w:r>
          </w:p>
        </w:tc>
      </w:tr>
      <w:tr w:rsidR="00A1437C" w:rsidRPr="007936AC" w14:paraId="67E0380A" w14:textId="77777777" w:rsidTr="00D737D8">
        <w:trPr>
          <w:cantSplit/>
        </w:trPr>
        <w:tc>
          <w:tcPr>
            <w:tcW w:w="4230" w:type="dxa"/>
          </w:tcPr>
          <w:p w14:paraId="5EDE4CC9" w14:textId="56B8F3AE" w:rsidR="00A1437C" w:rsidRPr="009874D5" w:rsidRDefault="00A1437C" w:rsidP="00A143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4B60E" w14:textId="2FEDBEA0" w:rsidR="00A1437C" w:rsidRPr="009874D5" w:rsidRDefault="00A1437C" w:rsidP="00A1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936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120,127</w:t>
            </w:r>
          </w:p>
        </w:tc>
        <w:tc>
          <w:tcPr>
            <w:tcW w:w="180" w:type="dxa"/>
          </w:tcPr>
          <w:p w14:paraId="2E38F44E" w14:textId="77777777" w:rsidR="00A1437C" w:rsidRPr="009874D5" w:rsidRDefault="00A1437C" w:rsidP="00A1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A01172C" w14:textId="69FCBD60" w:rsidR="00A1437C" w:rsidRPr="009874D5" w:rsidRDefault="00A1437C" w:rsidP="00A1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05F5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143,327</w:t>
            </w:r>
          </w:p>
        </w:tc>
        <w:tc>
          <w:tcPr>
            <w:tcW w:w="178" w:type="dxa"/>
          </w:tcPr>
          <w:p w14:paraId="76E2CDB8" w14:textId="77777777" w:rsidR="00A1437C" w:rsidRPr="009874D5" w:rsidRDefault="00A1437C" w:rsidP="00A1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B0AC5" w14:textId="19584193" w:rsidR="00A1437C" w:rsidRPr="009874D5" w:rsidRDefault="00A1437C" w:rsidP="00A1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936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120,127</w:t>
            </w:r>
          </w:p>
        </w:tc>
        <w:tc>
          <w:tcPr>
            <w:tcW w:w="180" w:type="dxa"/>
          </w:tcPr>
          <w:p w14:paraId="3AD91C61" w14:textId="77777777" w:rsidR="00A1437C" w:rsidRPr="009874D5" w:rsidRDefault="00A1437C" w:rsidP="00A1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62295F9" w14:textId="74693759" w:rsidR="00A1437C" w:rsidRPr="009874D5" w:rsidRDefault="00A1437C" w:rsidP="00A1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05F5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143,327</w:t>
            </w:r>
          </w:p>
        </w:tc>
      </w:tr>
      <w:tr w:rsidR="00A1437C" w:rsidRPr="007936AC" w14:paraId="7D5A3582" w14:textId="77777777" w:rsidTr="00D737D8">
        <w:trPr>
          <w:cantSplit/>
        </w:trPr>
        <w:tc>
          <w:tcPr>
            <w:tcW w:w="4230" w:type="dxa"/>
          </w:tcPr>
          <w:p w14:paraId="1FD2B585" w14:textId="422EBBCC" w:rsidR="00A1437C" w:rsidRPr="009874D5" w:rsidRDefault="00A1437C" w:rsidP="00A143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718A79A4" w14:textId="4EB6D997" w:rsidR="00A1437C" w:rsidRPr="009874D5" w:rsidRDefault="00A1437C" w:rsidP="00A1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936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37,202</w:t>
            </w:r>
          </w:p>
        </w:tc>
        <w:tc>
          <w:tcPr>
            <w:tcW w:w="180" w:type="dxa"/>
          </w:tcPr>
          <w:p w14:paraId="68698FF9" w14:textId="77777777" w:rsidR="00A1437C" w:rsidRPr="009874D5" w:rsidRDefault="00A1437C" w:rsidP="00A1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4C525FD" w14:textId="1FFA0736" w:rsidR="00A1437C" w:rsidRPr="007936AC" w:rsidRDefault="00A1437C" w:rsidP="00A1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6663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46,855</w:t>
            </w:r>
          </w:p>
        </w:tc>
        <w:tc>
          <w:tcPr>
            <w:tcW w:w="178" w:type="dxa"/>
          </w:tcPr>
          <w:p w14:paraId="0A4F2F48" w14:textId="77777777" w:rsidR="00A1437C" w:rsidRPr="009874D5" w:rsidRDefault="00A1437C" w:rsidP="00A1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center"/>
          </w:tcPr>
          <w:p w14:paraId="1AD5A4DD" w14:textId="69D87267" w:rsidR="00A1437C" w:rsidRPr="009874D5" w:rsidRDefault="00A1437C" w:rsidP="00A1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936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37,202</w:t>
            </w:r>
          </w:p>
        </w:tc>
        <w:tc>
          <w:tcPr>
            <w:tcW w:w="180" w:type="dxa"/>
          </w:tcPr>
          <w:p w14:paraId="1122859C" w14:textId="77777777" w:rsidR="00A1437C" w:rsidRPr="009874D5" w:rsidRDefault="00A1437C" w:rsidP="00A1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46C648C" w14:textId="037D4FBD" w:rsidR="00A1437C" w:rsidRPr="009874D5" w:rsidRDefault="00A1437C" w:rsidP="00A1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6663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46,855</w:t>
            </w:r>
          </w:p>
        </w:tc>
      </w:tr>
      <w:tr w:rsidR="00A1437C" w:rsidRPr="007936AC" w14:paraId="6068FBFB" w14:textId="77777777" w:rsidTr="00D737D8">
        <w:trPr>
          <w:cantSplit/>
          <w:trHeight w:hRule="exact" w:val="288"/>
        </w:trPr>
        <w:tc>
          <w:tcPr>
            <w:tcW w:w="4230" w:type="dxa"/>
          </w:tcPr>
          <w:p w14:paraId="040150BD" w14:textId="1C0FDC2D" w:rsidR="00A1437C" w:rsidRPr="007B1C2A" w:rsidRDefault="00A1437C" w:rsidP="00A1437C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1831C0E" w14:textId="77777777" w:rsidR="00A1437C" w:rsidRPr="009874D5" w:rsidRDefault="00A1437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DD8242B" w14:textId="77777777" w:rsidR="00A1437C" w:rsidRPr="009874D5" w:rsidRDefault="00A1437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7F072B7" w14:textId="77777777" w:rsidR="00A1437C" w:rsidRPr="009874D5" w:rsidRDefault="00A1437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E6DC24D" w14:textId="77777777" w:rsidR="00A1437C" w:rsidRPr="009874D5" w:rsidRDefault="00A1437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3C3EC6D" w14:textId="77777777" w:rsidR="00A1437C" w:rsidRPr="009874D5" w:rsidRDefault="00A1437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E51CD2B" w14:textId="77777777" w:rsidR="00A1437C" w:rsidRPr="009874D5" w:rsidRDefault="00A1437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338AD9B" w14:textId="77777777" w:rsidR="00A1437C" w:rsidRPr="009874D5" w:rsidRDefault="00A1437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1437C" w:rsidRPr="007936AC" w14:paraId="31DF78D0" w14:textId="77777777" w:rsidTr="00D737D8">
        <w:trPr>
          <w:cantSplit/>
        </w:trPr>
        <w:tc>
          <w:tcPr>
            <w:tcW w:w="4230" w:type="dxa"/>
          </w:tcPr>
          <w:p w14:paraId="5CFAAB66" w14:textId="2FA8C14C" w:rsidR="00A1437C" w:rsidRPr="00292362" w:rsidRDefault="00A1437C" w:rsidP="00A1437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923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178E54C7" w14:textId="77777777" w:rsidR="00A1437C" w:rsidRPr="009874D5" w:rsidRDefault="00A1437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A571F46" w14:textId="77777777" w:rsidR="00A1437C" w:rsidRPr="009874D5" w:rsidRDefault="00A1437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B579720" w14:textId="77777777" w:rsidR="00A1437C" w:rsidRPr="009874D5" w:rsidRDefault="00A1437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A4D602C" w14:textId="77777777" w:rsidR="00A1437C" w:rsidRPr="009874D5" w:rsidRDefault="00A1437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56F3EA4" w14:textId="77777777" w:rsidR="00A1437C" w:rsidRPr="009874D5" w:rsidRDefault="00A1437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3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7C2FE6E" w14:textId="77777777" w:rsidR="00A1437C" w:rsidRPr="009874D5" w:rsidRDefault="00A1437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EA7AE88" w14:textId="77777777" w:rsidR="00A1437C" w:rsidRPr="009874D5" w:rsidRDefault="00A1437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4710C0" w:rsidRPr="007936AC" w14:paraId="66FA0FDF" w14:textId="77777777" w:rsidTr="00D737D8">
        <w:trPr>
          <w:cantSplit/>
        </w:trPr>
        <w:tc>
          <w:tcPr>
            <w:tcW w:w="4230" w:type="dxa"/>
          </w:tcPr>
          <w:p w14:paraId="5AAC2C04" w14:textId="06C3FB16" w:rsidR="004710C0" w:rsidRPr="00292362" w:rsidRDefault="004710C0" w:rsidP="004710C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18852" w14:textId="17F3105D" w:rsidR="004710C0" w:rsidRPr="009874D5" w:rsidRDefault="004710C0" w:rsidP="004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936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207</w:t>
            </w:r>
          </w:p>
        </w:tc>
        <w:tc>
          <w:tcPr>
            <w:tcW w:w="180" w:type="dxa"/>
          </w:tcPr>
          <w:p w14:paraId="137776BA" w14:textId="77777777" w:rsidR="004710C0" w:rsidRPr="009874D5" w:rsidRDefault="004710C0" w:rsidP="004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912753D" w14:textId="55F35558" w:rsidR="004710C0" w:rsidRPr="009874D5" w:rsidRDefault="004710C0" w:rsidP="004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0428A3CB" w14:textId="77777777" w:rsidR="004710C0" w:rsidRPr="009874D5" w:rsidRDefault="004710C0" w:rsidP="004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20552D" w14:textId="03A67813" w:rsidR="004710C0" w:rsidRPr="009874D5" w:rsidRDefault="004710C0" w:rsidP="004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3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936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207</w:t>
            </w:r>
          </w:p>
        </w:tc>
        <w:tc>
          <w:tcPr>
            <w:tcW w:w="180" w:type="dxa"/>
          </w:tcPr>
          <w:p w14:paraId="41705C31" w14:textId="77777777" w:rsidR="004710C0" w:rsidRPr="009874D5" w:rsidRDefault="004710C0" w:rsidP="004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E8D8A29" w14:textId="7968C99E" w:rsidR="004710C0" w:rsidRPr="009874D5" w:rsidRDefault="004710C0" w:rsidP="004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4710C0" w:rsidRPr="007936AC" w14:paraId="434D7DED" w14:textId="77777777" w:rsidTr="00D737D8">
        <w:trPr>
          <w:cantSplit/>
        </w:trPr>
        <w:tc>
          <w:tcPr>
            <w:tcW w:w="4230" w:type="dxa"/>
          </w:tcPr>
          <w:p w14:paraId="39061F8B" w14:textId="0219D0D2" w:rsidR="004710C0" w:rsidRPr="009874D5" w:rsidRDefault="004710C0" w:rsidP="004710C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4F9A7" w14:textId="62C76C71" w:rsidR="004710C0" w:rsidRPr="00144DBB" w:rsidRDefault="004710C0" w:rsidP="004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936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631A538F" w14:textId="3ABA932D" w:rsidR="004710C0" w:rsidRPr="009874D5" w:rsidRDefault="004710C0" w:rsidP="004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4047144" w14:textId="731DE9AE" w:rsidR="004710C0" w:rsidRPr="009874D5" w:rsidRDefault="004710C0" w:rsidP="004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936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3979E8CA" w14:textId="77777777" w:rsidR="004710C0" w:rsidRPr="009874D5" w:rsidRDefault="004710C0" w:rsidP="004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451DF" w14:textId="245931DE" w:rsidR="004710C0" w:rsidRPr="009874D5" w:rsidRDefault="004710C0" w:rsidP="004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936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32,066</w:t>
            </w:r>
          </w:p>
        </w:tc>
        <w:tc>
          <w:tcPr>
            <w:tcW w:w="180" w:type="dxa"/>
          </w:tcPr>
          <w:p w14:paraId="16258C3D" w14:textId="77777777" w:rsidR="004710C0" w:rsidRPr="009874D5" w:rsidRDefault="004710C0" w:rsidP="004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981CACA" w14:textId="440BA8EF" w:rsidR="004710C0" w:rsidRPr="009874D5" w:rsidRDefault="004710C0" w:rsidP="004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C1B5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49,120</w:t>
            </w:r>
          </w:p>
        </w:tc>
      </w:tr>
      <w:tr w:rsidR="004710C0" w:rsidRPr="007936AC" w14:paraId="7D628A7A" w14:textId="77777777" w:rsidTr="00D737D8">
        <w:trPr>
          <w:cantSplit/>
        </w:trPr>
        <w:tc>
          <w:tcPr>
            <w:tcW w:w="4230" w:type="dxa"/>
          </w:tcPr>
          <w:p w14:paraId="0EE4BF13" w14:textId="43B466A4" w:rsidR="004710C0" w:rsidRPr="009874D5" w:rsidRDefault="004710C0" w:rsidP="004710C0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2E46F" w14:textId="17980EC8" w:rsidR="004710C0" w:rsidRPr="009874D5" w:rsidRDefault="004710C0" w:rsidP="004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936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35,898</w:t>
            </w:r>
          </w:p>
        </w:tc>
        <w:tc>
          <w:tcPr>
            <w:tcW w:w="180" w:type="dxa"/>
          </w:tcPr>
          <w:p w14:paraId="508280CA" w14:textId="4525DE95" w:rsidR="004710C0" w:rsidRPr="009874D5" w:rsidRDefault="004710C0" w:rsidP="004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993B8FF" w14:textId="5D9ABACF" w:rsidR="004710C0" w:rsidRPr="00144DBB" w:rsidRDefault="004710C0" w:rsidP="004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A6C0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34,324</w:t>
            </w:r>
          </w:p>
        </w:tc>
        <w:tc>
          <w:tcPr>
            <w:tcW w:w="178" w:type="dxa"/>
          </w:tcPr>
          <w:p w14:paraId="732CF2E3" w14:textId="77777777" w:rsidR="004710C0" w:rsidRPr="009874D5" w:rsidRDefault="004710C0" w:rsidP="004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EF005" w14:textId="0CDAD7A3" w:rsidR="004710C0" w:rsidRPr="009874D5" w:rsidRDefault="004710C0" w:rsidP="004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936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35,898</w:t>
            </w:r>
          </w:p>
        </w:tc>
        <w:tc>
          <w:tcPr>
            <w:tcW w:w="180" w:type="dxa"/>
          </w:tcPr>
          <w:p w14:paraId="20FAA58B" w14:textId="77777777" w:rsidR="004710C0" w:rsidRPr="009874D5" w:rsidRDefault="004710C0" w:rsidP="004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AAD820A" w14:textId="0E5CC074" w:rsidR="004710C0" w:rsidRPr="009874D5" w:rsidRDefault="004710C0" w:rsidP="004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A6C0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34,324</w:t>
            </w:r>
          </w:p>
        </w:tc>
      </w:tr>
      <w:tr w:rsidR="004710C0" w:rsidRPr="007936AC" w14:paraId="71B4A601" w14:textId="77777777" w:rsidTr="00D737D8">
        <w:trPr>
          <w:cantSplit/>
        </w:trPr>
        <w:tc>
          <w:tcPr>
            <w:tcW w:w="4230" w:type="dxa"/>
          </w:tcPr>
          <w:p w14:paraId="388EBDCA" w14:textId="7D0516F3" w:rsidR="004710C0" w:rsidRPr="002E2B2F" w:rsidRDefault="004710C0" w:rsidP="004710C0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5713C945" w14:textId="3F7BDF6E" w:rsidR="004710C0" w:rsidRPr="009874D5" w:rsidRDefault="004710C0" w:rsidP="004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936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299</w:t>
            </w:r>
          </w:p>
        </w:tc>
        <w:tc>
          <w:tcPr>
            <w:tcW w:w="180" w:type="dxa"/>
          </w:tcPr>
          <w:p w14:paraId="2D1D4292" w14:textId="77777777" w:rsidR="004710C0" w:rsidRPr="009874D5" w:rsidRDefault="004710C0" w:rsidP="004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68FA119" w14:textId="5A3867D4" w:rsidR="004710C0" w:rsidRDefault="00D22A81" w:rsidP="004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5F240F8D" w14:textId="77777777" w:rsidR="004710C0" w:rsidRPr="009874D5" w:rsidRDefault="004710C0" w:rsidP="004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center"/>
          </w:tcPr>
          <w:p w14:paraId="05757B67" w14:textId="428F2E5B" w:rsidR="004710C0" w:rsidRPr="009874D5" w:rsidRDefault="004710C0" w:rsidP="004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936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299</w:t>
            </w:r>
          </w:p>
        </w:tc>
        <w:tc>
          <w:tcPr>
            <w:tcW w:w="180" w:type="dxa"/>
          </w:tcPr>
          <w:p w14:paraId="070BD678" w14:textId="77777777" w:rsidR="004710C0" w:rsidRPr="009874D5" w:rsidRDefault="004710C0" w:rsidP="004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C2F67F9" w14:textId="4BB51E31" w:rsidR="004710C0" w:rsidRDefault="001C5071" w:rsidP="004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4710C0" w:rsidRPr="007936AC" w14:paraId="21C7D734" w14:textId="77777777" w:rsidTr="00D737D8">
        <w:trPr>
          <w:cantSplit/>
          <w:trHeight w:hRule="exact" w:val="288"/>
        </w:trPr>
        <w:tc>
          <w:tcPr>
            <w:tcW w:w="4230" w:type="dxa"/>
          </w:tcPr>
          <w:p w14:paraId="48676A26" w14:textId="77777777" w:rsidR="004710C0" w:rsidRPr="009874D5" w:rsidRDefault="004710C0" w:rsidP="004710C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2600926" w14:textId="77777777" w:rsidR="004710C0" w:rsidRPr="009874D5" w:rsidRDefault="004710C0" w:rsidP="004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94BCC5F" w14:textId="77777777" w:rsidR="004710C0" w:rsidRPr="009874D5" w:rsidRDefault="004710C0" w:rsidP="004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BEC42FC" w14:textId="77777777" w:rsidR="004710C0" w:rsidRPr="009874D5" w:rsidRDefault="004710C0" w:rsidP="004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1D29BBB" w14:textId="77777777" w:rsidR="004710C0" w:rsidRPr="009874D5" w:rsidRDefault="004710C0" w:rsidP="004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67AD3B35" w14:textId="77777777" w:rsidR="004710C0" w:rsidRPr="009874D5" w:rsidRDefault="004710C0" w:rsidP="004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BC55E21" w14:textId="77777777" w:rsidR="004710C0" w:rsidRPr="009874D5" w:rsidRDefault="004710C0" w:rsidP="004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DB91E2F" w14:textId="77777777" w:rsidR="004710C0" w:rsidRPr="009874D5" w:rsidRDefault="004710C0" w:rsidP="004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4710C0" w:rsidRPr="007936AC" w14:paraId="478456E7" w14:textId="77777777" w:rsidTr="00D737D8">
        <w:trPr>
          <w:cantSplit/>
          <w:trHeight w:val="42"/>
        </w:trPr>
        <w:tc>
          <w:tcPr>
            <w:tcW w:w="4230" w:type="dxa"/>
          </w:tcPr>
          <w:p w14:paraId="0A97AF79" w14:textId="22ACF5D3" w:rsidR="004710C0" w:rsidRPr="00292362" w:rsidRDefault="004710C0" w:rsidP="004710C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923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990" w:type="dxa"/>
          </w:tcPr>
          <w:p w14:paraId="783376AB" w14:textId="77777777" w:rsidR="004710C0" w:rsidRPr="009874D5" w:rsidRDefault="004710C0" w:rsidP="004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95C636C" w14:textId="77777777" w:rsidR="004710C0" w:rsidRPr="009874D5" w:rsidRDefault="004710C0" w:rsidP="004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85F1641" w14:textId="29843496" w:rsidR="004710C0" w:rsidRPr="009874D5" w:rsidRDefault="004710C0" w:rsidP="004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2E5844C" w14:textId="77777777" w:rsidR="004710C0" w:rsidRPr="009874D5" w:rsidRDefault="004710C0" w:rsidP="004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A11126F" w14:textId="77777777" w:rsidR="004710C0" w:rsidRPr="009874D5" w:rsidRDefault="004710C0" w:rsidP="004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3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BFCCFFD" w14:textId="77777777" w:rsidR="004710C0" w:rsidRPr="009874D5" w:rsidRDefault="004710C0" w:rsidP="004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CC4086F" w14:textId="4087819D" w:rsidR="004710C0" w:rsidRPr="009874D5" w:rsidRDefault="004710C0" w:rsidP="004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B48B4" w:rsidRPr="007936AC" w14:paraId="3191CD30" w14:textId="77777777" w:rsidTr="00D737D8">
        <w:trPr>
          <w:cantSplit/>
        </w:trPr>
        <w:tc>
          <w:tcPr>
            <w:tcW w:w="4230" w:type="dxa"/>
          </w:tcPr>
          <w:p w14:paraId="3B06A7D2" w14:textId="76F35FC8" w:rsidR="006B48B4" w:rsidRPr="009874D5" w:rsidRDefault="006B48B4" w:rsidP="006B48B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60FD35" w14:textId="74D12C68" w:rsidR="006B48B4" w:rsidRPr="00144DBB" w:rsidRDefault="006B48B4" w:rsidP="006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936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198,315</w:t>
            </w:r>
          </w:p>
        </w:tc>
        <w:tc>
          <w:tcPr>
            <w:tcW w:w="180" w:type="dxa"/>
          </w:tcPr>
          <w:p w14:paraId="68DE8C87" w14:textId="77777777" w:rsidR="006B48B4" w:rsidRPr="009874D5" w:rsidRDefault="006B48B4" w:rsidP="006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CC212AD" w14:textId="688DB180" w:rsidR="006B48B4" w:rsidRPr="00144DBB" w:rsidRDefault="006B48B4" w:rsidP="006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936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192,949</w:t>
            </w:r>
          </w:p>
        </w:tc>
        <w:tc>
          <w:tcPr>
            <w:tcW w:w="178" w:type="dxa"/>
          </w:tcPr>
          <w:p w14:paraId="7C534572" w14:textId="77777777" w:rsidR="006B48B4" w:rsidRPr="009874D5" w:rsidRDefault="006B48B4" w:rsidP="006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7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C1503" w14:textId="08F89599" w:rsidR="006B48B4" w:rsidRPr="00144DBB" w:rsidRDefault="006B48B4" w:rsidP="006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936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193,152</w:t>
            </w:r>
          </w:p>
        </w:tc>
        <w:tc>
          <w:tcPr>
            <w:tcW w:w="180" w:type="dxa"/>
          </w:tcPr>
          <w:p w14:paraId="7BDECB75" w14:textId="77777777" w:rsidR="006B48B4" w:rsidRPr="009874D5" w:rsidRDefault="006B48B4" w:rsidP="006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D3050A0" w14:textId="7B7A5E03" w:rsidR="006B48B4" w:rsidRPr="009874D5" w:rsidRDefault="006B48B4" w:rsidP="006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936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186,742</w:t>
            </w:r>
          </w:p>
        </w:tc>
      </w:tr>
      <w:tr w:rsidR="006B48B4" w:rsidRPr="007936AC" w14:paraId="308F7BC2" w14:textId="77777777" w:rsidTr="00D737D8">
        <w:trPr>
          <w:cantSplit/>
        </w:trPr>
        <w:tc>
          <w:tcPr>
            <w:tcW w:w="4230" w:type="dxa"/>
          </w:tcPr>
          <w:p w14:paraId="417973B8" w14:textId="4B8AF2D9" w:rsidR="006B48B4" w:rsidRPr="009874D5" w:rsidRDefault="006B48B4" w:rsidP="006B48B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9260B" w14:textId="17A186AC" w:rsidR="006B48B4" w:rsidRPr="00144DBB" w:rsidRDefault="006B48B4" w:rsidP="006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936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561569C8" w14:textId="77777777" w:rsidR="006B48B4" w:rsidRPr="009874D5" w:rsidRDefault="006B48B4" w:rsidP="006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E880C2E" w14:textId="59AC2DD2" w:rsidR="006B48B4" w:rsidRPr="009874D5" w:rsidRDefault="006B48B4" w:rsidP="006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936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1447F11E" w14:textId="77777777" w:rsidR="006B48B4" w:rsidRPr="009874D5" w:rsidRDefault="006B48B4" w:rsidP="006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7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9CC6A" w14:textId="438FB937" w:rsidR="006B48B4" w:rsidRPr="00144DBB" w:rsidRDefault="006B48B4" w:rsidP="006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936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655</w:t>
            </w:r>
          </w:p>
        </w:tc>
        <w:tc>
          <w:tcPr>
            <w:tcW w:w="180" w:type="dxa"/>
          </w:tcPr>
          <w:p w14:paraId="5823C10B" w14:textId="77777777" w:rsidR="006B48B4" w:rsidRPr="009874D5" w:rsidRDefault="006B48B4" w:rsidP="006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EB1A839" w14:textId="28AB6C8C" w:rsidR="006B48B4" w:rsidRPr="009874D5" w:rsidRDefault="006B48B4" w:rsidP="006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936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279</w:t>
            </w:r>
          </w:p>
        </w:tc>
      </w:tr>
      <w:tr w:rsidR="006B48B4" w:rsidRPr="007936AC" w14:paraId="482F38EC" w14:textId="77777777" w:rsidTr="00D737D8">
        <w:trPr>
          <w:cantSplit/>
        </w:trPr>
        <w:tc>
          <w:tcPr>
            <w:tcW w:w="4230" w:type="dxa"/>
          </w:tcPr>
          <w:p w14:paraId="0B8B8E6E" w14:textId="70493E72" w:rsidR="006B48B4" w:rsidRPr="009874D5" w:rsidRDefault="006B48B4" w:rsidP="006B48B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3DA58" w14:textId="2AB835C0" w:rsidR="006B48B4" w:rsidRPr="00144DBB" w:rsidRDefault="006B48B4" w:rsidP="006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936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2,185,744</w:t>
            </w:r>
          </w:p>
        </w:tc>
        <w:tc>
          <w:tcPr>
            <w:tcW w:w="180" w:type="dxa"/>
          </w:tcPr>
          <w:p w14:paraId="573C2747" w14:textId="77777777" w:rsidR="006B48B4" w:rsidRPr="009874D5" w:rsidRDefault="006B48B4" w:rsidP="006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9BBA94F" w14:textId="0B0CEDEC" w:rsidR="006B48B4" w:rsidRPr="009874D5" w:rsidRDefault="006B48B4" w:rsidP="006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936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2,105,944</w:t>
            </w:r>
          </w:p>
        </w:tc>
        <w:tc>
          <w:tcPr>
            <w:tcW w:w="178" w:type="dxa"/>
          </w:tcPr>
          <w:p w14:paraId="6F5AFF5B" w14:textId="77777777" w:rsidR="006B48B4" w:rsidRPr="009874D5" w:rsidRDefault="006B48B4" w:rsidP="006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7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34717" w14:textId="7BC15A61" w:rsidR="006B48B4" w:rsidRPr="00144DBB" w:rsidRDefault="006B48B4" w:rsidP="006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936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2,166,120</w:t>
            </w:r>
          </w:p>
        </w:tc>
        <w:tc>
          <w:tcPr>
            <w:tcW w:w="180" w:type="dxa"/>
          </w:tcPr>
          <w:p w14:paraId="45CAE8BD" w14:textId="77777777" w:rsidR="006B48B4" w:rsidRPr="009874D5" w:rsidRDefault="006B48B4" w:rsidP="006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44F7B05" w14:textId="28D14F8F" w:rsidR="006B48B4" w:rsidRPr="009874D5" w:rsidRDefault="006B48B4" w:rsidP="006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936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2,098,180</w:t>
            </w:r>
          </w:p>
        </w:tc>
      </w:tr>
      <w:tr w:rsidR="006B48B4" w:rsidRPr="007936AC" w14:paraId="2C0F58AF" w14:textId="77777777" w:rsidTr="00D737D8">
        <w:trPr>
          <w:cantSplit/>
        </w:trPr>
        <w:tc>
          <w:tcPr>
            <w:tcW w:w="4230" w:type="dxa"/>
          </w:tcPr>
          <w:p w14:paraId="56A781DC" w14:textId="2346B6FE" w:rsidR="006B48B4" w:rsidRPr="009874D5" w:rsidRDefault="006B48B4" w:rsidP="006B48B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732DC3BD" w14:textId="572C72C9" w:rsidR="006B48B4" w:rsidRPr="00144DBB" w:rsidRDefault="00D60335" w:rsidP="006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111,</w:t>
            </w:r>
            <w:r w:rsidR="0081429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348</w:t>
            </w:r>
          </w:p>
        </w:tc>
        <w:tc>
          <w:tcPr>
            <w:tcW w:w="180" w:type="dxa"/>
          </w:tcPr>
          <w:p w14:paraId="3DBB1C4D" w14:textId="77777777" w:rsidR="006B48B4" w:rsidRPr="009874D5" w:rsidRDefault="006B48B4" w:rsidP="006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E398C84" w14:textId="00E5E8E2" w:rsidR="006B48B4" w:rsidRPr="00144DBB" w:rsidRDefault="006B48B4" w:rsidP="006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936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92,627</w:t>
            </w:r>
          </w:p>
        </w:tc>
        <w:tc>
          <w:tcPr>
            <w:tcW w:w="178" w:type="dxa"/>
          </w:tcPr>
          <w:p w14:paraId="10D075EE" w14:textId="77777777" w:rsidR="006B48B4" w:rsidRPr="009874D5" w:rsidRDefault="006B48B4" w:rsidP="006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7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center"/>
          </w:tcPr>
          <w:p w14:paraId="2848D400" w14:textId="5F3C5E10" w:rsidR="006B48B4" w:rsidRPr="00144DBB" w:rsidRDefault="0081429F" w:rsidP="006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111,348</w:t>
            </w:r>
          </w:p>
        </w:tc>
        <w:tc>
          <w:tcPr>
            <w:tcW w:w="180" w:type="dxa"/>
          </w:tcPr>
          <w:p w14:paraId="0CF9C1BF" w14:textId="77777777" w:rsidR="006B48B4" w:rsidRPr="009874D5" w:rsidRDefault="006B48B4" w:rsidP="006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48A6346" w14:textId="0F23E7F8" w:rsidR="006B48B4" w:rsidRPr="009874D5" w:rsidRDefault="006B48B4" w:rsidP="006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936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92,627</w:t>
            </w:r>
          </w:p>
        </w:tc>
      </w:tr>
      <w:tr w:rsidR="006B48B4" w:rsidRPr="007936AC" w14:paraId="2E1F8A73" w14:textId="77777777" w:rsidTr="00D737D8">
        <w:trPr>
          <w:cantSplit/>
          <w:trHeight w:hRule="exact" w:val="288"/>
        </w:trPr>
        <w:tc>
          <w:tcPr>
            <w:tcW w:w="4230" w:type="dxa"/>
          </w:tcPr>
          <w:p w14:paraId="63CA0CC3" w14:textId="77777777" w:rsidR="006B48B4" w:rsidRPr="009874D5" w:rsidRDefault="006B48B4" w:rsidP="006B48B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95870DA" w14:textId="77777777" w:rsidR="006B48B4" w:rsidRPr="009874D5" w:rsidRDefault="006B48B4" w:rsidP="006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0EE3722" w14:textId="77777777" w:rsidR="006B48B4" w:rsidRPr="009874D5" w:rsidRDefault="006B48B4" w:rsidP="006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DC5E852" w14:textId="77777777" w:rsidR="006B48B4" w:rsidRPr="009874D5" w:rsidRDefault="006B48B4" w:rsidP="006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C6E6AE0" w14:textId="77777777" w:rsidR="006B48B4" w:rsidRPr="009874D5" w:rsidRDefault="006B48B4" w:rsidP="006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63071274" w14:textId="77777777" w:rsidR="006B48B4" w:rsidRPr="009874D5" w:rsidRDefault="006B48B4" w:rsidP="006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3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15BC861" w14:textId="77777777" w:rsidR="006B48B4" w:rsidRPr="009874D5" w:rsidRDefault="006B48B4" w:rsidP="006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922FBB7" w14:textId="77777777" w:rsidR="006B48B4" w:rsidRPr="009874D5" w:rsidRDefault="006B48B4" w:rsidP="006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B48B4" w:rsidRPr="007936AC" w14:paraId="31E96327" w14:textId="77777777" w:rsidTr="00D737D8">
        <w:trPr>
          <w:cantSplit/>
        </w:trPr>
        <w:tc>
          <w:tcPr>
            <w:tcW w:w="4230" w:type="dxa"/>
          </w:tcPr>
          <w:p w14:paraId="0B0F37FF" w14:textId="2444D6E4" w:rsidR="006B48B4" w:rsidRPr="00292362" w:rsidRDefault="006B48B4" w:rsidP="006B48B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61E3D96C" w14:textId="77777777" w:rsidR="006B48B4" w:rsidRPr="009874D5" w:rsidRDefault="006B48B4" w:rsidP="006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D18EF61" w14:textId="77777777" w:rsidR="006B48B4" w:rsidRPr="009874D5" w:rsidRDefault="006B48B4" w:rsidP="006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0A452B3" w14:textId="086567EA" w:rsidR="006B48B4" w:rsidRPr="009874D5" w:rsidRDefault="006B48B4" w:rsidP="006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B057D9B" w14:textId="77777777" w:rsidR="006B48B4" w:rsidRPr="009874D5" w:rsidRDefault="006B48B4" w:rsidP="006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CB0A8AF" w14:textId="77777777" w:rsidR="006B48B4" w:rsidRPr="009874D5" w:rsidRDefault="006B48B4" w:rsidP="006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3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0440157" w14:textId="77777777" w:rsidR="006B48B4" w:rsidRPr="009874D5" w:rsidRDefault="006B48B4" w:rsidP="006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BF43030" w14:textId="2A7FEAF4" w:rsidR="006B48B4" w:rsidRPr="009874D5" w:rsidRDefault="006B48B4" w:rsidP="006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24E94" w:rsidRPr="007936AC" w14:paraId="158CC956" w14:textId="77777777" w:rsidTr="00D737D8">
        <w:trPr>
          <w:cantSplit/>
        </w:trPr>
        <w:tc>
          <w:tcPr>
            <w:tcW w:w="4230" w:type="dxa"/>
          </w:tcPr>
          <w:p w14:paraId="618D8E1B" w14:textId="78BFFCE8" w:rsidR="00624E94" w:rsidRPr="009874D5" w:rsidRDefault="00624E94" w:rsidP="00624E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E9191D4" w14:textId="62FB21E0" w:rsidR="00624E94" w:rsidRPr="009874D5" w:rsidRDefault="00624E94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24E9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01943AB3" w14:textId="77777777" w:rsidR="00624E94" w:rsidRPr="009874D5" w:rsidRDefault="00624E94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E9C9FD9" w14:textId="1409E886" w:rsidR="00624E94" w:rsidRPr="00144DBB" w:rsidRDefault="00624E94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49AD11DD" w14:textId="77777777" w:rsidR="00624E94" w:rsidRPr="009874D5" w:rsidRDefault="00624E94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7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0F931BF3" w14:textId="797C1550" w:rsidR="00624E94" w:rsidRPr="009874D5" w:rsidRDefault="00624E94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31"/>
                <w:tab w:val="decimal" w:pos="765"/>
              </w:tabs>
              <w:spacing w:line="240" w:lineRule="auto"/>
              <w:ind w:left="-83" w:right="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24E9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19A3EE2E" w14:textId="77777777" w:rsidR="00624E94" w:rsidRPr="009874D5" w:rsidRDefault="00624E94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0F51754" w14:textId="7B8BF43B" w:rsidR="00624E94" w:rsidRPr="009874D5" w:rsidRDefault="00624E94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7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451</w:t>
            </w:r>
          </w:p>
        </w:tc>
      </w:tr>
      <w:tr w:rsidR="00624E94" w:rsidRPr="007936AC" w14:paraId="08961747" w14:textId="77777777" w:rsidTr="00D737D8">
        <w:trPr>
          <w:cantSplit/>
        </w:trPr>
        <w:tc>
          <w:tcPr>
            <w:tcW w:w="4230" w:type="dxa"/>
          </w:tcPr>
          <w:p w14:paraId="55149739" w14:textId="7AB06F23" w:rsidR="00624E94" w:rsidRPr="009874D5" w:rsidRDefault="00624E94" w:rsidP="00624E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</w:tcPr>
          <w:p w14:paraId="11FA3B47" w14:textId="574F81C3" w:rsidR="00624E94" w:rsidRPr="009874D5" w:rsidRDefault="00624E94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24E9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1,130</w:t>
            </w:r>
          </w:p>
        </w:tc>
        <w:tc>
          <w:tcPr>
            <w:tcW w:w="180" w:type="dxa"/>
          </w:tcPr>
          <w:p w14:paraId="47C0D6E7" w14:textId="77777777" w:rsidR="00624E94" w:rsidRPr="009874D5" w:rsidRDefault="00624E94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C013A07" w14:textId="4325671B" w:rsidR="00624E94" w:rsidRPr="009874D5" w:rsidRDefault="00624E94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44F3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403</w:t>
            </w:r>
          </w:p>
        </w:tc>
        <w:tc>
          <w:tcPr>
            <w:tcW w:w="178" w:type="dxa"/>
          </w:tcPr>
          <w:p w14:paraId="661BFDC6" w14:textId="77777777" w:rsidR="00624E94" w:rsidRPr="009874D5" w:rsidRDefault="00624E94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7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5AE38FF6" w14:textId="284A97B6" w:rsidR="00624E94" w:rsidRPr="009874D5" w:rsidRDefault="00624E94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31"/>
                <w:tab w:val="decimal" w:pos="765"/>
              </w:tabs>
              <w:spacing w:line="240" w:lineRule="auto"/>
              <w:ind w:left="-83" w:right="2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24E9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1,130</w:t>
            </w:r>
          </w:p>
        </w:tc>
        <w:tc>
          <w:tcPr>
            <w:tcW w:w="180" w:type="dxa"/>
          </w:tcPr>
          <w:p w14:paraId="6716B3F2" w14:textId="77777777" w:rsidR="00624E94" w:rsidRPr="009874D5" w:rsidRDefault="00624E94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D02341C" w14:textId="0CF15166" w:rsidR="00624E94" w:rsidRPr="009874D5" w:rsidRDefault="00624E94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44F3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403</w:t>
            </w:r>
          </w:p>
        </w:tc>
      </w:tr>
      <w:tr w:rsidR="00624E94" w:rsidRPr="007936AC" w14:paraId="3632BA28" w14:textId="77777777" w:rsidTr="00D737D8">
        <w:trPr>
          <w:cantSplit/>
          <w:trHeight w:hRule="exact" w:val="288"/>
        </w:trPr>
        <w:tc>
          <w:tcPr>
            <w:tcW w:w="4230" w:type="dxa"/>
          </w:tcPr>
          <w:p w14:paraId="7210A779" w14:textId="77777777" w:rsidR="00624E94" w:rsidRPr="009874D5" w:rsidRDefault="00624E94" w:rsidP="00624E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3F5CFDC" w14:textId="77777777" w:rsidR="00624E94" w:rsidRPr="009874D5" w:rsidRDefault="00624E94" w:rsidP="0062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833EAFD" w14:textId="77777777" w:rsidR="00624E94" w:rsidRPr="009874D5" w:rsidRDefault="00624E94" w:rsidP="0062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ACAAB00" w14:textId="77777777" w:rsidR="00624E94" w:rsidRPr="009874D5" w:rsidRDefault="00624E94" w:rsidP="0062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C0EF697" w14:textId="77777777" w:rsidR="00624E94" w:rsidRPr="009874D5" w:rsidRDefault="00624E94" w:rsidP="0062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516E5A8" w14:textId="77777777" w:rsidR="00624E94" w:rsidRPr="009874D5" w:rsidRDefault="00624E94" w:rsidP="0062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3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A753FF7" w14:textId="77777777" w:rsidR="00624E94" w:rsidRPr="009874D5" w:rsidRDefault="00624E94" w:rsidP="0062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F23A9B8" w14:textId="77777777" w:rsidR="00624E94" w:rsidRPr="009874D5" w:rsidRDefault="00624E94" w:rsidP="0062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24E94" w:rsidRPr="007936AC" w14:paraId="36816C04" w14:textId="77777777" w:rsidTr="00D737D8">
        <w:trPr>
          <w:cantSplit/>
        </w:trPr>
        <w:tc>
          <w:tcPr>
            <w:tcW w:w="4230" w:type="dxa"/>
          </w:tcPr>
          <w:p w14:paraId="61211836" w14:textId="29F16BDF" w:rsidR="00624E94" w:rsidRPr="00292362" w:rsidRDefault="00624E94" w:rsidP="00624E9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236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ซื้อที่ดิน</w:t>
            </w:r>
            <w:r w:rsidRPr="0029236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9236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90" w:type="dxa"/>
          </w:tcPr>
          <w:p w14:paraId="4DAAA748" w14:textId="77777777" w:rsidR="00624E94" w:rsidRPr="009874D5" w:rsidRDefault="00624E94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6E062EE" w14:textId="77777777" w:rsidR="00624E94" w:rsidRPr="009874D5" w:rsidRDefault="00624E94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93FFBE9" w14:textId="38AB7CC0" w:rsidR="00624E94" w:rsidRPr="009874D5" w:rsidRDefault="00624E94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6AFDD01" w14:textId="77777777" w:rsidR="00624E94" w:rsidRPr="009874D5" w:rsidRDefault="00624E94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3BE5484" w14:textId="77777777" w:rsidR="00624E94" w:rsidRPr="009874D5" w:rsidRDefault="00624E94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3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7BD2E2F" w14:textId="77777777" w:rsidR="00624E94" w:rsidRPr="009874D5" w:rsidRDefault="00624E94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FA19FEF" w14:textId="390E5997" w:rsidR="00624E94" w:rsidRPr="009874D5" w:rsidRDefault="00624E94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936AC" w:rsidRPr="007936AC" w14:paraId="77327FF4" w14:textId="77777777" w:rsidTr="00D737D8">
        <w:trPr>
          <w:cantSplit/>
        </w:trPr>
        <w:tc>
          <w:tcPr>
            <w:tcW w:w="4230" w:type="dxa"/>
          </w:tcPr>
          <w:p w14:paraId="14852F3E" w14:textId="60B7BF71" w:rsidR="007936AC" w:rsidRPr="009874D5" w:rsidRDefault="007936AC" w:rsidP="007936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22CB9" w14:textId="7E2FBF93" w:rsidR="007936AC" w:rsidRPr="009874D5" w:rsidRDefault="007936A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936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275</w:t>
            </w:r>
          </w:p>
        </w:tc>
        <w:tc>
          <w:tcPr>
            <w:tcW w:w="180" w:type="dxa"/>
          </w:tcPr>
          <w:p w14:paraId="3B2A8ED2" w14:textId="77777777" w:rsidR="007936AC" w:rsidRPr="009874D5" w:rsidRDefault="007936A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AB5F16B" w14:textId="0214F0C2" w:rsidR="007936AC" w:rsidRPr="009874D5" w:rsidRDefault="007936A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C728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117</w:t>
            </w:r>
          </w:p>
        </w:tc>
        <w:tc>
          <w:tcPr>
            <w:tcW w:w="178" w:type="dxa"/>
          </w:tcPr>
          <w:p w14:paraId="60FB7B9F" w14:textId="77777777" w:rsidR="007936AC" w:rsidRPr="009874D5" w:rsidRDefault="007936A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2763A" w14:textId="600ED803" w:rsidR="007936AC" w:rsidRPr="009874D5" w:rsidRDefault="007936A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936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275</w:t>
            </w:r>
          </w:p>
        </w:tc>
        <w:tc>
          <w:tcPr>
            <w:tcW w:w="180" w:type="dxa"/>
          </w:tcPr>
          <w:p w14:paraId="013E6564" w14:textId="77777777" w:rsidR="007936AC" w:rsidRPr="009874D5" w:rsidRDefault="007936A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1C46A65" w14:textId="137D31F2" w:rsidR="007936AC" w:rsidRPr="009874D5" w:rsidRDefault="007936A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C728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117</w:t>
            </w:r>
          </w:p>
        </w:tc>
      </w:tr>
      <w:tr w:rsidR="007936AC" w:rsidRPr="007936AC" w14:paraId="129223C2" w14:textId="77777777" w:rsidTr="00D737D8">
        <w:trPr>
          <w:cantSplit/>
        </w:trPr>
        <w:tc>
          <w:tcPr>
            <w:tcW w:w="4230" w:type="dxa"/>
          </w:tcPr>
          <w:p w14:paraId="07AFE0ED" w14:textId="329ECB56" w:rsidR="007936AC" w:rsidRPr="002E2B2F" w:rsidRDefault="007936AC" w:rsidP="007936AC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549B06" w14:textId="08D56FC7" w:rsidR="007936AC" w:rsidRPr="009874D5" w:rsidRDefault="007936A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936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180" w:type="dxa"/>
          </w:tcPr>
          <w:p w14:paraId="25CBEE21" w14:textId="77777777" w:rsidR="007936AC" w:rsidRPr="009874D5" w:rsidRDefault="007936A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B7B1D44" w14:textId="7864E517" w:rsidR="007936AC" w:rsidRPr="00982C90" w:rsidRDefault="007936A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15A1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</w:t>
            </w:r>
          </w:p>
        </w:tc>
        <w:tc>
          <w:tcPr>
            <w:tcW w:w="178" w:type="dxa"/>
          </w:tcPr>
          <w:p w14:paraId="5D1E7E4C" w14:textId="77777777" w:rsidR="007936AC" w:rsidRPr="009874D5" w:rsidRDefault="007936A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021D4" w14:textId="3481DF3B" w:rsidR="007936AC" w:rsidRPr="007936AC" w:rsidRDefault="007936A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936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180" w:type="dxa"/>
          </w:tcPr>
          <w:p w14:paraId="327EC00C" w14:textId="77777777" w:rsidR="007936AC" w:rsidRPr="009874D5" w:rsidRDefault="007936A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39A53EA" w14:textId="44F1CB95" w:rsidR="007936AC" w:rsidRPr="00982C90" w:rsidRDefault="007936A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15A1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</w:t>
            </w:r>
          </w:p>
        </w:tc>
      </w:tr>
      <w:tr w:rsidR="007936AC" w:rsidRPr="007936AC" w14:paraId="1ABE06A5" w14:textId="77777777" w:rsidTr="00D737D8">
        <w:trPr>
          <w:cantSplit/>
        </w:trPr>
        <w:tc>
          <w:tcPr>
            <w:tcW w:w="4230" w:type="dxa"/>
          </w:tcPr>
          <w:p w14:paraId="4C294E54" w14:textId="3524D35D" w:rsidR="007936AC" w:rsidRPr="009874D5" w:rsidRDefault="007936AC" w:rsidP="007936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AECD65" w14:textId="7F2DE50E" w:rsidR="007936AC" w:rsidRPr="009874D5" w:rsidRDefault="007936A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936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25,386</w:t>
            </w:r>
          </w:p>
        </w:tc>
        <w:tc>
          <w:tcPr>
            <w:tcW w:w="180" w:type="dxa"/>
          </w:tcPr>
          <w:p w14:paraId="380A9693" w14:textId="77777777" w:rsidR="007936AC" w:rsidRPr="009874D5" w:rsidRDefault="007936A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93F5B0D" w14:textId="51B5A06A" w:rsidR="007936AC" w:rsidRPr="009874D5" w:rsidRDefault="007936A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74CE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15,046</w:t>
            </w:r>
          </w:p>
        </w:tc>
        <w:tc>
          <w:tcPr>
            <w:tcW w:w="178" w:type="dxa"/>
          </w:tcPr>
          <w:p w14:paraId="5E94A670" w14:textId="77777777" w:rsidR="007936AC" w:rsidRPr="009874D5" w:rsidRDefault="007936A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1F0AE" w14:textId="755DA2BD" w:rsidR="007936AC" w:rsidRPr="009874D5" w:rsidRDefault="007936A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936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25,386</w:t>
            </w:r>
          </w:p>
        </w:tc>
        <w:tc>
          <w:tcPr>
            <w:tcW w:w="180" w:type="dxa"/>
          </w:tcPr>
          <w:p w14:paraId="363AFC75" w14:textId="77777777" w:rsidR="007936AC" w:rsidRPr="009874D5" w:rsidRDefault="007936A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FF3E5A8" w14:textId="0B1BF597" w:rsidR="007936AC" w:rsidRPr="009874D5" w:rsidRDefault="007936A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74CE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15,046</w:t>
            </w:r>
          </w:p>
        </w:tc>
      </w:tr>
      <w:tr w:rsidR="007936AC" w:rsidRPr="009874D5" w14:paraId="5885230B" w14:textId="77777777" w:rsidTr="00D737D8">
        <w:trPr>
          <w:cantSplit/>
        </w:trPr>
        <w:tc>
          <w:tcPr>
            <w:tcW w:w="4230" w:type="dxa"/>
          </w:tcPr>
          <w:p w14:paraId="34ABACB7" w14:textId="4DD45657" w:rsidR="007936AC" w:rsidRPr="002E2B2F" w:rsidRDefault="007936AC" w:rsidP="007936AC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29236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ค่าตอบแทนกรรมการและผู้บริหารสำคัญ</w:t>
            </w:r>
          </w:p>
        </w:tc>
        <w:tc>
          <w:tcPr>
            <w:tcW w:w="990" w:type="dxa"/>
          </w:tcPr>
          <w:p w14:paraId="390DA938" w14:textId="77777777" w:rsidR="007936AC" w:rsidRPr="00982C90" w:rsidRDefault="007936A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5C21A0C9" w14:textId="77777777" w:rsidR="007936AC" w:rsidRPr="009874D5" w:rsidRDefault="007936A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12217E3" w14:textId="77777777" w:rsidR="007936AC" w:rsidRDefault="007936A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3FB2346" w14:textId="77777777" w:rsidR="007936AC" w:rsidRPr="009874D5" w:rsidRDefault="007936A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34851D08" w14:textId="77777777" w:rsidR="007936AC" w:rsidRPr="00982C90" w:rsidRDefault="007936A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1B78542" w14:textId="77777777" w:rsidR="007936AC" w:rsidRPr="009874D5" w:rsidRDefault="007936A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8802E83" w14:textId="77777777" w:rsidR="007936AC" w:rsidRDefault="007936A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936AC" w:rsidRPr="009874D5" w14:paraId="0C4CA671" w14:textId="77777777" w:rsidTr="00D737D8">
        <w:trPr>
          <w:cantSplit/>
        </w:trPr>
        <w:tc>
          <w:tcPr>
            <w:tcW w:w="4230" w:type="dxa"/>
          </w:tcPr>
          <w:p w14:paraId="509EFE52" w14:textId="0E0B212F" w:rsidR="007936AC" w:rsidRPr="002E2B2F" w:rsidRDefault="007936AC" w:rsidP="007936AC">
            <w:pPr>
              <w:tabs>
                <w:tab w:val="clear" w:pos="227"/>
                <w:tab w:val="clear" w:pos="454"/>
              </w:tabs>
              <w:spacing w:line="240" w:lineRule="auto"/>
              <w:ind w:left="249" w:hanging="235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90" w:type="dxa"/>
          </w:tcPr>
          <w:p w14:paraId="7E8F5FF5" w14:textId="19017A80" w:rsidR="007936AC" w:rsidRPr="0077296A" w:rsidRDefault="00631177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7296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45,584</w:t>
            </w:r>
          </w:p>
        </w:tc>
        <w:tc>
          <w:tcPr>
            <w:tcW w:w="180" w:type="dxa"/>
          </w:tcPr>
          <w:p w14:paraId="5D6147D7" w14:textId="77777777" w:rsidR="007936AC" w:rsidRPr="0077296A" w:rsidRDefault="007936A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80DFD76" w14:textId="69879481" w:rsidR="007936AC" w:rsidRPr="0077296A" w:rsidRDefault="007936A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7296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37,086</w:t>
            </w:r>
          </w:p>
        </w:tc>
        <w:tc>
          <w:tcPr>
            <w:tcW w:w="178" w:type="dxa"/>
          </w:tcPr>
          <w:p w14:paraId="4BC18975" w14:textId="77777777" w:rsidR="007936AC" w:rsidRPr="0077296A" w:rsidRDefault="007936A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AC3356E" w14:textId="10B59FEE" w:rsidR="007936AC" w:rsidRPr="0077296A" w:rsidRDefault="0077296A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7296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45,584</w:t>
            </w:r>
          </w:p>
        </w:tc>
        <w:tc>
          <w:tcPr>
            <w:tcW w:w="180" w:type="dxa"/>
          </w:tcPr>
          <w:p w14:paraId="0DE59455" w14:textId="77777777" w:rsidR="007936AC" w:rsidRPr="009874D5" w:rsidRDefault="007936A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B782C6A" w14:textId="2CEB8994" w:rsidR="007936AC" w:rsidRDefault="007936A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841F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37,086</w:t>
            </w:r>
          </w:p>
        </w:tc>
      </w:tr>
      <w:tr w:rsidR="007936AC" w:rsidRPr="009874D5" w14:paraId="023170EA" w14:textId="77777777" w:rsidTr="00D737D8">
        <w:trPr>
          <w:cantSplit/>
        </w:trPr>
        <w:tc>
          <w:tcPr>
            <w:tcW w:w="4230" w:type="dxa"/>
          </w:tcPr>
          <w:p w14:paraId="24353391" w14:textId="382DBADF" w:rsidR="007936AC" w:rsidRPr="002E2B2F" w:rsidRDefault="007936AC" w:rsidP="007936AC">
            <w:pPr>
              <w:tabs>
                <w:tab w:val="clear" w:pos="227"/>
                <w:tab w:val="clear" w:pos="454"/>
              </w:tabs>
              <w:spacing w:line="240" w:lineRule="auto"/>
              <w:ind w:left="240" w:hanging="24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07FBD2" w14:textId="71ADA02B" w:rsidR="007936AC" w:rsidRPr="0077296A" w:rsidRDefault="00631177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7296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</w:t>
            </w:r>
            <w:r w:rsidR="0077296A" w:rsidRPr="0077296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276</w:t>
            </w:r>
          </w:p>
        </w:tc>
        <w:tc>
          <w:tcPr>
            <w:tcW w:w="180" w:type="dxa"/>
          </w:tcPr>
          <w:p w14:paraId="55547F54" w14:textId="77777777" w:rsidR="007936AC" w:rsidRPr="0077296A" w:rsidRDefault="007936A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A5A3C4" w14:textId="11590EBB" w:rsidR="007936AC" w:rsidRPr="0077296A" w:rsidRDefault="007936A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7296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3,014</w:t>
            </w:r>
          </w:p>
        </w:tc>
        <w:tc>
          <w:tcPr>
            <w:tcW w:w="178" w:type="dxa"/>
          </w:tcPr>
          <w:p w14:paraId="5E885F68" w14:textId="77777777" w:rsidR="007936AC" w:rsidRPr="0077296A" w:rsidRDefault="007936A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0C10461" w14:textId="096753D1" w:rsidR="007936AC" w:rsidRPr="0077296A" w:rsidRDefault="0077296A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7296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2,276</w:t>
            </w:r>
          </w:p>
        </w:tc>
        <w:tc>
          <w:tcPr>
            <w:tcW w:w="180" w:type="dxa"/>
          </w:tcPr>
          <w:p w14:paraId="77D1D0C8" w14:textId="77777777" w:rsidR="007936AC" w:rsidRPr="009874D5" w:rsidRDefault="007936A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4376CD" w14:textId="6309C051" w:rsidR="007936AC" w:rsidRDefault="007936A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4059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3,014</w:t>
            </w:r>
          </w:p>
        </w:tc>
      </w:tr>
      <w:tr w:rsidR="007936AC" w:rsidRPr="009874D5" w14:paraId="782A8F23" w14:textId="77777777" w:rsidTr="00D737D8">
        <w:trPr>
          <w:cantSplit/>
        </w:trPr>
        <w:tc>
          <w:tcPr>
            <w:tcW w:w="4230" w:type="dxa"/>
          </w:tcPr>
          <w:p w14:paraId="23012DC5" w14:textId="459E8665" w:rsidR="007936AC" w:rsidRPr="002E2B2F" w:rsidRDefault="007936AC" w:rsidP="007936AC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4766B9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F459496" w14:textId="7B9BF895" w:rsidR="007936AC" w:rsidRPr="0077296A" w:rsidRDefault="0077296A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729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47,860</w:t>
            </w:r>
          </w:p>
        </w:tc>
        <w:tc>
          <w:tcPr>
            <w:tcW w:w="180" w:type="dxa"/>
          </w:tcPr>
          <w:p w14:paraId="2B623D46" w14:textId="77777777" w:rsidR="007936AC" w:rsidRPr="0077296A" w:rsidRDefault="007936A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D566CA" w14:textId="2096C4B2" w:rsidR="007936AC" w:rsidRPr="0077296A" w:rsidRDefault="007936A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729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40,100</w:t>
            </w:r>
          </w:p>
        </w:tc>
        <w:tc>
          <w:tcPr>
            <w:tcW w:w="178" w:type="dxa"/>
          </w:tcPr>
          <w:p w14:paraId="7FD554B5" w14:textId="77777777" w:rsidR="007936AC" w:rsidRPr="0077296A" w:rsidRDefault="007936A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61F9160" w14:textId="3C68CFA6" w:rsidR="007936AC" w:rsidRPr="0077296A" w:rsidRDefault="0077296A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729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47,860</w:t>
            </w:r>
          </w:p>
        </w:tc>
        <w:tc>
          <w:tcPr>
            <w:tcW w:w="180" w:type="dxa"/>
          </w:tcPr>
          <w:p w14:paraId="7418DFD2" w14:textId="77777777" w:rsidR="007936AC" w:rsidRPr="008657F8" w:rsidRDefault="007936A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4F7438" w14:textId="0823BD32" w:rsidR="007936AC" w:rsidRPr="008657F8" w:rsidRDefault="007936AC" w:rsidP="0079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40,100</w:t>
            </w:r>
          </w:p>
        </w:tc>
      </w:tr>
    </w:tbl>
    <w:p w14:paraId="45ADB2CF" w14:textId="7988B611" w:rsidR="003A60EB" w:rsidRPr="00EA46CD" w:rsidRDefault="003A6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sz w:val="22"/>
          <w:szCs w:val="22"/>
        </w:rPr>
      </w:pPr>
    </w:p>
    <w:p w14:paraId="7F03FC20" w14:textId="782AE1D0" w:rsidR="0080633C" w:rsidRDefault="00932A51" w:rsidP="00975625">
      <w:pPr>
        <w:ind w:firstLine="450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b/>
          <w:sz w:val="30"/>
          <w:szCs w:val="30"/>
        </w:rPr>
        <w:tab/>
      </w:r>
      <w:r w:rsidR="00C0488D" w:rsidRPr="00C0488D">
        <w:rPr>
          <w:rFonts w:asciiTheme="majorBidi" w:hAnsiTheme="majorBidi" w:cs="Angsana New" w:hint="cs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="00C0488D" w:rsidRPr="00C0488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0488D" w:rsidRPr="00C0488D">
        <w:rPr>
          <w:rFonts w:asciiTheme="majorBidi" w:hAnsiTheme="majorBidi" w:cs="Angsana New" w:hint="cs"/>
          <w:sz w:val="30"/>
          <w:szCs w:val="30"/>
          <w:cs/>
        </w:rPr>
        <w:t>ณ</w:t>
      </w:r>
      <w:r w:rsidR="00C0488D" w:rsidRPr="00C0488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0488D" w:rsidRPr="00C0488D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="00C0488D" w:rsidRPr="00C0488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363E3">
        <w:rPr>
          <w:rFonts w:asciiTheme="majorBidi" w:hAnsiTheme="majorBidi" w:cs="Angsana New"/>
          <w:sz w:val="30"/>
          <w:szCs w:val="30"/>
        </w:rPr>
        <w:t>3</w:t>
      </w:r>
      <w:r w:rsidR="003E4DE6">
        <w:rPr>
          <w:rFonts w:asciiTheme="majorBidi" w:hAnsiTheme="majorBidi" w:cs="Angsana New"/>
          <w:sz w:val="30"/>
          <w:szCs w:val="30"/>
        </w:rPr>
        <w:t>0</w:t>
      </w:r>
      <w:r w:rsidR="00C0488D" w:rsidRPr="00C0488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60832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0054FA" w:rsidRPr="00005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379A">
        <w:rPr>
          <w:rFonts w:asciiTheme="majorBidi" w:hAnsiTheme="majorBidi" w:cs="Angsana New"/>
          <w:sz w:val="30"/>
          <w:szCs w:val="30"/>
        </w:rPr>
        <w:t>256</w:t>
      </w:r>
      <w:r w:rsidR="00C0488D">
        <w:rPr>
          <w:rFonts w:asciiTheme="majorBidi" w:hAnsiTheme="majorBidi" w:cs="Angsana New"/>
          <w:sz w:val="30"/>
          <w:szCs w:val="30"/>
        </w:rPr>
        <w:t>8</w:t>
      </w:r>
      <w:r w:rsidR="000054FA" w:rsidRPr="000054FA">
        <w:rPr>
          <w:rFonts w:asciiTheme="majorBidi" w:hAnsiTheme="majorBidi" w:cs="Angsana New"/>
          <w:sz w:val="30"/>
          <w:szCs w:val="30"/>
        </w:rPr>
        <w:t xml:space="preserve"> </w:t>
      </w:r>
      <w:r w:rsidR="000054FA" w:rsidRPr="000054FA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0054FA" w:rsidRPr="00005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054FA" w:rsidRPr="0016304E">
        <w:rPr>
          <w:rFonts w:asciiTheme="majorBidi" w:hAnsiTheme="majorBidi" w:cs="Angsana New"/>
          <w:sz w:val="30"/>
          <w:szCs w:val="30"/>
        </w:rPr>
        <w:t>31</w:t>
      </w:r>
      <w:r w:rsidR="000054FA" w:rsidRPr="000054FA">
        <w:rPr>
          <w:rFonts w:asciiTheme="majorBidi" w:hAnsiTheme="majorBidi" w:cs="Angsana New"/>
          <w:sz w:val="30"/>
          <w:szCs w:val="30"/>
        </w:rPr>
        <w:t xml:space="preserve"> </w:t>
      </w:r>
      <w:r w:rsidR="000054FA" w:rsidRPr="000054FA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="000054FA" w:rsidRPr="00005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054FA" w:rsidRPr="0016304E">
        <w:rPr>
          <w:rFonts w:asciiTheme="majorBidi" w:hAnsiTheme="majorBidi" w:cs="Angsana New"/>
          <w:sz w:val="30"/>
          <w:szCs w:val="30"/>
        </w:rPr>
        <w:t>256</w:t>
      </w:r>
      <w:r w:rsidR="00C0488D">
        <w:rPr>
          <w:rFonts w:asciiTheme="majorBidi" w:hAnsiTheme="majorBidi" w:cs="Angsana New"/>
          <w:sz w:val="30"/>
          <w:szCs w:val="30"/>
        </w:rPr>
        <w:t>7</w:t>
      </w:r>
      <w:r w:rsidR="000054FA" w:rsidRPr="0016304E">
        <w:rPr>
          <w:rFonts w:asciiTheme="majorBidi" w:hAnsiTheme="majorBidi" w:cs="Angsana New"/>
          <w:sz w:val="30"/>
          <w:szCs w:val="30"/>
        </w:rPr>
        <w:t xml:space="preserve"> </w:t>
      </w:r>
      <w:r w:rsidR="000054FA" w:rsidRPr="000054FA">
        <w:rPr>
          <w:rFonts w:asciiTheme="majorBidi" w:hAnsiTheme="majorBidi" w:cs="Angsana New" w:hint="cs"/>
          <w:sz w:val="30"/>
          <w:szCs w:val="30"/>
          <w:cs/>
        </w:rPr>
        <w:t>มีดังนี้</w:t>
      </w:r>
    </w:p>
    <w:p w14:paraId="1DBC8BDD" w14:textId="77777777" w:rsidR="000054FA" w:rsidRPr="00EA46CD" w:rsidRDefault="000054FA" w:rsidP="000054FA">
      <w:pPr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990"/>
        <w:gridCol w:w="270"/>
        <w:gridCol w:w="1080"/>
        <w:gridCol w:w="178"/>
        <w:gridCol w:w="1172"/>
        <w:gridCol w:w="180"/>
        <w:gridCol w:w="1170"/>
      </w:tblGrid>
      <w:tr w:rsidR="0080633C" w:rsidRPr="009874D5" w14:paraId="48C25D2E" w14:textId="77777777" w:rsidTr="005B4E47">
        <w:trPr>
          <w:cantSplit/>
          <w:tblHeader/>
        </w:trPr>
        <w:tc>
          <w:tcPr>
            <w:tcW w:w="4140" w:type="dxa"/>
          </w:tcPr>
          <w:p w14:paraId="56EC48D7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1B34BA1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78" w:type="dxa"/>
          </w:tcPr>
          <w:p w14:paraId="16692C11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5BCC5414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 xml:space="preserve">งบการเงินเฉพาะกิจการ </w:t>
            </w:r>
          </w:p>
        </w:tc>
      </w:tr>
      <w:tr w:rsidR="003E4DE6" w:rsidRPr="009874D5" w14:paraId="1ADEEF9D" w14:textId="77777777" w:rsidTr="003067DA">
        <w:trPr>
          <w:cantSplit/>
          <w:tblHeader/>
        </w:trPr>
        <w:tc>
          <w:tcPr>
            <w:tcW w:w="4140" w:type="dxa"/>
          </w:tcPr>
          <w:p w14:paraId="637D8659" w14:textId="35E62966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197FFF6" w14:textId="35FF9D2C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56083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1F437555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9F9061B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78" w:type="dxa"/>
          </w:tcPr>
          <w:p w14:paraId="616C3DE8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108FD01D" w14:textId="350BE31E" w:rsidR="003E4DE6" w:rsidRPr="009874D5" w:rsidRDefault="003E4DE6" w:rsidP="003E4DE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56083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782FB269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8DC6A18" w14:textId="7658A800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 w:hanging="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3E4DE6" w:rsidRPr="009874D5" w14:paraId="3C415E04" w14:textId="77777777" w:rsidTr="003067DA">
        <w:trPr>
          <w:cantSplit/>
          <w:tblHeader/>
        </w:trPr>
        <w:tc>
          <w:tcPr>
            <w:tcW w:w="4140" w:type="dxa"/>
          </w:tcPr>
          <w:p w14:paraId="759B2C27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CF9D75E" w14:textId="0EC271ED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  <w:vAlign w:val="bottom"/>
          </w:tcPr>
          <w:p w14:paraId="77C80D15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0AAD9F6" w14:textId="584925A8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178" w:type="dxa"/>
          </w:tcPr>
          <w:p w14:paraId="45788B9B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3C909FF6" w14:textId="12499D79" w:rsidR="003E4DE6" w:rsidRPr="009874D5" w:rsidRDefault="003E4DE6" w:rsidP="003E4DE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80" w:type="dxa"/>
            <w:vAlign w:val="bottom"/>
          </w:tcPr>
          <w:p w14:paraId="1355745D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05DDF03" w14:textId="5F764793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2567</w:t>
            </w:r>
          </w:p>
        </w:tc>
      </w:tr>
      <w:tr w:rsidR="003E4DE6" w:rsidRPr="009874D5" w14:paraId="7F1AA15D" w14:textId="77777777" w:rsidTr="005B4E47">
        <w:trPr>
          <w:cantSplit/>
          <w:tblHeader/>
        </w:trPr>
        <w:tc>
          <w:tcPr>
            <w:tcW w:w="4140" w:type="dxa"/>
          </w:tcPr>
          <w:p w14:paraId="32C096D2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2166C830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E4DE6" w:rsidRPr="009874D5" w14:paraId="50093789" w14:textId="77777777" w:rsidTr="00C067C7">
        <w:trPr>
          <w:cantSplit/>
        </w:trPr>
        <w:tc>
          <w:tcPr>
            <w:tcW w:w="4140" w:type="dxa"/>
          </w:tcPr>
          <w:p w14:paraId="3BAD7B60" w14:textId="2BE6EECA" w:rsidR="003E4DE6" w:rsidRPr="009874D5" w:rsidRDefault="003E4DE6" w:rsidP="003E4DE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 สุทธิ</w:t>
            </w:r>
          </w:p>
        </w:tc>
        <w:tc>
          <w:tcPr>
            <w:tcW w:w="990" w:type="dxa"/>
          </w:tcPr>
          <w:p w14:paraId="0962DED4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10B3366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5BF955E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1D1EB4C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D3CACA3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BB79D97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E25826D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C79DE" w:rsidRPr="009874D5" w14:paraId="1B551B7C" w14:textId="77777777" w:rsidTr="00A70AB2">
        <w:trPr>
          <w:cantSplit/>
        </w:trPr>
        <w:tc>
          <w:tcPr>
            <w:tcW w:w="4140" w:type="dxa"/>
          </w:tcPr>
          <w:p w14:paraId="0CA4557E" w14:textId="617A8D20" w:rsidR="00DC79DE" w:rsidRPr="009874D5" w:rsidRDefault="00DC79DE" w:rsidP="00DC79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08AA2" w14:textId="338A4312" w:rsidR="00DC79DE" w:rsidRPr="00820E2F" w:rsidRDefault="00DC79DE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0E2F">
              <w:rPr>
                <w:rFonts w:asciiTheme="majorBidi" w:hAnsiTheme="majorBidi" w:cstheme="majorBidi"/>
                <w:sz w:val="30"/>
                <w:szCs w:val="30"/>
              </w:rPr>
              <w:t>10,408</w:t>
            </w:r>
          </w:p>
        </w:tc>
        <w:tc>
          <w:tcPr>
            <w:tcW w:w="270" w:type="dxa"/>
          </w:tcPr>
          <w:p w14:paraId="538323BF" w14:textId="77777777" w:rsidR="00DC79DE" w:rsidRPr="00820E2F" w:rsidRDefault="00DC79DE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FF2762" w14:textId="264D59A1" w:rsidR="00DC79DE" w:rsidRPr="00820E2F" w:rsidRDefault="00DC79DE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32F4">
              <w:rPr>
                <w:rFonts w:asciiTheme="majorBidi" w:hAnsiTheme="majorBidi" w:cstheme="majorBidi"/>
                <w:sz w:val="30"/>
                <w:szCs w:val="30"/>
              </w:rPr>
              <w:t>2,266</w:t>
            </w:r>
          </w:p>
        </w:tc>
        <w:tc>
          <w:tcPr>
            <w:tcW w:w="178" w:type="dxa"/>
          </w:tcPr>
          <w:p w14:paraId="1F96C201" w14:textId="77777777" w:rsidR="00DC79DE" w:rsidRPr="00820E2F" w:rsidRDefault="00DC79DE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D6D50" w14:textId="694EF07D" w:rsidR="00DC79DE" w:rsidRPr="00820E2F" w:rsidRDefault="00DC79DE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0E2F">
              <w:rPr>
                <w:rFonts w:asciiTheme="majorBidi" w:hAnsiTheme="majorBidi" w:cstheme="majorBidi"/>
                <w:sz w:val="30"/>
                <w:szCs w:val="30"/>
              </w:rPr>
              <w:t>10,408</w:t>
            </w:r>
          </w:p>
        </w:tc>
        <w:tc>
          <w:tcPr>
            <w:tcW w:w="180" w:type="dxa"/>
          </w:tcPr>
          <w:p w14:paraId="337784CF" w14:textId="77777777" w:rsidR="00DC79DE" w:rsidRPr="00820E2F" w:rsidRDefault="00DC79DE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2EBEA9" w14:textId="050F9ED3" w:rsidR="00DC79DE" w:rsidRPr="00820E2F" w:rsidRDefault="00DC79DE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0E2F">
              <w:rPr>
                <w:rFonts w:asciiTheme="majorBidi" w:hAnsiTheme="majorBidi" w:cstheme="majorBidi"/>
                <w:sz w:val="30"/>
                <w:szCs w:val="30"/>
              </w:rPr>
              <w:t>2,266</w:t>
            </w:r>
          </w:p>
        </w:tc>
      </w:tr>
      <w:tr w:rsidR="00DC79DE" w:rsidRPr="009874D5" w14:paraId="328BC645" w14:textId="77777777" w:rsidTr="00A70AB2">
        <w:trPr>
          <w:cantSplit/>
          <w:trHeight w:val="353"/>
        </w:trPr>
        <w:tc>
          <w:tcPr>
            <w:tcW w:w="4140" w:type="dxa"/>
          </w:tcPr>
          <w:p w14:paraId="2B0C1F77" w14:textId="428E4E21" w:rsidR="00DC79DE" w:rsidRPr="009874D5" w:rsidRDefault="00DC79DE" w:rsidP="00DC79DE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FF3A6" w14:textId="5A3BCBD9" w:rsidR="00DC79DE" w:rsidRPr="00972333" w:rsidRDefault="00DC79DE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0E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D2CB7E" w14:textId="77777777" w:rsidR="00DC79DE" w:rsidRPr="00820E2F" w:rsidRDefault="00DC79DE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D596B6" w14:textId="007448D0" w:rsidR="00DC79DE" w:rsidRPr="00B64F05" w:rsidRDefault="00DC79DE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5039A36" w14:textId="77777777" w:rsidR="00DC79DE" w:rsidRPr="00820E2F" w:rsidRDefault="00DC79DE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3FD825" w14:textId="146CDEA7" w:rsidR="00DC79DE" w:rsidRPr="00820E2F" w:rsidRDefault="00DC79DE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820E2F">
              <w:rPr>
                <w:rFonts w:asciiTheme="majorBidi" w:hAnsiTheme="majorBidi" w:cstheme="majorBidi"/>
                <w:sz w:val="30"/>
                <w:szCs w:val="30"/>
              </w:rPr>
              <w:t>1,242,505</w:t>
            </w:r>
          </w:p>
        </w:tc>
        <w:tc>
          <w:tcPr>
            <w:tcW w:w="180" w:type="dxa"/>
          </w:tcPr>
          <w:p w14:paraId="2A53C4B5" w14:textId="77777777" w:rsidR="00DC79DE" w:rsidRPr="00820E2F" w:rsidRDefault="00DC79DE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AE0F3F" w14:textId="434CAB3E" w:rsidR="00DC79DE" w:rsidRPr="00820E2F" w:rsidRDefault="00DC79DE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820E2F">
              <w:rPr>
                <w:rFonts w:asciiTheme="majorBidi" w:hAnsiTheme="majorBidi" w:cstheme="majorBidi"/>
                <w:sz w:val="30"/>
                <w:szCs w:val="30"/>
              </w:rPr>
              <w:t>794,922</w:t>
            </w:r>
          </w:p>
        </w:tc>
      </w:tr>
      <w:tr w:rsidR="00DC79DE" w:rsidRPr="009874D5" w14:paraId="3A2BFC82" w14:textId="77777777" w:rsidTr="00A70AB2">
        <w:trPr>
          <w:cantSplit/>
          <w:trHeight w:val="353"/>
        </w:trPr>
        <w:tc>
          <w:tcPr>
            <w:tcW w:w="4140" w:type="dxa"/>
          </w:tcPr>
          <w:p w14:paraId="37420B80" w14:textId="5EEB180F" w:rsidR="00DC79DE" w:rsidRPr="009874D5" w:rsidRDefault="00DC79DE" w:rsidP="00DC79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BFFD72" w14:textId="43083A85" w:rsidR="00DC79DE" w:rsidRPr="00820E2F" w:rsidRDefault="00DC79DE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820E2F">
              <w:rPr>
                <w:rFonts w:asciiTheme="majorBidi" w:hAnsiTheme="majorBidi" w:cstheme="majorBidi"/>
                <w:sz w:val="30"/>
                <w:szCs w:val="30"/>
              </w:rPr>
              <w:t>723</w:t>
            </w:r>
          </w:p>
        </w:tc>
        <w:tc>
          <w:tcPr>
            <w:tcW w:w="270" w:type="dxa"/>
          </w:tcPr>
          <w:p w14:paraId="0F6AF75A" w14:textId="77777777" w:rsidR="00DC79DE" w:rsidRPr="00820E2F" w:rsidRDefault="00DC79DE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9FF1C5" w14:textId="081A0671" w:rsidR="00DC79DE" w:rsidRPr="00820E2F" w:rsidRDefault="00DC79DE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0E2F">
              <w:rPr>
                <w:rFonts w:asciiTheme="majorBidi" w:hAnsiTheme="majorBidi" w:cstheme="majorBidi"/>
                <w:sz w:val="30"/>
                <w:szCs w:val="30"/>
              </w:rPr>
              <w:t>1,502</w:t>
            </w:r>
          </w:p>
        </w:tc>
        <w:tc>
          <w:tcPr>
            <w:tcW w:w="178" w:type="dxa"/>
          </w:tcPr>
          <w:p w14:paraId="340ABD47" w14:textId="77777777" w:rsidR="00DC79DE" w:rsidRPr="00820E2F" w:rsidRDefault="00DC79DE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C14CD" w14:textId="2FA66E15" w:rsidR="00DC79DE" w:rsidRPr="00820E2F" w:rsidRDefault="00DC79DE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820E2F">
              <w:rPr>
                <w:rFonts w:asciiTheme="majorBidi" w:hAnsiTheme="majorBidi" w:cstheme="majorBidi"/>
                <w:sz w:val="30"/>
                <w:szCs w:val="30"/>
              </w:rPr>
              <w:t>723</w:t>
            </w:r>
          </w:p>
        </w:tc>
        <w:tc>
          <w:tcPr>
            <w:tcW w:w="180" w:type="dxa"/>
          </w:tcPr>
          <w:p w14:paraId="3986C54E" w14:textId="77777777" w:rsidR="00DC79DE" w:rsidRPr="00820E2F" w:rsidRDefault="00DC79DE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4C0A18" w14:textId="6F5231E7" w:rsidR="00DC79DE" w:rsidRPr="00820E2F" w:rsidRDefault="00DC79DE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0E2F">
              <w:rPr>
                <w:rFonts w:asciiTheme="majorBidi" w:hAnsiTheme="majorBidi" w:cstheme="majorBidi"/>
                <w:sz w:val="30"/>
                <w:szCs w:val="30"/>
              </w:rPr>
              <w:t>1,502</w:t>
            </w:r>
          </w:p>
        </w:tc>
      </w:tr>
      <w:tr w:rsidR="00DC79DE" w:rsidRPr="009874D5" w14:paraId="7A12F886" w14:textId="77777777" w:rsidTr="00C067C7">
        <w:trPr>
          <w:cantSplit/>
          <w:trHeight w:val="353"/>
        </w:trPr>
        <w:tc>
          <w:tcPr>
            <w:tcW w:w="4140" w:type="dxa"/>
          </w:tcPr>
          <w:p w14:paraId="4482CD23" w14:textId="5EC80701" w:rsidR="00DC79DE" w:rsidRPr="009874D5" w:rsidRDefault="00DC79DE" w:rsidP="00DC79DE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7455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69049440" w14:textId="2DB9CF5E" w:rsidR="00DC79DE" w:rsidRPr="00820E2F" w:rsidRDefault="00DC79DE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820E2F">
              <w:rPr>
                <w:rFonts w:asciiTheme="majorBidi" w:hAnsiTheme="majorBidi" w:cstheme="majorBidi"/>
                <w:sz w:val="30"/>
                <w:szCs w:val="30"/>
              </w:rPr>
              <w:t>1,957</w:t>
            </w:r>
          </w:p>
        </w:tc>
        <w:tc>
          <w:tcPr>
            <w:tcW w:w="270" w:type="dxa"/>
          </w:tcPr>
          <w:p w14:paraId="6FB84199" w14:textId="77777777" w:rsidR="00DC79DE" w:rsidRPr="00820E2F" w:rsidRDefault="00DC79DE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B98F6F" w14:textId="6975DD57" w:rsidR="00DC79DE" w:rsidRPr="00820E2F" w:rsidRDefault="00DC79DE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0E2F">
              <w:rPr>
                <w:rFonts w:asciiTheme="majorBidi" w:hAnsiTheme="majorBidi" w:cstheme="majorBidi"/>
                <w:sz w:val="30"/>
                <w:szCs w:val="30"/>
              </w:rPr>
              <w:t>2,097</w:t>
            </w:r>
          </w:p>
        </w:tc>
        <w:tc>
          <w:tcPr>
            <w:tcW w:w="178" w:type="dxa"/>
          </w:tcPr>
          <w:p w14:paraId="0BC04AC0" w14:textId="77777777" w:rsidR="00DC79DE" w:rsidRPr="00820E2F" w:rsidRDefault="00DC79DE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center"/>
          </w:tcPr>
          <w:p w14:paraId="6B006EC8" w14:textId="1ED9E510" w:rsidR="00DC79DE" w:rsidRPr="00820E2F" w:rsidRDefault="00DC79DE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820E2F">
              <w:rPr>
                <w:rFonts w:asciiTheme="majorBidi" w:hAnsiTheme="majorBidi" w:cstheme="majorBidi"/>
                <w:sz w:val="30"/>
                <w:szCs w:val="30"/>
              </w:rPr>
              <w:t>1,957</w:t>
            </w:r>
          </w:p>
        </w:tc>
        <w:tc>
          <w:tcPr>
            <w:tcW w:w="180" w:type="dxa"/>
          </w:tcPr>
          <w:p w14:paraId="0AA6CFFE" w14:textId="77777777" w:rsidR="00DC79DE" w:rsidRPr="00820E2F" w:rsidRDefault="00DC79DE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85F4F4" w14:textId="3F515697" w:rsidR="00DC79DE" w:rsidRPr="00820E2F" w:rsidRDefault="00DC79DE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0E2F">
              <w:rPr>
                <w:rFonts w:asciiTheme="majorBidi" w:hAnsiTheme="majorBidi" w:cstheme="majorBidi"/>
                <w:sz w:val="30"/>
                <w:szCs w:val="30"/>
              </w:rPr>
              <w:t>2,097</w:t>
            </w:r>
          </w:p>
        </w:tc>
      </w:tr>
      <w:tr w:rsidR="00DC79DE" w:rsidRPr="002F697C" w14:paraId="65D175F2" w14:textId="77777777" w:rsidTr="00C067C7">
        <w:trPr>
          <w:cantSplit/>
          <w:trHeight w:val="353"/>
        </w:trPr>
        <w:tc>
          <w:tcPr>
            <w:tcW w:w="4140" w:type="dxa"/>
          </w:tcPr>
          <w:p w14:paraId="45D30349" w14:textId="77777777" w:rsidR="00DC79DE" w:rsidRPr="002F697C" w:rsidRDefault="00DC79DE" w:rsidP="00DC79DE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B31D6A5" w14:textId="77777777" w:rsidR="00DC79DE" w:rsidRPr="00820E2F" w:rsidRDefault="00DC79DE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270" w:type="dxa"/>
          </w:tcPr>
          <w:p w14:paraId="52044A96" w14:textId="77777777" w:rsidR="00DC79DE" w:rsidRPr="00820E2F" w:rsidRDefault="00DC79DE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AE43BF" w14:textId="77777777" w:rsidR="00DC79DE" w:rsidRPr="00820E2F" w:rsidRDefault="00DC79DE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D69B566" w14:textId="77777777" w:rsidR="00DC79DE" w:rsidRPr="00820E2F" w:rsidRDefault="00DC79DE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B61010A" w14:textId="77777777" w:rsidR="00DC79DE" w:rsidRPr="00820E2F" w:rsidRDefault="00DC79DE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180" w:type="dxa"/>
          </w:tcPr>
          <w:p w14:paraId="3371C78E" w14:textId="77777777" w:rsidR="00DC79DE" w:rsidRPr="00820E2F" w:rsidRDefault="00DC79DE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017425" w14:textId="77777777" w:rsidR="00DC79DE" w:rsidRPr="00820E2F" w:rsidRDefault="00DC79DE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79DE" w:rsidRPr="009874D5" w14:paraId="0F850A2E" w14:textId="77777777" w:rsidTr="00C067C7">
        <w:trPr>
          <w:cantSplit/>
        </w:trPr>
        <w:tc>
          <w:tcPr>
            <w:tcW w:w="4140" w:type="dxa"/>
          </w:tcPr>
          <w:p w14:paraId="2FA6C232" w14:textId="2B554216" w:rsidR="00DC79DE" w:rsidRPr="009874D5" w:rsidRDefault="00DC79DE" w:rsidP="00DC79D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005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14005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4005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2B74C69E" w14:textId="77777777" w:rsidR="00DC79DE" w:rsidRPr="00820E2F" w:rsidRDefault="00DC79DE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270" w:type="dxa"/>
          </w:tcPr>
          <w:p w14:paraId="39F455B1" w14:textId="77777777" w:rsidR="00DC79DE" w:rsidRPr="00820E2F" w:rsidRDefault="00DC79DE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884D47" w14:textId="77777777" w:rsidR="00DC79DE" w:rsidRPr="009874D5" w:rsidRDefault="00DC79DE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1097ECD" w14:textId="77777777" w:rsidR="00DC79DE" w:rsidRPr="00820E2F" w:rsidRDefault="00DC79DE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452486E" w14:textId="77777777" w:rsidR="00DC79DE" w:rsidRPr="00820E2F" w:rsidRDefault="00DC79DE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3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180" w:type="dxa"/>
          </w:tcPr>
          <w:p w14:paraId="63B16226" w14:textId="77777777" w:rsidR="00DC79DE" w:rsidRPr="00820E2F" w:rsidRDefault="00DC79DE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0F42DE" w14:textId="77777777" w:rsidR="00DC79DE" w:rsidRPr="00820E2F" w:rsidRDefault="00DC79DE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</w:tr>
      <w:tr w:rsidR="00F66839" w:rsidRPr="009874D5" w14:paraId="413CC36C" w14:textId="77777777" w:rsidTr="00A70AB2">
        <w:trPr>
          <w:cantSplit/>
        </w:trPr>
        <w:tc>
          <w:tcPr>
            <w:tcW w:w="4140" w:type="dxa"/>
          </w:tcPr>
          <w:p w14:paraId="7DE43DC8" w14:textId="1EF97A02" w:rsidR="00F66839" w:rsidRPr="009874D5" w:rsidRDefault="00F66839" w:rsidP="00F668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</w:tcPr>
          <w:p w14:paraId="38230EE7" w14:textId="74AE40C0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820E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FF8777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FCA802" w14:textId="05E97FE6" w:rsidR="00F66839" w:rsidRPr="009874D5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0E2F">
              <w:rPr>
                <w:rFonts w:asciiTheme="majorBidi" w:hAnsiTheme="majorBidi" w:cstheme="majorBidi"/>
                <w:sz w:val="30"/>
                <w:szCs w:val="30"/>
              </w:rPr>
              <w:t>3,811</w:t>
            </w:r>
          </w:p>
        </w:tc>
        <w:tc>
          <w:tcPr>
            <w:tcW w:w="178" w:type="dxa"/>
          </w:tcPr>
          <w:p w14:paraId="33C65561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63F6E" w14:textId="152DF330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820E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27C4CF6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A11F5A" w14:textId="3B046EB8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0E2F">
              <w:rPr>
                <w:rFonts w:asciiTheme="majorBidi" w:hAnsiTheme="majorBidi" w:cstheme="majorBidi"/>
                <w:sz w:val="30"/>
                <w:szCs w:val="30"/>
              </w:rPr>
              <w:t>3,811</w:t>
            </w:r>
          </w:p>
        </w:tc>
      </w:tr>
      <w:tr w:rsidR="00F66839" w:rsidRPr="009874D5" w14:paraId="0DF10262" w14:textId="77777777" w:rsidTr="00645EBF">
        <w:trPr>
          <w:cantSplit/>
        </w:trPr>
        <w:tc>
          <w:tcPr>
            <w:tcW w:w="4140" w:type="dxa"/>
          </w:tcPr>
          <w:p w14:paraId="5321DD3A" w14:textId="64AEFBD4" w:rsidR="00F66839" w:rsidRPr="009874D5" w:rsidRDefault="00F66839" w:rsidP="00F668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530CF7D" w14:textId="5BF70906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820E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94CAF2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3A8C45" w14:textId="69DC518D" w:rsidR="00F66839" w:rsidRPr="009874D5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0E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823EB2F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026C28" w14:textId="1ED73EF3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820E2F">
              <w:rPr>
                <w:rFonts w:asciiTheme="majorBidi" w:hAnsiTheme="majorBidi" w:cstheme="majorBidi"/>
                <w:sz w:val="30"/>
                <w:szCs w:val="30"/>
              </w:rPr>
              <w:t>9,762</w:t>
            </w:r>
          </w:p>
        </w:tc>
        <w:tc>
          <w:tcPr>
            <w:tcW w:w="180" w:type="dxa"/>
          </w:tcPr>
          <w:p w14:paraId="18FBEB50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7F190F" w14:textId="34186BC0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0E2F">
              <w:rPr>
                <w:rFonts w:asciiTheme="majorBidi" w:hAnsiTheme="majorBidi" w:cstheme="majorBidi"/>
                <w:sz w:val="30"/>
                <w:szCs w:val="30"/>
              </w:rPr>
              <w:t>13,002</w:t>
            </w:r>
          </w:p>
        </w:tc>
      </w:tr>
      <w:tr w:rsidR="00F66839" w:rsidRPr="009874D5" w14:paraId="44FE905F" w14:textId="77777777" w:rsidTr="00A70AB2">
        <w:trPr>
          <w:cantSplit/>
        </w:trPr>
        <w:tc>
          <w:tcPr>
            <w:tcW w:w="4140" w:type="dxa"/>
          </w:tcPr>
          <w:p w14:paraId="71F52A56" w14:textId="21BE8EE3" w:rsidR="00F66839" w:rsidRPr="009874D5" w:rsidRDefault="00F66839" w:rsidP="00F668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6230B" w14:textId="2F220E03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820E2F">
              <w:rPr>
                <w:rFonts w:asciiTheme="majorBidi" w:hAnsiTheme="majorBidi" w:cstheme="majorBidi"/>
                <w:sz w:val="30"/>
                <w:szCs w:val="30"/>
              </w:rPr>
              <w:t>25,947</w:t>
            </w:r>
          </w:p>
        </w:tc>
        <w:tc>
          <w:tcPr>
            <w:tcW w:w="270" w:type="dxa"/>
          </w:tcPr>
          <w:p w14:paraId="1A5B5C4D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F0C0C0" w14:textId="44317480" w:rsidR="00F66839" w:rsidRPr="009874D5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0E2F">
              <w:rPr>
                <w:rFonts w:asciiTheme="majorBidi" w:hAnsiTheme="majorBidi" w:cstheme="majorBidi"/>
                <w:sz w:val="30"/>
                <w:szCs w:val="30"/>
              </w:rPr>
              <w:t>34,900</w:t>
            </w:r>
          </w:p>
        </w:tc>
        <w:tc>
          <w:tcPr>
            <w:tcW w:w="178" w:type="dxa"/>
          </w:tcPr>
          <w:p w14:paraId="581F6A3A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center"/>
          </w:tcPr>
          <w:p w14:paraId="483B232A" w14:textId="4296A0D5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820E2F">
              <w:rPr>
                <w:rFonts w:asciiTheme="majorBidi" w:hAnsiTheme="majorBidi" w:cstheme="majorBidi"/>
                <w:sz w:val="30"/>
                <w:szCs w:val="30"/>
              </w:rPr>
              <w:t>25,947</w:t>
            </w:r>
          </w:p>
        </w:tc>
        <w:tc>
          <w:tcPr>
            <w:tcW w:w="180" w:type="dxa"/>
          </w:tcPr>
          <w:p w14:paraId="1FC0D1E9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418E58" w14:textId="27EA7599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0E2F">
              <w:rPr>
                <w:rFonts w:asciiTheme="majorBidi" w:hAnsiTheme="majorBidi" w:cstheme="majorBidi"/>
                <w:sz w:val="30"/>
                <w:szCs w:val="30"/>
              </w:rPr>
              <w:t>34,900</w:t>
            </w:r>
          </w:p>
        </w:tc>
      </w:tr>
      <w:tr w:rsidR="00F66839" w:rsidRPr="009874D5" w14:paraId="0EA53F01" w14:textId="77777777" w:rsidTr="00645EBF">
        <w:trPr>
          <w:cantSplit/>
        </w:trPr>
        <w:tc>
          <w:tcPr>
            <w:tcW w:w="4140" w:type="dxa"/>
          </w:tcPr>
          <w:p w14:paraId="19061573" w14:textId="5AD8CD0A" w:rsidR="00F66839" w:rsidRPr="002E2B2F" w:rsidRDefault="00F66839" w:rsidP="00F66839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7455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1971AEE7" w14:textId="488052F8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820E2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94FA165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EF727D" w14:textId="5EC923BF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0E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307F43D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center"/>
          </w:tcPr>
          <w:p w14:paraId="63317EEE" w14:textId="27A4D9D5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0E2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7CDF6832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AD410C" w14:textId="67917583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0E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6839" w:rsidRPr="002F697C" w14:paraId="7DB07AF7" w14:textId="77777777" w:rsidTr="00645EBF">
        <w:trPr>
          <w:cantSplit/>
        </w:trPr>
        <w:tc>
          <w:tcPr>
            <w:tcW w:w="4140" w:type="dxa"/>
          </w:tcPr>
          <w:p w14:paraId="74F57482" w14:textId="77777777" w:rsidR="00F66839" w:rsidRPr="002F697C" w:rsidRDefault="00F66839" w:rsidP="00F66839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783A3EE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270" w:type="dxa"/>
          </w:tcPr>
          <w:p w14:paraId="603488F2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76A18D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4207ECF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DAD83D8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3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180" w:type="dxa"/>
          </w:tcPr>
          <w:p w14:paraId="44A7DB99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A04629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6839" w:rsidRPr="009874D5" w14:paraId="5E8A21AD" w14:textId="77777777" w:rsidTr="003067DA">
        <w:trPr>
          <w:cantSplit/>
        </w:trPr>
        <w:tc>
          <w:tcPr>
            <w:tcW w:w="4140" w:type="dxa"/>
          </w:tcPr>
          <w:p w14:paraId="766A6178" w14:textId="47C4693A" w:rsidR="00F66839" w:rsidRPr="009874D5" w:rsidRDefault="00F66839" w:rsidP="00F668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89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</w:tcPr>
          <w:p w14:paraId="6A2A2FA7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270" w:type="dxa"/>
          </w:tcPr>
          <w:p w14:paraId="6F730BA2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922A42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178" w:type="dxa"/>
          </w:tcPr>
          <w:p w14:paraId="216BE8BD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3CC6E6E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3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180" w:type="dxa"/>
          </w:tcPr>
          <w:p w14:paraId="14B54EA6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97043C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</w:tr>
      <w:tr w:rsidR="00F66839" w:rsidRPr="009874D5" w14:paraId="02857DA1" w14:textId="77777777" w:rsidTr="003067DA">
        <w:trPr>
          <w:cantSplit/>
        </w:trPr>
        <w:tc>
          <w:tcPr>
            <w:tcW w:w="4140" w:type="dxa"/>
          </w:tcPr>
          <w:p w14:paraId="743AC64E" w14:textId="2AF6E2D4" w:rsidR="00F66839" w:rsidRPr="009874D5" w:rsidRDefault="00F66839" w:rsidP="00F6683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DD6A416" w14:textId="4A2A6573" w:rsidR="00F66839" w:rsidRPr="00820E2F" w:rsidRDefault="00F078F3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820E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619C4E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B66502" w14:textId="40EDCAD4" w:rsidR="00F66839" w:rsidRPr="00E60A53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0E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D4DBD31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A5FD4E0" w14:textId="0913924E" w:rsidR="00F66839" w:rsidRPr="00820E2F" w:rsidRDefault="00F46882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E2F">
              <w:rPr>
                <w:rFonts w:asciiTheme="majorBidi" w:hAnsiTheme="majorBidi" w:cstheme="majorBidi"/>
                <w:sz w:val="30"/>
                <w:szCs w:val="30"/>
              </w:rPr>
              <w:t>714,150</w:t>
            </w:r>
          </w:p>
        </w:tc>
        <w:tc>
          <w:tcPr>
            <w:tcW w:w="180" w:type="dxa"/>
          </w:tcPr>
          <w:p w14:paraId="09765837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22EA5C" w14:textId="58020275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0E2F">
              <w:rPr>
                <w:rFonts w:asciiTheme="majorBidi" w:hAnsiTheme="majorBidi" w:cstheme="majorBidi"/>
                <w:sz w:val="30"/>
                <w:szCs w:val="30"/>
              </w:rPr>
              <w:t>611,218</w:t>
            </w:r>
          </w:p>
        </w:tc>
      </w:tr>
      <w:tr w:rsidR="00F66839" w:rsidRPr="002F697C" w14:paraId="69AA15B3" w14:textId="77777777" w:rsidTr="003067DA">
        <w:trPr>
          <w:cantSplit/>
        </w:trPr>
        <w:tc>
          <w:tcPr>
            <w:tcW w:w="4140" w:type="dxa"/>
          </w:tcPr>
          <w:p w14:paraId="61F5BF97" w14:textId="77777777" w:rsidR="00F66839" w:rsidRPr="002F697C" w:rsidRDefault="00F66839" w:rsidP="00F66839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BC3DDFF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270" w:type="dxa"/>
          </w:tcPr>
          <w:p w14:paraId="142846D2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31AF31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51AE0E3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3324880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3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180" w:type="dxa"/>
          </w:tcPr>
          <w:p w14:paraId="3B13F66C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E14F41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6839" w:rsidRPr="009874D5" w14:paraId="6377E81F" w14:textId="77777777" w:rsidTr="003067DA">
        <w:trPr>
          <w:cantSplit/>
        </w:trPr>
        <w:tc>
          <w:tcPr>
            <w:tcW w:w="4140" w:type="dxa"/>
          </w:tcPr>
          <w:p w14:paraId="76C6DCEE" w14:textId="3ACA14F8" w:rsidR="00F66839" w:rsidRDefault="00F66839" w:rsidP="00F668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31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ส่วนของเงินให้กู้ยืมระยะยาว</w:t>
            </w:r>
          </w:p>
        </w:tc>
        <w:tc>
          <w:tcPr>
            <w:tcW w:w="990" w:type="dxa"/>
          </w:tcPr>
          <w:p w14:paraId="46169803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270" w:type="dxa"/>
          </w:tcPr>
          <w:p w14:paraId="6BD2872D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98AC42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A150A76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43F2A56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3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180" w:type="dxa"/>
          </w:tcPr>
          <w:p w14:paraId="0647D414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9FA48A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6839" w:rsidRPr="009874D5" w14:paraId="0549286D" w14:textId="77777777" w:rsidTr="003067DA">
        <w:trPr>
          <w:cantSplit/>
        </w:trPr>
        <w:tc>
          <w:tcPr>
            <w:tcW w:w="4140" w:type="dxa"/>
          </w:tcPr>
          <w:p w14:paraId="484EF3A5" w14:textId="75934B4D" w:rsidR="00F66839" w:rsidRDefault="00F66839" w:rsidP="00F66839">
            <w:pPr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31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990" w:type="dxa"/>
          </w:tcPr>
          <w:p w14:paraId="17E5C9A0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270" w:type="dxa"/>
          </w:tcPr>
          <w:p w14:paraId="6574B9F1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0E42F1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02B0313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D21BC7B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3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180" w:type="dxa"/>
          </w:tcPr>
          <w:p w14:paraId="02488697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600268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6839" w:rsidRPr="009874D5" w14:paraId="3BCB1907" w14:textId="77777777" w:rsidTr="003067DA">
        <w:trPr>
          <w:cantSplit/>
        </w:trPr>
        <w:tc>
          <w:tcPr>
            <w:tcW w:w="4140" w:type="dxa"/>
          </w:tcPr>
          <w:p w14:paraId="154DDBA4" w14:textId="2EBCC7AE" w:rsidR="00F66839" w:rsidRDefault="00F66839" w:rsidP="00F668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6EFEFE7" w14:textId="49ADB602" w:rsidR="00F66839" w:rsidRPr="00820E2F" w:rsidRDefault="00820E2F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820E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D35C25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82A825" w14:textId="477F7F4A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0E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F796FD4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0C3F06F" w14:textId="282C4877" w:rsidR="00F66839" w:rsidRPr="00820E2F" w:rsidRDefault="00820E2F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820E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7EB92AF" w14:textId="77777777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6744E6" w14:textId="4EDFD479" w:rsidR="00F66839" w:rsidRPr="00820E2F" w:rsidRDefault="00F66839" w:rsidP="0082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0E2F">
              <w:rPr>
                <w:rFonts w:asciiTheme="majorBidi" w:hAnsiTheme="majorBidi" w:cstheme="majorBidi"/>
                <w:sz w:val="30"/>
                <w:szCs w:val="30"/>
              </w:rPr>
              <w:t>101,489</w:t>
            </w:r>
          </w:p>
        </w:tc>
      </w:tr>
      <w:tr w:rsidR="00F66839" w:rsidRPr="009874D5" w14:paraId="6D95189C" w14:textId="77777777" w:rsidTr="003067DA">
        <w:trPr>
          <w:cantSplit/>
        </w:trPr>
        <w:tc>
          <w:tcPr>
            <w:tcW w:w="4140" w:type="dxa"/>
          </w:tcPr>
          <w:p w14:paraId="615CB678" w14:textId="4D94AF41" w:rsidR="00F66839" w:rsidRPr="00A90237" w:rsidRDefault="00F66839" w:rsidP="00F6683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023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ค่าใช้จ่ายจ่ายล่วงหน้า</w:t>
            </w:r>
          </w:p>
        </w:tc>
        <w:tc>
          <w:tcPr>
            <w:tcW w:w="990" w:type="dxa"/>
          </w:tcPr>
          <w:p w14:paraId="3CD109D6" w14:textId="77777777" w:rsidR="00F66839" w:rsidRPr="009874D5" w:rsidRDefault="00F66839" w:rsidP="00F66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3A733454" w14:textId="77777777" w:rsidR="00F66839" w:rsidRPr="009874D5" w:rsidRDefault="00F66839" w:rsidP="00F66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0AB4F55" w14:textId="77777777" w:rsidR="00F66839" w:rsidRDefault="00F66839" w:rsidP="00F66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770F6164" w14:textId="77777777" w:rsidR="00F66839" w:rsidRPr="009874D5" w:rsidRDefault="00F66839" w:rsidP="00F66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41840BA" w14:textId="77777777" w:rsidR="00F66839" w:rsidRPr="009874D5" w:rsidRDefault="00F66839" w:rsidP="00F66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5177DBBD" w14:textId="77777777" w:rsidR="00F66839" w:rsidRPr="009874D5" w:rsidRDefault="00F66839" w:rsidP="00F66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E35B607" w14:textId="77777777" w:rsidR="00F66839" w:rsidRDefault="00F66839" w:rsidP="00F66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F66839" w:rsidRPr="00C77E16" w14:paraId="336A1523" w14:textId="77777777" w:rsidTr="003067DA">
        <w:trPr>
          <w:cantSplit/>
          <w:trHeight w:val="60"/>
        </w:trPr>
        <w:tc>
          <w:tcPr>
            <w:tcW w:w="4140" w:type="dxa"/>
          </w:tcPr>
          <w:p w14:paraId="181B0A33" w14:textId="135892E4" w:rsidR="00F66839" w:rsidRDefault="00F66839" w:rsidP="00F668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55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</w:tcPr>
          <w:p w14:paraId="60630FA8" w14:textId="58208DAE" w:rsidR="00F66839" w:rsidRPr="009874D5" w:rsidRDefault="00293733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29373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10,609</w:t>
            </w:r>
          </w:p>
        </w:tc>
        <w:tc>
          <w:tcPr>
            <w:tcW w:w="270" w:type="dxa"/>
          </w:tcPr>
          <w:p w14:paraId="535C84A9" w14:textId="77777777" w:rsidR="00F66839" w:rsidRPr="009874D5" w:rsidRDefault="00F66839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F5A1F10" w14:textId="52C994F0" w:rsidR="00F66839" w:rsidRDefault="00F66839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768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3,950</w:t>
            </w:r>
          </w:p>
        </w:tc>
        <w:tc>
          <w:tcPr>
            <w:tcW w:w="178" w:type="dxa"/>
          </w:tcPr>
          <w:p w14:paraId="5F667038" w14:textId="77777777" w:rsidR="00F66839" w:rsidRPr="009874D5" w:rsidRDefault="00F66839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7EBF227" w14:textId="3F497DD4" w:rsidR="00F66839" w:rsidRPr="009874D5" w:rsidRDefault="00845668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3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4566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10,609</w:t>
            </w:r>
          </w:p>
        </w:tc>
        <w:tc>
          <w:tcPr>
            <w:tcW w:w="180" w:type="dxa"/>
          </w:tcPr>
          <w:p w14:paraId="31B5ABE5" w14:textId="77777777" w:rsidR="00F66839" w:rsidRPr="009874D5" w:rsidRDefault="00F66839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1902F0F" w14:textId="4C1F4661" w:rsidR="00F66839" w:rsidRDefault="00F66839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768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3,950</w:t>
            </w:r>
          </w:p>
        </w:tc>
      </w:tr>
      <w:tr w:rsidR="00F66839" w:rsidRPr="00C77E16" w14:paraId="66B71525" w14:textId="77777777" w:rsidTr="00363526">
        <w:trPr>
          <w:cantSplit/>
          <w:trHeight w:val="83"/>
        </w:trPr>
        <w:tc>
          <w:tcPr>
            <w:tcW w:w="4140" w:type="dxa"/>
          </w:tcPr>
          <w:p w14:paraId="2917F8AF" w14:textId="77777777" w:rsidR="00F66839" w:rsidRPr="004A5838" w:rsidRDefault="00F66839" w:rsidP="00F66839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17AC22CD" w14:textId="77777777" w:rsidR="00F66839" w:rsidRPr="00C77E16" w:rsidRDefault="00F66839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41BFC20D" w14:textId="77777777" w:rsidR="00F66839" w:rsidRPr="00C77E16" w:rsidRDefault="00F66839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48453AC" w14:textId="77777777" w:rsidR="00F66839" w:rsidRPr="00C77E16" w:rsidRDefault="00F66839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78" w:type="dxa"/>
          </w:tcPr>
          <w:p w14:paraId="138ADD5B" w14:textId="77777777" w:rsidR="00F66839" w:rsidRPr="00C77E16" w:rsidRDefault="00F66839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15AA6E0" w14:textId="77777777" w:rsidR="00F66839" w:rsidRPr="00C77E16" w:rsidRDefault="00F66839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1DC0CFC5" w14:textId="77777777" w:rsidR="00F66839" w:rsidRPr="00C77E16" w:rsidRDefault="00F66839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8EF7DBB" w14:textId="77777777" w:rsidR="00F66839" w:rsidRPr="00C77E16" w:rsidRDefault="00F66839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</w:tr>
      <w:tr w:rsidR="003C5F3F" w:rsidRPr="00C77E16" w14:paraId="10CD6362" w14:textId="77777777" w:rsidTr="00280AC4">
        <w:trPr>
          <w:cantSplit/>
        </w:trPr>
        <w:tc>
          <w:tcPr>
            <w:tcW w:w="4140" w:type="dxa"/>
          </w:tcPr>
          <w:p w14:paraId="4A008398" w14:textId="137F53DD" w:rsidR="003C5F3F" w:rsidRPr="00561B21" w:rsidRDefault="003C5F3F" w:rsidP="003C5F3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1B2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90" w:type="dxa"/>
            <w:vAlign w:val="center"/>
          </w:tcPr>
          <w:p w14:paraId="10C52840" w14:textId="77777777" w:rsidR="003C5F3F" w:rsidRPr="009874D5" w:rsidRDefault="003C5F3F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76A5E468" w14:textId="77777777" w:rsidR="003C5F3F" w:rsidRPr="009874D5" w:rsidRDefault="003C5F3F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5385CB8" w14:textId="64F87CBB" w:rsidR="003C5F3F" w:rsidRPr="001135D7" w:rsidRDefault="003C5F3F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E49F142" w14:textId="77777777" w:rsidR="003C5F3F" w:rsidRPr="009874D5" w:rsidRDefault="003C5F3F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5B958D4" w14:textId="77777777" w:rsidR="003C5F3F" w:rsidRPr="009874D5" w:rsidRDefault="003C5F3F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3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52918D90" w14:textId="77777777" w:rsidR="003C5F3F" w:rsidRPr="009874D5" w:rsidRDefault="003C5F3F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4F0B145" w14:textId="77777777" w:rsidR="003C5F3F" w:rsidRPr="00C77E16" w:rsidRDefault="003C5F3F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C5F3F" w:rsidRPr="00C77E16" w14:paraId="68DC309E" w14:textId="77777777" w:rsidTr="00A70AB2">
        <w:trPr>
          <w:cantSplit/>
        </w:trPr>
        <w:tc>
          <w:tcPr>
            <w:tcW w:w="4140" w:type="dxa"/>
          </w:tcPr>
          <w:p w14:paraId="674499EB" w14:textId="32ED05ED" w:rsidR="003C5F3F" w:rsidRPr="00561B21" w:rsidRDefault="003C5F3F" w:rsidP="003C5F3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1B21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1CB73" w14:textId="2D7B0B54" w:rsidR="003C5F3F" w:rsidRPr="009874D5" w:rsidRDefault="003C5F3F" w:rsidP="003C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C77E1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390</w:t>
            </w:r>
          </w:p>
        </w:tc>
        <w:tc>
          <w:tcPr>
            <w:tcW w:w="270" w:type="dxa"/>
          </w:tcPr>
          <w:p w14:paraId="0476D705" w14:textId="77777777" w:rsidR="003C5F3F" w:rsidRPr="009874D5" w:rsidRDefault="003C5F3F" w:rsidP="003C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E237EEE" w14:textId="7BA1CBE9" w:rsidR="003C5F3F" w:rsidRPr="00C77E16" w:rsidRDefault="003C5F3F" w:rsidP="003C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392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426</w:t>
            </w:r>
          </w:p>
        </w:tc>
        <w:tc>
          <w:tcPr>
            <w:tcW w:w="178" w:type="dxa"/>
          </w:tcPr>
          <w:p w14:paraId="12C95F6F" w14:textId="77777777" w:rsidR="003C5F3F" w:rsidRPr="009874D5" w:rsidRDefault="003C5F3F" w:rsidP="003C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5ED92C" w14:textId="5FEA8B8D" w:rsidR="003C5F3F" w:rsidRPr="009874D5" w:rsidRDefault="003C5F3F" w:rsidP="003C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C77E1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390</w:t>
            </w:r>
          </w:p>
        </w:tc>
        <w:tc>
          <w:tcPr>
            <w:tcW w:w="180" w:type="dxa"/>
          </w:tcPr>
          <w:p w14:paraId="1BBE6180" w14:textId="77777777" w:rsidR="003C5F3F" w:rsidRPr="009874D5" w:rsidRDefault="003C5F3F" w:rsidP="003C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1AF3048" w14:textId="0805C7F0" w:rsidR="003C5F3F" w:rsidRPr="00C77E16" w:rsidRDefault="003C5F3F" w:rsidP="003C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392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426</w:t>
            </w:r>
          </w:p>
        </w:tc>
      </w:tr>
      <w:tr w:rsidR="003C5F3F" w:rsidRPr="00C77E16" w14:paraId="20211588" w14:textId="77777777" w:rsidTr="00A70AB2">
        <w:trPr>
          <w:cantSplit/>
        </w:trPr>
        <w:tc>
          <w:tcPr>
            <w:tcW w:w="4140" w:type="dxa"/>
          </w:tcPr>
          <w:p w14:paraId="0DB5F68B" w14:textId="34A0DD6E" w:rsidR="003C5F3F" w:rsidRPr="00D36975" w:rsidRDefault="003C5F3F" w:rsidP="003C5F3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97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FF5DC" w14:textId="646E65B0" w:rsidR="003C5F3F" w:rsidRPr="009874D5" w:rsidRDefault="003C5F3F" w:rsidP="003C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C77E1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203,034</w:t>
            </w:r>
          </w:p>
        </w:tc>
        <w:tc>
          <w:tcPr>
            <w:tcW w:w="270" w:type="dxa"/>
          </w:tcPr>
          <w:p w14:paraId="1747B7B7" w14:textId="77777777" w:rsidR="003C5F3F" w:rsidRPr="009874D5" w:rsidRDefault="003C5F3F" w:rsidP="003C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55FA333" w14:textId="09189B8A" w:rsidR="003C5F3F" w:rsidRPr="001135D7" w:rsidRDefault="003C5F3F" w:rsidP="003C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34F2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233,312</w:t>
            </w:r>
          </w:p>
        </w:tc>
        <w:tc>
          <w:tcPr>
            <w:tcW w:w="178" w:type="dxa"/>
          </w:tcPr>
          <w:p w14:paraId="3104AC73" w14:textId="77777777" w:rsidR="003C5F3F" w:rsidRPr="009874D5" w:rsidRDefault="003C5F3F" w:rsidP="003C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89836" w14:textId="43F898B5" w:rsidR="003C5F3F" w:rsidRPr="009874D5" w:rsidRDefault="003C5F3F" w:rsidP="003C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C77E1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203,034</w:t>
            </w:r>
          </w:p>
        </w:tc>
        <w:tc>
          <w:tcPr>
            <w:tcW w:w="180" w:type="dxa"/>
          </w:tcPr>
          <w:p w14:paraId="30D420B1" w14:textId="77777777" w:rsidR="003C5F3F" w:rsidRPr="009874D5" w:rsidRDefault="003C5F3F" w:rsidP="003C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4F6EE4E" w14:textId="60D4064C" w:rsidR="003C5F3F" w:rsidRPr="00C77E16" w:rsidRDefault="003C5F3F" w:rsidP="003C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E12E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233,312</w:t>
            </w:r>
          </w:p>
        </w:tc>
      </w:tr>
      <w:tr w:rsidR="003C5F3F" w:rsidRPr="00C77E16" w14:paraId="446236DD" w14:textId="77777777" w:rsidTr="00D90508">
        <w:trPr>
          <w:cantSplit/>
        </w:trPr>
        <w:tc>
          <w:tcPr>
            <w:tcW w:w="4140" w:type="dxa"/>
          </w:tcPr>
          <w:p w14:paraId="67D5DE91" w14:textId="24430DFD" w:rsidR="003C5F3F" w:rsidRPr="00D36975" w:rsidRDefault="003C5F3F" w:rsidP="003C5F3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97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12C85DF5" w14:textId="7A3FF869" w:rsidR="003C5F3F" w:rsidRPr="009874D5" w:rsidRDefault="003C5F3F" w:rsidP="003C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C77E1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8,642</w:t>
            </w:r>
          </w:p>
        </w:tc>
        <w:tc>
          <w:tcPr>
            <w:tcW w:w="270" w:type="dxa"/>
          </w:tcPr>
          <w:p w14:paraId="2BC94E75" w14:textId="77777777" w:rsidR="003C5F3F" w:rsidRPr="009874D5" w:rsidRDefault="003C5F3F" w:rsidP="003C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4D398CC" w14:textId="1013B435" w:rsidR="003C5F3F" w:rsidRPr="001135D7" w:rsidRDefault="003C5F3F" w:rsidP="003C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3635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2,078</w:t>
            </w:r>
          </w:p>
        </w:tc>
        <w:tc>
          <w:tcPr>
            <w:tcW w:w="178" w:type="dxa"/>
          </w:tcPr>
          <w:p w14:paraId="2499B017" w14:textId="77777777" w:rsidR="003C5F3F" w:rsidRPr="009874D5" w:rsidRDefault="003C5F3F" w:rsidP="003C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center"/>
          </w:tcPr>
          <w:p w14:paraId="37051E00" w14:textId="33073497" w:rsidR="003C5F3F" w:rsidRPr="009874D5" w:rsidRDefault="003C5F3F" w:rsidP="003C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C77E1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8,642</w:t>
            </w:r>
          </w:p>
        </w:tc>
        <w:tc>
          <w:tcPr>
            <w:tcW w:w="180" w:type="dxa"/>
          </w:tcPr>
          <w:p w14:paraId="5A5CAFF4" w14:textId="77777777" w:rsidR="003C5F3F" w:rsidRPr="009874D5" w:rsidRDefault="003C5F3F" w:rsidP="003C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0D70832" w14:textId="41026FB8" w:rsidR="003C5F3F" w:rsidRPr="00C77E16" w:rsidRDefault="003C5F3F" w:rsidP="003C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3635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2,078</w:t>
            </w:r>
          </w:p>
        </w:tc>
      </w:tr>
      <w:tr w:rsidR="003C5F3F" w:rsidRPr="00C77E16" w14:paraId="0081DF1B" w14:textId="77777777" w:rsidTr="00280AC4">
        <w:trPr>
          <w:cantSplit/>
          <w:trHeight w:val="146"/>
        </w:trPr>
        <w:tc>
          <w:tcPr>
            <w:tcW w:w="4140" w:type="dxa"/>
          </w:tcPr>
          <w:p w14:paraId="0B98AABB" w14:textId="77777777" w:rsidR="003C5F3F" w:rsidRPr="00704C10" w:rsidRDefault="003C5F3F" w:rsidP="003C5F3F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center"/>
          </w:tcPr>
          <w:p w14:paraId="7ADA8DD7" w14:textId="77777777" w:rsidR="003C5F3F" w:rsidRPr="00C77E16" w:rsidRDefault="003C5F3F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2D805D01" w14:textId="77777777" w:rsidR="003C5F3F" w:rsidRPr="00C77E16" w:rsidRDefault="003C5F3F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07CB86B" w14:textId="77777777" w:rsidR="003C5F3F" w:rsidRPr="00C77E16" w:rsidRDefault="003C5F3F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BBBBE88" w14:textId="77777777" w:rsidR="003C5F3F" w:rsidRPr="00C77E16" w:rsidRDefault="003C5F3F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C894332" w14:textId="77777777" w:rsidR="003C5F3F" w:rsidRPr="00C77E16" w:rsidRDefault="003C5F3F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28E39C33" w14:textId="77777777" w:rsidR="003C5F3F" w:rsidRPr="00C77E16" w:rsidRDefault="003C5F3F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EEC0B7F" w14:textId="77777777" w:rsidR="003C5F3F" w:rsidRPr="00C77E16" w:rsidRDefault="003C5F3F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C5F3F" w:rsidRPr="00C77E16" w14:paraId="43306CCD" w14:textId="77777777" w:rsidTr="00AD2D65">
        <w:trPr>
          <w:cantSplit/>
        </w:trPr>
        <w:tc>
          <w:tcPr>
            <w:tcW w:w="4140" w:type="dxa"/>
          </w:tcPr>
          <w:p w14:paraId="5C085169" w14:textId="6FF2F4BE" w:rsidR="003C5F3F" w:rsidRPr="00C75402" w:rsidRDefault="003C5F3F" w:rsidP="003C5F3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754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46281C02" w14:textId="77777777" w:rsidR="003C5F3F" w:rsidRPr="009874D5" w:rsidRDefault="003C5F3F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0BC76407" w14:textId="77777777" w:rsidR="003C5F3F" w:rsidRPr="009874D5" w:rsidRDefault="003C5F3F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B551836" w14:textId="77777777" w:rsidR="003C5F3F" w:rsidRPr="00C77E16" w:rsidRDefault="003C5F3F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0A8ECE40" w14:textId="77777777" w:rsidR="003C5F3F" w:rsidRPr="009874D5" w:rsidRDefault="003C5F3F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38B1FD4" w14:textId="77777777" w:rsidR="003C5F3F" w:rsidRPr="009874D5" w:rsidRDefault="003C5F3F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3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2B50D2CC" w14:textId="77777777" w:rsidR="003C5F3F" w:rsidRPr="009874D5" w:rsidRDefault="003C5F3F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6B39A39" w14:textId="77777777" w:rsidR="003C5F3F" w:rsidRPr="00C77E16" w:rsidRDefault="003C5F3F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2451D" w:rsidRPr="00C77E16" w14:paraId="2417EE36" w14:textId="77777777" w:rsidTr="00A70AB2">
        <w:trPr>
          <w:cantSplit/>
        </w:trPr>
        <w:tc>
          <w:tcPr>
            <w:tcW w:w="4140" w:type="dxa"/>
          </w:tcPr>
          <w:p w14:paraId="08F7877B" w14:textId="42B71AF4" w:rsidR="0092451D" w:rsidRPr="009874D5" w:rsidRDefault="0092451D" w:rsidP="0092451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1B21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52140" w14:textId="1CE59771" w:rsidR="0092451D" w:rsidRPr="004F05B7" w:rsidRDefault="0092451D" w:rsidP="0092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C77E1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29,123</w:t>
            </w:r>
          </w:p>
        </w:tc>
        <w:tc>
          <w:tcPr>
            <w:tcW w:w="270" w:type="dxa"/>
          </w:tcPr>
          <w:p w14:paraId="14A94422" w14:textId="77777777" w:rsidR="0092451D" w:rsidRPr="009874D5" w:rsidRDefault="0092451D" w:rsidP="0092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CA78273" w14:textId="59676A5E" w:rsidR="0092451D" w:rsidRPr="00AD2D65" w:rsidRDefault="0092451D" w:rsidP="0092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D2D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33,767</w:t>
            </w:r>
          </w:p>
        </w:tc>
        <w:tc>
          <w:tcPr>
            <w:tcW w:w="178" w:type="dxa"/>
          </w:tcPr>
          <w:p w14:paraId="0144552A" w14:textId="77777777" w:rsidR="0092451D" w:rsidRPr="009874D5" w:rsidRDefault="0092451D" w:rsidP="0092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7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3E880" w14:textId="5468296C" w:rsidR="0092451D" w:rsidRPr="009874D5" w:rsidRDefault="0092451D" w:rsidP="0092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C77E1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29,123</w:t>
            </w:r>
          </w:p>
        </w:tc>
        <w:tc>
          <w:tcPr>
            <w:tcW w:w="180" w:type="dxa"/>
          </w:tcPr>
          <w:p w14:paraId="207B51D7" w14:textId="77777777" w:rsidR="0092451D" w:rsidRPr="009874D5" w:rsidRDefault="0092451D" w:rsidP="0092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5FF7428" w14:textId="3B92E551" w:rsidR="0092451D" w:rsidRPr="00C77E16" w:rsidRDefault="0092451D" w:rsidP="0092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22DE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32,95</w:t>
            </w:r>
            <w:r w:rsidRPr="00C77E1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</w:tr>
      <w:tr w:rsidR="0092451D" w:rsidRPr="00C77E16" w14:paraId="5F8C3A3F" w14:textId="77777777" w:rsidTr="00A70AB2">
        <w:trPr>
          <w:cantSplit/>
        </w:trPr>
        <w:tc>
          <w:tcPr>
            <w:tcW w:w="4140" w:type="dxa"/>
          </w:tcPr>
          <w:p w14:paraId="6309577A" w14:textId="1584713B" w:rsidR="0092451D" w:rsidRPr="00D36975" w:rsidRDefault="0092451D" w:rsidP="0092451D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2133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DDF19" w14:textId="2EEF883E" w:rsidR="0092451D" w:rsidRPr="004F05B7" w:rsidRDefault="0092451D" w:rsidP="0092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C77E1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A14C4FC" w14:textId="77777777" w:rsidR="0092451D" w:rsidRPr="009874D5" w:rsidRDefault="0092451D" w:rsidP="0092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9D5B79B" w14:textId="6F6871FC" w:rsidR="0092451D" w:rsidRPr="00D632C6" w:rsidRDefault="0092451D" w:rsidP="0092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D2D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16F1C121" w14:textId="77777777" w:rsidR="0092451D" w:rsidRPr="009874D5" w:rsidRDefault="0092451D" w:rsidP="0092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7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AC05D" w14:textId="3B09F052" w:rsidR="0092451D" w:rsidRPr="009874D5" w:rsidRDefault="0092451D" w:rsidP="0092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C77E1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60</w:t>
            </w:r>
          </w:p>
        </w:tc>
        <w:tc>
          <w:tcPr>
            <w:tcW w:w="180" w:type="dxa"/>
          </w:tcPr>
          <w:p w14:paraId="0D02A487" w14:textId="77777777" w:rsidR="0092451D" w:rsidRPr="009874D5" w:rsidRDefault="0092451D" w:rsidP="0092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96E825F" w14:textId="0D7421AE" w:rsidR="0092451D" w:rsidRPr="00C77E16" w:rsidRDefault="0092451D" w:rsidP="0092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C6AA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1,461</w:t>
            </w:r>
          </w:p>
        </w:tc>
      </w:tr>
      <w:tr w:rsidR="0092451D" w:rsidRPr="00C77E16" w14:paraId="23867360" w14:textId="77777777" w:rsidTr="00A70AB2">
        <w:trPr>
          <w:cantSplit/>
        </w:trPr>
        <w:tc>
          <w:tcPr>
            <w:tcW w:w="4140" w:type="dxa"/>
          </w:tcPr>
          <w:p w14:paraId="77C5602E" w14:textId="0591CA80" w:rsidR="0092451D" w:rsidRPr="009874D5" w:rsidRDefault="0092451D" w:rsidP="0092451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697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7C642" w14:textId="364A8339" w:rsidR="0092451D" w:rsidRPr="004F05B7" w:rsidRDefault="0092451D" w:rsidP="0092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C77E1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375,856</w:t>
            </w:r>
          </w:p>
        </w:tc>
        <w:tc>
          <w:tcPr>
            <w:tcW w:w="270" w:type="dxa"/>
          </w:tcPr>
          <w:p w14:paraId="474DD46D" w14:textId="77777777" w:rsidR="0092451D" w:rsidRPr="009874D5" w:rsidRDefault="0092451D" w:rsidP="0092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FDB3C82" w14:textId="14E9C896" w:rsidR="0092451D" w:rsidRPr="00D632C6" w:rsidRDefault="0092451D" w:rsidP="0092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D2D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294,687</w:t>
            </w:r>
          </w:p>
        </w:tc>
        <w:tc>
          <w:tcPr>
            <w:tcW w:w="178" w:type="dxa"/>
          </w:tcPr>
          <w:p w14:paraId="68ACF1B5" w14:textId="77777777" w:rsidR="0092451D" w:rsidRPr="009874D5" w:rsidRDefault="0092451D" w:rsidP="0092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7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1AC95" w14:textId="07555CB3" w:rsidR="0092451D" w:rsidRPr="009874D5" w:rsidRDefault="0092451D" w:rsidP="0092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C77E1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375,839</w:t>
            </w:r>
          </w:p>
        </w:tc>
        <w:tc>
          <w:tcPr>
            <w:tcW w:w="180" w:type="dxa"/>
          </w:tcPr>
          <w:p w14:paraId="1A06A553" w14:textId="77777777" w:rsidR="0092451D" w:rsidRPr="009874D5" w:rsidRDefault="0092451D" w:rsidP="0092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C0128CA" w14:textId="3B3CCE1A" w:rsidR="0092451D" w:rsidRPr="00C77E16" w:rsidRDefault="0092451D" w:rsidP="0092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01CD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284,85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</w:tr>
      <w:tr w:rsidR="0092451D" w:rsidRPr="00C77E16" w14:paraId="492FB830" w14:textId="77777777" w:rsidTr="00AD2D65">
        <w:trPr>
          <w:cantSplit/>
        </w:trPr>
        <w:tc>
          <w:tcPr>
            <w:tcW w:w="4140" w:type="dxa"/>
          </w:tcPr>
          <w:p w14:paraId="44923F4F" w14:textId="45124B65" w:rsidR="0092451D" w:rsidRPr="009874D5" w:rsidRDefault="0092451D" w:rsidP="0092451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697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399397F6" w14:textId="6398ED3C" w:rsidR="0092451D" w:rsidRPr="004F05B7" w:rsidRDefault="0092451D" w:rsidP="0092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C77E1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7,882</w:t>
            </w:r>
          </w:p>
        </w:tc>
        <w:tc>
          <w:tcPr>
            <w:tcW w:w="270" w:type="dxa"/>
          </w:tcPr>
          <w:p w14:paraId="6E397F2C" w14:textId="77777777" w:rsidR="0092451D" w:rsidRPr="009874D5" w:rsidRDefault="0092451D" w:rsidP="0092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ED0ADC7" w14:textId="67C0D5AB" w:rsidR="0092451D" w:rsidRPr="00D632C6" w:rsidRDefault="0092451D" w:rsidP="0092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D2D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10,742</w:t>
            </w:r>
          </w:p>
        </w:tc>
        <w:tc>
          <w:tcPr>
            <w:tcW w:w="178" w:type="dxa"/>
          </w:tcPr>
          <w:p w14:paraId="16A76943" w14:textId="77777777" w:rsidR="0092451D" w:rsidRPr="009874D5" w:rsidRDefault="0092451D" w:rsidP="0092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7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center"/>
          </w:tcPr>
          <w:p w14:paraId="2F7DEB22" w14:textId="70D1E982" w:rsidR="0092451D" w:rsidRPr="009874D5" w:rsidRDefault="0092451D" w:rsidP="0092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C77E1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7,882</w:t>
            </w:r>
          </w:p>
        </w:tc>
        <w:tc>
          <w:tcPr>
            <w:tcW w:w="180" w:type="dxa"/>
          </w:tcPr>
          <w:p w14:paraId="0CB24F3F" w14:textId="77777777" w:rsidR="0092451D" w:rsidRPr="009874D5" w:rsidRDefault="0092451D" w:rsidP="0092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F96D9D6" w14:textId="26BB96A3" w:rsidR="0092451D" w:rsidRPr="00C77E16" w:rsidRDefault="0092451D" w:rsidP="0092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7174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10,742</w:t>
            </w:r>
          </w:p>
        </w:tc>
      </w:tr>
      <w:tr w:rsidR="0092451D" w:rsidRPr="00C77E16" w14:paraId="43D1AAD8" w14:textId="77777777" w:rsidTr="00704C10">
        <w:trPr>
          <w:cantSplit/>
          <w:trHeight w:val="74"/>
        </w:trPr>
        <w:tc>
          <w:tcPr>
            <w:tcW w:w="4140" w:type="dxa"/>
          </w:tcPr>
          <w:p w14:paraId="74F89569" w14:textId="77777777" w:rsidR="0092451D" w:rsidRPr="00704C10" w:rsidRDefault="0092451D" w:rsidP="0092451D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7F88D673" w14:textId="77777777" w:rsidR="0092451D" w:rsidRPr="00C77E16" w:rsidRDefault="0092451D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3F97FCFA" w14:textId="77777777" w:rsidR="0092451D" w:rsidRPr="00C77E16" w:rsidRDefault="0092451D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4D0DEC2" w14:textId="77777777" w:rsidR="0092451D" w:rsidRPr="00C77E16" w:rsidRDefault="0092451D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BFE8D73" w14:textId="77777777" w:rsidR="0092451D" w:rsidRPr="00C77E16" w:rsidRDefault="0092451D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F852782" w14:textId="77777777" w:rsidR="0092451D" w:rsidRPr="00C77E16" w:rsidRDefault="0092451D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02495895" w14:textId="77777777" w:rsidR="0092451D" w:rsidRPr="00C77E16" w:rsidRDefault="0092451D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2D80200" w14:textId="77777777" w:rsidR="0092451D" w:rsidRPr="00C77E16" w:rsidRDefault="0092451D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2451D" w:rsidRPr="00C77E16" w14:paraId="760945D8" w14:textId="77777777" w:rsidTr="00CF7BFF">
        <w:trPr>
          <w:cantSplit/>
        </w:trPr>
        <w:tc>
          <w:tcPr>
            <w:tcW w:w="4140" w:type="dxa"/>
          </w:tcPr>
          <w:p w14:paraId="6ECF8A80" w14:textId="50B236D9" w:rsidR="0092451D" w:rsidRPr="00C75402" w:rsidRDefault="0092451D" w:rsidP="0092451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7540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ค่าใช้จ่ายค้างจ่ายและเจ้าหนี้อื่น</w:t>
            </w:r>
          </w:p>
        </w:tc>
        <w:tc>
          <w:tcPr>
            <w:tcW w:w="990" w:type="dxa"/>
          </w:tcPr>
          <w:p w14:paraId="2B014637" w14:textId="77777777" w:rsidR="0092451D" w:rsidRPr="009874D5" w:rsidRDefault="0092451D" w:rsidP="0092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6AEF6D3E" w14:textId="77777777" w:rsidR="0092451D" w:rsidRPr="009874D5" w:rsidRDefault="0092451D" w:rsidP="0092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E3EC560" w14:textId="77777777" w:rsidR="0092451D" w:rsidRPr="00AD2D65" w:rsidRDefault="0092451D" w:rsidP="0092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4926FCC5" w14:textId="77777777" w:rsidR="0092451D" w:rsidRPr="009874D5" w:rsidRDefault="0092451D" w:rsidP="0092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7BBE602" w14:textId="77777777" w:rsidR="0092451D" w:rsidRPr="009874D5" w:rsidRDefault="0092451D" w:rsidP="0092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3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7E73CFC3" w14:textId="77777777" w:rsidR="0092451D" w:rsidRPr="009874D5" w:rsidRDefault="0092451D" w:rsidP="0092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BF6618E" w14:textId="77777777" w:rsidR="0092451D" w:rsidRPr="00C77E16" w:rsidRDefault="0092451D" w:rsidP="0092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4310BC" w:rsidRPr="00C77E16" w14:paraId="059E78CA" w14:textId="77777777" w:rsidTr="00A70AB2">
        <w:trPr>
          <w:cantSplit/>
        </w:trPr>
        <w:tc>
          <w:tcPr>
            <w:tcW w:w="4140" w:type="dxa"/>
          </w:tcPr>
          <w:p w14:paraId="5367E1A2" w14:textId="2B68856D" w:rsidR="004310BC" w:rsidRPr="009874D5" w:rsidRDefault="004310BC" w:rsidP="004310B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7EC73" w14:textId="1679714E" w:rsidR="004310BC" w:rsidRPr="009874D5" w:rsidRDefault="004310BC" w:rsidP="004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C77E1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35,105</w:t>
            </w:r>
          </w:p>
        </w:tc>
        <w:tc>
          <w:tcPr>
            <w:tcW w:w="270" w:type="dxa"/>
          </w:tcPr>
          <w:p w14:paraId="0946E780" w14:textId="77777777" w:rsidR="004310BC" w:rsidRPr="009874D5" w:rsidRDefault="004310BC" w:rsidP="004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02BC650" w14:textId="7C1E3978" w:rsidR="004310BC" w:rsidRPr="00607DBB" w:rsidRDefault="004310BC" w:rsidP="004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3747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64,107</w:t>
            </w:r>
          </w:p>
        </w:tc>
        <w:tc>
          <w:tcPr>
            <w:tcW w:w="178" w:type="dxa"/>
          </w:tcPr>
          <w:p w14:paraId="2A639001" w14:textId="77777777" w:rsidR="004310BC" w:rsidRPr="00607DBB" w:rsidRDefault="004310BC" w:rsidP="004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7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83EE5" w14:textId="3E67F3F1" w:rsidR="004310BC" w:rsidRPr="00607DBB" w:rsidRDefault="004310BC" w:rsidP="004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C77E1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32,090</w:t>
            </w:r>
          </w:p>
        </w:tc>
        <w:tc>
          <w:tcPr>
            <w:tcW w:w="180" w:type="dxa"/>
          </w:tcPr>
          <w:p w14:paraId="13B1B8D3" w14:textId="77777777" w:rsidR="004310BC" w:rsidRPr="00607DBB" w:rsidRDefault="004310BC" w:rsidP="004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40C4421" w14:textId="46413B4D" w:rsidR="004310BC" w:rsidRPr="00607DBB" w:rsidRDefault="004310BC" w:rsidP="004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439D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60,613</w:t>
            </w:r>
          </w:p>
        </w:tc>
      </w:tr>
      <w:tr w:rsidR="004310BC" w:rsidRPr="00C77E16" w14:paraId="1837FF1B" w14:textId="77777777" w:rsidTr="00A70AB2">
        <w:trPr>
          <w:cantSplit/>
        </w:trPr>
        <w:tc>
          <w:tcPr>
            <w:tcW w:w="4140" w:type="dxa"/>
          </w:tcPr>
          <w:p w14:paraId="777DEEC3" w14:textId="63D37C8A" w:rsidR="004310BC" w:rsidRPr="009874D5" w:rsidRDefault="004310BC" w:rsidP="004310B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3DA993" w14:textId="4BFC8125" w:rsidR="004310BC" w:rsidRPr="00CF7BFF" w:rsidRDefault="004310BC" w:rsidP="004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77E1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99F3443" w14:textId="77777777" w:rsidR="004310BC" w:rsidRPr="009874D5" w:rsidRDefault="004310BC" w:rsidP="004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BA4A93D" w14:textId="2E8F9C6B" w:rsidR="004310BC" w:rsidRPr="00607DBB" w:rsidRDefault="004310BC" w:rsidP="004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F7BF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46FD33CB" w14:textId="77777777" w:rsidR="004310BC" w:rsidRPr="00607DBB" w:rsidRDefault="004310BC" w:rsidP="004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7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8DA25" w14:textId="350635ED" w:rsidR="004310BC" w:rsidRPr="00607DBB" w:rsidRDefault="004310BC" w:rsidP="004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C77E1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23</w:t>
            </w:r>
          </w:p>
        </w:tc>
        <w:tc>
          <w:tcPr>
            <w:tcW w:w="180" w:type="dxa"/>
          </w:tcPr>
          <w:p w14:paraId="2095B0C2" w14:textId="77777777" w:rsidR="004310BC" w:rsidRPr="00607DBB" w:rsidRDefault="004310BC" w:rsidP="004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9AACAEF" w14:textId="4F8CD3C9" w:rsidR="004310BC" w:rsidRPr="00607DBB" w:rsidRDefault="004310BC" w:rsidP="004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5B7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38</w:t>
            </w:r>
          </w:p>
        </w:tc>
      </w:tr>
      <w:tr w:rsidR="004310BC" w:rsidRPr="00C77E16" w14:paraId="0F473394" w14:textId="77777777" w:rsidTr="00A70AB2">
        <w:trPr>
          <w:cantSplit/>
        </w:trPr>
        <w:tc>
          <w:tcPr>
            <w:tcW w:w="4140" w:type="dxa"/>
          </w:tcPr>
          <w:p w14:paraId="47ED7FFB" w14:textId="435DA116" w:rsidR="004310BC" w:rsidRPr="009874D5" w:rsidRDefault="004310BC" w:rsidP="004310B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3A209" w14:textId="30F3510B" w:rsidR="004310BC" w:rsidRPr="009874D5" w:rsidRDefault="004310BC" w:rsidP="004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C77E1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89,309</w:t>
            </w:r>
          </w:p>
        </w:tc>
        <w:tc>
          <w:tcPr>
            <w:tcW w:w="270" w:type="dxa"/>
          </w:tcPr>
          <w:p w14:paraId="0C7C3C04" w14:textId="77777777" w:rsidR="004310BC" w:rsidRPr="009874D5" w:rsidRDefault="004310BC" w:rsidP="004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5172BF7" w14:textId="56707708" w:rsidR="004310BC" w:rsidRPr="00607DBB" w:rsidRDefault="004310BC" w:rsidP="004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1479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47,486</w:t>
            </w:r>
          </w:p>
        </w:tc>
        <w:tc>
          <w:tcPr>
            <w:tcW w:w="178" w:type="dxa"/>
          </w:tcPr>
          <w:p w14:paraId="34FE5349" w14:textId="77777777" w:rsidR="004310BC" w:rsidRPr="00607DBB" w:rsidRDefault="004310BC" w:rsidP="004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7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DE5F9" w14:textId="4A4F829D" w:rsidR="004310BC" w:rsidRPr="00607DBB" w:rsidRDefault="004310BC" w:rsidP="004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C77E1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64,302</w:t>
            </w:r>
          </w:p>
        </w:tc>
        <w:tc>
          <w:tcPr>
            <w:tcW w:w="180" w:type="dxa"/>
          </w:tcPr>
          <w:p w14:paraId="44FC3BC0" w14:textId="77777777" w:rsidR="004310BC" w:rsidRPr="00607DBB" w:rsidRDefault="004310BC" w:rsidP="004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B8D1ABB" w14:textId="68A5A58D" w:rsidR="004310BC" w:rsidRPr="00607DBB" w:rsidRDefault="004310BC" w:rsidP="004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2046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40,471</w:t>
            </w:r>
          </w:p>
        </w:tc>
      </w:tr>
      <w:tr w:rsidR="004310BC" w:rsidRPr="00C77E16" w14:paraId="055F43DD" w14:textId="77777777" w:rsidTr="00AD2D65">
        <w:trPr>
          <w:cantSplit/>
        </w:trPr>
        <w:tc>
          <w:tcPr>
            <w:tcW w:w="4140" w:type="dxa"/>
          </w:tcPr>
          <w:p w14:paraId="0E400532" w14:textId="79F9927E" w:rsidR="004310BC" w:rsidRPr="009874D5" w:rsidRDefault="004310BC" w:rsidP="004310B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455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49141901" w14:textId="0178DC5B" w:rsidR="004310BC" w:rsidRPr="009874D5" w:rsidRDefault="004310BC" w:rsidP="004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C77E1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7,196</w:t>
            </w:r>
          </w:p>
        </w:tc>
        <w:tc>
          <w:tcPr>
            <w:tcW w:w="270" w:type="dxa"/>
          </w:tcPr>
          <w:p w14:paraId="231028A6" w14:textId="77777777" w:rsidR="004310BC" w:rsidRPr="009874D5" w:rsidRDefault="004310BC" w:rsidP="004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DF42C0A" w14:textId="339356A8" w:rsidR="004310BC" w:rsidRPr="00607DBB" w:rsidRDefault="004310BC" w:rsidP="004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9605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1,02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178" w:type="dxa"/>
          </w:tcPr>
          <w:p w14:paraId="5B4A5D43" w14:textId="77777777" w:rsidR="004310BC" w:rsidRPr="00607DBB" w:rsidRDefault="004310BC" w:rsidP="004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7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center"/>
          </w:tcPr>
          <w:p w14:paraId="4EE8C72E" w14:textId="67529FBE" w:rsidR="004310BC" w:rsidRPr="00607DBB" w:rsidRDefault="004310BC" w:rsidP="004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C77E1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7,196</w:t>
            </w:r>
          </w:p>
        </w:tc>
        <w:tc>
          <w:tcPr>
            <w:tcW w:w="180" w:type="dxa"/>
          </w:tcPr>
          <w:p w14:paraId="532E0281" w14:textId="77777777" w:rsidR="004310BC" w:rsidRPr="00607DBB" w:rsidRDefault="004310BC" w:rsidP="004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723040E" w14:textId="35CD02C4" w:rsidR="004310BC" w:rsidRPr="00607DBB" w:rsidRDefault="004310BC" w:rsidP="004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679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1,02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</w:tr>
      <w:tr w:rsidR="004310BC" w:rsidRPr="00C77E16" w14:paraId="4C4B4B30" w14:textId="77777777" w:rsidTr="00CF7BFF">
        <w:trPr>
          <w:cantSplit/>
        </w:trPr>
        <w:tc>
          <w:tcPr>
            <w:tcW w:w="4140" w:type="dxa"/>
          </w:tcPr>
          <w:p w14:paraId="151A4D4F" w14:textId="77777777" w:rsidR="004310BC" w:rsidRPr="00704C10" w:rsidRDefault="004310BC" w:rsidP="004310BC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D1485CD" w14:textId="77777777" w:rsidR="004310BC" w:rsidRPr="00C77E16" w:rsidRDefault="004310BC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075DC27F" w14:textId="77777777" w:rsidR="004310BC" w:rsidRPr="00C77E16" w:rsidRDefault="004310BC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2FB3E61" w14:textId="77777777" w:rsidR="004310BC" w:rsidRPr="00C77E16" w:rsidRDefault="004310BC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B94EA93" w14:textId="77777777" w:rsidR="004310BC" w:rsidRPr="00C77E16" w:rsidRDefault="004310BC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AF7F35A" w14:textId="77777777" w:rsidR="004310BC" w:rsidRPr="00C77E16" w:rsidRDefault="004310BC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253F978B" w14:textId="77777777" w:rsidR="004310BC" w:rsidRPr="00C77E16" w:rsidRDefault="004310BC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3A56CCA" w14:textId="77777777" w:rsidR="004310BC" w:rsidRPr="00C77E16" w:rsidRDefault="004310BC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4310BC" w:rsidRPr="00C77E16" w14:paraId="7EBBD397" w14:textId="77777777" w:rsidTr="003067DA">
        <w:trPr>
          <w:cantSplit/>
        </w:trPr>
        <w:tc>
          <w:tcPr>
            <w:tcW w:w="4140" w:type="dxa"/>
          </w:tcPr>
          <w:p w14:paraId="295F7F96" w14:textId="5D2F31AD" w:rsidR="004310BC" w:rsidRPr="00C75402" w:rsidRDefault="004310BC" w:rsidP="004310B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754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เจ้าหนี้ซื้อที่ดิน อาคารและอุปกรณ์</w:t>
            </w:r>
          </w:p>
        </w:tc>
        <w:tc>
          <w:tcPr>
            <w:tcW w:w="990" w:type="dxa"/>
          </w:tcPr>
          <w:p w14:paraId="4FAE7588" w14:textId="77777777" w:rsidR="004310BC" w:rsidRPr="009874D5" w:rsidRDefault="004310BC" w:rsidP="004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72DFCCA7" w14:textId="77777777" w:rsidR="004310BC" w:rsidRPr="009874D5" w:rsidRDefault="004310BC" w:rsidP="004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EBB123D" w14:textId="77777777" w:rsidR="004310BC" w:rsidRPr="00AD2D65" w:rsidRDefault="004310BC" w:rsidP="004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9B77378" w14:textId="77777777" w:rsidR="004310BC" w:rsidRPr="009874D5" w:rsidRDefault="004310BC" w:rsidP="004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DD59D1B" w14:textId="77777777" w:rsidR="004310BC" w:rsidRPr="009874D5" w:rsidRDefault="004310BC" w:rsidP="004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3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16F8FED6" w14:textId="77777777" w:rsidR="004310BC" w:rsidRPr="009874D5" w:rsidRDefault="004310BC" w:rsidP="004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9550C0A" w14:textId="77777777" w:rsidR="004310BC" w:rsidRPr="00C77E16" w:rsidRDefault="004310BC" w:rsidP="004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4310BC" w:rsidRPr="00C77E16" w14:paraId="0E9083B2" w14:textId="77777777" w:rsidTr="003067DA">
        <w:trPr>
          <w:cantSplit/>
        </w:trPr>
        <w:tc>
          <w:tcPr>
            <w:tcW w:w="4140" w:type="dxa"/>
          </w:tcPr>
          <w:p w14:paraId="3F89B418" w14:textId="7BB65190" w:rsidR="004310BC" w:rsidRPr="009874D5" w:rsidRDefault="004310BC" w:rsidP="004310B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455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</w:tcPr>
          <w:p w14:paraId="20CEC075" w14:textId="3538DD6C" w:rsidR="004310BC" w:rsidRPr="009874D5" w:rsidRDefault="00FE560B" w:rsidP="004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6BA03C6" w14:textId="77777777" w:rsidR="004310BC" w:rsidRPr="009874D5" w:rsidRDefault="004310BC" w:rsidP="004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92F9069" w14:textId="1D229E42" w:rsidR="004310BC" w:rsidRPr="00C75402" w:rsidRDefault="004310BC" w:rsidP="004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C5F9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13,448</w:t>
            </w:r>
          </w:p>
        </w:tc>
        <w:tc>
          <w:tcPr>
            <w:tcW w:w="178" w:type="dxa"/>
          </w:tcPr>
          <w:p w14:paraId="50C3B894" w14:textId="77777777" w:rsidR="004310BC" w:rsidRPr="00C75402" w:rsidRDefault="004310BC" w:rsidP="004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F8CD496" w14:textId="6193445C" w:rsidR="004310BC" w:rsidRPr="00C75402" w:rsidRDefault="00FE560B" w:rsidP="004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3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58C481FD" w14:textId="77777777" w:rsidR="004310BC" w:rsidRPr="00C75402" w:rsidRDefault="004310BC" w:rsidP="004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5BBBEB9" w14:textId="2E97CD4B" w:rsidR="004310BC" w:rsidRPr="00C75402" w:rsidRDefault="004310BC" w:rsidP="0043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C5F9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13,448</w:t>
            </w:r>
          </w:p>
        </w:tc>
      </w:tr>
      <w:tr w:rsidR="004310BC" w:rsidRPr="00C77E16" w14:paraId="348D45D6" w14:textId="77777777" w:rsidTr="003067DA">
        <w:trPr>
          <w:cantSplit/>
        </w:trPr>
        <w:tc>
          <w:tcPr>
            <w:tcW w:w="4140" w:type="dxa"/>
          </w:tcPr>
          <w:p w14:paraId="142C8C52" w14:textId="77777777" w:rsidR="004310BC" w:rsidRPr="00704C10" w:rsidRDefault="004310BC" w:rsidP="004310BC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C0FE70E" w14:textId="77777777" w:rsidR="004310BC" w:rsidRPr="00C77E16" w:rsidRDefault="004310BC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591FBF94" w14:textId="77777777" w:rsidR="004310BC" w:rsidRPr="00C77E16" w:rsidRDefault="004310BC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2057326" w14:textId="77777777" w:rsidR="004310BC" w:rsidRPr="00C77E16" w:rsidRDefault="004310BC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61F3F3D" w14:textId="77777777" w:rsidR="004310BC" w:rsidRPr="00C77E16" w:rsidRDefault="004310BC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7C9D71C" w14:textId="77777777" w:rsidR="004310BC" w:rsidRPr="00C77E16" w:rsidRDefault="004310BC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254E1FBF" w14:textId="77777777" w:rsidR="004310BC" w:rsidRPr="00C77E16" w:rsidRDefault="004310BC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1249C4E" w14:textId="77777777" w:rsidR="004310BC" w:rsidRPr="00C77E16" w:rsidRDefault="004310BC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4310BC" w:rsidRPr="00C77E16" w14:paraId="014AE666" w14:textId="77777777" w:rsidTr="003067DA">
        <w:trPr>
          <w:cantSplit/>
        </w:trPr>
        <w:tc>
          <w:tcPr>
            <w:tcW w:w="4140" w:type="dxa"/>
          </w:tcPr>
          <w:p w14:paraId="758A9D38" w14:textId="1C7078BD" w:rsidR="004310BC" w:rsidRPr="009874D5" w:rsidRDefault="004310BC" w:rsidP="004310B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54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990" w:type="dxa"/>
          </w:tcPr>
          <w:p w14:paraId="61BE5CFC" w14:textId="77777777" w:rsidR="004310BC" w:rsidRPr="009874D5" w:rsidRDefault="004310BC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5F022243" w14:textId="77777777" w:rsidR="004310BC" w:rsidRPr="009874D5" w:rsidRDefault="004310BC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FE941B3" w14:textId="77777777" w:rsidR="004310BC" w:rsidRPr="00C77E16" w:rsidRDefault="004310BC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28A564D" w14:textId="77777777" w:rsidR="004310BC" w:rsidRPr="009874D5" w:rsidRDefault="004310BC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01DC5ED" w14:textId="77777777" w:rsidR="004310BC" w:rsidRPr="009874D5" w:rsidRDefault="004310BC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3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413EFBE6" w14:textId="77777777" w:rsidR="004310BC" w:rsidRPr="009874D5" w:rsidRDefault="004310BC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852887D" w14:textId="77777777" w:rsidR="004310BC" w:rsidRPr="00C77E16" w:rsidRDefault="004310BC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C77E16" w:rsidRPr="00C77E16" w14:paraId="45867E61" w14:textId="77777777" w:rsidTr="00163AC2">
        <w:trPr>
          <w:cantSplit/>
        </w:trPr>
        <w:tc>
          <w:tcPr>
            <w:tcW w:w="4140" w:type="dxa"/>
          </w:tcPr>
          <w:p w14:paraId="7B8F004B" w14:textId="657996C9" w:rsidR="00C77E16" w:rsidRPr="00C75402" w:rsidRDefault="00C77E16" w:rsidP="00C77E1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B3761" w14:textId="042564D8" w:rsidR="00C77E16" w:rsidRPr="00C77E16" w:rsidRDefault="00C77E16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77E1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36</w:t>
            </w:r>
          </w:p>
        </w:tc>
        <w:tc>
          <w:tcPr>
            <w:tcW w:w="270" w:type="dxa"/>
          </w:tcPr>
          <w:p w14:paraId="21586114" w14:textId="77777777" w:rsidR="00C77E16" w:rsidRPr="009874D5" w:rsidRDefault="00C77E16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690F1C3" w14:textId="11B7A3F8" w:rsidR="00C77E16" w:rsidRPr="00C77E16" w:rsidRDefault="00C77E16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77E1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1197BA35" w14:textId="77777777" w:rsidR="00C77E16" w:rsidRPr="009874D5" w:rsidRDefault="00C77E16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F3A1B" w14:textId="62ED5EE2" w:rsidR="00C77E16" w:rsidRPr="009874D5" w:rsidRDefault="00C77E16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3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C77E1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36</w:t>
            </w:r>
          </w:p>
        </w:tc>
        <w:tc>
          <w:tcPr>
            <w:tcW w:w="180" w:type="dxa"/>
          </w:tcPr>
          <w:p w14:paraId="1CF4CFCA" w14:textId="77777777" w:rsidR="00C77E16" w:rsidRPr="009874D5" w:rsidRDefault="00C77E16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6D431C6" w14:textId="1BDC62B1" w:rsidR="00C77E16" w:rsidRPr="00C77E16" w:rsidRDefault="00C77E16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77E1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C77E16" w:rsidRPr="00C77E16" w14:paraId="1D0BA24E" w14:textId="77777777" w:rsidTr="00163AC2">
        <w:trPr>
          <w:cantSplit/>
        </w:trPr>
        <w:tc>
          <w:tcPr>
            <w:tcW w:w="4140" w:type="dxa"/>
          </w:tcPr>
          <w:p w14:paraId="543CF12A" w14:textId="21D49F56" w:rsidR="00C77E16" w:rsidRPr="009874D5" w:rsidRDefault="00C77E16" w:rsidP="00C77E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CB339" w14:textId="299A5FBB" w:rsidR="00C77E16" w:rsidRPr="009874D5" w:rsidRDefault="00C77E16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C77E1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6,349</w:t>
            </w:r>
          </w:p>
        </w:tc>
        <w:tc>
          <w:tcPr>
            <w:tcW w:w="270" w:type="dxa"/>
          </w:tcPr>
          <w:p w14:paraId="397458D1" w14:textId="77777777" w:rsidR="00C77E16" w:rsidRPr="009874D5" w:rsidRDefault="00C77E16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F800BDD" w14:textId="2A41C3E1" w:rsidR="00C77E16" w:rsidRPr="00C77E16" w:rsidRDefault="00C77E16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445C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16,235</w:t>
            </w:r>
          </w:p>
        </w:tc>
        <w:tc>
          <w:tcPr>
            <w:tcW w:w="178" w:type="dxa"/>
          </w:tcPr>
          <w:p w14:paraId="2E53F122" w14:textId="77777777" w:rsidR="00C77E16" w:rsidRPr="009874D5" w:rsidRDefault="00C77E16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662A4" w14:textId="475E00EF" w:rsidR="00C77E16" w:rsidRPr="009874D5" w:rsidRDefault="00C77E16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3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C77E1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6,349</w:t>
            </w:r>
          </w:p>
        </w:tc>
        <w:tc>
          <w:tcPr>
            <w:tcW w:w="180" w:type="dxa"/>
          </w:tcPr>
          <w:p w14:paraId="3E131DBF" w14:textId="77777777" w:rsidR="00C77E16" w:rsidRPr="009874D5" w:rsidRDefault="00C77E16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E68FF00" w14:textId="1646E20E" w:rsidR="00C77E16" w:rsidRPr="00C77E16" w:rsidRDefault="00C77E16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445C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16,235</w:t>
            </w:r>
          </w:p>
        </w:tc>
      </w:tr>
    </w:tbl>
    <w:p w14:paraId="3341FD76" w14:textId="3C3AF417" w:rsidR="0079675C" w:rsidRDefault="0079675C" w:rsidP="0079675C">
      <w:pPr>
        <w:pStyle w:val="Caption"/>
        <w:rPr>
          <w:rFonts w:asciiTheme="majorBidi" w:hAnsiTheme="majorBidi" w:cstheme="majorBidi"/>
          <w:sz w:val="30"/>
          <w:szCs w:val="30"/>
        </w:rPr>
      </w:pPr>
    </w:p>
    <w:p w14:paraId="3CB2F105" w14:textId="77777777" w:rsidR="0079675C" w:rsidRDefault="00796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4ECE7A1" w14:textId="544697FF" w:rsidR="000A1580" w:rsidRPr="000A1580" w:rsidRDefault="00642A26" w:rsidP="005B4E47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77122E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ข้อมูลกระแสเงินสด</w:t>
      </w:r>
    </w:p>
    <w:p w14:paraId="0A8B8974" w14:textId="77777777" w:rsidR="000A1580" w:rsidRPr="00D737D8" w:rsidRDefault="000A1580" w:rsidP="006970AC">
      <w:pPr>
        <w:pStyle w:val="Caption"/>
        <w:rPr>
          <w:rFonts w:asciiTheme="majorBidi" w:hAnsiTheme="majorBidi" w:cstheme="majorBidi"/>
          <w:sz w:val="16"/>
          <w:szCs w:val="16"/>
        </w:rPr>
      </w:pPr>
    </w:p>
    <w:p w14:paraId="2B0B1E85" w14:textId="08CC6936" w:rsidR="0077122E" w:rsidRPr="006970AC" w:rsidRDefault="0077122E" w:rsidP="006970AC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970AC">
        <w:rPr>
          <w:rFonts w:asciiTheme="majorBidi" w:hAnsiTheme="majorBidi" w:cs="Angsana New" w:hint="cs"/>
          <w:sz w:val="30"/>
          <w:szCs w:val="30"/>
          <w:cs/>
        </w:rPr>
        <w:t>การกระทบยอดกำไรสุทธิให้เป็นกระแสเงินสดจากกิจกรรมดำเนินงานมีรายละเอียดดังต่อไปนี้</w:t>
      </w:r>
    </w:p>
    <w:p w14:paraId="6E3738D4" w14:textId="77777777" w:rsidR="000A1580" w:rsidRPr="00D737D8" w:rsidRDefault="000A1580" w:rsidP="006970AC">
      <w:pPr>
        <w:pStyle w:val="Caption"/>
        <w:rPr>
          <w:rFonts w:asciiTheme="majorBidi" w:hAnsiTheme="majorBidi" w:cstheme="majorBidi"/>
          <w:sz w:val="16"/>
          <w:szCs w:val="16"/>
        </w:rPr>
      </w:pPr>
    </w:p>
    <w:tbl>
      <w:tblPr>
        <w:tblW w:w="910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207"/>
        <w:gridCol w:w="1080"/>
        <w:gridCol w:w="181"/>
        <w:gridCol w:w="1115"/>
        <w:gridCol w:w="180"/>
        <w:gridCol w:w="1125"/>
      </w:tblGrid>
      <w:tr w:rsidR="00785BEE" w:rsidRPr="009874D5" w14:paraId="11832233" w14:textId="77777777">
        <w:trPr>
          <w:cantSplit/>
          <w:tblHeader/>
        </w:trPr>
        <w:tc>
          <w:tcPr>
            <w:tcW w:w="4140" w:type="dxa"/>
            <w:vAlign w:val="bottom"/>
            <w:hideMark/>
          </w:tcPr>
          <w:p w14:paraId="09FDB31B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2367" w:type="dxa"/>
            <w:gridSpan w:val="3"/>
            <w:vAlign w:val="bottom"/>
          </w:tcPr>
          <w:p w14:paraId="64CCC010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97562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81" w:type="dxa"/>
          </w:tcPr>
          <w:p w14:paraId="1DF11AEE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420" w:type="dxa"/>
            <w:gridSpan w:val="3"/>
            <w:vAlign w:val="bottom"/>
          </w:tcPr>
          <w:p w14:paraId="45A2CC44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181CCB" w:rsidRPr="009874D5" w14:paraId="788C1B20" w14:textId="77777777" w:rsidTr="003067DA">
        <w:trPr>
          <w:cantSplit/>
          <w:tblHeader/>
        </w:trPr>
        <w:tc>
          <w:tcPr>
            <w:tcW w:w="4140" w:type="dxa"/>
            <w:vAlign w:val="bottom"/>
          </w:tcPr>
          <w:p w14:paraId="6EC3BBAB" w14:textId="52FB3854" w:rsidR="00181CCB" w:rsidRPr="00B753A9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  <w:r w:rsidRPr="009756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สำหรับงวด</w:t>
            </w:r>
            <w:r w:rsidR="0056083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เก้า</w:t>
            </w:r>
            <w:r w:rsidRPr="009756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Pr="009756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</w:t>
            </w:r>
            <w:r w:rsidR="0080794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Pr="009756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="0056083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080" w:type="dxa"/>
            <w:vAlign w:val="bottom"/>
          </w:tcPr>
          <w:p w14:paraId="6603715A" w14:textId="74467379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207" w:type="dxa"/>
            <w:vAlign w:val="bottom"/>
          </w:tcPr>
          <w:p w14:paraId="2D2068A2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F5AC7A6" w14:textId="2CEDFAF1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7</w:t>
            </w:r>
          </w:p>
        </w:tc>
        <w:tc>
          <w:tcPr>
            <w:tcW w:w="181" w:type="dxa"/>
          </w:tcPr>
          <w:p w14:paraId="68A9F901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vAlign w:val="bottom"/>
          </w:tcPr>
          <w:p w14:paraId="5BC28310" w14:textId="233E44BC" w:rsidR="00181CCB" w:rsidRPr="00975625" w:rsidRDefault="00181CCB" w:rsidP="00181CC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180" w:type="dxa"/>
            <w:vAlign w:val="bottom"/>
          </w:tcPr>
          <w:p w14:paraId="502AE5A3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vAlign w:val="bottom"/>
          </w:tcPr>
          <w:p w14:paraId="18B87C7A" w14:textId="6D7F1EB5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7</w:t>
            </w:r>
          </w:p>
        </w:tc>
      </w:tr>
      <w:tr w:rsidR="00181CCB" w:rsidRPr="009874D5" w14:paraId="670D96E5" w14:textId="77777777">
        <w:trPr>
          <w:cantSplit/>
          <w:tblHeader/>
        </w:trPr>
        <w:tc>
          <w:tcPr>
            <w:tcW w:w="4140" w:type="dxa"/>
            <w:vAlign w:val="bottom"/>
          </w:tcPr>
          <w:p w14:paraId="31F98D6B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968" w:type="dxa"/>
            <w:gridSpan w:val="7"/>
            <w:vAlign w:val="bottom"/>
            <w:hideMark/>
          </w:tcPr>
          <w:p w14:paraId="4DB2FFD6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353AC4" w:rsidRPr="009874D5" w14:paraId="55DCF412" w14:textId="77777777" w:rsidTr="003067DA">
        <w:trPr>
          <w:cantSplit/>
        </w:trPr>
        <w:tc>
          <w:tcPr>
            <w:tcW w:w="4140" w:type="dxa"/>
            <w:hideMark/>
          </w:tcPr>
          <w:p w14:paraId="0F62CD73" w14:textId="77777777" w:rsidR="00353AC4" w:rsidRPr="00975625" w:rsidRDefault="00353AC4" w:rsidP="00353AC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706AB9" w14:textId="2DC41E9B" w:rsidR="00353AC4" w:rsidRPr="00975625" w:rsidRDefault="00A27FAE" w:rsidP="004C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A27FA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2,</w:t>
            </w:r>
            <w:r w:rsidR="0028048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308,313</w:t>
            </w:r>
          </w:p>
        </w:tc>
        <w:tc>
          <w:tcPr>
            <w:tcW w:w="207" w:type="dxa"/>
          </w:tcPr>
          <w:p w14:paraId="5FBB3304" w14:textId="77777777" w:rsidR="00353AC4" w:rsidRPr="00975625" w:rsidRDefault="00353AC4" w:rsidP="00353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A10B4D" w14:textId="764F0D6D" w:rsidR="00353AC4" w:rsidRPr="00ED79A6" w:rsidRDefault="00353AC4" w:rsidP="004C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14B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2,898,137</w:t>
            </w:r>
          </w:p>
        </w:tc>
        <w:tc>
          <w:tcPr>
            <w:tcW w:w="181" w:type="dxa"/>
          </w:tcPr>
          <w:p w14:paraId="5C3B638F" w14:textId="77777777" w:rsidR="00353AC4" w:rsidRPr="00975625" w:rsidRDefault="00353AC4" w:rsidP="00353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D6755F0" w14:textId="57D6FCEB" w:rsidR="00353AC4" w:rsidRPr="00975625" w:rsidRDefault="000D41B0" w:rsidP="004C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0D41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2,</w:t>
            </w:r>
            <w:r w:rsidR="002804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253,079</w:t>
            </w:r>
          </w:p>
        </w:tc>
        <w:tc>
          <w:tcPr>
            <w:tcW w:w="180" w:type="dxa"/>
          </w:tcPr>
          <w:p w14:paraId="3058D518" w14:textId="77777777" w:rsidR="00353AC4" w:rsidRPr="00975625" w:rsidRDefault="00353AC4" w:rsidP="00353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AF3CBC4" w14:textId="60ABDEF2" w:rsidR="00353AC4" w:rsidRPr="00975625" w:rsidRDefault="00353AC4" w:rsidP="004C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6A33B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2,992,573</w:t>
            </w:r>
          </w:p>
        </w:tc>
      </w:tr>
      <w:tr w:rsidR="00353AC4" w:rsidRPr="009874D5" w14:paraId="12C35397" w14:textId="77777777" w:rsidTr="003067DA">
        <w:trPr>
          <w:cantSplit/>
        </w:trPr>
        <w:tc>
          <w:tcPr>
            <w:tcW w:w="4140" w:type="dxa"/>
          </w:tcPr>
          <w:p w14:paraId="188C3686" w14:textId="27FB209C" w:rsidR="00353AC4" w:rsidRPr="00975625" w:rsidRDefault="00353AC4" w:rsidP="00353AC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รายการปรับ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กระทบ</w:t>
            </w: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14804E" w14:textId="77777777" w:rsidR="00353AC4" w:rsidRPr="00975625" w:rsidRDefault="00353AC4" w:rsidP="00353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07" w:type="dxa"/>
          </w:tcPr>
          <w:p w14:paraId="6B8B1111" w14:textId="77777777" w:rsidR="00353AC4" w:rsidRPr="00975625" w:rsidRDefault="00353AC4" w:rsidP="00353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11AA61F" w14:textId="77777777" w:rsidR="00353AC4" w:rsidRPr="00975625" w:rsidRDefault="00353AC4" w:rsidP="00353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</w:tcPr>
          <w:p w14:paraId="0663D14D" w14:textId="77777777" w:rsidR="00353AC4" w:rsidRPr="00975625" w:rsidRDefault="00353AC4" w:rsidP="00353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3E6128E0" w14:textId="77777777" w:rsidR="00353AC4" w:rsidRPr="00975625" w:rsidRDefault="00353AC4" w:rsidP="00353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069F22B" w14:textId="77777777" w:rsidR="00353AC4" w:rsidRPr="00975625" w:rsidRDefault="00353AC4" w:rsidP="00353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6B7C1876" w14:textId="77777777" w:rsidR="00353AC4" w:rsidRPr="00975625" w:rsidRDefault="00353AC4" w:rsidP="00353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DA4652" w:rsidRPr="009874D5" w14:paraId="4A73A29A" w14:textId="77777777" w:rsidTr="00A15491">
        <w:trPr>
          <w:cantSplit/>
        </w:trPr>
        <w:tc>
          <w:tcPr>
            <w:tcW w:w="4140" w:type="dxa"/>
            <w:vAlign w:val="bottom"/>
          </w:tcPr>
          <w:p w14:paraId="6A6A90E9" w14:textId="77777777" w:rsidR="00DA4652" w:rsidRPr="00975625" w:rsidRDefault="00DA4652" w:rsidP="00DA465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ค่าเสื่อมราคา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6184F" w14:textId="421454E7" w:rsidR="00DA4652" w:rsidRPr="00975625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306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438,590</w:t>
            </w:r>
          </w:p>
        </w:tc>
        <w:tc>
          <w:tcPr>
            <w:tcW w:w="207" w:type="dxa"/>
          </w:tcPr>
          <w:p w14:paraId="3D1F4420" w14:textId="77777777" w:rsidR="00DA4652" w:rsidRPr="00975625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38546A7" w14:textId="51C2F6BF" w:rsidR="00DA4652" w:rsidRPr="00975625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97C4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417,598</w:t>
            </w:r>
          </w:p>
        </w:tc>
        <w:tc>
          <w:tcPr>
            <w:tcW w:w="181" w:type="dxa"/>
          </w:tcPr>
          <w:p w14:paraId="5AF47C5D" w14:textId="77777777" w:rsidR="00DA4652" w:rsidRPr="00975625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3D3D3" w14:textId="0CBFEF4B" w:rsidR="00DA4652" w:rsidRPr="00975625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A465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438,572</w:t>
            </w:r>
          </w:p>
        </w:tc>
        <w:tc>
          <w:tcPr>
            <w:tcW w:w="180" w:type="dxa"/>
          </w:tcPr>
          <w:p w14:paraId="5AF22FE6" w14:textId="77777777" w:rsidR="00DA4652" w:rsidRPr="00975625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18247A47" w14:textId="3C94C746" w:rsidR="00DA4652" w:rsidRPr="00975625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A14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417,571</w:t>
            </w:r>
          </w:p>
        </w:tc>
      </w:tr>
      <w:tr w:rsidR="00DA4652" w:rsidRPr="009874D5" w14:paraId="1CCC1FF7" w14:textId="77777777" w:rsidTr="00A15491">
        <w:trPr>
          <w:cantSplit/>
        </w:trPr>
        <w:tc>
          <w:tcPr>
            <w:tcW w:w="4140" w:type="dxa"/>
            <w:vAlign w:val="bottom"/>
          </w:tcPr>
          <w:p w14:paraId="5131B93F" w14:textId="77777777" w:rsidR="00DA4652" w:rsidRPr="00975625" w:rsidRDefault="00DA4652" w:rsidP="00DA465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C94C7" w14:textId="2109F7A3" w:rsidR="00DA4652" w:rsidRPr="00975625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306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1,768</w:t>
            </w:r>
          </w:p>
        </w:tc>
        <w:tc>
          <w:tcPr>
            <w:tcW w:w="207" w:type="dxa"/>
          </w:tcPr>
          <w:p w14:paraId="41048FE7" w14:textId="77777777" w:rsidR="00DA4652" w:rsidRPr="00975625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7116343" w14:textId="3F80E9CF" w:rsidR="00DA4652" w:rsidRPr="00975625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73B9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1,752</w:t>
            </w:r>
          </w:p>
        </w:tc>
        <w:tc>
          <w:tcPr>
            <w:tcW w:w="181" w:type="dxa"/>
          </w:tcPr>
          <w:p w14:paraId="2119F315" w14:textId="77777777" w:rsidR="00DA4652" w:rsidRPr="00975625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F3C20" w14:textId="3A4BC658" w:rsidR="00DA4652" w:rsidRPr="00975625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A465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1,744</w:t>
            </w:r>
          </w:p>
        </w:tc>
        <w:tc>
          <w:tcPr>
            <w:tcW w:w="180" w:type="dxa"/>
          </w:tcPr>
          <w:p w14:paraId="41028D1D" w14:textId="77777777" w:rsidR="00DA4652" w:rsidRPr="00975625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19EC642F" w14:textId="32ADAEB5" w:rsidR="00DA4652" w:rsidRPr="00975625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1222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1,726</w:t>
            </w:r>
          </w:p>
        </w:tc>
      </w:tr>
      <w:tr w:rsidR="00DA4652" w:rsidRPr="009874D5" w14:paraId="164614A0" w14:textId="77777777" w:rsidTr="00D737D8">
        <w:trPr>
          <w:cantSplit/>
        </w:trPr>
        <w:tc>
          <w:tcPr>
            <w:tcW w:w="4140" w:type="dxa"/>
            <w:vAlign w:val="bottom"/>
          </w:tcPr>
          <w:p w14:paraId="5DF305BE" w14:textId="6DB1B0B0" w:rsidR="00DA4652" w:rsidRPr="00975625" w:rsidRDefault="00EA68DC" w:rsidP="00DA465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(</w:t>
            </w: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กลับรายการ</w:t>
            </w:r>
            <w:r w:rsidR="007B63F7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) </w:t>
            </w:r>
            <w:r w:rsidR="005F1067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ขาดทุนจาก</w:t>
            </w:r>
            <w:r w:rsidR="00DA4652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การด้อยค่าของ</w:t>
            </w:r>
            <w:r w:rsidR="00D865B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br/>
            </w:r>
            <w:r w:rsidR="00D865BA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  </w:t>
            </w:r>
            <w:r w:rsidR="00DA4652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สินทรัพย</w:t>
            </w:r>
            <w:r w:rsidR="005F1067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์</w:t>
            </w:r>
            <w:r w:rsidR="00DA4652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04102" w14:textId="166DFA44" w:rsidR="00DA4652" w:rsidRPr="00975625" w:rsidRDefault="00DA4652" w:rsidP="00D73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306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(2,372)</w:t>
            </w:r>
          </w:p>
        </w:tc>
        <w:tc>
          <w:tcPr>
            <w:tcW w:w="207" w:type="dxa"/>
          </w:tcPr>
          <w:p w14:paraId="093AD4A7" w14:textId="77777777" w:rsidR="00DA4652" w:rsidRPr="00975625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0FCC5DD" w14:textId="4F967DAB" w:rsidR="00DA4652" w:rsidRPr="00975625" w:rsidRDefault="00DA4652" w:rsidP="00D73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8428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15,124</w:t>
            </w:r>
          </w:p>
        </w:tc>
        <w:tc>
          <w:tcPr>
            <w:tcW w:w="181" w:type="dxa"/>
            <w:vAlign w:val="bottom"/>
          </w:tcPr>
          <w:p w14:paraId="6C3F75CA" w14:textId="77777777" w:rsidR="00DA4652" w:rsidRPr="00975625" w:rsidRDefault="00DA4652" w:rsidP="00D73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6C3A9" w14:textId="0804FD5B" w:rsidR="00DA4652" w:rsidRPr="00DA4652" w:rsidRDefault="00DA4652" w:rsidP="00595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A465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(1,303)</w:t>
            </w:r>
          </w:p>
        </w:tc>
        <w:tc>
          <w:tcPr>
            <w:tcW w:w="180" w:type="dxa"/>
            <w:vAlign w:val="bottom"/>
          </w:tcPr>
          <w:p w14:paraId="07DD1F36" w14:textId="77777777" w:rsidR="00DA4652" w:rsidRPr="00975625" w:rsidRDefault="00DA4652" w:rsidP="00D73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vAlign w:val="bottom"/>
          </w:tcPr>
          <w:p w14:paraId="490314E9" w14:textId="4C142D45" w:rsidR="00DA4652" w:rsidRPr="00975625" w:rsidRDefault="00DA4652" w:rsidP="00595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4DA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11</w:t>
            </w:r>
          </w:p>
        </w:tc>
      </w:tr>
      <w:tr w:rsidR="00DA4652" w:rsidRPr="009874D5" w14:paraId="190BE822" w14:textId="77777777" w:rsidTr="00D737D8">
        <w:trPr>
          <w:cantSplit/>
          <w:trHeight w:val="407"/>
        </w:trPr>
        <w:tc>
          <w:tcPr>
            <w:tcW w:w="4140" w:type="dxa"/>
          </w:tcPr>
          <w:p w14:paraId="1991F9C5" w14:textId="3280B21E" w:rsidR="00DA4652" w:rsidRPr="00E94808" w:rsidRDefault="00DA4652" w:rsidP="0030319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กลับรายการค่าเผื่อการลดมูลค่าของสินค้าคงเหลือ</w:t>
            </w:r>
          </w:p>
        </w:tc>
        <w:tc>
          <w:tcPr>
            <w:tcW w:w="1080" w:type="dxa"/>
          </w:tcPr>
          <w:p w14:paraId="1027C486" w14:textId="43A96E03" w:rsidR="00DA4652" w:rsidRPr="00975625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306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(4,790)</w:t>
            </w:r>
          </w:p>
        </w:tc>
        <w:tc>
          <w:tcPr>
            <w:tcW w:w="207" w:type="dxa"/>
          </w:tcPr>
          <w:p w14:paraId="60AB06DE" w14:textId="77777777" w:rsidR="00DA4652" w:rsidRPr="00975625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C3369B6" w14:textId="51D6ED32" w:rsidR="00DA4652" w:rsidRPr="00975625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B7F1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(122,900)</w:t>
            </w:r>
          </w:p>
        </w:tc>
        <w:tc>
          <w:tcPr>
            <w:tcW w:w="181" w:type="dxa"/>
          </w:tcPr>
          <w:p w14:paraId="7B6B36A4" w14:textId="77777777" w:rsidR="00DA4652" w:rsidRPr="00975625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5B1C3560" w14:textId="1B7A8D50" w:rsidR="00DA4652" w:rsidRPr="00975625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A465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(4,269)</w:t>
            </w:r>
          </w:p>
        </w:tc>
        <w:tc>
          <w:tcPr>
            <w:tcW w:w="180" w:type="dxa"/>
          </w:tcPr>
          <w:p w14:paraId="64389132" w14:textId="77777777" w:rsidR="00DA4652" w:rsidRPr="00975625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69270587" w14:textId="63701D33" w:rsidR="00DA4652" w:rsidRPr="00975625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710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(116,74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6A710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</w:tr>
      <w:tr w:rsidR="00DA4652" w:rsidRPr="009874D5" w14:paraId="2C8DC3B8" w14:textId="77777777" w:rsidTr="003067DA">
        <w:trPr>
          <w:cantSplit/>
        </w:trPr>
        <w:tc>
          <w:tcPr>
            <w:tcW w:w="4140" w:type="dxa"/>
            <w:vAlign w:val="bottom"/>
          </w:tcPr>
          <w:p w14:paraId="78D51CE4" w14:textId="77777777" w:rsidR="00DA4652" w:rsidRPr="00975625" w:rsidRDefault="00DA4652" w:rsidP="00DA465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080" w:type="dxa"/>
          </w:tcPr>
          <w:p w14:paraId="22C24E0B" w14:textId="3A77A0C9" w:rsidR="00DA4652" w:rsidRPr="00975625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306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45,273</w:t>
            </w:r>
          </w:p>
        </w:tc>
        <w:tc>
          <w:tcPr>
            <w:tcW w:w="207" w:type="dxa"/>
          </w:tcPr>
          <w:p w14:paraId="1338AF2D" w14:textId="77777777" w:rsidR="00DA4652" w:rsidRPr="00975625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0A50726" w14:textId="0A927206" w:rsidR="00DA4652" w:rsidRPr="00975625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050E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41,101</w:t>
            </w:r>
          </w:p>
        </w:tc>
        <w:tc>
          <w:tcPr>
            <w:tcW w:w="181" w:type="dxa"/>
          </w:tcPr>
          <w:p w14:paraId="56100050" w14:textId="77777777" w:rsidR="00DA4652" w:rsidRPr="00975625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3EE8F027" w14:textId="478BF9A6" w:rsidR="00DA4652" w:rsidRPr="00975625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A465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45,273</w:t>
            </w:r>
          </w:p>
        </w:tc>
        <w:tc>
          <w:tcPr>
            <w:tcW w:w="180" w:type="dxa"/>
          </w:tcPr>
          <w:p w14:paraId="0951ED7A" w14:textId="77777777" w:rsidR="00DA4652" w:rsidRPr="00975625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2710049D" w14:textId="18B2509C" w:rsidR="00DA4652" w:rsidRPr="00975625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50E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41,101</w:t>
            </w:r>
          </w:p>
        </w:tc>
      </w:tr>
      <w:tr w:rsidR="00DA4652" w:rsidRPr="009874D5" w14:paraId="3DCDB197" w14:textId="77777777" w:rsidTr="003067DA">
        <w:trPr>
          <w:cantSplit/>
        </w:trPr>
        <w:tc>
          <w:tcPr>
            <w:tcW w:w="4140" w:type="dxa"/>
            <w:vAlign w:val="bottom"/>
          </w:tcPr>
          <w:p w14:paraId="559A24A9" w14:textId="5DCE7D88" w:rsidR="00DA4652" w:rsidRPr="00A91236" w:rsidRDefault="00DA4652" w:rsidP="00DA4652">
            <w:pPr>
              <w:ind w:left="-108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 </w:t>
            </w: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ขาดทุน (</w:t>
            </w: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กำไร</w:t>
            </w: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 xml:space="preserve">) </w:t>
            </w: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จากการจำหน่ายและตัดจำหน่ายที่ดิน </w:t>
            </w:r>
          </w:p>
          <w:p w14:paraId="157D57CA" w14:textId="77777777" w:rsidR="00DA4652" w:rsidRPr="00975625" w:rsidRDefault="00DA4652" w:rsidP="00DA465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  </w:t>
            </w: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อาคารและอุปกรณ์ สุทธิ</w:t>
            </w:r>
          </w:p>
        </w:tc>
        <w:tc>
          <w:tcPr>
            <w:tcW w:w="1080" w:type="dxa"/>
          </w:tcPr>
          <w:p w14:paraId="1A601FC1" w14:textId="77777777" w:rsidR="00DA4652" w:rsidRPr="00BD3063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049DA58C" w14:textId="74AEF5B1" w:rsidR="00DA4652" w:rsidRPr="00975625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306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1,489</w:t>
            </w:r>
          </w:p>
        </w:tc>
        <w:tc>
          <w:tcPr>
            <w:tcW w:w="207" w:type="dxa"/>
          </w:tcPr>
          <w:p w14:paraId="2EE49213" w14:textId="77777777" w:rsidR="00DA4652" w:rsidRPr="00975625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F2CFE90" w14:textId="77777777" w:rsidR="00DA4652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4172EEC0" w14:textId="6C2E9E7F" w:rsidR="00DA4652" w:rsidRPr="00975625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904E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(1,681)</w:t>
            </w:r>
          </w:p>
        </w:tc>
        <w:tc>
          <w:tcPr>
            <w:tcW w:w="181" w:type="dxa"/>
          </w:tcPr>
          <w:p w14:paraId="713E1463" w14:textId="77777777" w:rsidR="00DA4652" w:rsidRPr="00975625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5FF528FF" w14:textId="77777777" w:rsidR="00DA4652" w:rsidRPr="00DA4652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75A11598" w14:textId="5B32BAB7" w:rsidR="00DA4652" w:rsidRPr="00975625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A465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1,489</w:t>
            </w:r>
          </w:p>
        </w:tc>
        <w:tc>
          <w:tcPr>
            <w:tcW w:w="180" w:type="dxa"/>
          </w:tcPr>
          <w:p w14:paraId="3FC65D55" w14:textId="77777777" w:rsidR="00DA4652" w:rsidRPr="00975625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0BCB3349" w14:textId="77777777" w:rsidR="00DA4652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2795EDBA" w14:textId="0D7B3D5B" w:rsidR="00DA4652" w:rsidRPr="00975625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04E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(1,681)</w:t>
            </w:r>
          </w:p>
        </w:tc>
      </w:tr>
      <w:tr w:rsidR="00DA4652" w:rsidRPr="009874D5" w14:paraId="70BF91B7" w14:textId="77777777" w:rsidTr="003067DA">
        <w:trPr>
          <w:cantSplit/>
        </w:trPr>
        <w:tc>
          <w:tcPr>
            <w:tcW w:w="4140" w:type="dxa"/>
            <w:vAlign w:val="bottom"/>
          </w:tcPr>
          <w:p w14:paraId="1722D077" w14:textId="77777777" w:rsidR="00DA4652" w:rsidRPr="00975625" w:rsidRDefault="00DA4652" w:rsidP="00DA465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การปรับปรุงมูลค่ายุติธรรมสัญญาอนุพันธ์</w:t>
            </w:r>
          </w:p>
        </w:tc>
        <w:tc>
          <w:tcPr>
            <w:tcW w:w="1080" w:type="dxa"/>
          </w:tcPr>
          <w:p w14:paraId="2DA41A35" w14:textId="77148B8C" w:rsidR="00DA4652" w:rsidRPr="003018E6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018E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11,251</w:t>
            </w:r>
          </w:p>
        </w:tc>
        <w:tc>
          <w:tcPr>
            <w:tcW w:w="207" w:type="dxa"/>
          </w:tcPr>
          <w:p w14:paraId="0B8E26D8" w14:textId="77777777" w:rsidR="00DA4652" w:rsidRPr="003018E6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774D9CC" w14:textId="53835337" w:rsidR="00DA4652" w:rsidRPr="003018E6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018E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(639,333)</w:t>
            </w:r>
          </w:p>
        </w:tc>
        <w:tc>
          <w:tcPr>
            <w:tcW w:w="181" w:type="dxa"/>
          </w:tcPr>
          <w:p w14:paraId="08D46332" w14:textId="77777777" w:rsidR="00DA4652" w:rsidRPr="003018E6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56EE20D9" w14:textId="4431F6E4" w:rsidR="00DA4652" w:rsidRPr="003018E6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018E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(37,494)</w:t>
            </w:r>
          </w:p>
        </w:tc>
        <w:tc>
          <w:tcPr>
            <w:tcW w:w="180" w:type="dxa"/>
          </w:tcPr>
          <w:p w14:paraId="086EFAB4" w14:textId="77777777" w:rsidR="00DA4652" w:rsidRPr="003018E6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24948503" w14:textId="4BED8AA0" w:rsidR="00DA4652" w:rsidRPr="003018E6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8E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(677,667)</w:t>
            </w:r>
          </w:p>
        </w:tc>
      </w:tr>
      <w:tr w:rsidR="00DA4652" w:rsidRPr="009874D5" w14:paraId="70D760AC" w14:textId="77777777" w:rsidTr="003067DA">
        <w:trPr>
          <w:cantSplit/>
        </w:trPr>
        <w:tc>
          <w:tcPr>
            <w:tcW w:w="4140" w:type="dxa"/>
            <w:vAlign w:val="bottom"/>
          </w:tcPr>
          <w:p w14:paraId="0045FA38" w14:textId="76CEF623" w:rsidR="00DA4652" w:rsidRPr="00975625" w:rsidRDefault="00DA4652" w:rsidP="00DA465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438">
              <w:rPr>
                <w:rFonts w:asciiTheme="majorBidi" w:eastAsia="Arial Unicode MS" w:hAnsiTheme="majorBidi" w:cstheme="majorBidi"/>
                <w:sz w:val="28"/>
                <w:szCs w:val="28"/>
              </w:rPr>
              <w:t>(</w:t>
            </w:r>
            <w:r w:rsidRPr="00B87438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กำไร</w:t>
            </w:r>
            <w:r w:rsidRPr="00B87438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) </w:t>
            </w:r>
            <w:r w:rsidRPr="00B87438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ขาดทุน</w:t>
            </w:r>
            <w:r w:rsidRPr="00B87438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จาก</w:t>
            </w: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อัตราแลกเปลี่ยน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080" w:type="dxa"/>
          </w:tcPr>
          <w:p w14:paraId="179CD6A4" w14:textId="6A3A6AA0" w:rsidR="00DA4652" w:rsidRPr="003018E6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018E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(67,226)</w:t>
            </w:r>
          </w:p>
        </w:tc>
        <w:tc>
          <w:tcPr>
            <w:tcW w:w="207" w:type="dxa"/>
          </w:tcPr>
          <w:p w14:paraId="76E31011" w14:textId="77777777" w:rsidR="00DA4652" w:rsidRPr="003018E6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FEC571C" w14:textId="701C402A" w:rsidR="00DA4652" w:rsidRPr="003018E6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018E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640,115</w:t>
            </w:r>
          </w:p>
        </w:tc>
        <w:tc>
          <w:tcPr>
            <w:tcW w:w="181" w:type="dxa"/>
          </w:tcPr>
          <w:p w14:paraId="28D6D804" w14:textId="77777777" w:rsidR="00DA4652" w:rsidRPr="003018E6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5529DB42" w14:textId="4BD95EB2" w:rsidR="00DA4652" w:rsidRPr="003018E6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018E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(93,691)</w:t>
            </w:r>
          </w:p>
        </w:tc>
        <w:tc>
          <w:tcPr>
            <w:tcW w:w="180" w:type="dxa"/>
          </w:tcPr>
          <w:p w14:paraId="41CD4998" w14:textId="77777777" w:rsidR="00DA4652" w:rsidRPr="003018E6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7B8D2528" w14:textId="72EBE94C" w:rsidR="00DA4652" w:rsidRPr="003018E6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8E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603,396</w:t>
            </w:r>
          </w:p>
        </w:tc>
      </w:tr>
      <w:tr w:rsidR="00DA4652" w:rsidRPr="009874D5" w14:paraId="3BC8BD96" w14:textId="77777777" w:rsidTr="003067DA">
        <w:trPr>
          <w:cantSplit/>
        </w:trPr>
        <w:tc>
          <w:tcPr>
            <w:tcW w:w="4140" w:type="dxa"/>
            <w:vAlign w:val="bottom"/>
          </w:tcPr>
          <w:p w14:paraId="71E8FFF8" w14:textId="77777777" w:rsidR="00DA4652" w:rsidRPr="00975625" w:rsidRDefault="00DA4652" w:rsidP="00DA465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080" w:type="dxa"/>
          </w:tcPr>
          <w:p w14:paraId="12B0C49C" w14:textId="5E196433" w:rsidR="00DA4652" w:rsidRPr="003018E6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018E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4,293</w:t>
            </w:r>
          </w:p>
        </w:tc>
        <w:tc>
          <w:tcPr>
            <w:tcW w:w="207" w:type="dxa"/>
          </w:tcPr>
          <w:p w14:paraId="22733D5C" w14:textId="77777777" w:rsidR="00DA4652" w:rsidRPr="003018E6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A05BE1A" w14:textId="06D68DA3" w:rsidR="00DA4652" w:rsidRPr="003018E6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018E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4,581</w:t>
            </w:r>
          </w:p>
        </w:tc>
        <w:tc>
          <w:tcPr>
            <w:tcW w:w="181" w:type="dxa"/>
          </w:tcPr>
          <w:p w14:paraId="095AB075" w14:textId="77777777" w:rsidR="00DA4652" w:rsidRPr="003018E6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77303724" w14:textId="6D12B2A5" w:rsidR="00DA4652" w:rsidRPr="003018E6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018E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4,273</w:t>
            </w:r>
          </w:p>
        </w:tc>
        <w:tc>
          <w:tcPr>
            <w:tcW w:w="180" w:type="dxa"/>
          </w:tcPr>
          <w:p w14:paraId="0FC05A97" w14:textId="77777777" w:rsidR="00DA4652" w:rsidRPr="003018E6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616005BB" w14:textId="5F620C42" w:rsidR="00DA4652" w:rsidRPr="003018E6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8E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5,016</w:t>
            </w:r>
          </w:p>
        </w:tc>
      </w:tr>
      <w:tr w:rsidR="00DA4652" w:rsidRPr="009874D5" w14:paraId="4C277963" w14:textId="77777777" w:rsidTr="003067DA">
        <w:trPr>
          <w:cantSplit/>
        </w:trPr>
        <w:tc>
          <w:tcPr>
            <w:tcW w:w="4140" w:type="dxa"/>
            <w:vAlign w:val="bottom"/>
          </w:tcPr>
          <w:p w14:paraId="1F1DF77D" w14:textId="77777777" w:rsidR="00DA4652" w:rsidRPr="00975625" w:rsidRDefault="00DA4652" w:rsidP="00DA465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1080" w:type="dxa"/>
          </w:tcPr>
          <w:p w14:paraId="5BAC41A3" w14:textId="5F1D09B0" w:rsidR="00DA4652" w:rsidRPr="00975625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306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28048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219,612</w:t>
            </w:r>
            <w:r w:rsidRPr="00BD306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207" w:type="dxa"/>
          </w:tcPr>
          <w:p w14:paraId="7A5EF223" w14:textId="77777777" w:rsidR="00DA4652" w:rsidRPr="00975625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77C2672" w14:textId="70045BC9" w:rsidR="00DA4652" w:rsidRPr="00975625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A0DF1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(317,508)</w:t>
            </w:r>
          </w:p>
        </w:tc>
        <w:tc>
          <w:tcPr>
            <w:tcW w:w="181" w:type="dxa"/>
          </w:tcPr>
          <w:p w14:paraId="60DBB575" w14:textId="77777777" w:rsidR="00DA4652" w:rsidRPr="00975625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67CD45BC" w14:textId="78098ECF" w:rsidR="00DA4652" w:rsidRPr="00975625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A465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28048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246,151</w:t>
            </w:r>
            <w:r w:rsidRPr="00DA465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48F91D48" w14:textId="77777777" w:rsidR="00DA4652" w:rsidRPr="00975625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17E520C9" w14:textId="4F7D1F5C" w:rsidR="00DA4652" w:rsidRPr="007D2E48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C16A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(356,745)</w:t>
            </w:r>
          </w:p>
        </w:tc>
      </w:tr>
      <w:tr w:rsidR="00DA4652" w:rsidRPr="009874D5" w14:paraId="5B301AA4" w14:textId="77777777" w:rsidTr="003067DA">
        <w:trPr>
          <w:cantSplit/>
        </w:trPr>
        <w:tc>
          <w:tcPr>
            <w:tcW w:w="4140" w:type="dxa"/>
            <w:vAlign w:val="bottom"/>
          </w:tcPr>
          <w:p w14:paraId="68A81AB1" w14:textId="77777777" w:rsidR="00DA4652" w:rsidRPr="00975625" w:rsidRDefault="00DA4652" w:rsidP="00DA4652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14ED44" w14:textId="79C60334" w:rsidR="00DA4652" w:rsidRPr="00423DA2" w:rsidRDefault="000F5FC1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0F5F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2,516,977</w:t>
            </w:r>
          </w:p>
        </w:tc>
        <w:tc>
          <w:tcPr>
            <w:tcW w:w="207" w:type="dxa"/>
          </w:tcPr>
          <w:p w14:paraId="01DF11F0" w14:textId="77777777" w:rsidR="00DA4652" w:rsidRPr="00423DA2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BFDB8F" w14:textId="72422959" w:rsidR="00DA4652" w:rsidRPr="00423DA2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5A53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2,936,986</w:t>
            </w:r>
          </w:p>
        </w:tc>
        <w:tc>
          <w:tcPr>
            <w:tcW w:w="181" w:type="dxa"/>
          </w:tcPr>
          <w:p w14:paraId="0C56DFB6" w14:textId="77777777" w:rsidR="00DA4652" w:rsidRPr="00423DA2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7BD0FCAA" w14:textId="0D34E053" w:rsidR="00DA4652" w:rsidRPr="00423DA2" w:rsidRDefault="008C5954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8C59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2,361,522</w:t>
            </w:r>
          </w:p>
        </w:tc>
        <w:tc>
          <w:tcPr>
            <w:tcW w:w="180" w:type="dxa"/>
          </w:tcPr>
          <w:p w14:paraId="1B7A04C4" w14:textId="77777777" w:rsidR="00DA4652" w:rsidRPr="00423DA2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3315822F" w14:textId="0E28EF08" w:rsidR="00DA4652" w:rsidRPr="00423DA2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2B63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2,908,55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4</w:t>
            </w:r>
          </w:p>
        </w:tc>
      </w:tr>
      <w:tr w:rsidR="00B37CD0" w:rsidRPr="00B37CD0" w14:paraId="0902A204" w14:textId="77777777" w:rsidTr="003067DA">
        <w:trPr>
          <w:cantSplit/>
        </w:trPr>
        <w:tc>
          <w:tcPr>
            <w:tcW w:w="4140" w:type="dxa"/>
            <w:vAlign w:val="bottom"/>
          </w:tcPr>
          <w:p w14:paraId="6370CB9E" w14:textId="77777777" w:rsidR="00B37CD0" w:rsidRPr="00D737D8" w:rsidRDefault="00B37CD0" w:rsidP="00DA4652">
            <w:pPr>
              <w:spacing w:line="240" w:lineRule="auto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404B68" w14:textId="77777777" w:rsidR="00B37CD0" w:rsidRPr="00D737D8" w:rsidRDefault="00B37CD0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07" w:type="dxa"/>
          </w:tcPr>
          <w:p w14:paraId="3299BAE9" w14:textId="77777777" w:rsidR="00B37CD0" w:rsidRPr="00D737D8" w:rsidRDefault="00B37CD0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A4464C" w14:textId="77777777" w:rsidR="00B37CD0" w:rsidRPr="00D737D8" w:rsidRDefault="00B37CD0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81" w:type="dxa"/>
          </w:tcPr>
          <w:p w14:paraId="0F29C0A8" w14:textId="77777777" w:rsidR="00B37CD0" w:rsidRPr="00D737D8" w:rsidRDefault="00B37CD0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4FD0A7D9" w14:textId="77777777" w:rsidR="00B37CD0" w:rsidRPr="00D737D8" w:rsidRDefault="00B37CD0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</w:tcPr>
          <w:p w14:paraId="12C4203A" w14:textId="77777777" w:rsidR="00B37CD0" w:rsidRPr="00D737D8" w:rsidRDefault="00B37CD0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0915163C" w14:textId="77777777" w:rsidR="00B37CD0" w:rsidRPr="00D737D8" w:rsidRDefault="00B37CD0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</w:tr>
      <w:tr w:rsidR="00DA4652" w:rsidRPr="009874D5" w14:paraId="5264585B" w14:textId="77777777" w:rsidTr="003067DA">
        <w:trPr>
          <w:cantSplit/>
        </w:trPr>
        <w:tc>
          <w:tcPr>
            <w:tcW w:w="4140" w:type="dxa"/>
          </w:tcPr>
          <w:p w14:paraId="5F7AF00D" w14:textId="77777777" w:rsidR="00DA4652" w:rsidRPr="00975625" w:rsidRDefault="00DA4652" w:rsidP="00DA4652">
            <w:pPr>
              <w:spacing w:line="240" w:lineRule="auto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975625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 w:eastAsia="th-TH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080" w:type="dxa"/>
          </w:tcPr>
          <w:p w14:paraId="0A5800D6" w14:textId="77777777" w:rsidR="00DA4652" w:rsidRPr="00423DA2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07" w:type="dxa"/>
          </w:tcPr>
          <w:p w14:paraId="6D24CA9C" w14:textId="77777777" w:rsidR="00DA4652" w:rsidRPr="00423DA2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77DBDB4" w14:textId="77777777" w:rsidR="00DA4652" w:rsidRPr="00423DA2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</w:tcPr>
          <w:p w14:paraId="6DE3861E" w14:textId="77777777" w:rsidR="00DA4652" w:rsidRPr="00423DA2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4C9D2409" w14:textId="77777777" w:rsidR="00DA4652" w:rsidRPr="00423DA2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437C3FEA" w14:textId="77777777" w:rsidR="00DA4652" w:rsidRPr="00423DA2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10ACDB43" w14:textId="77777777" w:rsidR="00DA4652" w:rsidRPr="00423DA2" w:rsidRDefault="00DA4652" w:rsidP="00DA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C056D7" w:rsidRPr="00961B1C" w14:paraId="76BCB017" w14:textId="77777777" w:rsidTr="003067DA">
        <w:trPr>
          <w:cantSplit/>
        </w:trPr>
        <w:tc>
          <w:tcPr>
            <w:tcW w:w="4140" w:type="dxa"/>
            <w:vAlign w:val="bottom"/>
          </w:tcPr>
          <w:p w14:paraId="6E9E6BAE" w14:textId="4CDC4D90" w:rsidR="00C056D7" w:rsidRPr="00961B1C" w:rsidRDefault="00C056D7" w:rsidP="00C056D7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ลูกหนี้การค้าและลูกหนี้อื่น</w:t>
            </w:r>
            <w:r w:rsidR="00C21DA6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C21DA6"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(เพิ่มขึ้น)</w:t>
            </w:r>
            <w:r w:rsidR="00C21DA6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ลดลง </w:t>
            </w:r>
          </w:p>
        </w:tc>
        <w:tc>
          <w:tcPr>
            <w:tcW w:w="1080" w:type="dxa"/>
          </w:tcPr>
          <w:p w14:paraId="4E95DD22" w14:textId="0F85B3B5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C056D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(76,656)</w:t>
            </w:r>
          </w:p>
        </w:tc>
        <w:tc>
          <w:tcPr>
            <w:tcW w:w="207" w:type="dxa"/>
          </w:tcPr>
          <w:p w14:paraId="665142FB" w14:textId="77777777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6838B06" w14:textId="6F393AEF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3263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285,696</w:t>
            </w:r>
          </w:p>
        </w:tc>
        <w:tc>
          <w:tcPr>
            <w:tcW w:w="181" w:type="dxa"/>
          </w:tcPr>
          <w:p w14:paraId="0F7937FB" w14:textId="77777777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386540A5" w14:textId="52D3F680" w:rsidR="00C056D7" w:rsidRPr="003018E6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018E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(161,704)</w:t>
            </w:r>
          </w:p>
        </w:tc>
        <w:tc>
          <w:tcPr>
            <w:tcW w:w="180" w:type="dxa"/>
          </w:tcPr>
          <w:p w14:paraId="1F6DD714" w14:textId="77777777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53E0EBA3" w14:textId="5366BAE1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2646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(51,283)</w:t>
            </w:r>
          </w:p>
        </w:tc>
      </w:tr>
      <w:tr w:rsidR="00C056D7" w:rsidRPr="00961B1C" w14:paraId="3AFAC138" w14:textId="77777777" w:rsidTr="00A70AB2">
        <w:trPr>
          <w:cantSplit/>
        </w:trPr>
        <w:tc>
          <w:tcPr>
            <w:tcW w:w="4140" w:type="dxa"/>
            <w:vAlign w:val="bottom"/>
          </w:tcPr>
          <w:p w14:paraId="3FBC676E" w14:textId="41B3F608" w:rsidR="00C056D7" w:rsidRPr="00961B1C" w:rsidRDefault="00C056D7" w:rsidP="00C056D7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สินค้าคงเหลือเพิ่มขึ้น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8B137" w14:textId="174BCE2B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C056D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(295,767)</w:t>
            </w:r>
          </w:p>
        </w:tc>
        <w:tc>
          <w:tcPr>
            <w:tcW w:w="207" w:type="dxa"/>
          </w:tcPr>
          <w:p w14:paraId="4913650B" w14:textId="77777777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8183D94" w14:textId="0196C98E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E430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(218,559)</w:t>
            </w:r>
          </w:p>
        </w:tc>
        <w:tc>
          <w:tcPr>
            <w:tcW w:w="181" w:type="dxa"/>
          </w:tcPr>
          <w:p w14:paraId="24FEFD6E" w14:textId="77777777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D344F" w14:textId="28A461C5" w:rsidR="00C056D7" w:rsidRPr="003018E6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018E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(44,347)</w:t>
            </w:r>
          </w:p>
        </w:tc>
        <w:tc>
          <w:tcPr>
            <w:tcW w:w="180" w:type="dxa"/>
          </w:tcPr>
          <w:p w14:paraId="5DDCA240" w14:textId="77777777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74494C23" w14:textId="271C33B0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16FC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(31,89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</w:t>
            </w:r>
            <w:r w:rsidRPr="00A16FC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</w:tr>
      <w:tr w:rsidR="00C056D7" w:rsidRPr="00961B1C" w14:paraId="06B4516B" w14:textId="77777777" w:rsidTr="00304BE5">
        <w:trPr>
          <w:cantSplit/>
        </w:trPr>
        <w:tc>
          <w:tcPr>
            <w:tcW w:w="4140" w:type="dxa"/>
            <w:vAlign w:val="bottom"/>
          </w:tcPr>
          <w:p w14:paraId="40D34767" w14:textId="39C2B966" w:rsidR="00C056D7" w:rsidRPr="00961B1C" w:rsidRDefault="00C056D7" w:rsidP="00C056D7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สินทรัพย์หมุนเวียน</w:t>
            </w:r>
            <w:r w:rsidRPr="00C21DA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อื่นเพิ่มขึ้น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70DE4" w14:textId="52310FED" w:rsidR="00C056D7" w:rsidRPr="00304BE5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C056D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(42,646)</w:t>
            </w:r>
          </w:p>
        </w:tc>
        <w:tc>
          <w:tcPr>
            <w:tcW w:w="207" w:type="dxa"/>
          </w:tcPr>
          <w:p w14:paraId="008CA4A5" w14:textId="77777777" w:rsidR="00C056D7" w:rsidRPr="00304BE5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E9505FD" w14:textId="10BF0144" w:rsidR="00C056D7" w:rsidRPr="00304BE5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5411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(36,061)</w:t>
            </w:r>
          </w:p>
        </w:tc>
        <w:tc>
          <w:tcPr>
            <w:tcW w:w="181" w:type="dxa"/>
          </w:tcPr>
          <w:p w14:paraId="26138FA8" w14:textId="77777777" w:rsidR="00C056D7" w:rsidRPr="00304BE5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AEFB7" w14:textId="4547912B" w:rsidR="00C056D7" w:rsidRPr="003018E6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018E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(43,293)</w:t>
            </w:r>
          </w:p>
        </w:tc>
        <w:tc>
          <w:tcPr>
            <w:tcW w:w="180" w:type="dxa"/>
          </w:tcPr>
          <w:p w14:paraId="224B3336" w14:textId="77777777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39F853D1" w14:textId="7FF7BAA1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C5CB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(39,146)</w:t>
            </w:r>
          </w:p>
        </w:tc>
      </w:tr>
      <w:tr w:rsidR="00C056D7" w:rsidRPr="00961B1C" w14:paraId="338D27B7" w14:textId="77777777" w:rsidTr="00A70AB2">
        <w:trPr>
          <w:cantSplit/>
        </w:trPr>
        <w:tc>
          <w:tcPr>
            <w:tcW w:w="4140" w:type="dxa"/>
            <w:vAlign w:val="bottom"/>
          </w:tcPr>
          <w:p w14:paraId="4EA43D34" w14:textId="33346D50" w:rsidR="00C056D7" w:rsidRPr="00961B1C" w:rsidRDefault="00C056D7" w:rsidP="00C056D7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สินทรัพย์ไม่หมุนเวียนอื่นลดลง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CCABC" w14:textId="3F3CDBCD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C056D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3,638</w:t>
            </w:r>
          </w:p>
        </w:tc>
        <w:tc>
          <w:tcPr>
            <w:tcW w:w="207" w:type="dxa"/>
          </w:tcPr>
          <w:p w14:paraId="048A55C8" w14:textId="77777777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A099812" w14:textId="0AA0356B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C2108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415</w:t>
            </w:r>
          </w:p>
        </w:tc>
        <w:tc>
          <w:tcPr>
            <w:tcW w:w="181" w:type="dxa"/>
          </w:tcPr>
          <w:p w14:paraId="6D1BD024" w14:textId="77777777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CDA9B" w14:textId="6598E6DA" w:rsidR="00C056D7" w:rsidRPr="003018E6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018E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3,638</w:t>
            </w:r>
          </w:p>
        </w:tc>
        <w:tc>
          <w:tcPr>
            <w:tcW w:w="180" w:type="dxa"/>
          </w:tcPr>
          <w:p w14:paraId="0B2B4AF2" w14:textId="77777777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16E6E934" w14:textId="5DBFAE91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C2108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415</w:t>
            </w:r>
          </w:p>
        </w:tc>
      </w:tr>
      <w:tr w:rsidR="00C056D7" w:rsidRPr="00961B1C" w14:paraId="405EBD26" w14:textId="77777777" w:rsidTr="00A70AB2">
        <w:trPr>
          <w:cantSplit/>
        </w:trPr>
        <w:tc>
          <w:tcPr>
            <w:tcW w:w="4140" w:type="dxa"/>
            <w:vAlign w:val="bottom"/>
          </w:tcPr>
          <w:p w14:paraId="49395752" w14:textId="175BB678" w:rsidR="00C056D7" w:rsidRPr="00961B1C" w:rsidRDefault="00C056D7" w:rsidP="00C056D7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เจ้าหนี้การค้าและเจ้าหนี้อื่นเพิ่มขึ้น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7B556" w14:textId="1CC9261C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C056D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378,236</w:t>
            </w:r>
          </w:p>
        </w:tc>
        <w:tc>
          <w:tcPr>
            <w:tcW w:w="207" w:type="dxa"/>
          </w:tcPr>
          <w:p w14:paraId="69548832" w14:textId="77777777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AF9CBD7" w14:textId="3F2E1330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8317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280,901</w:t>
            </w:r>
          </w:p>
        </w:tc>
        <w:tc>
          <w:tcPr>
            <w:tcW w:w="181" w:type="dxa"/>
          </w:tcPr>
          <w:p w14:paraId="0C0DE39B" w14:textId="77777777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E16563" w14:textId="21B88E4B" w:rsidR="00C056D7" w:rsidRPr="003018E6" w:rsidRDefault="00C056D7" w:rsidP="0030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018E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354,18</w:t>
            </w:r>
            <w:r w:rsidR="00841212" w:rsidRPr="003018E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60FB43A8" w14:textId="77777777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225F62D1" w14:textId="1D98E917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51B3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344,392</w:t>
            </w:r>
          </w:p>
        </w:tc>
      </w:tr>
      <w:tr w:rsidR="00C056D7" w:rsidRPr="00961B1C" w14:paraId="3C806AB5" w14:textId="77777777" w:rsidTr="00A70AB2">
        <w:trPr>
          <w:cantSplit/>
        </w:trPr>
        <w:tc>
          <w:tcPr>
            <w:tcW w:w="4140" w:type="dxa"/>
            <w:vAlign w:val="bottom"/>
          </w:tcPr>
          <w:p w14:paraId="0D8B30C0" w14:textId="77777777" w:rsidR="00C056D7" w:rsidRPr="00961B1C" w:rsidRDefault="00C056D7" w:rsidP="00C056D7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หนี้สินหมุนเวียนอื่นลดลง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9F657" w14:textId="6BC7C375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C056D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(23,030)</w:t>
            </w:r>
          </w:p>
        </w:tc>
        <w:tc>
          <w:tcPr>
            <w:tcW w:w="207" w:type="dxa"/>
          </w:tcPr>
          <w:p w14:paraId="57CC311C" w14:textId="77777777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F84E047" w14:textId="65A2FB4E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25B81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(1,463)</w:t>
            </w:r>
          </w:p>
        </w:tc>
        <w:tc>
          <w:tcPr>
            <w:tcW w:w="181" w:type="dxa"/>
          </w:tcPr>
          <w:p w14:paraId="379CED38" w14:textId="77777777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4546A0" w14:textId="403786B9" w:rsidR="00C056D7" w:rsidRPr="003018E6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018E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(19,89</w:t>
            </w:r>
            <w:r w:rsidR="00841212" w:rsidRPr="003018E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</w:t>
            </w:r>
            <w:r w:rsidRPr="003018E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6EB33453" w14:textId="77777777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6BEB49F0" w14:textId="0E32C6DD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72ED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(7,237)</w:t>
            </w:r>
          </w:p>
        </w:tc>
      </w:tr>
      <w:tr w:rsidR="00C056D7" w:rsidRPr="00961B1C" w14:paraId="4987D1F8" w14:textId="77777777" w:rsidTr="00A70AB2">
        <w:trPr>
          <w:cantSplit/>
        </w:trPr>
        <w:tc>
          <w:tcPr>
            <w:tcW w:w="4140" w:type="dxa"/>
            <w:vAlign w:val="bottom"/>
          </w:tcPr>
          <w:p w14:paraId="258A7899" w14:textId="54F134F0" w:rsidR="00C056D7" w:rsidRPr="00961B1C" w:rsidRDefault="00C056D7" w:rsidP="00C056D7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หนี้สินไม่หมุนเวียนอื่นเพิ่มขึ้น</w:t>
            </w: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(ลดลง)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14D10" w14:textId="69A23DB0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C056D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12,352</w:t>
            </w:r>
          </w:p>
        </w:tc>
        <w:tc>
          <w:tcPr>
            <w:tcW w:w="207" w:type="dxa"/>
          </w:tcPr>
          <w:p w14:paraId="00364398" w14:textId="77777777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CCBDD75" w14:textId="388FBFD8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B51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(15,180)</w:t>
            </w:r>
          </w:p>
        </w:tc>
        <w:tc>
          <w:tcPr>
            <w:tcW w:w="181" w:type="dxa"/>
          </w:tcPr>
          <w:p w14:paraId="73FBB708" w14:textId="77777777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99ADB" w14:textId="1E7AA642" w:rsidR="00C056D7" w:rsidRPr="003018E6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018E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12,352</w:t>
            </w:r>
          </w:p>
        </w:tc>
        <w:tc>
          <w:tcPr>
            <w:tcW w:w="180" w:type="dxa"/>
          </w:tcPr>
          <w:p w14:paraId="77A67B3A" w14:textId="77777777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48D25EB3" w14:textId="4D03C5E8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B51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(15,180)</w:t>
            </w:r>
          </w:p>
        </w:tc>
      </w:tr>
      <w:tr w:rsidR="00C056D7" w:rsidRPr="00961B1C" w14:paraId="2B754586" w14:textId="77777777" w:rsidTr="00A70AB2">
        <w:trPr>
          <w:cantSplit/>
        </w:trPr>
        <w:tc>
          <w:tcPr>
            <w:tcW w:w="4140" w:type="dxa"/>
            <w:vAlign w:val="bottom"/>
          </w:tcPr>
          <w:p w14:paraId="7A8EE1DE" w14:textId="77777777" w:rsidR="00C056D7" w:rsidRPr="00961B1C" w:rsidRDefault="00C056D7" w:rsidP="00C056D7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จ่ายภาระผูกพันผลประโยชน์พนักงาน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7C0C7D" w14:textId="10256F38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C056D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(1,229)</w:t>
            </w:r>
          </w:p>
        </w:tc>
        <w:tc>
          <w:tcPr>
            <w:tcW w:w="207" w:type="dxa"/>
          </w:tcPr>
          <w:p w14:paraId="6FF80793" w14:textId="77777777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478F63" w14:textId="7DBF9982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37BB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(861)</w:t>
            </w:r>
          </w:p>
        </w:tc>
        <w:tc>
          <w:tcPr>
            <w:tcW w:w="181" w:type="dxa"/>
          </w:tcPr>
          <w:p w14:paraId="69547B8A" w14:textId="77777777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144E46" w14:textId="6248ED65" w:rsidR="00C056D7" w:rsidRPr="003018E6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018E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(1,229)</w:t>
            </w:r>
          </w:p>
        </w:tc>
        <w:tc>
          <w:tcPr>
            <w:tcW w:w="180" w:type="dxa"/>
          </w:tcPr>
          <w:p w14:paraId="4B0BB7E8" w14:textId="77777777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1B9B2F60" w14:textId="24CC22E9" w:rsidR="00C056D7" w:rsidRPr="00961B1C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37BB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(861)</w:t>
            </w:r>
          </w:p>
        </w:tc>
      </w:tr>
      <w:tr w:rsidR="00C056D7" w:rsidRPr="009874D5" w14:paraId="6459B244" w14:textId="77777777" w:rsidTr="003067DA">
        <w:trPr>
          <w:cantSplit/>
        </w:trPr>
        <w:tc>
          <w:tcPr>
            <w:tcW w:w="4140" w:type="dxa"/>
            <w:vAlign w:val="bottom"/>
          </w:tcPr>
          <w:p w14:paraId="4CF902BD" w14:textId="77777777" w:rsidR="00C056D7" w:rsidRPr="00975625" w:rsidRDefault="00C056D7" w:rsidP="00C056D7">
            <w:pPr>
              <w:spacing w:line="240" w:lineRule="auto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eastAsia="Arial Unicode MS" w:hAnsiTheme="majorBidi" w:cs="Angsana New" w:hint="eastAsia"/>
                <w:b/>
                <w:bCs/>
                <w:sz w:val="28"/>
                <w:szCs w:val="28"/>
                <w:cs/>
              </w:rPr>
              <w:t>เงินสดได้มาจากการดำเนินงาน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EAFD6E" w14:textId="05891079" w:rsidR="00C056D7" w:rsidRPr="00975625" w:rsidRDefault="00C233A0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C233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2,471,875</w:t>
            </w:r>
          </w:p>
        </w:tc>
        <w:tc>
          <w:tcPr>
            <w:tcW w:w="207" w:type="dxa"/>
          </w:tcPr>
          <w:p w14:paraId="5D092699" w14:textId="77777777" w:rsidR="00C056D7" w:rsidRPr="00975625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1A99EB" w14:textId="3A70FA7A" w:rsidR="00C056D7" w:rsidRPr="00975625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8F53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3,231,874</w:t>
            </w:r>
          </w:p>
        </w:tc>
        <w:tc>
          <w:tcPr>
            <w:tcW w:w="181" w:type="dxa"/>
          </w:tcPr>
          <w:p w14:paraId="6E8F9A25" w14:textId="77777777" w:rsidR="00C056D7" w:rsidRPr="00975625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16196C1D" w14:textId="22FC8707" w:rsidR="00C056D7" w:rsidRPr="0067159E" w:rsidRDefault="0008145C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0814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2,461,223</w:t>
            </w:r>
          </w:p>
        </w:tc>
        <w:tc>
          <w:tcPr>
            <w:tcW w:w="180" w:type="dxa"/>
          </w:tcPr>
          <w:p w14:paraId="685552F3" w14:textId="77777777" w:rsidR="00C056D7" w:rsidRPr="00975625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2C5C19E2" w14:textId="4663FF03" w:rsidR="00C056D7" w:rsidRPr="00975625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E2C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3,107,761</w:t>
            </w:r>
          </w:p>
        </w:tc>
      </w:tr>
      <w:tr w:rsidR="00C056D7" w:rsidRPr="009874D5" w14:paraId="07272B13" w14:textId="77777777">
        <w:trPr>
          <w:cantSplit/>
        </w:trPr>
        <w:tc>
          <w:tcPr>
            <w:tcW w:w="4140" w:type="dxa"/>
            <w:vAlign w:val="bottom"/>
          </w:tcPr>
          <w:p w14:paraId="35B4365F" w14:textId="77777777" w:rsidR="00C056D7" w:rsidRPr="00785BEE" w:rsidRDefault="00C056D7" w:rsidP="00C056D7">
            <w:pPr>
              <w:spacing w:line="240" w:lineRule="auto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785BEE">
              <w:rPr>
                <w:rFonts w:ascii="Angsana New" w:eastAsia="Arial Unicode MS" w:hAnsi="Angsana New" w:cs="Angsana New"/>
                <w:sz w:val="28"/>
                <w:szCs w:val="28"/>
              </w:rPr>
              <w:t xml:space="preserve">- </w:t>
            </w:r>
            <w:r w:rsidRPr="00785BEE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จ่ายภาษีเงินได้</w:t>
            </w:r>
          </w:p>
        </w:tc>
        <w:tc>
          <w:tcPr>
            <w:tcW w:w="1080" w:type="dxa"/>
          </w:tcPr>
          <w:p w14:paraId="5D969A20" w14:textId="459F5B90" w:rsidR="00C056D7" w:rsidRPr="003067DA" w:rsidRDefault="00AD6E70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AD6E70">
              <w:rPr>
                <w:rFonts w:ascii="Angsana New" w:hAnsi="Angsana New" w:cs="Angsana New"/>
                <w:sz w:val="28"/>
                <w:szCs w:val="28"/>
                <w:lang w:val="en-GB" w:bidi="ar-SA"/>
              </w:rPr>
              <w:t>(150,650)</w:t>
            </w:r>
          </w:p>
        </w:tc>
        <w:tc>
          <w:tcPr>
            <w:tcW w:w="207" w:type="dxa"/>
          </w:tcPr>
          <w:p w14:paraId="75A39FA1" w14:textId="77777777" w:rsidR="00C056D7" w:rsidRPr="003067DA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12FD3CF" w14:textId="1B45E3AD" w:rsidR="00C056D7" w:rsidRPr="003067DA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3067DA">
              <w:rPr>
                <w:rFonts w:ascii="Angsana New" w:hAnsi="Angsana New" w:cs="Angsana New"/>
                <w:sz w:val="28"/>
                <w:szCs w:val="28"/>
                <w:lang w:val="en-GB" w:bidi="ar-SA"/>
              </w:rPr>
              <w:t>(182,301)</w:t>
            </w:r>
          </w:p>
        </w:tc>
        <w:tc>
          <w:tcPr>
            <w:tcW w:w="181" w:type="dxa"/>
            <w:vAlign w:val="bottom"/>
          </w:tcPr>
          <w:p w14:paraId="42DD6A77" w14:textId="77777777" w:rsidR="00C056D7" w:rsidRPr="003067DA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vAlign w:val="bottom"/>
          </w:tcPr>
          <w:p w14:paraId="434A2EE6" w14:textId="1F2D3DC5" w:rsidR="00C056D7" w:rsidRPr="003067DA" w:rsidRDefault="00EF1D85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EF1D85">
              <w:rPr>
                <w:rFonts w:ascii="Angsana New" w:hAnsi="Angsana New" w:cs="Angsana New"/>
                <w:sz w:val="28"/>
                <w:szCs w:val="28"/>
                <w:lang w:val="en-GB" w:bidi="ar-SA"/>
              </w:rPr>
              <w:t>(118,134)</w:t>
            </w:r>
          </w:p>
        </w:tc>
        <w:tc>
          <w:tcPr>
            <w:tcW w:w="180" w:type="dxa"/>
            <w:vAlign w:val="bottom"/>
          </w:tcPr>
          <w:p w14:paraId="0FF5F4F7" w14:textId="77777777" w:rsidR="00C056D7" w:rsidRPr="00785BEE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vAlign w:val="bottom"/>
          </w:tcPr>
          <w:p w14:paraId="69C35F2D" w14:textId="053B030A" w:rsidR="00C056D7" w:rsidRPr="00785BEE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  <w:r w:rsidRPr="003067DA">
              <w:rPr>
                <w:rFonts w:ascii="Angsana New" w:hAnsi="Angsana New" w:cs="Angsana New"/>
                <w:sz w:val="28"/>
                <w:szCs w:val="28"/>
                <w:lang w:val="en-GB" w:bidi="ar-SA"/>
              </w:rPr>
              <w:t>(109,442)</w:t>
            </w:r>
          </w:p>
        </w:tc>
      </w:tr>
      <w:tr w:rsidR="00C056D7" w:rsidRPr="009874D5" w14:paraId="2D8E266C" w14:textId="77777777">
        <w:trPr>
          <w:cantSplit/>
        </w:trPr>
        <w:tc>
          <w:tcPr>
            <w:tcW w:w="4140" w:type="dxa"/>
            <w:vAlign w:val="bottom"/>
          </w:tcPr>
          <w:p w14:paraId="3BE57C7D" w14:textId="77777777" w:rsidR="00C056D7" w:rsidRPr="00785BEE" w:rsidRDefault="00C056D7" w:rsidP="00C056D7">
            <w:pPr>
              <w:spacing w:line="240" w:lineRule="auto"/>
              <w:ind w:left="283" w:hanging="27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785BEE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E598B4" w14:textId="6C54F671" w:rsidR="00C056D7" w:rsidRPr="00785BEE" w:rsidRDefault="0020545B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  <w:r w:rsidRPr="0020545B"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  <w:t>2,321,225</w:t>
            </w:r>
          </w:p>
        </w:tc>
        <w:tc>
          <w:tcPr>
            <w:tcW w:w="207" w:type="dxa"/>
          </w:tcPr>
          <w:p w14:paraId="1C2034AB" w14:textId="77777777" w:rsidR="00C056D7" w:rsidRPr="00785BEE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914097" w14:textId="633C3704" w:rsidR="00C056D7" w:rsidRPr="00785BEE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  <w:r w:rsidRPr="00F02F70"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  <w:t>3,049,573</w:t>
            </w:r>
          </w:p>
        </w:tc>
        <w:tc>
          <w:tcPr>
            <w:tcW w:w="181" w:type="dxa"/>
            <w:vAlign w:val="bottom"/>
          </w:tcPr>
          <w:p w14:paraId="5167AABC" w14:textId="77777777" w:rsidR="00C056D7" w:rsidRPr="00785BEE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0DCBE3" w14:textId="77D06378" w:rsidR="00C056D7" w:rsidRPr="00785BEE" w:rsidRDefault="004D69A2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  <w:r w:rsidRPr="004D69A2"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  <w:t>2,343,089</w:t>
            </w:r>
          </w:p>
        </w:tc>
        <w:tc>
          <w:tcPr>
            <w:tcW w:w="180" w:type="dxa"/>
            <w:vAlign w:val="bottom"/>
          </w:tcPr>
          <w:p w14:paraId="595371EB" w14:textId="77777777" w:rsidR="00C056D7" w:rsidRPr="00785BEE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4635E3" w14:textId="43F04E28" w:rsidR="00C056D7" w:rsidRPr="00785BEE" w:rsidRDefault="00C056D7" w:rsidP="00C0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  <w:r w:rsidRPr="00F02F70"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  <w:t>2,998,319</w:t>
            </w:r>
          </w:p>
        </w:tc>
      </w:tr>
    </w:tbl>
    <w:p w14:paraId="662472EA" w14:textId="2B9AAFB2" w:rsidR="002F1480" w:rsidRPr="009874D5" w:rsidRDefault="002F1480" w:rsidP="006B5D47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</w:t>
      </w:r>
    </w:p>
    <w:p w14:paraId="6BFDF0B9" w14:textId="77777777" w:rsidR="002F1480" w:rsidRPr="003C515D" w:rsidRDefault="002F1480" w:rsidP="002F1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ECD4956" w14:textId="42543757" w:rsidR="00280F85" w:rsidRPr="002F374F" w:rsidRDefault="001263DA" w:rsidP="00975625">
      <w:pPr>
        <w:pStyle w:val="BodyText2"/>
        <w:ind w:left="540" w:right="20" w:hanging="522"/>
        <w:jc w:val="thaiDistribute"/>
        <w:rPr>
          <w:rFonts w:asciiTheme="majorBidi" w:hAnsiTheme="majorBidi" w:cs="Angsana New"/>
          <w:bCs/>
          <w:sz w:val="30"/>
          <w:szCs w:val="30"/>
        </w:rPr>
      </w:pPr>
      <w:r>
        <w:rPr>
          <w:rFonts w:asciiTheme="majorBidi" w:hAnsiTheme="majorBidi" w:cs="Angsana New"/>
          <w:bCs/>
          <w:sz w:val="30"/>
          <w:szCs w:val="30"/>
        </w:rPr>
        <w:t>1</w:t>
      </w:r>
      <w:r w:rsidR="00BE7B61">
        <w:rPr>
          <w:rFonts w:asciiTheme="majorBidi" w:hAnsiTheme="majorBidi" w:cs="Angsana New"/>
          <w:bCs/>
          <w:sz w:val="30"/>
          <w:szCs w:val="30"/>
        </w:rPr>
        <w:t>9</w:t>
      </w:r>
      <w:r w:rsidR="00280F85" w:rsidRPr="00975625">
        <w:rPr>
          <w:rFonts w:asciiTheme="majorBidi" w:hAnsiTheme="majorBidi" w:cs="Angsana New"/>
          <w:bCs/>
          <w:sz w:val="30"/>
          <w:szCs w:val="30"/>
        </w:rPr>
        <w:t xml:space="preserve">.1 </w:t>
      </w:r>
      <w:r w:rsidR="00F82E8F">
        <w:rPr>
          <w:rFonts w:asciiTheme="majorBidi" w:hAnsiTheme="majorBidi" w:cs="Angsana New"/>
          <w:bCs/>
          <w:sz w:val="30"/>
          <w:szCs w:val="30"/>
        </w:rPr>
        <w:t xml:space="preserve">  </w:t>
      </w:r>
      <w:r w:rsidR="002E7DF6" w:rsidRPr="00975625">
        <w:rPr>
          <w:rFonts w:asciiTheme="majorBidi" w:hAnsiTheme="majorBidi" w:cs="Angsana New"/>
          <w:b/>
          <w:sz w:val="30"/>
          <w:szCs w:val="30"/>
          <w:cs/>
        </w:rPr>
        <w:t>ภาระผูกพันที่เป็นรายจ่ายฝ่ายทุน</w:t>
      </w:r>
    </w:p>
    <w:p w14:paraId="025C6CA7" w14:textId="77777777" w:rsidR="007C7F6D" w:rsidRPr="003C515D" w:rsidRDefault="007C7F6D" w:rsidP="00280F85">
      <w:pPr>
        <w:pStyle w:val="BodyText2"/>
        <w:ind w:left="540" w:right="20" w:firstLine="0"/>
        <w:jc w:val="thaiDistribute"/>
        <w:rPr>
          <w:rFonts w:asciiTheme="majorBidi" w:hAnsiTheme="majorBidi" w:cs="Angsana New"/>
          <w:bCs/>
          <w:sz w:val="32"/>
          <w:szCs w:val="32"/>
        </w:rPr>
      </w:pPr>
    </w:p>
    <w:tbl>
      <w:tblPr>
        <w:tblW w:w="927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3512"/>
      </w:tblGrid>
      <w:tr w:rsidR="00BA7883" w:rsidRPr="009874D5" w14:paraId="08134956" w14:textId="77777777" w:rsidTr="003B277C">
        <w:trPr>
          <w:cantSplit/>
          <w:trHeight w:val="431"/>
          <w:tblHeader/>
        </w:trPr>
        <w:tc>
          <w:tcPr>
            <w:tcW w:w="5760" w:type="dxa"/>
            <w:vAlign w:val="bottom"/>
            <w:hideMark/>
          </w:tcPr>
          <w:p w14:paraId="0ABE54AE" w14:textId="097C21A9" w:rsidR="00BA7883" w:rsidRPr="00E9158F" w:rsidRDefault="00BA7883" w:rsidP="00BA7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="00651C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608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651C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51C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3512" w:type="dxa"/>
            <w:vAlign w:val="bottom"/>
          </w:tcPr>
          <w:p w14:paraId="3A2A6938" w14:textId="4E3B26F0" w:rsidR="00BA7883" w:rsidRPr="00251CF7" w:rsidRDefault="00BA7883" w:rsidP="00BA7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trike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E9158F" w:rsidRPr="009874D5" w14:paraId="6FD46AE2" w14:textId="77777777" w:rsidTr="003B277C">
        <w:trPr>
          <w:cantSplit/>
          <w:trHeight w:val="443"/>
          <w:tblHeader/>
        </w:trPr>
        <w:tc>
          <w:tcPr>
            <w:tcW w:w="5760" w:type="dxa"/>
            <w:vAlign w:val="bottom"/>
          </w:tcPr>
          <w:p w14:paraId="66F1205D" w14:textId="4A0F9D65" w:rsidR="00E9158F" w:rsidRPr="003067DA" w:rsidRDefault="00E9158F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2" w:type="dxa"/>
            <w:vAlign w:val="bottom"/>
          </w:tcPr>
          <w:p w14:paraId="4B736B7F" w14:textId="5DEA7449" w:rsidR="00E9158F" w:rsidRPr="00E9158F" w:rsidRDefault="00E9158F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7" w:right="-79" w:firstLine="1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15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1D39" w:rsidRPr="009874D5" w14:paraId="4A9759F1" w14:textId="77777777" w:rsidTr="003B277C">
        <w:trPr>
          <w:cantSplit/>
          <w:trHeight w:val="420"/>
        </w:trPr>
        <w:tc>
          <w:tcPr>
            <w:tcW w:w="5760" w:type="dxa"/>
            <w:hideMark/>
          </w:tcPr>
          <w:p w14:paraId="1D9415C2" w14:textId="014F40A8" w:rsidR="00C81D39" w:rsidRPr="009874D5" w:rsidRDefault="00C81D39" w:rsidP="00C81D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สัญญาสร้างอาคารโรงงานและคลังสินค้า</w:t>
            </w:r>
          </w:p>
        </w:tc>
        <w:tc>
          <w:tcPr>
            <w:tcW w:w="3512" w:type="dxa"/>
          </w:tcPr>
          <w:p w14:paraId="5513836D" w14:textId="181B6209" w:rsidR="00C81D39" w:rsidRPr="00554CA5" w:rsidRDefault="00554CA5" w:rsidP="00C81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79,848</w:t>
            </w:r>
          </w:p>
        </w:tc>
      </w:tr>
      <w:tr w:rsidR="00C81D39" w:rsidRPr="009874D5" w14:paraId="2CDE5023" w14:textId="77777777" w:rsidTr="003B277C">
        <w:trPr>
          <w:cantSplit/>
          <w:trHeight w:val="409"/>
        </w:trPr>
        <w:tc>
          <w:tcPr>
            <w:tcW w:w="5760" w:type="dxa"/>
            <w:hideMark/>
          </w:tcPr>
          <w:p w14:paraId="2B6252D6" w14:textId="7B28BD58" w:rsidR="00C81D39" w:rsidRPr="009874D5" w:rsidRDefault="00C81D39" w:rsidP="00C81D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สัญญาซื้อเครื่องจักรและอุปกรณ์</w:t>
            </w:r>
          </w:p>
        </w:tc>
        <w:tc>
          <w:tcPr>
            <w:tcW w:w="3512" w:type="dxa"/>
          </w:tcPr>
          <w:p w14:paraId="76109EE0" w14:textId="3EFD1274" w:rsidR="00C81D39" w:rsidRPr="00C81D39" w:rsidRDefault="0058048C" w:rsidP="00C81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260,553</w:t>
            </w:r>
          </w:p>
        </w:tc>
      </w:tr>
      <w:tr w:rsidR="00C81D39" w:rsidRPr="009874D5" w14:paraId="74C6743E" w14:textId="77777777" w:rsidTr="003B277C">
        <w:trPr>
          <w:cantSplit/>
          <w:trHeight w:val="409"/>
        </w:trPr>
        <w:tc>
          <w:tcPr>
            <w:tcW w:w="5760" w:type="dxa"/>
          </w:tcPr>
          <w:p w14:paraId="63E3A2D4" w14:textId="0A0E45C6" w:rsidR="00C81D39" w:rsidRPr="009874D5" w:rsidRDefault="00051814" w:rsidP="00051814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1814">
              <w:rPr>
                <w:rFonts w:asciiTheme="majorBidi" w:hAnsiTheme="majorBidi" w:cs="Angsana New"/>
                <w:sz w:val="30"/>
                <w:szCs w:val="30"/>
                <w:cs/>
              </w:rPr>
              <w:t>สัญญาซื้อสินทรัพย์ไม่มีตัวตน</w:t>
            </w:r>
          </w:p>
        </w:tc>
        <w:tc>
          <w:tcPr>
            <w:tcW w:w="3512" w:type="dxa"/>
          </w:tcPr>
          <w:p w14:paraId="2EEA7CE7" w14:textId="57C1CD73" w:rsidR="00C81D39" w:rsidRPr="00590038" w:rsidRDefault="00D91718" w:rsidP="00C81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54,558</w:t>
            </w:r>
          </w:p>
        </w:tc>
      </w:tr>
    </w:tbl>
    <w:p w14:paraId="5E66BB11" w14:textId="77777777" w:rsidR="00F92000" w:rsidRPr="003C515D" w:rsidDel="007B4721" w:rsidRDefault="00F92000" w:rsidP="003C5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706"/>
        <w:jc w:val="both"/>
        <w:rPr>
          <w:rFonts w:asciiTheme="majorBidi" w:hAnsiTheme="majorBidi" w:cstheme="majorBidi"/>
          <w:sz w:val="32"/>
          <w:szCs w:val="32"/>
        </w:rPr>
      </w:pPr>
    </w:p>
    <w:p w14:paraId="30E6A51D" w14:textId="03FCA713" w:rsidR="00160F54" w:rsidRPr="002F374F" w:rsidRDefault="001263DA" w:rsidP="002A6A6E">
      <w:pPr>
        <w:pStyle w:val="BodyText2"/>
        <w:ind w:left="36" w:right="20" w:firstLine="0"/>
        <w:jc w:val="thaiDistribute"/>
        <w:rPr>
          <w:rFonts w:asciiTheme="majorBidi" w:hAnsiTheme="majorBidi" w:cs="Angsana New"/>
          <w:bCs/>
          <w:sz w:val="30"/>
          <w:szCs w:val="30"/>
        </w:rPr>
      </w:pPr>
      <w:r>
        <w:rPr>
          <w:rFonts w:asciiTheme="majorBidi" w:hAnsiTheme="majorBidi" w:cs="Angsana New"/>
          <w:bCs/>
          <w:sz w:val="30"/>
          <w:szCs w:val="30"/>
        </w:rPr>
        <w:t>1</w:t>
      </w:r>
      <w:r w:rsidR="00BE7B61">
        <w:rPr>
          <w:rFonts w:asciiTheme="majorBidi" w:hAnsiTheme="majorBidi" w:cs="Angsana New"/>
          <w:bCs/>
          <w:sz w:val="30"/>
          <w:szCs w:val="30"/>
        </w:rPr>
        <w:t>9</w:t>
      </w:r>
      <w:r w:rsidR="00160F54" w:rsidRPr="00975625">
        <w:rPr>
          <w:rFonts w:asciiTheme="majorBidi" w:hAnsiTheme="majorBidi" w:cs="Angsana New"/>
          <w:bCs/>
          <w:sz w:val="30"/>
          <w:szCs w:val="30"/>
        </w:rPr>
        <w:t xml:space="preserve">.2 </w:t>
      </w:r>
      <w:r w:rsidR="00F82E8F">
        <w:rPr>
          <w:rFonts w:asciiTheme="majorBidi" w:hAnsiTheme="majorBidi" w:cs="Angsana New"/>
          <w:bCs/>
          <w:sz w:val="30"/>
          <w:szCs w:val="30"/>
        </w:rPr>
        <w:t xml:space="preserve">  </w:t>
      </w:r>
      <w:r w:rsidR="005C4A3E" w:rsidRPr="00975625">
        <w:rPr>
          <w:rFonts w:asciiTheme="majorBidi" w:hAnsiTheme="majorBidi" w:cs="Angsana New"/>
          <w:b/>
          <w:sz w:val="30"/>
          <w:szCs w:val="30"/>
          <w:cs/>
        </w:rPr>
        <w:t>การค้ำประกัน</w:t>
      </w:r>
    </w:p>
    <w:p w14:paraId="6A11A12F" w14:textId="77777777" w:rsidR="00F37A1A" w:rsidRPr="003C515D" w:rsidRDefault="00F37A1A" w:rsidP="00160F54">
      <w:pPr>
        <w:pStyle w:val="BodyText2"/>
        <w:ind w:left="540" w:right="20" w:firstLine="0"/>
        <w:jc w:val="thaiDistribute"/>
        <w:rPr>
          <w:rFonts w:asciiTheme="majorBidi" w:hAnsiTheme="majorBidi" w:cs="Angsana New"/>
          <w:bCs/>
          <w:sz w:val="32"/>
          <w:szCs w:val="32"/>
        </w:rPr>
      </w:pPr>
    </w:p>
    <w:p w14:paraId="3E406AF7" w14:textId="707DBABB" w:rsidR="005C4A3E" w:rsidRDefault="00BA7883" w:rsidP="00BF3977">
      <w:pPr>
        <w:tabs>
          <w:tab w:val="clear" w:pos="227"/>
          <w:tab w:val="clear" w:pos="454"/>
          <w:tab w:val="clear" w:pos="680"/>
          <w:tab w:val="clear" w:pos="907"/>
        </w:tabs>
        <w:ind w:left="540" w:right="-90"/>
        <w:jc w:val="thaiDistribute"/>
        <w:rPr>
          <w:rFonts w:asciiTheme="majorBidi" w:hAnsiTheme="majorBidi" w:cs="Angsana New"/>
          <w:sz w:val="30"/>
          <w:szCs w:val="30"/>
        </w:rPr>
      </w:pPr>
      <w:r w:rsidRPr="00BA7883">
        <w:rPr>
          <w:rFonts w:asciiTheme="majorBidi" w:hAnsiTheme="majorBidi" w:cs="Angsana New" w:hint="cs"/>
          <w:spacing w:val="-4"/>
          <w:sz w:val="30"/>
          <w:szCs w:val="30"/>
          <w:cs/>
        </w:rPr>
        <w:t>ณ</w:t>
      </w:r>
      <w:r w:rsidRPr="00BA7883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BA7883">
        <w:rPr>
          <w:rFonts w:asciiTheme="majorBidi" w:hAnsiTheme="majorBidi" w:cs="Angsana New" w:hint="cs"/>
          <w:spacing w:val="-4"/>
          <w:sz w:val="30"/>
          <w:szCs w:val="30"/>
          <w:cs/>
        </w:rPr>
        <w:t>วันที่</w:t>
      </w:r>
      <w:r w:rsidRPr="00BA7883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651C8E" w:rsidRPr="00651C8E">
        <w:rPr>
          <w:rFonts w:asciiTheme="majorBidi" w:hAnsiTheme="majorBidi" w:cs="Angsana New"/>
          <w:spacing w:val="-4"/>
          <w:sz w:val="30"/>
          <w:szCs w:val="30"/>
        </w:rPr>
        <w:t xml:space="preserve">30 </w:t>
      </w:r>
      <w:r w:rsidR="00560832">
        <w:rPr>
          <w:rFonts w:asciiTheme="majorBidi" w:hAnsiTheme="majorBidi" w:cs="Angsana New" w:hint="cs"/>
          <w:spacing w:val="-4"/>
          <w:sz w:val="30"/>
          <w:szCs w:val="30"/>
          <w:cs/>
        </w:rPr>
        <w:t>กันยายน</w:t>
      </w:r>
      <w:r w:rsidR="00651C8E" w:rsidRPr="00651C8E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651C8E" w:rsidRPr="00651C8E">
        <w:rPr>
          <w:rFonts w:asciiTheme="majorBidi" w:hAnsiTheme="majorBidi" w:cs="Angsana New"/>
          <w:spacing w:val="-4"/>
          <w:sz w:val="30"/>
          <w:szCs w:val="30"/>
        </w:rPr>
        <w:t>2568</w:t>
      </w:r>
      <w:r w:rsidR="00651C8E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431BAB" w:rsidRPr="00F27FC6">
        <w:rPr>
          <w:rFonts w:asciiTheme="majorBidi" w:hAnsiTheme="majorBidi" w:cs="Angsana New" w:hint="cs"/>
          <w:spacing w:val="-4"/>
          <w:sz w:val="30"/>
          <w:szCs w:val="30"/>
          <w:cs/>
        </w:rPr>
        <w:t>กลุ่มบริษัทมีหนังสือค้ำประกันซึ่งออกโดยธนาคารในนามบริษัทเป็นจำนวน</w:t>
      </w:r>
      <w:r w:rsidR="00093CDE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="003E6807">
        <w:rPr>
          <w:rFonts w:asciiTheme="majorBidi" w:hAnsiTheme="majorBidi" w:cs="Angsana New"/>
          <w:spacing w:val="-4"/>
          <w:sz w:val="30"/>
          <w:szCs w:val="30"/>
        </w:rPr>
        <w:t>14</w:t>
      </w:r>
      <w:r w:rsidR="0000041E">
        <w:rPr>
          <w:rFonts w:asciiTheme="majorBidi" w:hAnsiTheme="majorBidi" w:cs="Angsana New"/>
          <w:spacing w:val="-4"/>
          <w:sz w:val="30"/>
          <w:szCs w:val="30"/>
        </w:rPr>
        <w:t>.</w:t>
      </w:r>
      <w:r w:rsidR="003E6807">
        <w:rPr>
          <w:rFonts w:asciiTheme="majorBidi" w:hAnsiTheme="majorBidi" w:cs="Angsana New"/>
          <w:spacing w:val="-4"/>
          <w:sz w:val="30"/>
          <w:szCs w:val="30"/>
        </w:rPr>
        <w:t>0</w:t>
      </w:r>
      <w:r w:rsidR="00F44EA4" w:rsidRPr="00F27FC6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431BAB" w:rsidRPr="00F27FC6">
        <w:rPr>
          <w:rFonts w:asciiTheme="majorBidi" w:hAnsiTheme="majorBidi" w:cs="Angsana New" w:hint="cs"/>
          <w:spacing w:val="-4"/>
          <w:sz w:val="30"/>
          <w:szCs w:val="30"/>
          <w:cs/>
        </w:rPr>
        <w:t>ล้า</w:t>
      </w:r>
      <w:r w:rsidR="00892B56" w:rsidRPr="00F27FC6">
        <w:rPr>
          <w:rFonts w:asciiTheme="majorBidi" w:hAnsiTheme="majorBidi" w:cs="Angsana New" w:hint="cs"/>
          <w:spacing w:val="-4"/>
          <w:sz w:val="30"/>
          <w:szCs w:val="30"/>
          <w:cs/>
        </w:rPr>
        <w:t>น</w:t>
      </w:r>
      <w:r w:rsidR="00431BAB" w:rsidRPr="00F27FC6">
        <w:rPr>
          <w:rFonts w:asciiTheme="majorBidi" w:hAnsiTheme="majorBidi" w:cs="Angsana New" w:hint="cs"/>
          <w:spacing w:val="-4"/>
          <w:sz w:val="30"/>
          <w:szCs w:val="30"/>
          <w:cs/>
        </w:rPr>
        <w:t>บาท</w:t>
      </w:r>
      <w:r w:rsidR="00431BAB" w:rsidRPr="000370E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F3977">
        <w:rPr>
          <w:rFonts w:asciiTheme="majorBidi" w:hAnsiTheme="majorBidi" w:cs="Angsana New"/>
          <w:sz w:val="30"/>
          <w:szCs w:val="30"/>
          <w:cs/>
        </w:rPr>
        <w:br/>
      </w:r>
      <w:r w:rsidR="00431BAB" w:rsidRPr="000370E8">
        <w:rPr>
          <w:rFonts w:asciiTheme="majorBidi" w:hAnsiTheme="majorBidi" w:cs="Angsana New" w:hint="cs"/>
          <w:sz w:val="30"/>
          <w:szCs w:val="30"/>
          <w:cs/>
        </w:rPr>
        <w:t>ซึ่งเกี่ยวกับการดำเนินงานตามปกติของบริษัท</w:t>
      </w:r>
    </w:p>
    <w:p w14:paraId="4EF98B78" w14:textId="77777777" w:rsidR="00BA7883" w:rsidRPr="003C515D" w:rsidRDefault="00BA7883" w:rsidP="00975625">
      <w:pPr>
        <w:tabs>
          <w:tab w:val="clear" w:pos="227"/>
          <w:tab w:val="clear" w:pos="454"/>
          <w:tab w:val="clear" w:pos="680"/>
          <w:tab w:val="clear" w:pos="907"/>
        </w:tabs>
        <w:ind w:left="540" w:right="-90"/>
        <w:rPr>
          <w:rFonts w:asciiTheme="majorBidi" w:hAnsiTheme="majorBidi" w:cs="Angsana New"/>
          <w:sz w:val="32"/>
          <w:szCs w:val="32"/>
        </w:rPr>
      </w:pPr>
    </w:p>
    <w:p w14:paraId="26CDBD12" w14:textId="0124CB0D" w:rsidR="00972D67" w:rsidRPr="000370E8" w:rsidRDefault="001263DA" w:rsidP="00BA7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Cs/>
          <w:sz w:val="30"/>
          <w:szCs w:val="30"/>
        </w:rPr>
      </w:pPr>
      <w:r>
        <w:rPr>
          <w:rFonts w:asciiTheme="majorBidi" w:hAnsiTheme="majorBidi" w:cs="Angsana New"/>
          <w:bCs/>
          <w:sz w:val="30"/>
          <w:szCs w:val="30"/>
        </w:rPr>
        <w:t>1</w:t>
      </w:r>
      <w:r w:rsidR="00BE7B61">
        <w:rPr>
          <w:rFonts w:asciiTheme="majorBidi" w:hAnsiTheme="majorBidi" w:cs="Angsana New"/>
          <w:bCs/>
          <w:sz w:val="30"/>
          <w:szCs w:val="30"/>
        </w:rPr>
        <w:t>9</w:t>
      </w:r>
      <w:r w:rsidR="00972D67" w:rsidRPr="000370E8">
        <w:rPr>
          <w:rFonts w:asciiTheme="majorBidi" w:hAnsiTheme="majorBidi" w:cs="Angsana New"/>
          <w:bCs/>
          <w:sz w:val="30"/>
          <w:szCs w:val="30"/>
        </w:rPr>
        <w:t>.</w:t>
      </w:r>
      <w:r w:rsidR="003B53D6" w:rsidRPr="000370E8">
        <w:rPr>
          <w:rFonts w:asciiTheme="majorBidi" w:hAnsiTheme="majorBidi" w:cs="Angsana New"/>
          <w:bCs/>
          <w:sz w:val="30"/>
          <w:szCs w:val="30"/>
        </w:rPr>
        <w:t>3</w:t>
      </w:r>
      <w:r w:rsidR="00972D67" w:rsidRPr="000370E8">
        <w:rPr>
          <w:rFonts w:asciiTheme="majorBidi" w:hAnsiTheme="majorBidi" w:cs="Angsana New"/>
          <w:bCs/>
          <w:sz w:val="30"/>
          <w:szCs w:val="30"/>
        </w:rPr>
        <w:t xml:space="preserve"> </w:t>
      </w:r>
      <w:r w:rsidR="00E52FF4" w:rsidRPr="000370E8">
        <w:rPr>
          <w:rFonts w:asciiTheme="majorBidi" w:hAnsiTheme="majorBidi" w:cs="Angsana New" w:hint="cs"/>
          <w:bCs/>
          <w:sz w:val="30"/>
          <w:szCs w:val="30"/>
          <w:cs/>
        </w:rPr>
        <w:t xml:space="preserve">  </w:t>
      </w:r>
      <w:r w:rsidR="003B53D6" w:rsidRPr="000370E8">
        <w:rPr>
          <w:rFonts w:asciiTheme="majorBidi" w:hAnsiTheme="majorBidi" w:cs="Angsana New"/>
          <w:b/>
          <w:sz w:val="30"/>
          <w:szCs w:val="30"/>
          <w:cs/>
        </w:rPr>
        <w:t>ภาระผูกพันอื่น</w:t>
      </w:r>
    </w:p>
    <w:p w14:paraId="23EE84F7" w14:textId="77777777" w:rsidR="00BE677D" w:rsidRPr="003C515D" w:rsidRDefault="00BE677D" w:rsidP="00972D67">
      <w:pPr>
        <w:pStyle w:val="BodyText2"/>
        <w:ind w:left="540" w:right="20" w:firstLine="0"/>
        <w:jc w:val="thaiDistribute"/>
        <w:rPr>
          <w:rFonts w:asciiTheme="majorBidi" w:hAnsiTheme="majorBidi" w:cs="Angsana New"/>
          <w:bCs/>
          <w:sz w:val="32"/>
          <w:szCs w:val="32"/>
        </w:rPr>
      </w:pPr>
    </w:p>
    <w:p w14:paraId="0DBA9E4F" w14:textId="78D28075" w:rsidR="000A0E38" w:rsidRDefault="00AD18F4" w:rsidP="00AD18F4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AD18F4">
        <w:rPr>
          <w:rFonts w:asciiTheme="majorBidi" w:hAnsiTheme="majorBidi" w:cs="Angsana New" w:hint="cs"/>
          <w:sz w:val="30"/>
          <w:szCs w:val="30"/>
          <w:cs/>
        </w:rPr>
        <w:t>ณ</w:t>
      </w:r>
      <w:r w:rsidRPr="00AD18F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D18F4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AD18F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51C8E" w:rsidRPr="00651C8E">
        <w:rPr>
          <w:rFonts w:asciiTheme="majorBidi" w:hAnsiTheme="majorBidi" w:cs="Angsana New"/>
          <w:spacing w:val="-4"/>
          <w:sz w:val="30"/>
          <w:szCs w:val="30"/>
        </w:rPr>
        <w:t xml:space="preserve">30 </w:t>
      </w:r>
      <w:r w:rsidR="00560832">
        <w:rPr>
          <w:rFonts w:asciiTheme="majorBidi" w:hAnsiTheme="majorBidi" w:cs="Angsana New" w:hint="cs"/>
          <w:spacing w:val="-4"/>
          <w:sz w:val="30"/>
          <w:szCs w:val="30"/>
          <w:cs/>
        </w:rPr>
        <w:t>กันยายน</w:t>
      </w:r>
      <w:r w:rsidR="00651C8E" w:rsidRPr="00651C8E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651C8E" w:rsidRPr="00651C8E">
        <w:rPr>
          <w:rFonts w:asciiTheme="majorBidi" w:hAnsiTheme="majorBidi" w:cs="Angsana New"/>
          <w:spacing w:val="-4"/>
          <w:sz w:val="30"/>
          <w:szCs w:val="30"/>
        </w:rPr>
        <w:t>2568</w:t>
      </w:r>
      <w:r w:rsidR="00651C8E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BE677D" w:rsidRPr="000370E8">
        <w:rPr>
          <w:rFonts w:asciiTheme="majorBidi" w:hAnsiTheme="majorBidi" w:cs="Angsana New" w:hint="cs"/>
          <w:sz w:val="30"/>
          <w:szCs w:val="30"/>
          <w:cs/>
        </w:rPr>
        <w:t>กลุ่มบริษัทมีวงเงินเบิกเกินบัญชี</w:t>
      </w:r>
      <w:r w:rsidR="00BE677D" w:rsidRPr="000370E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E677D" w:rsidRPr="000370E8">
        <w:rPr>
          <w:rFonts w:asciiTheme="majorBidi" w:hAnsiTheme="majorBidi" w:cs="Angsana New" w:hint="cs"/>
          <w:sz w:val="30"/>
          <w:szCs w:val="30"/>
          <w:cs/>
        </w:rPr>
        <w:t>และวงเงินอื่นที่ยังไม่ได้ใช้กับสถาบันการเงินจำนวน</w:t>
      </w:r>
      <w:r w:rsidR="00BE677D" w:rsidRPr="000370E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C2E1E">
        <w:rPr>
          <w:rFonts w:asciiTheme="majorBidi" w:hAnsiTheme="majorBidi" w:cs="Angsana New"/>
          <w:sz w:val="30"/>
          <w:szCs w:val="30"/>
        </w:rPr>
        <w:br/>
      </w:r>
      <w:r w:rsidR="00DC5077">
        <w:rPr>
          <w:rFonts w:asciiTheme="majorBidi" w:hAnsiTheme="majorBidi" w:cs="Angsana New"/>
          <w:sz w:val="30"/>
          <w:szCs w:val="30"/>
        </w:rPr>
        <w:t>5,8</w:t>
      </w:r>
      <w:r w:rsidR="00572E85">
        <w:rPr>
          <w:rFonts w:asciiTheme="majorBidi" w:hAnsiTheme="majorBidi" w:cs="Angsana New"/>
          <w:sz w:val="30"/>
          <w:szCs w:val="30"/>
        </w:rPr>
        <w:t>78</w:t>
      </w:r>
      <w:r w:rsidR="002244EA">
        <w:rPr>
          <w:rFonts w:asciiTheme="majorBidi" w:hAnsiTheme="majorBidi" w:cs="Angsana New"/>
          <w:sz w:val="30"/>
          <w:szCs w:val="30"/>
        </w:rPr>
        <w:t>.0</w:t>
      </w:r>
      <w:r w:rsidR="005B44B6" w:rsidRPr="00824482">
        <w:rPr>
          <w:rFonts w:asciiTheme="majorBidi" w:hAnsiTheme="majorBidi" w:cs="Angsana New"/>
          <w:sz w:val="30"/>
          <w:szCs w:val="30"/>
        </w:rPr>
        <w:t xml:space="preserve"> </w:t>
      </w:r>
      <w:r w:rsidR="00BE677D" w:rsidRPr="00824482">
        <w:rPr>
          <w:rFonts w:asciiTheme="majorBidi" w:hAnsiTheme="majorBidi" w:cs="Angsana New" w:hint="cs"/>
          <w:sz w:val="30"/>
          <w:szCs w:val="30"/>
          <w:cs/>
        </w:rPr>
        <w:t>ล้านบาท</w:t>
      </w:r>
    </w:p>
    <w:p w14:paraId="2FE86F55" w14:textId="77777777" w:rsidR="00E77E43" w:rsidRDefault="00E77E43" w:rsidP="00AD18F4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596F65A4" w14:textId="4E3F4296" w:rsidR="00B50D28" w:rsidRPr="00D737D8" w:rsidRDefault="00B50D28" w:rsidP="00685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Theme="majorBidi" w:hAnsiTheme="majorBidi" w:cs="Angsana New"/>
          <w:b/>
          <w:sz w:val="30"/>
          <w:szCs w:val="30"/>
          <w:highlight w:val="yellow"/>
        </w:rPr>
      </w:pPr>
    </w:p>
    <w:sectPr w:rsidR="00B50D28" w:rsidRPr="00D737D8" w:rsidSect="005E58C3">
      <w:footerReference w:type="default" r:id="rId13"/>
      <w:pgSz w:w="11909" w:h="16834" w:code="9"/>
      <w:pgMar w:top="691" w:right="1109" w:bottom="576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79930" w14:textId="77777777" w:rsidR="00E26041" w:rsidRDefault="00E26041">
      <w:r>
        <w:separator/>
      </w:r>
    </w:p>
  </w:endnote>
  <w:endnote w:type="continuationSeparator" w:id="0">
    <w:p w14:paraId="7EBEAF54" w14:textId="77777777" w:rsidR="00E26041" w:rsidRDefault="00E26041">
      <w:r>
        <w:continuationSeparator/>
      </w:r>
    </w:p>
  </w:endnote>
  <w:endnote w:type="continuationNotice" w:id="1">
    <w:p w14:paraId="189A2C83" w14:textId="77777777" w:rsidR="00E26041" w:rsidRDefault="00E2604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8D0DC" w14:textId="3DF68A12" w:rsidR="0043443E" w:rsidRPr="00975625" w:rsidRDefault="00EE1528" w:rsidP="00975625">
    <w:pPr>
      <w:pStyle w:val="Footer"/>
      <w:tabs>
        <w:tab w:val="clear" w:pos="4678"/>
      </w:tabs>
      <w:jc w:val="center"/>
      <w:rPr>
        <w:rFonts w:asciiTheme="majorBidi" w:hAnsiTheme="majorBidi" w:cstheme="majorBidi"/>
        <w:sz w:val="30"/>
        <w:szCs w:val="30"/>
        <w:lang w:val="fr-FR"/>
      </w:rPr>
    </w:pPr>
    <w:r w:rsidRPr="00975625">
      <w:rPr>
        <w:rFonts w:asciiTheme="majorBidi" w:hAnsiTheme="majorBidi" w:cstheme="majorBidi"/>
        <w:caps/>
        <w:sz w:val="30"/>
        <w:szCs w:val="30"/>
      </w:rPr>
      <w:t>1</w:t>
    </w:r>
    <w:r w:rsidR="0047416D">
      <w:rPr>
        <w:rFonts w:asciiTheme="majorBidi" w:hAnsiTheme="majorBidi" w:cstheme="majorBidi"/>
        <w:caps/>
        <w:sz w:val="30"/>
        <w:szCs w:val="30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38995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08B9EC9" w14:textId="6F3F663C" w:rsidR="00613609" w:rsidRPr="005E58C3" w:rsidRDefault="009B04CC" w:rsidP="0097562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E58C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E58C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E58C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58C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E58C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A7B03" w14:textId="77777777" w:rsidR="00E26041" w:rsidRDefault="00E26041">
      <w:r>
        <w:separator/>
      </w:r>
    </w:p>
  </w:footnote>
  <w:footnote w:type="continuationSeparator" w:id="0">
    <w:p w14:paraId="37E1B463" w14:textId="77777777" w:rsidR="00E26041" w:rsidRDefault="00E26041">
      <w:r>
        <w:continuationSeparator/>
      </w:r>
    </w:p>
  </w:footnote>
  <w:footnote w:type="continuationNotice" w:id="1">
    <w:p w14:paraId="5FC72691" w14:textId="77777777" w:rsidR="00E26041" w:rsidRDefault="00E2604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26AAE" w14:textId="500893A7" w:rsidR="0043443E" w:rsidRPr="0016535D" w:rsidRDefault="00935D48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6535D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16535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6535D">
      <w:rPr>
        <w:rFonts w:ascii="Angsana New" w:hAnsi="Angsana New" w:cs="Angsana New" w:hint="cs"/>
        <w:b/>
        <w:bCs/>
        <w:sz w:val="32"/>
        <w:szCs w:val="32"/>
        <w:cs/>
      </w:rPr>
      <w:t>ไอ</w:t>
    </w:r>
    <w:r w:rsidRPr="0016535D">
      <w:rPr>
        <w:rFonts w:ascii="Angsana New" w:hAnsi="Angsana New" w:cs="Angsana New"/>
        <w:b/>
        <w:bCs/>
        <w:sz w:val="32"/>
        <w:szCs w:val="32"/>
        <w:cs/>
      </w:rPr>
      <w:t>-</w:t>
    </w:r>
    <w:r w:rsidRPr="0016535D">
      <w:rPr>
        <w:rFonts w:ascii="Angsana New" w:hAnsi="Angsana New" w:cs="Angsana New" w:hint="cs"/>
        <w:b/>
        <w:bCs/>
        <w:sz w:val="32"/>
        <w:szCs w:val="32"/>
        <w:cs/>
      </w:rPr>
      <w:t>เทล</w:t>
    </w:r>
    <w:r w:rsidRPr="0016535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6535D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16535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6535D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16535D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16535D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16535D">
      <w:rPr>
        <w:rFonts w:ascii="Angsana New" w:hAnsi="Angsana New" w:cs="Angsana New"/>
        <w:b/>
        <w:bCs/>
        <w:sz w:val="32"/>
        <w:szCs w:val="32"/>
        <w:cs/>
      </w:rPr>
      <w:t>)</w:t>
    </w:r>
    <w:r w:rsidR="00942102" w:rsidRPr="0016535D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  <w:r w:rsidRPr="0016535D">
      <w:rPr>
        <w:rFonts w:ascii="Angsana New" w:hAnsi="Angsana New" w:cs="Angsana New"/>
        <w:b/>
        <w:bCs/>
        <w:sz w:val="32"/>
        <w:szCs w:val="32"/>
      </w:rPr>
      <w:br/>
    </w:r>
    <w:r w:rsidR="0043443E" w:rsidRPr="0016535D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 w:rsidR="0043443E" w:rsidRPr="0016535D"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="0043443E" w:rsidRPr="0016535D">
      <w:rPr>
        <w:rFonts w:ascii="Angsana New" w:hAnsi="Angsana New" w:cs="Angsana New"/>
        <w:b/>
        <w:bCs/>
        <w:sz w:val="32"/>
        <w:szCs w:val="32"/>
        <w:cs/>
      </w:rPr>
      <w:t>การเงินระหว่างกาลแบบย่อ</w:t>
    </w:r>
  </w:p>
  <w:p w14:paraId="13D35D4C" w14:textId="6A4DC0EF" w:rsidR="0043443E" w:rsidRPr="0016535D" w:rsidRDefault="005D3E8B" w:rsidP="00D25572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5D3E8B">
      <w:rPr>
        <w:rFonts w:ascii="Angsana New" w:hAnsi="Angsana New" w:cs="Angsana New" w:hint="cs"/>
        <w:bCs/>
        <w:sz w:val="32"/>
        <w:szCs w:val="32"/>
        <w:cs/>
        <w:lang w:bidi="th-TH"/>
      </w:rPr>
      <w:t>สำหรับงวด</w:t>
    </w:r>
    <w:r w:rsidR="005A3A60">
      <w:rPr>
        <w:rFonts w:ascii="Angsana New" w:hAnsi="Angsana New" w:cs="Angsana New" w:hint="cs"/>
        <w:bCs/>
        <w:sz w:val="32"/>
        <w:szCs w:val="32"/>
        <w:cs/>
        <w:lang w:bidi="th-TH"/>
      </w:rPr>
      <w:t>สามเดือนแล</w:t>
    </w:r>
    <w:r w:rsidR="00EC46F7">
      <w:rPr>
        <w:rFonts w:ascii="Angsana New" w:hAnsi="Angsana New" w:cs="Angsana New" w:hint="cs"/>
        <w:bCs/>
        <w:sz w:val="32"/>
        <w:szCs w:val="32"/>
        <w:cs/>
        <w:lang w:bidi="th-TH"/>
      </w:rPr>
      <w:t>ะ</w:t>
    </w:r>
    <w:r w:rsidR="00560832">
      <w:rPr>
        <w:rFonts w:ascii="Angsana New" w:hAnsi="Angsana New" w:cs="Angsana New" w:hint="cs"/>
        <w:bCs/>
        <w:sz w:val="32"/>
        <w:szCs w:val="32"/>
        <w:cs/>
        <w:lang w:bidi="th-TH"/>
      </w:rPr>
      <w:t>เก้า</w:t>
    </w:r>
    <w:r w:rsidRPr="005D3E8B">
      <w:rPr>
        <w:rFonts w:ascii="Angsana New" w:hAnsi="Angsana New" w:cs="Angsana New" w:hint="cs"/>
        <w:bCs/>
        <w:sz w:val="32"/>
        <w:szCs w:val="32"/>
        <w:cs/>
        <w:lang w:bidi="th-TH"/>
      </w:rPr>
      <w:t>เดือนสิ้นสุดวันที่</w:t>
    </w:r>
    <w:r w:rsidRPr="005D3E8B">
      <w:rPr>
        <w:rFonts w:ascii="Angsana New" w:hAnsi="Angsana New" w:cs="Angsana New"/>
        <w:bCs/>
        <w:sz w:val="32"/>
        <w:szCs w:val="32"/>
        <w:cs/>
        <w:lang w:bidi="th-TH"/>
      </w:rPr>
      <w:t xml:space="preserve"> </w:t>
    </w:r>
    <w:r w:rsidR="00923FFC">
      <w:rPr>
        <w:rFonts w:ascii="Angsana New" w:hAnsi="Angsana New" w:cs="Angsana New"/>
        <w:bCs/>
        <w:sz w:val="32"/>
        <w:szCs w:val="32"/>
        <w:lang w:val="en-US" w:bidi="th-TH"/>
      </w:rPr>
      <w:t xml:space="preserve">30 </w:t>
    </w:r>
    <w:r w:rsidR="00560832">
      <w:rPr>
        <w:rFonts w:ascii="Angsana New" w:hAnsi="Angsana New" w:cs="Angsana New" w:hint="cs"/>
        <w:bCs/>
        <w:sz w:val="32"/>
        <w:szCs w:val="32"/>
        <w:cs/>
        <w:lang w:val="en-US" w:bidi="th-TH"/>
      </w:rPr>
      <w:t>กันยายน</w:t>
    </w:r>
    <w:r w:rsidRPr="005D3E8B">
      <w:rPr>
        <w:rFonts w:ascii="Angsana New" w:hAnsi="Angsana New" w:cs="Angsana New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bCs/>
        <w:sz w:val="32"/>
        <w:szCs w:val="32"/>
        <w:lang w:bidi="th-TH"/>
      </w:rPr>
      <w:t>2568</w:t>
    </w:r>
    <w:r w:rsidRPr="005D3E8B">
      <w:rPr>
        <w:rFonts w:ascii="Angsana New" w:hAnsi="Angsana New" w:cs="Angsana New"/>
        <w:bCs/>
        <w:sz w:val="32"/>
        <w:szCs w:val="32"/>
        <w:cs/>
        <w:lang w:bidi="th-TH"/>
      </w:rPr>
      <w:t xml:space="preserve"> (</w:t>
    </w:r>
    <w:r w:rsidRPr="005D3E8B">
      <w:rPr>
        <w:rFonts w:ascii="Angsana New" w:hAnsi="Angsana New" w:cs="Angsana New" w:hint="cs"/>
        <w:bCs/>
        <w:sz w:val="32"/>
        <w:szCs w:val="32"/>
        <w:cs/>
        <w:lang w:bidi="th-TH"/>
      </w:rPr>
      <w:t>ไม่ได้ตรวจสอบ</w:t>
    </w:r>
    <w:r w:rsidRPr="005D3E8B">
      <w:rPr>
        <w:rFonts w:ascii="Angsana New" w:hAnsi="Angsana New" w:cs="Angsana New"/>
        <w:bCs/>
        <w:sz w:val="32"/>
        <w:szCs w:val="32"/>
        <w:cs/>
        <w:lang w:bidi="th-TH"/>
      </w:rPr>
      <w:t>)</w:t>
    </w:r>
  </w:p>
  <w:p w14:paraId="2EAED60C" w14:textId="77777777" w:rsidR="0043443E" w:rsidRPr="00935D48" w:rsidRDefault="0043443E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C85283"/>
    <w:multiLevelType w:val="multilevel"/>
    <w:tmpl w:val="8878C7AA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97D24"/>
    <w:multiLevelType w:val="singleLevel"/>
    <w:tmpl w:val="8252E646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  <w:szCs w:val="22"/>
      </w:rPr>
    </w:lvl>
  </w:abstractNum>
  <w:abstractNum w:abstractNumId="5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0A40B2A"/>
    <w:multiLevelType w:val="multilevel"/>
    <w:tmpl w:val="B13E4F1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Theme="majorBidi" w:hAnsiTheme="majorBidi" w:cstheme="majorBidi"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2AD2FFD"/>
    <w:multiLevelType w:val="hybridMultilevel"/>
    <w:tmpl w:val="4E767AF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16ADA"/>
    <w:multiLevelType w:val="hybridMultilevel"/>
    <w:tmpl w:val="F5427E4C"/>
    <w:lvl w:ilvl="0" w:tplc="711473E0">
      <w:start w:val="1"/>
      <w:numFmt w:val="decimal"/>
      <w:lvlText w:val="(%1)"/>
      <w:lvlJc w:val="left"/>
      <w:pPr>
        <w:ind w:left="3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5" w:hanging="360"/>
      </w:pPr>
    </w:lvl>
    <w:lvl w:ilvl="2" w:tplc="0409001B" w:tentative="1">
      <w:start w:val="1"/>
      <w:numFmt w:val="lowerRoman"/>
      <w:lvlText w:val="%3."/>
      <w:lvlJc w:val="right"/>
      <w:pPr>
        <w:ind w:left="1825" w:hanging="180"/>
      </w:pPr>
    </w:lvl>
    <w:lvl w:ilvl="3" w:tplc="0409000F" w:tentative="1">
      <w:start w:val="1"/>
      <w:numFmt w:val="decimal"/>
      <w:lvlText w:val="%4."/>
      <w:lvlJc w:val="left"/>
      <w:pPr>
        <w:ind w:left="2545" w:hanging="360"/>
      </w:pPr>
    </w:lvl>
    <w:lvl w:ilvl="4" w:tplc="04090019" w:tentative="1">
      <w:start w:val="1"/>
      <w:numFmt w:val="lowerLetter"/>
      <w:lvlText w:val="%5."/>
      <w:lvlJc w:val="left"/>
      <w:pPr>
        <w:ind w:left="3265" w:hanging="360"/>
      </w:pPr>
    </w:lvl>
    <w:lvl w:ilvl="5" w:tplc="0409001B" w:tentative="1">
      <w:start w:val="1"/>
      <w:numFmt w:val="lowerRoman"/>
      <w:lvlText w:val="%6."/>
      <w:lvlJc w:val="right"/>
      <w:pPr>
        <w:ind w:left="3985" w:hanging="180"/>
      </w:pPr>
    </w:lvl>
    <w:lvl w:ilvl="6" w:tplc="0409000F" w:tentative="1">
      <w:start w:val="1"/>
      <w:numFmt w:val="decimal"/>
      <w:lvlText w:val="%7."/>
      <w:lvlJc w:val="left"/>
      <w:pPr>
        <w:ind w:left="4705" w:hanging="360"/>
      </w:pPr>
    </w:lvl>
    <w:lvl w:ilvl="7" w:tplc="04090019" w:tentative="1">
      <w:start w:val="1"/>
      <w:numFmt w:val="lowerLetter"/>
      <w:lvlText w:val="%8."/>
      <w:lvlJc w:val="left"/>
      <w:pPr>
        <w:ind w:left="5425" w:hanging="360"/>
      </w:pPr>
    </w:lvl>
    <w:lvl w:ilvl="8" w:tplc="0409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9" w15:restartNumberingAfterBreak="0">
    <w:nsid w:val="23982691"/>
    <w:multiLevelType w:val="hybridMultilevel"/>
    <w:tmpl w:val="D5EC4E86"/>
    <w:lvl w:ilvl="0" w:tplc="300E046A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91FAB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1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C5AB6"/>
    <w:multiLevelType w:val="hybridMultilevel"/>
    <w:tmpl w:val="593A5F3C"/>
    <w:lvl w:ilvl="0" w:tplc="B908E2B2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7263C93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 w15:restartNumberingAfterBreak="0">
    <w:nsid w:val="4DC66066"/>
    <w:multiLevelType w:val="hybridMultilevel"/>
    <w:tmpl w:val="A19082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4E49B3"/>
    <w:multiLevelType w:val="hybridMultilevel"/>
    <w:tmpl w:val="179AE6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7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28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67D34E07"/>
    <w:multiLevelType w:val="multilevel"/>
    <w:tmpl w:val="38F4487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7" w15:restartNumberingAfterBreak="0">
    <w:nsid w:val="6E3816C0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737352FC"/>
    <w:multiLevelType w:val="multilevel"/>
    <w:tmpl w:val="8D0EFDE8"/>
    <w:lvl w:ilvl="0">
      <w:start w:val="1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1" w15:restartNumberingAfterBreak="0">
    <w:nsid w:val="7C047ABA"/>
    <w:multiLevelType w:val="hybridMultilevel"/>
    <w:tmpl w:val="68921708"/>
    <w:lvl w:ilvl="0" w:tplc="E848BD58">
      <w:start w:val="1"/>
      <w:numFmt w:val="thaiLetters"/>
      <w:lvlText w:val="%1."/>
      <w:lvlJc w:val="left"/>
      <w:pPr>
        <w:ind w:left="900" w:hanging="360"/>
      </w:pPr>
      <w:rPr>
        <w:rFonts w:hint="default"/>
        <w:b/>
        <w:bCs/>
        <w:i w:val="0"/>
        <w:iCs/>
        <w:color w:val="auto"/>
        <w:sz w:val="36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1589401">
    <w:abstractNumId w:val="0"/>
  </w:num>
  <w:num w:numId="2" w16cid:durableId="1510870188">
    <w:abstractNumId w:val="6"/>
  </w:num>
  <w:num w:numId="3" w16cid:durableId="1286892861">
    <w:abstractNumId w:val="36"/>
  </w:num>
  <w:num w:numId="4" w16cid:durableId="501553393">
    <w:abstractNumId w:val="19"/>
  </w:num>
  <w:num w:numId="5" w16cid:durableId="1261524302">
    <w:abstractNumId w:val="29"/>
  </w:num>
  <w:num w:numId="6" w16cid:durableId="1929728139">
    <w:abstractNumId w:val="16"/>
  </w:num>
  <w:num w:numId="7" w16cid:durableId="2034379028">
    <w:abstractNumId w:val="12"/>
  </w:num>
  <w:num w:numId="8" w16cid:durableId="882139203">
    <w:abstractNumId w:val="15"/>
  </w:num>
  <w:num w:numId="9" w16cid:durableId="1326204293">
    <w:abstractNumId w:val="38"/>
  </w:num>
  <w:num w:numId="10" w16cid:durableId="1782063903">
    <w:abstractNumId w:val="2"/>
  </w:num>
  <w:num w:numId="11" w16cid:durableId="1478179590">
    <w:abstractNumId w:val="13"/>
  </w:num>
  <w:num w:numId="12" w16cid:durableId="86774325">
    <w:abstractNumId w:val="30"/>
  </w:num>
  <w:num w:numId="13" w16cid:durableId="1018658134">
    <w:abstractNumId w:val="7"/>
  </w:num>
  <w:num w:numId="14" w16cid:durableId="731463318">
    <w:abstractNumId w:val="11"/>
  </w:num>
  <w:num w:numId="15" w16cid:durableId="844124959">
    <w:abstractNumId w:val="8"/>
  </w:num>
  <w:num w:numId="16" w16cid:durableId="46494984">
    <w:abstractNumId w:val="33"/>
  </w:num>
  <w:num w:numId="17" w16cid:durableId="1405564545">
    <w:abstractNumId w:val="0"/>
  </w:num>
  <w:num w:numId="18" w16cid:durableId="485321709">
    <w:abstractNumId w:val="35"/>
  </w:num>
  <w:num w:numId="19" w16cid:durableId="1067411573">
    <w:abstractNumId w:val="21"/>
  </w:num>
  <w:num w:numId="20" w16cid:durableId="661856616">
    <w:abstractNumId w:val="18"/>
  </w:num>
  <w:num w:numId="21" w16cid:durableId="1174952886">
    <w:abstractNumId w:val="32"/>
  </w:num>
  <w:num w:numId="22" w16cid:durableId="711416556">
    <w:abstractNumId w:val="5"/>
  </w:num>
  <w:num w:numId="23" w16cid:durableId="1650481236">
    <w:abstractNumId w:val="14"/>
  </w:num>
  <w:num w:numId="24" w16cid:durableId="1631086467">
    <w:abstractNumId w:val="22"/>
  </w:num>
  <w:num w:numId="25" w16cid:durableId="1657764376">
    <w:abstractNumId w:val="27"/>
  </w:num>
  <w:num w:numId="26" w16cid:durableId="717365420">
    <w:abstractNumId w:val="28"/>
  </w:num>
  <w:num w:numId="27" w16cid:durableId="397553884">
    <w:abstractNumId w:val="20"/>
  </w:num>
  <w:num w:numId="28" w16cid:durableId="390933236">
    <w:abstractNumId w:val="1"/>
  </w:num>
  <w:num w:numId="29" w16cid:durableId="2147114784">
    <w:abstractNumId w:val="25"/>
  </w:num>
  <w:num w:numId="30" w16cid:durableId="238562680">
    <w:abstractNumId w:val="40"/>
  </w:num>
  <w:num w:numId="31" w16cid:durableId="429349910">
    <w:abstractNumId w:val="39"/>
  </w:num>
  <w:num w:numId="32" w16cid:durableId="128783778">
    <w:abstractNumId w:val="26"/>
  </w:num>
  <w:num w:numId="33" w16cid:durableId="163860929">
    <w:abstractNumId w:val="34"/>
  </w:num>
  <w:num w:numId="34" w16cid:durableId="256250705">
    <w:abstractNumId w:val="10"/>
  </w:num>
  <w:num w:numId="35" w16cid:durableId="14260714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70707311">
    <w:abstractNumId w:val="17"/>
  </w:num>
  <w:num w:numId="37" w16cid:durableId="2043358940">
    <w:abstractNumId w:val="24"/>
  </w:num>
  <w:num w:numId="38" w16cid:durableId="1539515243">
    <w:abstractNumId w:val="41"/>
  </w:num>
  <w:num w:numId="39" w16cid:durableId="1957981351">
    <w:abstractNumId w:val="31"/>
  </w:num>
  <w:num w:numId="40" w16cid:durableId="354579627">
    <w:abstractNumId w:val="9"/>
  </w:num>
  <w:num w:numId="41" w16cid:durableId="538012800">
    <w:abstractNumId w:val="3"/>
  </w:num>
  <w:num w:numId="42" w16cid:durableId="1123574208">
    <w:abstractNumId w:val="42"/>
  </w:num>
  <w:num w:numId="43" w16cid:durableId="1373336480">
    <w:abstractNumId w:val="23"/>
  </w:num>
  <w:num w:numId="44" w16cid:durableId="20793582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14189802">
    <w:abstractNumId w:val="0"/>
  </w:num>
  <w:num w:numId="46" w16cid:durableId="1927302529">
    <w:abstractNumId w:val="37"/>
  </w:num>
  <w:num w:numId="47" w16cid:durableId="1457455126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41E"/>
    <w:rsid w:val="000006F0"/>
    <w:rsid w:val="0000076A"/>
    <w:rsid w:val="00000779"/>
    <w:rsid w:val="00000AB6"/>
    <w:rsid w:val="00000E56"/>
    <w:rsid w:val="000015A1"/>
    <w:rsid w:val="000019CD"/>
    <w:rsid w:val="000019FC"/>
    <w:rsid w:val="00001BEF"/>
    <w:rsid w:val="00001D57"/>
    <w:rsid w:val="0000200C"/>
    <w:rsid w:val="000025CB"/>
    <w:rsid w:val="00002C59"/>
    <w:rsid w:val="00002D6B"/>
    <w:rsid w:val="00002E2A"/>
    <w:rsid w:val="00002F50"/>
    <w:rsid w:val="00003133"/>
    <w:rsid w:val="000034F2"/>
    <w:rsid w:val="00003891"/>
    <w:rsid w:val="000039AE"/>
    <w:rsid w:val="00003A9D"/>
    <w:rsid w:val="00003DDD"/>
    <w:rsid w:val="00003F24"/>
    <w:rsid w:val="00004024"/>
    <w:rsid w:val="0000435C"/>
    <w:rsid w:val="0000464A"/>
    <w:rsid w:val="000046EA"/>
    <w:rsid w:val="000047EA"/>
    <w:rsid w:val="00004819"/>
    <w:rsid w:val="00004A86"/>
    <w:rsid w:val="0000506A"/>
    <w:rsid w:val="00005185"/>
    <w:rsid w:val="0000521B"/>
    <w:rsid w:val="0000521F"/>
    <w:rsid w:val="00005434"/>
    <w:rsid w:val="000054FA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8D8"/>
    <w:rsid w:val="00006B52"/>
    <w:rsid w:val="00006E3D"/>
    <w:rsid w:val="000071B4"/>
    <w:rsid w:val="00007873"/>
    <w:rsid w:val="00007B57"/>
    <w:rsid w:val="00007EE9"/>
    <w:rsid w:val="00007F8E"/>
    <w:rsid w:val="00007FB3"/>
    <w:rsid w:val="00010338"/>
    <w:rsid w:val="00010374"/>
    <w:rsid w:val="00010738"/>
    <w:rsid w:val="00010B26"/>
    <w:rsid w:val="000112EE"/>
    <w:rsid w:val="00011552"/>
    <w:rsid w:val="000115FB"/>
    <w:rsid w:val="0001192B"/>
    <w:rsid w:val="000126E7"/>
    <w:rsid w:val="00012E83"/>
    <w:rsid w:val="00013031"/>
    <w:rsid w:val="0001324D"/>
    <w:rsid w:val="000135AA"/>
    <w:rsid w:val="000135F7"/>
    <w:rsid w:val="0001364C"/>
    <w:rsid w:val="0001367E"/>
    <w:rsid w:val="0001370F"/>
    <w:rsid w:val="00013716"/>
    <w:rsid w:val="00013C02"/>
    <w:rsid w:val="00013EBD"/>
    <w:rsid w:val="00014096"/>
    <w:rsid w:val="000149D1"/>
    <w:rsid w:val="00014A12"/>
    <w:rsid w:val="00014A4A"/>
    <w:rsid w:val="00014E29"/>
    <w:rsid w:val="000150EC"/>
    <w:rsid w:val="000150FC"/>
    <w:rsid w:val="0001532F"/>
    <w:rsid w:val="000156CC"/>
    <w:rsid w:val="0001596B"/>
    <w:rsid w:val="00015C52"/>
    <w:rsid w:val="00015E7A"/>
    <w:rsid w:val="000160A4"/>
    <w:rsid w:val="00016254"/>
    <w:rsid w:val="000167EF"/>
    <w:rsid w:val="00016879"/>
    <w:rsid w:val="00016E14"/>
    <w:rsid w:val="00017563"/>
    <w:rsid w:val="000179F5"/>
    <w:rsid w:val="00020021"/>
    <w:rsid w:val="000200C0"/>
    <w:rsid w:val="00020144"/>
    <w:rsid w:val="000204D0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25C"/>
    <w:rsid w:val="00022BB4"/>
    <w:rsid w:val="00022CE8"/>
    <w:rsid w:val="000230C0"/>
    <w:rsid w:val="000239FA"/>
    <w:rsid w:val="00023AB9"/>
    <w:rsid w:val="00023CE6"/>
    <w:rsid w:val="00023DFC"/>
    <w:rsid w:val="00023F10"/>
    <w:rsid w:val="00024179"/>
    <w:rsid w:val="00024304"/>
    <w:rsid w:val="000243CE"/>
    <w:rsid w:val="00024953"/>
    <w:rsid w:val="00024A4E"/>
    <w:rsid w:val="00024B71"/>
    <w:rsid w:val="00024F30"/>
    <w:rsid w:val="000251EE"/>
    <w:rsid w:val="00025277"/>
    <w:rsid w:val="00025287"/>
    <w:rsid w:val="00025B1F"/>
    <w:rsid w:val="00025B80"/>
    <w:rsid w:val="00025B81"/>
    <w:rsid w:val="00026132"/>
    <w:rsid w:val="000261DD"/>
    <w:rsid w:val="00026318"/>
    <w:rsid w:val="0002634E"/>
    <w:rsid w:val="000265A7"/>
    <w:rsid w:val="0002666D"/>
    <w:rsid w:val="00026B06"/>
    <w:rsid w:val="00026ED2"/>
    <w:rsid w:val="0002732F"/>
    <w:rsid w:val="0002763F"/>
    <w:rsid w:val="00027656"/>
    <w:rsid w:val="00027A4F"/>
    <w:rsid w:val="00027BD5"/>
    <w:rsid w:val="00027E00"/>
    <w:rsid w:val="00027E3E"/>
    <w:rsid w:val="00027ED2"/>
    <w:rsid w:val="0003010E"/>
    <w:rsid w:val="00030329"/>
    <w:rsid w:val="00030579"/>
    <w:rsid w:val="000307FB"/>
    <w:rsid w:val="00030805"/>
    <w:rsid w:val="00030A35"/>
    <w:rsid w:val="00030CC9"/>
    <w:rsid w:val="000314AC"/>
    <w:rsid w:val="00031583"/>
    <w:rsid w:val="000315C3"/>
    <w:rsid w:val="000316A7"/>
    <w:rsid w:val="000317DE"/>
    <w:rsid w:val="00031980"/>
    <w:rsid w:val="00031A44"/>
    <w:rsid w:val="00031ADE"/>
    <w:rsid w:val="00031F4C"/>
    <w:rsid w:val="000321B6"/>
    <w:rsid w:val="0003250C"/>
    <w:rsid w:val="00032620"/>
    <w:rsid w:val="0003263B"/>
    <w:rsid w:val="000326EE"/>
    <w:rsid w:val="00032ABF"/>
    <w:rsid w:val="0003340E"/>
    <w:rsid w:val="00033483"/>
    <w:rsid w:val="0003348B"/>
    <w:rsid w:val="000339D5"/>
    <w:rsid w:val="00033D3C"/>
    <w:rsid w:val="00033EFB"/>
    <w:rsid w:val="000340A5"/>
    <w:rsid w:val="0003464D"/>
    <w:rsid w:val="00034D7D"/>
    <w:rsid w:val="000350B5"/>
    <w:rsid w:val="000350D3"/>
    <w:rsid w:val="000351D6"/>
    <w:rsid w:val="000351EC"/>
    <w:rsid w:val="00035579"/>
    <w:rsid w:val="000356B4"/>
    <w:rsid w:val="00035878"/>
    <w:rsid w:val="00035A15"/>
    <w:rsid w:val="00035BFA"/>
    <w:rsid w:val="00035D7C"/>
    <w:rsid w:val="00035E3B"/>
    <w:rsid w:val="00035F69"/>
    <w:rsid w:val="00036576"/>
    <w:rsid w:val="00036714"/>
    <w:rsid w:val="000367E5"/>
    <w:rsid w:val="00036A33"/>
    <w:rsid w:val="00036C21"/>
    <w:rsid w:val="00036C24"/>
    <w:rsid w:val="00036D73"/>
    <w:rsid w:val="00036E95"/>
    <w:rsid w:val="00036EEE"/>
    <w:rsid w:val="00036F52"/>
    <w:rsid w:val="000370A7"/>
    <w:rsid w:val="000370E8"/>
    <w:rsid w:val="00037609"/>
    <w:rsid w:val="00037853"/>
    <w:rsid w:val="000378C7"/>
    <w:rsid w:val="00037979"/>
    <w:rsid w:val="00037D4F"/>
    <w:rsid w:val="00037FDC"/>
    <w:rsid w:val="00040331"/>
    <w:rsid w:val="000404E2"/>
    <w:rsid w:val="00040545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1E0"/>
    <w:rsid w:val="0004220E"/>
    <w:rsid w:val="00042325"/>
    <w:rsid w:val="0004245A"/>
    <w:rsid w:val="000425EC"/>
    <w:rsid w:val="00042ACF"/>
    <w:rsid w:val="00042B99"/>
    <w:rsid w:val="00042CA0"/>
    <w:rsid w:val="00042F74"/>
    <w:rsid w:val="0004334B"/>
    <w:rsid w:val="00043355"/>
    <w:rsid w:val="000434F1"/>
    <w:rsid w:val="000437CB"/>
    <w:rsid w:val="00043DDD"/>
    <w:rsid w:val="00043EF5"/>
    <w:rsid w:val="0004445C"/>
    <w:rsid w:val="00044486"/>
    <w:rsid w:val="000444A8"/>
    <w:rsid w:val="00044500"/>
    <w:rsid w:val="00044505"/>
    <w:rsid w:val="00044872"/>
    <w:rsid w:val="00044D24"/>
    <w:rsid w:val="00044DAA"/>
    <w:rsid w:val="00045154"/>
    <w:rsid w:val="0004530F"/>
    <w:rsid w:val="00045740"/>
    <w:rsid w:val="00045BC3"/>
    <w:rsid w:val="00045E6A"/>
    <w:rsid w:val="00045F6F"/>
    <w:rsid w:val="000463AC"/>
    <w:rsid w:val="00046429"/>
    <w:rsid w:val="00046B97"/>
    <w:rsid w:val="00046F48"/>
    <w:rsid w:val="00047017"/>
    <w:rsid w:val="00047C7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617"/>
    <w:rsid w:val="00051814"/>
    <w:rsid w:val="000518C8"/>
    <w:rsid w:val="000519C9"/>
    <w:rsid w:val="00051E25"/>
    <w:rsid w:val="00051F69"/>
    <w:rsid w:val="00052251"/>
    <w:rsid w:val="000526FA"/>
    <w:rsid w:val="000528EF"/>
    <w:rsid w:val="000529F4"/>
    <w:rsid w:val="00052B14"/>
    <w:rsid w:val="00052EB3"/>
    <w:rsid w:val="00052FF6"/>
    <w:rsid w:val="00053483"/>
    <w:rsid w:val="0005396D"/>
    <w:rsid w:val="00053BC1"/>
    <w:rsid w:val="00054433"/>
    <w:rsid w:val="00054663"/>
    <w:rsid w:val="000549C5"/>
    <w:rsid w:val="000553C1"/>
    <w:rsid w:val="0005542F"/>
    <w:rsid w:val="00055589"/>
    <w:rsid w:val="000555B9"/>
    <w:rsid w:val="000558C4"/>
    <w:rsid w:val="00055E4A"/>
    <w:rsid w:val="00055F34"/>
    <w:rsid w:val="000563D8"/>
    <w:rsid w:val="00056664"/>
    <w:rsid w:val="000569A6"/>
    <w:rsid w:val="00056DFE"/>
    <w:rsid w:val="00056F2D"/>
    <w:rsid w:val="000570A0"/>
    <w:rsid w:val="0005760A"/>
    <w:rsid w:val="00057719"/>
    <w:rsid w:val="00057A0E"/>
    <w:rsid w:val="00057AD1"/>
    <w:rsid w:val="00057C08"/>
    <w:rsid w:val="00057D64"/>
    <w:rsid w:val="00057E98"/>
    <w:rsid w:val="000603FF"/>
    <w:rsid w:val="000607AD"/>
    <w:rsid w:val="00060AB1"/>
    <w:rsid w:val="00060D01"/>
    <w:rsid w:val="0006145F"/>
    <w:rsid w:val="00061606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79A"/>
    <w:rsid w:val="000629BD"/>
    <w:rsid w:val="00062A11"/>
    <w:rsid w:val="00062B25"/>
    <w:rsid w:val="0006321D"/>
    <w:rsid w:val="0006324D"/>
    <w:rsid w:val="000632B1"/>
    <w:rsid w:val="000632F6"/>
    <w:rsid w:val="00063718"/>
    <w:rsid w:val="000639A9"/>
    <w:rsid w:val="00063A6E"/>
    <w:rsid w:val="00063DC3"/>
    <w:rsid w:val="00063EC0"/>
    <w:rsid w:val="000640C2"/>
    <w:rsid w:val="000641F4"/>
    <w:rsid w:val="000643EC"/>
    <w:rsid w:val="00064837"/>
    <w:rsid w:val="00064DF1"/>
    <w:rsid w:val="00065008"/>
    <w:rsid w:val="00065061"/>
    <w:rsid w:val="00065099"/>
    <w:rsid w:val="0006537A"/>
    <w:rsid w:val="000654B1"/>
    <w:rsid w:val="00065604"/>
    <w:rsid w:val="00065C76"/>
    <w:rsid w:val="00065E8B"/>
    <w:rsid w:val="00065F17"/>
    <w:rsid w:val="000660AB"/>
    <w:rsid w:val="0006644C"/>
    <w:rsid w:val="0006646D"/>
    <w:rsid w:val="0006698E"/>
    <w:rsid w:val="00066B40"/>
    <w:rsid w:val="00066BC5"/>
    <w:rsid w:val="000672DA"/>
    <w:rsid w:val="000672F9"/>
    <w:rsid w:val="000675C1"/>
    <w:rsid w:val="000675C4"/>
    <w:rsid w:val="000675D8"/>
    <w:rsid w:val="0006774B"/>
    <w:rsid w:val="00067BEB"/>
    <w:rsid w:val="000704B7"/>
    <w:rsid w:val="00070559"/>
    <w:rsid w:val="0007075C"/>
    <w:rsid w:val="000708C8"/>
    <w:rsid w:val="000708D6"/>
    <w:rsid w:val="00070BE1"/>
    <w:rsid w:val="00070C82"/>
    <w:rsid w:val="00070CDE"/>
    <w:rsid w:val="00070EC2"/>
    <w:rsid w:val="00071020"/>
    <w:rsid w:val="000713EC"/>
    <w:rsid w:val="000713FE"/>
    <w:rsid w:val="000719EE"/>
    <w:rsid w:val="00071A3A"/>
    <w:rsid w:val="00071C80"/>
    <w:rsid w:val="00071E82"/>
    <w:rsid w:val="00072132"/>
    <w:rsid w:val="000722D8"/>
    <w:rsid w:val="00072552"/>
    <w:rsid w:val="000726DB"/>
    <w:rsid w:val="00072A47"/>
    <w:rsid w:val="00072A8C"/>
    <w:rsid w:val="00072E7D"/>
    <w:rsid w:val="00072ED7"/>
    <w:rsid w:val="000732DB"/>
    <w:rsid w:val="00073367"/>
    <w:rsid w:val="000736E0"/>
    <w:rsid w:val="00073C23"/>
    <w:rsid w:val="00073E62"/>
    <w:rsid w:val="000744C4"/>
    <w:rsid w:val="00074621"/>
    <w:rsid w:val="00074727"/>
    <w:rsid w:val="00074891"/>
    <w:rsid w:val="00074AF2"/>
    <w:rsid w:val="00074BBC"/>
    <w:rsid w:val="00074CAC"/>
    <w:rsid w:val="00074D50"/>
    <w:rsid w:val="00074F14"/>
    <w:rsid w:val="00074F69"/>
    <w:rsid w:val="00075041"/>
    <w:rsid w:val="0007528C"/>
    <w:rsid w:val="000758AE"/>
    <w:rsid w:val="00075907"/>
    <w:rsid w:val="00075927"/>
    <w:rsid w:val="00075BC1"/>
    <w:rsid w:val="00075D21"/>
    <w:rsid w:val="00075F45"/>
    <w:rsid w:val="00075FFE"/>
    <w:rsid w:val="00076170"/>
    <w:rsid w:val="00076233"/>
    <w:rsid w:val="00076BDC"/>
    <w:rsid w:val="00076E25"/>
    <w:rsid w:val="00076EF8"/>
    <w:rsid w:val="00077245"/>
    <w:rsid w:val="00077E11"/>
    <w:rsid w:val="00077F9C"/>
    <w:rsid w:val="00080088"/>
    <w:rsid w:val="0008090C"/>
    <w:rsid w:val="00080960"/>
    <w:rsid w:val="00080A5F"/>
    <w:rsid w:val="00080F0C"/>
    <w:rsid w:val="0008106E"/>
    <w:rsid w:val="000810DD"/>
    <w:rsid w:val="0008145C"/>
    <w:rsid w:val="0008157C"/>
    <w:rsid w:val="00081824"/>
    <w:rsid w:val="00081947"/>
    <w:rsid w:val="00081985"/>
    <w:rsid w:val="000819B2"/>
    <w:rsid w:val="00081B52"/>
    <w:rsid w:val="00081E94"/>
    <w:rsid w:val="00081EEF"/>
    <w:rsid w:val="00081F3B"/>
    <w:rsid w:val="00081F88"/>
    <w:rsid w:val="00082360"/>
    <w:rsid w:val="000826F9"/>
    <w:rsid w:val="00082881"/>
    <w:rsid w:val="00082944"/>
    <w:rsid w:val="00082AF8"/>
    <w:rsid w:val="000830DE"/>
    <w:rsid w:val="00083497"/>
    <w:rsid w:val="000838E8"/>
    <w:rsid w:val="00083A90"/>
    <w:rsid w:val="00083B6C"/>
    <w:rsid w:val="00083E1D"/>
    <w:rsid w:val="00083FD9"/>
    <w:rsid w:val="00084299"/>
    <w:rsid w:val="00084472"/>
    <w:rsid w:val="00084732"/>
    <w:rsid w:val="00084E43"/>
    <w:rsid w:val="00084E93"/>
    <w:rsid w:val="00085178"/>
    <w:rsid w:val="000851F4"/>
    <w:rsid w:val="00085378"/>
    <w:rsid w:val="00085406"/>
    <w:rsid w:val="0008577C"/>
    <w:rsid w:val="00085C50"/>
    <w:rsid w:val="00085EAB"/>
    <w:rsid w:val="00085F5F"/>
    <w:rsid w:val="000860D8"/>
    <w:rsid w:val="00086220"/>
    <w:rsid w:val="00086567"/>
    <w:rsid w:val="0008658F"/>
    <w:rsid w:val="00086754"/>
    <w:rsid w:val="00086EB9"/>
    <w:rsid w:val="000871BA"/>
    <w:rsid w:val="0008735C"/>
    <w:rsid w:val="000874B9"/>
    <w:rsid w:val="00087633"/>
    <w:rsid w:val="00087679"/>
    <w:rsid w:val="00087870"/>
    <w:rsid w:val="000879CB"/>
    <w:rsid w:val="00087DB6"/>
    <w:rsid w:val="00087F67"/>
    <w:rsid w:val="00087FC1"/>
    <w:rsid w:val="000900D2"/>
    <w:rsid w:val="000901E2"/>
    <w:rsid w:val="000902EE"/>
    <w:rsid w:val="000904B7"/>
    <w:rsid w:val="000904C1"/>
    <w:rsid w:val="00090737"/>
    <w:rsid w:val="00090A18"/>
    <w:rsid w:val="00090EBA"/>
    <w:rsid w:val="00090ECD"/>
    <w:rsid w:val="00090F48"/>
    <w:rsid w:val="0009110B"/>
    <w:rsid w:val="000911C3"/>
    <w:rsid w:val="000913A0"/>
    <w:rsid w:val="00091954"/>
    <w:rsid w:val="00091EE7"/>
    <w:rsid w:val="000920C4"/>
    <w:rsid w:val="000921E4"/>
    <w:rsid w:val="00092203"/>
    <w:rsid w:val="00092224"/>
    <w:rsid w:val="000926A7"/>
    <w:rsid w:val="00092765"/>
    <w:rsid w:val="00092B09"/>
    <w:rsid w:val="00092BAE"/>
    <w:rsid w:val="00092EEE"/>
    <w:rsid w:val="0009313F"/>
    <w:rsid w:val="0009316C"/>
    <w:rsid w:val="000931F5"/>
    <w:rsid w:val="0009353D"/>
    <w:rsid w:val="00093B30"/>
    <w:rsid w:val="00093B78"/>
    <w:rsid w:val="00093CDE"/>
    <w:rsid w:val="00093D93"/>
    <w:rsid w:val="000941C0"/>
    <w:rsid w:val="00094617"/>
    <w:rsid w:val="0009470A"/>
    <w:rsid w:val="00094BAF"/>
    <w:rsid w:val="00094C44"/>
    <w:rsid w:val="00094D1B"/>
    <w:rsid w:val="00094D83"/>
    <w:rsid w:val="00094E2F"/>
    <w:rsid w:val="00094FB4"/>
    <w:rsid w:val="00095597"/>
    <w:rsid w:val="0009571D"/>
    <w:rsid w:val="00095A5F"/>
    <w:rsid w:val="00095B3D"/>
    <w:rsid w:val="00095E09"/>
    <w:rsid w:val="00095E21"/>
    <w:rsid w:val="00095E95"/>
    <w:rsid w:val="00095ED0"/>
    <w:rsid w:val="00096268"/>
    <w:rsid w:val="0009647C"/>
    <w:rsid w:val="000967D6"/>
    <w:rsid w:val="00096A7A"/>
    <w:rsid w:val="00096A8E"/>
    <w:rsid w:val="00096CD8"/>
    <w:rsid w:val="00096D3E"/>
    <w:rsid w:val="00096F65"/>
    <w:rsid w:val="00097067"/>
    <w:rsid w:val="000970FD"/>
    <w:rsid w:val="00097659"/>
    <w:rsid w:val="0009765E"/>
    <w:rsid w:val="000A03E4"/>
    <w:rsid w:val="000A0559"/>
    <w:rsid w:val="000A06B8"/>
    <w:rsid w:val="000A07B1"/>
    <w:rsid w:val="000A09EB"/>
    <w:rsid w:val="000A0BB9"/>
    <w:rsid w:val="000A0C9E"/>
    <w:rsid w:val="000A0E38"/>
    <w:rsid w:val="000A0FBB"/>
    <w:rsid w:val="000A12A1"/>
    <w:rsid w:val="000A12F5"/>
    <w:rsid w:val="000A1386"/>
    <w:rsid w:val="000A1458"/>
    <w:rsid w:val="000A1580"/>
    <w:rsid w:val="000A15E3"/>
    <w:rsid w:val="000A171A"/>
    <w:rsid w:val="000A18B8"/>
    <w:rsid w:val="000A1E4E"/>
    <w:rsid w:val="000A1F12"/>
    <w:rsid w:val="000A203C"/>
    <w:rsid w:val="000A2163"/>
    <w:rsid w:val="000A2225"/>
    <w:rsid w:val="000A2378"/>
    <w:rsid w:val="000A26A7"/>
    <w:rsid w:val="000A28AB"/>
    <w:rsid w:val="000A29F1"/>
    <w:rsid w:val="000A2B10"/>
    <w:rsid w:val="000A2BCE"/>
    <w:rsid w:val="000A2C2E"/>
    <w:rsid w:val="000A2D95"/>
    <w:rsid w:val="000A2F41"/>
    <w:rsid w:val="000A3093"/>
    <w:rsid w:val="000A37E2"/>
    <w:rsid w:val="000A390B"/>
    <w:rsid w:val="000A398B"/>
    <w:rsid w:val="000A4071"/>
    <w:rsid w:val="000A4114"/>
    <w:rsid w:val="000A42BF"/>
    <w:rsid w:val="000A4553"/>
    <w:rsid w:val="000A4763"/>
    <w:rsid w:val="000A4773"/>
    <w:rsid w:val="000A4B0B"/>
    <w:rsid w:val="000A4C2E"/>
    <w:rsid w:val="000A4D19"/>
    <w:rsid w:val="000A50C8"/>
    <w:rsid w:val="000A5320"/>
    <w:rsid w:val="000A534B"/>
    <w:rsid w:val="000A5401"/>
    <w:rsid w:val="000A57D9"/>
    <w:rsid w:val="000A64E6"/>
    <w:rsid w:val="000A6842"/>
    <w:rsid w:val="000A6A17"/>
    <w:rsid w:val="000A6A51"/>
    <w:rsid w:val="000A6B33"/>
    <w:rsid w:val="000A6D5A"/>
    <w:rsid w:val="000A6E57"/>
    <w:rsid w:val="000A6F12"/>
    <w:rsid w:val="000A6F5D"/>
    <w:rsid w:val="000A706D"/>
    <w:rsid w:val="000A74A7"/>
    <w:rsid w:val="000A7635"/>
    <w:rsid w:val="000A76FB"/>
    <w:rsid w:val="000A78E1"/>
    <w:rsid w:val="000A79CC"/>
    <w:rsid w:val="000A7A7F"/>
    <w:rsid w:val="000A7B48"/>
    <w:rsid w:val="000A7C89"/>
    <w:rsid w:val="000A7CD7"/>
    <w:rsid w:val="000A7DB4"/>
    <w:rsid w:val="000B00A5"/>
    <w:rsid w:val="000B0956"/>
    <w:rsid w:val="000B09DC"/>
    <w:rsid w:val="000B0CAB"/>
    <w:rsid w:val="000B0D32"/>
    <w:rsid w:val="000B1006"/>
    <w:rsid w:val="000B132A"/>
    <w:rsid w:val="000B142E"/>
    <w:rsid w:val="000B14A1"/>
    <w:rsid w:val="000B1526"/>
    <w:rsid w:val="000B1666"/>
    <w:rsid w:val="000B1C16"/>
    <w:rsid w:val="000B1CB1"/>
    <w:rsid w:val="000B21CA"/>
    <w:rsid w:val="000B21D0"/>
    <w:rsid w:val="000B2517"/>
    <w:rsid w:val="000B268E"/>
    <w:rsid w:val="000B287F"/>
    <w:rsid w:val="000B33FE"/>
    <w:rsid w:val="000B3711"/>
    <w:rsid w:val="000B3DCD"/>
    <w:rsid w:val="000B3F1D"/>
    <w:rsid w:val="000B44E3"/>
    <w:rsid w:val="000B4B06"/>
    <w:rsid w:val="000B4D54"/>
    <w:rsid w:val="000B4D87"/>
    <w:rsid w:val="000B4F74"/>
    <w:rsid w:val="000B5306"/>
    <w:rsid w:val="000B5333"/>
    <w:rsid w:val="000B5589"/>
    <w:rsid w:val="000B57F9"/>
    <w:rsid w:val="000B599C"/>
    <w:rsid w:val="000B5A36"/>
    <w:rsid w:val="000B5F3F"/>
    <w:rsid w:val="000B5FA8"/>
    <w:rsid w:val="000B6815"/>
    <w:rsid w:val="000B68D0"/>
    <w:rsid w:val="000B6B2A"/>
    <w:rsid w:val="000B6C2A"/>
    <w:rsid w:val="000B6CAA"/>
    <w:rsid w:val="000B6CDD"/>
    <w:rsid w:val="000B6FC3"/>
    <w:rsid w:val="000B6FD3"/>
    <w:rsid w:val="000B7081"/>
    <w:rsid w:val="000B7292"/>
    <w:rsid w:val="000B7375"/>
    <w:rsid w:val="000B74CF"/>
    <w:rsid w:val="000B77A0"/>
    <w:rsid w:val="000B7961"/>
    <w:rsid w:val="000B7DFA"/>
    <w:rsid w:val="000C00BB"/>
    <w:rsid w:val="000C0354"/>
    <w:rsid w:val="000C0362"/>
    <w:rsid w:val="000C0738"/>
    <w:rsid w:val="000C09D7"/>
    <w:rsid w:val="000C0B62"/>
    <w:rsid w:val="000C0CD4"/>
    <w:rsid w:val="000C0D1C"/>
    <w:rsid w:val="000C0DBC"/>
    <w:rsid w:val="000C0E68"/>
    <w:rsid w:val="000C1276"/>
    <w:rsid w:val="000C135C"/>
    <w:rsid w:val="000C13EE"/>
    <w:rsid w:val="000C1494"/>
    <w:rsid w:val="000C1504"/>
    <w:rsid w:val="000C154D"/>
    <w:rsid w:val="000C1616"/>
    <w:rsid w:val="000C180A"/>
    <w:rsid w:val="000C199A"/>
    <w:rsid w:val="000C2074"/>
    <w:rsid w:val="000C21DB"/>
    <w:rsid w:val="000C2252"/>
    <w:rsid w:val="000C25AF"/>
    <w:rsid w:val="000C25EF"/>
    <w:rsid w:val="000C2862"/>
    <w:rsid w:val="000C2A6C"/>
    <w:rsid w:val="000C2B77"/>
    <w:rsid w:val="000C2DF8"/>
    <w:rsid w:val="000C3273"/>
    <w:rsid w:val="000C3693"/>
    <w:rsid w:val="000C38FA"/>
    <w:rsid w:val="000C3CF9"/>
    <w:rsid w:val="000C3DA0"/>
    <w:rsid w:val="000C3E3E"/>
    <w:rsid w:val="000C4082"/>
    <w:rsid w:val="000C41C4"/>
    <w:rsid w:val="000C431B"/>
    <w:rsid w:val="000C451D"/>
    <w:rsid w:val="000C45B1"/>
    <w:rsid w:val="000C49CD"/>
    <w:rsid w:val="000C4ACA"/>
    <w:rsid w:val="000C4CAA"/>
    <w:rsid w:val="000C4DF0"/>
    <w:rsid w:val="000C5243"/>
    <w:rsid w:val="000C52E5"/>
    <w:rsid w:val="000C535B"/>
    <w:rsid w:val="000C5376"/>
    <w:rsid w:val="000C539F"/>
    <w:rsid w:val="000C55E2"/>
    <w:rsid w:val="000C5801"/>
    <w:rsid w:val="000C582A"/>
    <w:rsid w:val="000C592E"/>
    <w:rsid w:val="000C5D19"/>
    <w:rsid w:val="000C5EB5"/>
    <w:rsid w:val="000C6330"/>
    <w:rsid w:val="000C633A"/>
    <w:rsid w:val="000C698D"/>
    <w:rsid w:val="000C6AB3"/>
    <w:rsid w:val="000C6B3B"/>
    <w:rsid w:val="000C6DDD"/>
    <w:rsid w:val="000C6F4D"/>
    <w:rsid w:val="000C7237"/>
    <w:rsid w:val="000C7C98"/>
    <w:rsid w:val="000C7D97"/>
    <w:rsid w:val="000D01FE"/>
    <w:rsid w:val="000D03BF"/>
    <w:rsid w:val="000D041B"/>
    <w:rsid w:val="000D0562"/>
    <w:rsid w:val="000D08FD"/>
    <w:rsid w:val="000D0A7A"/>
    <w:rsid w:val="000D0AE2"/>
    <w:rsid w:val="000D0CDC"/>
    <w:rsid w:val="000D0FED"/>
    <w:rsid w:val="000D14A0"/>
    <w:rsid w:val="000D165D"/>
    <w:rsid w:val="000D16F5"/>
    <w:rsid w:val="000D17C3"/>
    <w:rsid w:val="000D1947"/>
    <w:rsid w:val="000D1979"/>
    <w:rsid w:val="000D1EB6"/>
    <w:rsid w:val="000D1F12"/>
    <w:rsid w:val="000D2340"/>
    <w:rsid w:val="000D2500"/>
    <w:rsid w:val="000D262E"/>
    <w:rsid w:val="000D2D38"/>
    <w:rsid w:val="000D2EF9"/>
    <w:rsid w:val="000D30D7"/>
    <w:rsid w:val="000D31E5"/>
    <w:rsid w:val="000D3327"/>
    <w:rsid w:val="000D3629"/>
    <w:rsid w:val="000D3725"/>
    <w:rsid w:val="000D3967"/>
    <w:rsid w:val="000D3B7D"/>
    <w:rsid w:val="000D3D4E"/>
    <w:rsid w:val="000D3DC9"/>
    <w:rsid w:val="000D3E01"/>
    <w:rsid w:val="000D3E6A"/>
    <w:rsid w:val="000D3EDE"/>
    <w:rsid w:val="000D3F3E"/>
    <w:rsid w:val="000D3F5A"/>
    <w:rsid w:val="000D41B0"/>
    <w:rsid w:val="000D4383"/>
    <w:rsid w:val="000D463E"/>
    <w:rsid w:val="000D4881"/>
    <w:rsid w:val="000D4AED"/>
    <w:rsid w:val="000D4CC2"/>
    <w:rsid w:val="000D4CEA"/>
    <w:rsid w:val="000D4D38"/>
    <w:rsid w:val="000D4E2B"/>
    <w:rsid w:val="000D51E8"/>
    <w:rsid w:val="000D5251"/>
    <w:rsid w:val="000D52EC"/>
    <w:rsid w:val="000D53AB"/>
    <w:rsid w:val="000D5565"/>
    <w:rsid w:val="000D5758"/>
    <w:rsid w:val="000D5A77"/>
    <w:rsid w:val="000D5A9D"/>
    <w:rsid w:val="000D6054"/>
    <w:rsid w:val="000D614D"/>
    <w:rsid w:val="000D6183"/>
    <w:rsid w:val="000D6590"/>
    <w:rsid w:val="000D6696"/>
    <w:rsid w:val="000D66BA"/>
    <w:rsid w:val="000D6971"/>
    <w:rsid w:val="000D6D26"/>
    <w:rsid w:val="000D6D5E"/>
    <w:rsid w:val="000D6FB3"/>
    <w:rsid w:val="000D7072"/>
    <w:rsid w:val="000D71CC"/>
    <w:rsid w:val="000E015E"/>
    <w:rsid w:val="000E0498"/>
    <w:rsid w:val="000E0629"/>
    <w:rsid w:val="000E069E"/>
    <w:rsid w:val="000E08AE"/>
    <w:rsid w:val="000E0A13"/>
    <w:rsid w:val="000E0BB8"/>
    <w:rsid w:val="000E0CF9"/>
    <w:rsid w:val="000E0F5D"/>
    <w:rsid w:val="000E10DB"/>
    <w:rsid w:val="000E14C0"/>
    <w:rsid w:val="000E16D7"/>
    <w:rsid w:val="000E1BF7"/>
    <w:rsid w:val="000E23F3"/>
    <w:rsid w:val="000E259A"/>
    <w:rsid w:val="000E28E6"/>
    <w:rsid w:val="000E2C49"/>
    <w:rsid w:val="000E2EAF"/>
    <w:rsid w:val="000E2F85"/>
    <w:rsid w:val="000E3283"/>
    <w:rsid w:val="000E3890"/>
    <w:rsid w:val="000E39D3"/>
    <w:rsid w:val="000E4286"/>
    <w:rsid w:val="000E42B7"/>
    <w:rsid w:val="000E4316"/>
    <w:rsid w:val="000E44BF"/>
    <w:rsid w:val="000E459A"/>
    <w:rsid w:val="000E46F3"/>
    <w:rsid w:val="000E4BD7"/>
    <w:rsid w:val="000E5314"/>
    <w:rsid w:val="000E54C4"/>
    <w:rsid w:val="000E56AF"/>
    <w:rsid w:val="000E5946"/>
    <w:rsid w:val="000E5B32"/>
    <w:rsid w:val="000E5B65"/>
    <w:rsid w:val="000E5F52"/>
    <w:rsid w:val="000E5FA0"/>
    <w:rsid w:val="000E608C"/>
    <w:rsid w:val="000E65C1"/>
    <w:rsid w:val="000E6788"/>
    <w:rsid w:val="000E6908"/>
    <w:rsid w:val="000E692F"/>
    <w:rsid w:val="000E69D1"/>
    <w:rsid w:val="000E6DE5"/>
    <w:rsid w:val="000E7582"/>
    <w:rsid w:val="000E76D5"/>
    <w:rsid w:val="000E7766"/>
    <w:rsid w:val="000E77C1"/>
    <w:rsid w:val="000E7AEE"/>
    <w:rsid w:val="000E7C24"/>
    <w:rsid w:val="000F007E"/>
    <w:rsid w:val="000F0217"/>
    <w:rsid w:val="000F0637"/>
    <w:rsid w:val="000F072F"/>
    <w:rsid w:val="000F0832"/>
    <w:rsid w:val="000F08E2"/>
    <w:rsid w:val="000F0BC6"/>
    <w:rsid w:val="000F102B"/>
    <w:rsid w:val="000F124C"/>
    <w:rsid w:val="000F16A3"/>
    <w:rsid w:val="000F172B"/>
    <w:rsid w:val="000F173C"/>
    <w:rsid w:val="000F1A6F"/>
    <w:rsid w:val="000F1BB5"/>
    <w:rsid w:val="000F1BC9"/>
    <w:rsid w:val="000F1C55"/>
    <w:rsid w:val="000F2239"/>
    <w:rsid w:val="000F2296"/>
    <w:rsid w:val="000F2770"/>
    <w:rsid w:val="000F27FD"/>
    <w:rsid w:val="000F2C64"/>
    <w:rsid w:val="000F2D2C"/>
    <w:rsid w:val="000F2DC2"/>
    <w:rsid w:val="000F2DC7"/>
    <w:rsid w:val="000F2EBE"/>
    <w:rsid w:val="000F2EE7"/>
    <w:rsid w:val="000F2EFD"/>
    <w:rsid w:val="000F2FE2"/>
    <w:rsid w:val="000F3123"/>
    <w:rsid w:val="000F367B"/>
    <w:rsid w:val="000F3A33"/>
    <w:rsid w:val="000F3B0A"/>
    <w:rsid w:val="000F3B1D"/>
    <w:rsid w:val="000F3FC5"/>
    <w:rsid w:val="000F412F"/>
    <w:rsid w:val="000F48BF"/>
    <w:rsid w:val="000F4C5F"/>
    <w:rsid w:val="000F4D71"/>
    <w:rsid w:val="000F4E44"/>
    <w:rsid w:val="000F59B5"/>
    <w:rsid w:val="000F5C18"/>
    <w:rsid w:val="000F5FC1"/>
    <w:rsid w:val="000F6169"/>
    <w:rsid w:val="000F6231"/>
    <w:rsid w:val="000F65F5"/>
    <w:rsid w:val="000F66D6"/>
    <w:rsid w:val="000F680C"/>
    <w:rsid w:val="000F6DBA"/>
    <w:rsid w:val="000F6F02"/>
    <w:rsid w:val="000F6F4B"/>
    <w:rsid w:val="000F6FBD"/>
    <w:rsid w:val="000F700F"/>
    <w:rsid w:val="000F71DD"/>
    <w:rsid w:val="000F7354"/>
    <w:rsid w:val="000F7BFA"/>
    <w:rsid w:val="000F7D5E"/>
    <w:rsid w:val="00100142"/>
    <w:rsid w:val="00100259"/>
    <w:rsid w:val="0010049A"/>
    <w:rsid w:val="0010067E"/>
    <w:rsid w:val="00100A6A"/>
    <w:rsid w:val="00101120"/>
    <w:rsid w:val="001011B7"/>
    <w:rsid w:val="00101803"/>
    <w:rsid w:val="00101A27"/>
    <w:rsid w:val="00101A8B"/>
    <w:rsid w:val="00101BEE"/>
    <w:rsid w:val="00101CFC"/>
    <w:rsid w:val="00101E1D"/>
    <w:rsid w:val="00102028"/>
    <w:rsid w:val="001028C1"/>
    <w:rsid w:val="00102C97"/>
    <w:rsid w:val="001031F9"/>
    <w:rsid w:val="00103224"/>
    <w:rsid w:val="00103304"/>
    <w:rsid w:val="00103853"/>
    <w:rsid w:val="001038AB"/>
    <w:rsid w:val="001038C6"/>
    <w:rsid w:val="00103DD6"/>
    <w:rsid w:val="00103FE9"/>
    <w:rsid w:val="00104222"/>
    <w:rsid w:val="001046F0"/>
    <w:rsid w:val="001046FC"/>
    <w:rsid w:val="00104960"/>
    <w:rsid w:val="00104B72"/>
    <w:rsid w:val="00104BE9"/>
    <w:rsid w:val="0010503C"/>
    <w:rsid w:val="00105105"/>
    <w:rsid w:val="00105C8D"/>
    <w:rsid w:val="00105E29"/>
    <w:rsid w:val="001060B0"/>
    <w:rsid w:val="00106136"/>
    <w:rsid w:val="00106190"/>
    <w:rsid w:val="001063D4"/>
    <w:rsid w:val="00106EF8"/>
    <w:rsid w:val="00107004"/>
    <w:rsid w:val="00107B8A"/>
    <w:rsid w:val="00107C58"/>
    <w:rsid w:val="00107EA8"/>
    <w:rsid w:val="0011021A"/>
    <w:rsid w:val="00110456"/>
    <w:rsid w:val="00110A37"/>
    <w:rsid w:val="00110B7B"/>
    <w:rsid w:val="00110B91"/>
    <w:rsid w:val="00110C30"/>
    <w:rsid w:val="001111E1"/>
    <w:rsid w:val="00111498"/>
    <w:rsid w:val="00111815"/>
    <w:rsid w:val="00111928"/>
    <w:rsid w:val="00111B59"/>
    <w:rsid w:val="00111B99"/>
    <w:rsid w:val="00111E17"/>
    <w:rsid w:val="00111E44"/>
    <w:rsid w:val="001123AB"/>
    <w:rsid w:val="00112677"/>
    <w:rsid w:val="0011275D"/>
    <w:rsid w:val="00112D60"/>
    <w:rsid w:val="00113150"/>
    <w:rsid w:val="001131B7"/>
    <w:rsid w:val="00113288"/>
    <w:rsid w:val="001134E6"/>
    <w:rsid w:val="001135D7"/>
    <w:rsid w:val="00113E35"/>
    <w:rsid w:val="00113FA9"/>
    <w:rsid w:val="00113FF0"/>
    <w:rsid w:val="00114277"/>
    <w:rsid w:val="001142AD"/>
    <w:rsid w:val="0011430C"/>
    <w:rsid w:val="00114424"/>
    <w:rsid w:val="001144C8"/>
    <w:rsid w:val="00114AD5"/>
    <w:rsid w:val="00114D64"/>
    <w:rsid w:val="00114DEB"/>
    <w:rsid w:val="00115B5F"/>
    <w:rsid w:val="00115B7F"/>
    <w:rsid w:val="00115D9F"/>
    <w:rsid w:val="00116572"/>
    <w:rsid w:val="00116574"/>
    <w:rsid w:val="0011673B"/>
    <w:rsid w:val="001168D5"/>
    <w:rsid w:val="00116924"/>
    <w:rsid w:val="00116955"/>
    <w:rsid w:val="00116AA6"/>
    <w:rsid w:val="00116EC2"/>
    <w:rsid w:val="00116F60"/>
    <w:rsid w:val="00117562"/>
    <w:rsid w:val="001179E6"/>
    <w:rsid w:val="00117A65"/>
    <w:rsid w:val="00117BE6"/>
    <w:rsid w:val="00117CE6"/>
    <w:rsid w:val="00117D0F"/>
    <w:rsid w:val="001201B0"/>
    <w:rsid w:val="001202A8"/>
    <w:rsid w:val="001202FD"/>
    <w:rsid w:val="00120A0C"/>
    <w:rsid w:val="00120B4C"/>
    <w:rsid w:val="00120C4E"/>
    <w:rsid w:val="00120D7D"/>
    <w:rsid w:val="00120D8B"/>
    <w:rsid w:val="00120DB4"/>
    <w:rsid w:val="00120E82"/>
    <w:rsid w:val="00120EDE"/>
    <w:rsid w:val="00120F23"/>
    <w:rsid w:val="0012117C"/>
    <w:rsid w:val="001214B7"/>
    <w:rsid w:val="001216E4"/>
    <w:rsid w:val="00121774"/>
    <w:rsid w:val="0012182C"/>
    <w:rsid w:val="00121944"/>
    <w:rsid w:val="001222AE"/>
    <w:rsid w:val="0012295A"/>
    <w:rsid w:val="001229DE"/>
    <w:rsid w:val="00122A8E"/>
    <w:rsid w:val="00122B08"/>
    <w:rsid w:val="00122BAF"/>
    <w:rsid w:val="00122C0B"/>
    <w:rsid w:val="00122C19"/>
    <w:rsid w:val="00122D3A"/>
    <w:rsid w:val="00122F79"/>
    <w:rsid w:val="00122FB7"/>
    <w:rsid w:val="00123587"/>
    <w:rsid w:val="001238A0"/>
    <w:rsid w:val="001239BC"/>
    <w:rsid w:val="00123DBE"/>
    <w:rsid w:val="00123EC5"/>
    <w:rsid w:val="001240FA"/>
    <w:rsid w:val="001246CB"/>
    <w:rsid w:val="00124898"/>
    <w:rsid w:val="00124D32"/>
    <w:rsid w:val="00124FCF"/>
    <w:rsid w:val="0012508D"/>
    <w:rsid w:val="00125359"/>
    <w:rsid w:val="00125754"/>
    <w:rsid w:val="001257D4"/>
    <w:rsid w:val="00125877"/>
    <w:rsid w:val="00125D41"/>
    <w:rsid w:val="00125EDD"/>
    <w:rsid w:val="001261CA"/>
    <w:rsid w:val="001263DA"/>
    <w:rsid w:val="00126C48"/>
    <w:rsid w:val="00126D86"/>
    <w:rsid w:val="00127385"/>
    <w:rsid w:val="001278C2"/>
    <w:rsid w:val="0012795F"/>
    <w:rsid w:val="00127973"/>
    <w:rsid w:val="0012798D"/>
    <w:rsid w:val="00127FC8"/>
    <w:rsid w:val="00130028"/>
    <w:rsid w:val="0013011B"/>
    <w:rsid w:val="00130588"/>
    <w:rsid w:val="001305BB"/>
    <w:rsid w:val="00130698"/>
    <w:rsid w:val="001310FF"/>
    <w:rsid w:val="00131191"/>
    <w:rsid w:val="001311D3"/>
    <w:rsid w:val="00131200"/>
    <w:rsid w:val="001314A3"/>
    <w:rsid w:val="00131892"/>
    <w:rsid w:val="00131B88"/>
    <w:rsid w:val="00131C8D"/>
    <w:rsid w:val="00131EB2"/>
    <w:rsid w:val="00131FEB"/>
    <w:rsid w:val="00132222"/>
    <w:rsid w:val="00132821"/>
    <w:rsid w:val="00132980"/>
    <w:rsid w:val="001329BD"/>
    <w:rsid w:val="00132B37"/>
    <w:rsid w:val="00132F57"/>
    <w:rsid w:val="001333FA"/>
    <w:rsid w:val="00133747"/>
    <w:rsid w:val="00133AF3"/>
    <w:rsid w:val="00133FEA"/>
    <w:rsid w:val="00134349"/>
    <w:rsid w:val="001346D4"/>
    <w:rsid w:val="00134B38"/>
    <w:rsid w:val="00134D5F"/>
    <w:rsid w:val="00135009"/>
    <w:rsid w:val="001350A1"/>
    <w:rsid w:val="00135138"/>
    <w:rsid w:val="0013543F"/>
    <w:rsid w:val="0013549D"/>
    <w:rsid w:val="00135511"/>
    <w:rsid w:val="0013557B"/>
    <w:rsid w:val="001357F2"/>
    <w:rsid w:val="0013583A"/>
    <w:rsid w:val="001359C9"/>
    <w:rsid w:val="00135AB7"/>
    <w:rsid w:val="00135F5A"/>
    <w:rsid w:val="001362AB"/>
    <w:rsid w:val="001362B5"/>
    <w:rsid w:val="001363AF"/>
    <w:rsid w:val="0013643C"/>
    <w:rsid w:val="0013657B"/>
    <w:rsid w:val="0013669F"/>
    <w:rsid w:val="00137065"/>
    <w:rsid w:val="00137083"/>
    <w:rsid w:val="0013717D"/>
    <w:rsid w:val="0013732C"/>
    <w:rsid w:val="0013748C"/>
    <w:rsid w:val="00137788"/>
    <w:rsid w:val="001377AE"/>
    <w:rsid w:val="0013795E"/>
    <w:rsid w:val="0013796D"/>
    <w:rsid w:val="001379B1"/>
    <w:rsid w:val="0014005E"/>
    <w:rsid w:val="001400CC"/>
    <w:rsid w:val="001401E0"/>
    <w:rsid w:val="00140292"/>
    <w:rsid w:val="001403A2"/>
    <w:rsid w:val="0014090B"/>
    <w:rsid w:val="00140BB9"/>
    <w:rsid w:val="00140FDE"/>
    <w:rsid w:val="00141279"/>
    <w:rsid w:val="001417B8"/>
    <w:rsid w:val="0014182B"/>
    <w:rsid w:val="00141A20"/>
    <w:rsid w:val="00141D2E"/>
    <w:rsid w:val="00141FC7"/>
    <w:rsid w:val="00142201"/>
    <w:rsid w:val="001422FE"/>
    <w:rsid w:val="0014236C"/>
    <w:rsid w:val="00142451"/>
    <w:rsid w:val="001424C2"/>
    <w:rsid w:val="00142A43"/>
    <w:rsid w:val="00142B35"/>
    <w:rsid w:val="00142C40"/>
    <w:rsid w:val="00142C71"/>
    <w:rsid w:val="001430E7"/>
    <w:rsid w:val="0014329A"/>
    <w:rsid w:val="001435C0"/>
    <w:rsid w:val="00143A1A"/>
    <w:rsid w:val="00143A89"/>
    <w:rsid w:val="00143F3B"/>
    <w:rsid w:val="00143F40"/>
    <w:rsid w:val="001441A1"/>
    <w:rsid w:val="0014456A"/>
    <w:rsid w:val="001447D3"/>
    <w:rsid w:val="00144DBB"/>
    <w:rsid w:val="00144E7A"/>
    <w:rsid w:val="00144F36"/>
    <w:rsid w:val="00144F79"/>
    <w:rsid w:val="0014507B"/>
    <w:rsid w:val="0014517B"/>
    <w:rsid w:val="001452F7"/>
    <w:rsid w:val="00145522"/>
    <w:rsid w:val="001455E8"/>
    <w:rsid w:val="001457CD"/>
    <w:rsid w:val="00145B06"/>
    <w:rsid w:val="00145CBB"/>
    <w:rsid w:val="00145D01"/>
    <w:rsid w:val="00146334"/>
    <w:rsid w:val="0014644A"/>
    <w:rsid w:val="00146476"/>
    <w:rsid w:val="00146804"/>
    <w:rsid w:val="00146C91"/>
    <w:rsid w:val="00146F44"/>
    <w:rsid w:val="0014738E"/>
    <w:rsid w:val="001476E8"/>
    <w:rsid w:val="0014774F"/>
    <w:rsid w:val="001478A7"/>
    <w:rsid w:val="00147A95"/>
    <w:rsid w:val="00150273"/>
    <w:rsid w:val="0015041E"/>
    <w:rsid w:val="0015060B"/>
    <w:rsid w:val="001508F8"/>
    <w:rsid w:val="00150E15"/>
    <w:rsid w:val="0015132C"/>
    <w:rsid w:val="0015162A"/>
    <w:rsid w:val="00151AD7"/>
    <w:rsid w:val="00151B3C"/>
    <w:rsid w:val="00151CA8"/>
    <w:rsid w:val="00152072"/>
    <w:rsid w:val="001520E7"/>
    <w:rsid w:val="001525FB"/>
    <w:rsid w:val="00152601"/>
    <w:rsid w:val="0015288D"/>
    <w:rsid w:val="00152942"/>
    <w:rsid w:val="00152A52"/>
    <w:rsid w:val="00152E00"/>
    <w:rsid w:val="00152E38"/>
    <w:rsid w:val="001537AF"/>
    <w:rsid w:val="00153A70"/>
    <w:rsid w:val="00153B37"/>
    <w:rsid w:val="00153B4E"/>
    <w:rsid w:val="00153B72"/>
    <w:rsid w:val="00153B92"/>
    <w:rsid w:val="00153E26"/>
    <w:rsid w:val="00153ED1"/>
    <w:rsid w:val="00153FFB"/>
    <w:rsid w:val="00154105"/>
    <w:rsid w:val="001543F8"/>
    <w:rsid w:val="001544E3"/>
    <w:rsid w:val="0015451C"/>
    <w:rsid w:val="001545E7"/>
    <w:rsid w:val="00154776"/>
    <w:rsid w:val="001547A1"/>
    <w:rsid w:val="001549E4"/>
    <w:rsid w:val="00154D62"/>
    <w:rsid w:val="00154EB7"/>
    <w:rsid w:val="00154F2F"/>
    <w:rsid w:val="001550B0"/>
    <w:rsid w:val="00155479"/>
    <w:rsid w:val="00155582"/>
    <w:rsid w:val="001557BD"/>
    <w:rsid w:val="00155971"/>
    <w:rsid w:val="00155A8A"/>
    <w:rsid w:val="00155C1A"/>
    <w:rsid w:val="00155D02"/>
    <w:rsid w:val="00155D10"/>
    <w:rsid w:val="0015615A"/>
    <w:rsid w:val="001562CE"/>
    <w:rsid w:val="00156307"/>
    <w:rsid w:val="0015631D"/>
    <w:rsid w:val="00156719"/>
    <w:rsid w:val="001569A1"/>
    <w:rsid w:val="001569D2"/>
    <w:rsid w:val="00156C5A"/>
    <w:rsid w:val="00156D01"/>
    <w:rsid w:val="001572A8"/>
    <w:rsid w:val="001573FD"/>
    <w:rsid w:val="00157412"/>
    <w:rsid w:val="00157A81"/>
    <w:rsid w:val="00157C97"/>
    <w:rsid w:val="00157D78"/>
    <w:rsid w:val="00160128"/>
    <w:rsid w:val="0016031D"/>
    <w:rsid w:val="00160769"/>
    <w:rsid w:val="001608CB"/>
    <w:rsid w:val="00160A32"/>
    <w:rsid w:val="00160F54"/>
    <w:rsid w:val="00160F96"/>
    <w:rsid w:val="00161474"/>
    <w:rsid w:val="00161720"/>
    <w:rsid w:val="0016178C"/>
    <w:rsid w:val="00161AC9"/>
    <w:rsid w:val="00161BDE"/>
    <w:rsid w:val="00161C6E"/>
    <w:rsid w:val="00162451"/>
    <w:rsid w:val="001628F2"/>
    <w:rsid w:val="00162E95"/>
    <w:rsid w:val="00162FFC"/>
    <w:rsid w:val="0016304E"/>
    <w:rsid w:val="00163169"/>
    <w:rsid w:val="001634A2"/>
    <w:rsid w:val="00163542"/>
    <w:rsid w:val="001639BA"/>
    <w:rsid w:val="00163BD8"/>
    <w:rsid w:val="00163FB1"/>
    <w:rsid w:val="00164BF3"/>
    <w:rsid w:val="00164FA7"/>
    <w:rsid w:val="0016501A"/>
    <w:rsid w:val="001650C9"/>
    <w:rsid w:val="00165317"/>
    <w:rsid w:val="0016535D"/>
    <w:rsid w:val="0016556C"/>
    <w:rsid w:val="0016556F"/>
    <w:rsid w:val="001657B2"/>
    <w:rsid w:val="00165A2C"/>
    <w:rsid w:val="00165AC1"/>
    <w:rsid w:val="00165AFD"/>
    <w:rsid w:val="00165C2D"/>
    <w:rsid w:val="00165CD4"/>
    <w:rsid w:val="00166027"/>
    <w:rsid w:val="001662EE"/>
    <w:rsid w:val="00166A1F"/>
    <w:rsid w:val="00166A43"/>
    <w:rsid w:val="00166D3C"/>
    <w:rsid w:val="00167101"/>
    <w:rsid w:val="0016731D"/>
    <w:rsid w:val="0016760F"/>
    <w:rsid w:val="00167728"/>
    <w:rsid w:val="00167A4D"/>
    <w:rsid w:val="00167EB5"/>
    <w:rsid w:val="00170371"/>
    <w:rsid w:val="00170380"/>
    <w:rsid w:val="00170451"/>
    <w:rsid w:val="0017045E"/>
    <w:rsid w:val="0017047A"/>
    <w:rsid w:val="001704F4"/>
    <w:rsid w:val="00170543"/>
    <w:rsid w:val="00170566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28F"/>
    <w:rsid w:val="001723F7"/>
    <w:rsid w:val="00172429"/>
    <w:rsid w:val="001728D0"/>
    <w:rsid w:val="00173059"/>
    <w:rsid w:val="00173473"/>
    <w:rsid w:val="00173659"/>
    <w:rsid w:val="00173786"/>
    <w:rsid w:val="00173A94"/>
    <w:rsid w:val="00173CC0"/>
    <w:rsid w:val="00173D47"/>
    <w:rsid w:val="00173E2D"/>
    <w:rsid w:val="00173ED6"/>
    <w:rsid w:val="00174060"/>
    <w:rsid w:val="00174161"/>
    <w:rsid w:val="0017439B"/>
    <w:rsid w:val="00174558"/>
    <w:rsid w:val="001746E5"/>
    <w:rsid w:val="00174842"/>
    <w:rsid w:val="00174AAC"/>
    <w:rsid w:val="00174BF5"/>
    <w:rsid w:val="00174F5D"/>
    <w:rsid w:val="001751A8"/>
    <w:rsid w:val="00175590"/>
    <w:rsid w:val="001757CF"/>
    <w:rsid w:val="001758A5"/>
    <w:rsid w:val="00175BC2"/>
    <w:rsid w:val="00175E89"/>
    <w:rsid w:val="00175F1A"/>
    <w:rsid w:val="00176343"/>
    <w:rsid w:val="0017687C"/>
    <w:rsid w:val="001768D4"/>
    <w:rsid w:val="00176C9D"/>
    <w:rsid w:val="0017765D"/>
    <w:rsid w:val="00177B2E"/>
    <w:rsid w:val="00177EE2"/>
    <w:rsid w:val="001804E5"/>
    <w:rsid w:val="0018075B"/>
    <w:rsid w:val="0018097A"/>
    <w:rsid w:val="00180DB8"/>
    <w:rsid w:val="0018127B"/>
    <w:rsid w:val="00181638"/>
    <w:rsid w:val="001816E8"/>
    <w:rsid w:val="001818DA"/>
    <w:rsid w:val="00181B8C"/>
    <w:rsid w:val="00181C93"/>
    <w:rsid w:val="00181CCB"/>
    <w:rsid w:val="00181D49"/>
    <w:rsid w:val="00182234"/>
    <w:rsid w:val="001826FA"/>
    <w:rsid w:val="001826FB"/>
    <w:rsid w:val="00182BF2"/>
    <w:rsid w:val="00182D71"/>
    <w:rsid w:val="00182FE0"/>
    <w:rsid w:val="0018309C"/>
    <w:rsid w:val="00183341"/>
    <w:rsid w:val="0018344F"/>
    <w:rsid w:val="00183460"/>
    <w:rsid w:val="001835BA"/>
    <w:rsid w:val="00183810"/>
    <w:rsid w:val="00183A4D"/>
    <w:rsid w:val="00183AA4"/>
    <w:rsid w:val="00183B1C"/>
    <w:rsid w:val="00183E94"/>
    <w:rsid w:val="00183FB5"/>
    <w:rsid w:val="001841D0"/>
    <w:rsid w:val="00184715"/>
    <w:rsid w:val="00184997"/>
    <w:rsid w:val="00184AB4"/>
    <w:rsid w:val="00184B31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8B4"/>
    <w:rsid w:val="00186AC3"/>
    <w:rsid w:val="00186E89"/>
    <w:rsid w:val="00187057"/>
    <w:rsid w:val="00187423"/>
    <w:rsid w:val="00187637"/>
    <w:rsid w:val="001879C1"/>
    <w:rsid w:val="00187C05"/>
    <w:rsid w:val="00187C92"/>
    <w:rsid w:val="00187CAC"/>
    <w:rsid w:val="00187D20"/>
    <w:rsid w:val="00190035"/>
    <w:rsid w:val="001902EA"/>
    <w:rsid w:val="00190404"/>
    <w:rsid w:val="001904E6"/>
    <w:rsid w:val="00190501"/>
    <w:rsid w:val="00190538"/>
    <w:rsid w:val="001906D8"/>
    <w:rsid w:val="00190CD1"/>
    <w:rsid w:val="00190D01"/>
    <w:rsid w:val="00190D9F"/>
    <w:rsid w:val="0019101D"/>
    <w:rsid w:val="001910E9"/>
    <w:rsid w:val="0019122B"/>
    <w:rsid w:val="00191476"/>
    <w:rsid w:val="00191564"/>
    <w:rsid w:val="00191940"/>
    <w:rsid w:val="0019198D"/>
    <w:rsid w:val="00191B7A"/>
    <w:rsid w:val="00191F9D"/>
    <w:rsid w:val="001921AD"/>
    <w:rsid w:val="001921AF"/>
    <w:rsid w:val="00192F3E"/>
    <w:rsid w:val="00193035"/>
    <w:rsid w:val="001930C7"/>
    <w:rsid w:val="00193110"/>
    <w:rsid w:val="00193725"/>
    <w:rsid w:val="00193B03"/>
    <w:rsid w:val="00193BFA"/>
    <w:rsid w:val="0019403B"/>
    <w:rsid w:val="001940EA"/>
    <w:rsid w:val="00194531"/>
    <w:rsid w:val="001949BC"/>
    <w:rsid w:val="00194D35"/>
    <w:rsid w:val="00194D7B"/>
    <w:rsid w:val="00194DD2"/>
    <w:rsid w:val="00194E45"/>
    <w:rsid w:val="00195149"/>
    <w:rsid w:val="00195304"/>
    <w:rsid w:val="00195345"/>
    <w:rsid w:val="00195516"/>
    <w:rsid w:val="00195AD7"/>
    <w:rsid w:val="00195B1F"/>
    <w:rsid w:val="00195DC1"/>
    <w:rsid w:val="00196228"/>
    <w:rsid w:val="0019638B"/>
    <w:rsid w:val="001964A9"/>
    <w:rsid w:val="0019674E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A4A"/>
    <w:rsid w:val="00197B1A"/>
    <w:rsid w:val="00197E2D"/>
    <w:rsid w:val="00197EE5"/>
    <w:rsid w:val="00197F38"/>
    <w:rsid w:val="001A0493"/>
    <w:rsid w:val="001A0585"/>
    <w:rsid w:val="001A06E4"/>
    <w:rsid w:val="001A09DB"/>
    <w:rsid w:val="001A0A40"/>
    <w:rsid w:val="001A0B1A"/>
    <w:rsid w:val="001A0B75"/>
    <w:rsid w:val="001A0D64"/>
    <w:rsid w:val="001A0DC4"/>
    <w:rsid w:val="001A0E1E"/>
    <w:rsid w:val="001A145B"/>
    <w:rsid w:val="001A14E9"/>
    <w:rsid w:val="001A1E06"/>
    <w:rsid w:val="001A1FC0"/>
    <w:rsid w:val="001A269D"/>
    <w:rsid w:val="001A2749"/>
    <w:rsid w:val="001A28C2"/>
    <w:rsid w:val="001A2944"/>
    <w:rsid w:val="001A2ACE"/>
    <w:rsid w:val="001A3281"/>
    <w:rsid w:val="001A35BC"/>
    <w:rsid w:val="001A39B9"/>
    <w:rsid w:val="001A40E2"/>
    <w:rsid w:val="001A428E"/>
    <w:rsid w:val="001A442F"/>
    <w:rsid w:val="001A4825"/>
    <w:rsid w:val="001A485D"/>
    <w:rsid w:val="001A48F4"/>
    <w:rsid w:val="001A4929"/>
    <w:rsid w:val="001A4A19"/>
    <w:rsid w:val="001A4EFC"/>
    <w:rsid w:val="001A5ABA"/>
    <w:rsid w:val="001A5C21"/>
    <w:rsid w:val="001A5CAA"/>
    <w:rsid w:val="001A5E35"/>
    <w:rsid w:val="001A5EEE"/>
    <w:rsid w:val="001A65B3"/>
    <w:rsid w:val="001A67F2"/>
    <w:rsid w:val="001A693A"/>
    <w:rsid w:val="001A6B97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3D1"/>
    <w:rsid w:val="001B04F5"/>
    <w:rsid w:val="001B087C"/>
    <w:rsid w:val="001B0CF7"/>
    <w:rsid w:val="001B0D92"/>
    <w:rsid w:val="001B0F87"/>
    <w:rsid w:val="001B127F"/>
    <w:rsid w:val="001B1358"/>
    <w:rsid w:val="001B1480"/>
    <w:rsid w:val="001B1500"/>
    <w:rsid w:val="001B15BE"/>
    <w:rsid w:val="001B1625"/>
    <w:rsid w:val="001B1B48"/>
    <w:rsid w:val="001B1BE6"/>
    <w:rsid w:val="001B1D5B"/>
    <w:rsid w:val="001B1E89"/>
    <w:rsid w:val="001B1EFC"/>
    <w:rsid w:val="001B236E"/>
    <w:rsid w:val="001B23A4"/>
    <w:rsid w:val="001B24DE"/>
    <w:rsid w:val="001B27CE"/>
    <w:rsid w:val="001B28B1"/>
    <w:rsid w:val="001B2922"/>
    <w:rsid w:val="001B2937"/>
    <w:rsid w:val="001B2CD4"/>
    <w:rsid w:val="001B2ECA"/>
    <w:rsid w:val="001B33F9"/>
    <w:rsid w:val="001B3666"/>
    <w:rsid w:val="001B375C"/>
    <w:rsid w:val="001B37F6"/>
    <w:rsid w:val="001B4233"/>
    <w:rsid w:val="001B425F"/>
    <w:rsid w:val="001B49E6"/>
    <w:rsid w:val="001B4DC1"/>
    <w:rsid w:val="001B4F37"/>
    <w:rsid w:val="001B4F5D"/>
    <w:rsid w:val="001B4F5E"/>
    <w:rsid w:val="001B514E"/>
    <w:rsid w:val="001B520B"/>
    <w:rsid w:val="001B53FA"/>
    <w:rsid w:val="001B5774"/>
    <w:rsid w:val="001B5928"/>
    <w:rsid w:val="001B5E5C"/>
    <w:rsid w:val="001B5F0C"/>
    <w:rsid w:val="001B5FAE"/>
    <w:rsid w:val="001B662B"/>
    <w:rsid w:val="001B6A47"/>
    <w:rsid w:val="001B6C03"/>
    <w:rsid w:val="001B6D32"/>
    <w:rsid w:val="001B6DC0"/>
    <w:rsid w:val="001B6E1D"/>
    <w:rsid w:val="001B6E98"/>
    <w:rsid w:val="001B718C"/>
    <w:rsid w:val="001B71ED"/>
    <w:rsid w:val="001B7369"/>
    <w:rsid w:val="001B749F"/>
    <w:rsid w:val="001B7511"/>
    <w:rsid w:val="001B764C"/>
    <w:rsid w:val="001B764F"/>
    <w:rsid w:val="001B7900"/>
    <w:rsid w:val="001B7AAA"/>
    <w:rsid w:val="001B7B73"/>
    <w:rsid w:val="001B7DBC"/>
    <w:rsid w:val="001B7E1F"/>
    <w:rsid w:val="001C036A"/>
    <w:rsid w:val="001C069E"/>
    <w:rsid w:val="001C080C"/>
    <w:rsid w:val="001C0CE9"/>
    <w:rsid w:val="001C1415"/>
    <w:rsid w:val="001C1823"/>
    <w:rsid w:val="001C1A36"/>
    <w:rsid w:val="001C1AAC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4C"/>
    <w:rsid w:val="001C367A"/>
    <w:rsid w:val="001C3B09"/>
    <w:rsid w:val="001C3C33"/>
    <w:rsid w:val="001C3C91"/>
    <w:rsid w:val="001C3D4E"/>
    <w:rsid w:val="001C3E93"/>
    <w:rsid w:val="001C41E1"/>
    <w:rsid w:val="001C4325"/>
    <w:rsid w:val="001C45FD"/>
    <w:rsid w:val="001C4995"/>
    <w:rsid w:val="001C4A99"/>
    <w:rsid w:val="001C4F08"/>
    <w:rsid w:val="001C5071"/>
    <w:rsid w:val="001C50F2"/>
    <w:rsid w:val="001C53A2"/>
    <w:rsid w:val="001C5402"/>
    <w:rsid w:val="001C5927"/>
    <w:rsid w:val="001C5939"/>
    <w:rsid w:val="001C615F"/>
    <w:rsid w:val="001C619F"/>
    <w:rsid w:val="001C65F2"/>
    <w:rsid w:val="001C690A"/>
    <w:rsid w:val="001C6956"/>
    <w:rsid w:val="001C6A84"/>
    <w:rsid w:val="001C6B2D"/>
    <w:rsid w:val="001C6D27"/>
    <w:rsid w:val="001C6D57"/>
    <w:rsid w:val="001C7210"/>
    <w:rsid w:val="001C7218"/>
    <w:rsid w:val="001C74C6"/>
    <w:rsid w:val="001C782E"/>
    <w:rsid w:val="001D004C"/>
    <w:rsid w:val="001D0217"/>
    <w:rsid w:val="001D0DFC"/>
    <w:rsid w:val="001D0EFA"/>
    <w:rsid w:val="001D0F58"/>
    <w:rsid w:val="001D0FFF"/>
    <w:rsid w:val="001D13A9"/>
    <w:rsid w:val="001D1638"/>
    <w:rsid w:val="001D174E"/>
    <w:rsid w:val="001D17BF"/>
    <w:rsid w:val="001D1889"/>
    <w:rsid w:val="001D1E49"/>
    <w:rsid w:val="001D23D3"/>
    <w:rsid w:val="001D247B"/>
    <w:rsid w:val="001D2824"/>
    <w:rsid w:val="001D2C80"/>
    <w:rsid w:val="001D2CE6"/>
    <w:rsid w:val="001D2D9F"/>
    <w:rsid w:val="001D2FEC"/>
    <w:rsid w:val="001D38AB"/>
    <w:rsid w:val="001D3B32"/>
    <w:rsid w:val="001D3DA4"/>
    <w:rsid w:val="001D3DFA"/>
    <w:rsid w:val="001D4174"/>
    <w:rsid w:val="001D4590"/>
    <w:rsid w:val="001D47B2"/>
    <w:rsid w:val="001D522E"/>
    <w:rsid w:val="001D5645"/>
    <w:rsid w:val="001D568B"/>
    <w:rsid w:val="001D5D1F"/>
    <w:rsid w:val="001D5D99"/>
    <w:rsid w:val="001D652A"/>
    <w:rsid w:val="001D65D0"/>
    <w:rsid w:val="001D65E4"/>
    <w:rsid w:val="001D6F41"/>
    <w:rsid w:val="001D73E2"/>
    <w:rsid w:val="001D75E0"/>
    <w:rsid w:val="001D792D"/>
    <w:rsid w:val="001D7DA1"/>
    <w:rsid w:val="001D7E98"/>
    <w:rsid w:val="001E05B0"/>
    <w:rsid w:val="001E076C"/>
    <w:rsid w:val="001E090C"/>
    <w:rsid w:val="001E0976"/>
    <w:rsid w:val="001E0CE4"/>
    <w:rsid w:val="001E0D0C"/>
    <w:rsid w:val="001E0E7F"/>
    <w:rsid w:val="001E1287"/>
    <w:rsid w:val="001E152F"/>
    <w:rsid w:val="001E16E3"/>
    <w:rsid w:val="001E185E"/>
    <w:rsid w:val="001E1AB9"/>
    <w:rsid w:val="001E1C32"/>
    <w:rsid w:val="001E1CD2"/>
    <w:rsid w:val="001E1F36"/>
    <w:rsid w:val="001E20AB"/>
    <w:rsid w:val="001E221E"/>
    <w:rsid w:val="001E24EC"/>
    <w:rsid w:val="001E252C"/>
    <w:rsid w:val="001E2593"/>
    <w:rsid w:val="001E2AE6"/>
    <w:rsid w:val="001E2C14"/>
    <w:rsid w:val="001E2FAD"/>
    <w:rsid w:val="001E396B"/>
    <w:rsid w:val="001E3A83"/>
    <w:rsid w:val="001E3F31"/>
    <w:rsid w:val="001E437A"/>
    <w:rsid w:val="001E45B6"/>
    <w:rsid w:val="001E45BD"/>
    <w:rsid w:val="001E4733"/>
    <w:rsid w:val="001E4992"/>
    <w:rsid w:val="001E4FB5"/>
    <w:rsid w:val="001E5203"/>
    <w:rsid w:val="001E528E"/>
    <w:rsid w:val="001E5659"/>
    <w:rsid w:val="001E56F2"/>
    <w:rsid w:val="001E5FF5"/>
    <w:rsid w:val="001E6380"/>
    <w:rsid w:val="001E656B"/>
    <w:rsid w:val="001E6748"/>
    <w:rsid w:val="001E6903"/>
    <w:rsid w:val="001E6CDC"/>
    <w:rsid w:val="001E6F38"/>
    <w:rsid w:val="001E7058"/>
    <w:rsid w:val="001E7168"/>
    <w:rsid w:val="001E7207"/>
    <w:rsid w:val="001E7747"/>
    <w:rsid w:val="001E7A88"/>
    <w:rsid w:val="001E7EF8"/>
    <w:rsid w:val="001F045F"/>
    <w:rsid w:val="001F0470"/>
    <w:rsid w:val="001F0508"/>
    <w:rsid w:val="001F0A56"/>
    <w:rsid w:val="001F0B07"/>
    <w:rsid w:val="001F0EFA"/>
    <w:rsid w:val="001F101E"/>
    <w:rsid w:val="001F11F5"/>
    <w:rsid w:val="001F12CF"/>
    <w:rsid w:val="001F1305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2F4"/>
    <w:rsid w:val="001F2343"/>
    <w:rsid w:val="001F248C"/>
    <w:rsid w:val="001F24C5"/>
    <w:rsid w:val="001F2870"/>
    <w:rsid w:val="001F2AE5"/>
    <w:rsid w:val="001F2E68"/>
    <w:rsid w:val="001F2E8C"/>
    <w:rsid w:val="001F2ECD"/>
    <w:rsid w:val="001F2F98"/>
    <w:rsid w:val="001F3201"/>
    <w:rsid w:val="001F3A53"/>
    <w:rsid w:val="001F3BFA"/>
    <w:rsid w:val="001F3CD1"/>
    <w:rsid w:val="001F3D49"/>
    <w:rsid w:val="001F487F"/>
    <w:rsid w:val="001F4BEE"/>
    <w:rsid w:val="001F51EB"/>
    <w:rsid w:val="001F568E"/>
    <w:rsid w:val="001F56B9"/>
    <w:rsid w:val="001F59F4"/>
    <w:rsid w:val="001F5B18"/>
    <w:rsid w:val="001F5C19"/>
    <w:rsid w:val="001F5C3D"/>
    <w:rsid w:val="001F5EAE"/>
    <w:rsid w:val="001F6027"/>
    <w:rsid w:val="001F624B"/>
    <w:rsid w:val="001F6556"/>
    <w:rsid w:val="001F663E"/>
    <w:rsid w:val="001F680F"/>
    <w:rsid w:val="001F69AD"/>
    <w:rsid w:val="001F6DAD"/>
    <w:rsid w:val="001F72C3"/>
    <w:rsid w:val="001F7627"/>
    <w:rsid w:val="001F78C4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5D"/>
    <w:rsid w:val="00201876"/>
    <w:rsid w:val="00201AA0"/>
    <w:rsid w:val="00201CF8"/>
    <w:rsid w:val="00201FB1"/>
    <w:rsid w:val="002022E2"/>
    <w:rsid w:val="00202491"/>
    <w:rsid w:val="00202B12"/>
    <w:rsid w:val="00202E26"/>
    <w:rsid w:val="00202E9D"/>
    <w:rsid w:val="00203012"/>
    <w:rsid w:val="00203A1C"/>
    <w:rsid w:val="00203B9F"/>
    <w:rsid w:val="00203D30"/>
    <w:rsid w:val="00203E44"/>
    <w:rsid w:val="00203F23"/>
    <w:rsid w:val="002046D0"/>
    <w:rsid w:val="00204DFE"/>
    <w:rsid w:val="00204E6B"/>
    <w:rsid w:val="00204E7A"/>
    <w:rsid w:val="00204EA3"/>
    <w:rsid w:val="00205021"/>
    <w:rsid w:val="0020518E"/>
    <w:rsid w:val="0020545B"/>
    <w:rsid w:val="002058EE"/>
    <w:rsid w:val="0020590F"/>
    <w:rsid w:val="002061BD"/>
    <w:rsid w:val="00206210"/>
    <w:rsid w:val="0020690E"/>
    <w:rsid w:val="00206CB0"/>
    <w:rsid w:val="00206DEC"/>
    <w:rsid w:val="00207168"/>
    <w:rsid w:val="00207395"/>
    <w:rsid w:val="00207454"/>
    <w:rsid w:val="0020745F"/>
    <w:rsid w:val="002076C9"/>
    <w:rsid w:val="00207AB7"/>
    <w:rsid w:val="00207C56"/>
    <w:rsid w:val="00210987"/>
    <w:rsid w:val="00210A44"/>
    <w:rsid w:val="00211165"/>
    <w:rsid w:val="0021139F"/>
    <w:rsid w:val="002115C2"/>
    <w:rsid w:val="002115CB"/>
    <w:rsid w:val="002115E0"/>
    <w:rsid w:val="002116A2"/>
    <w:rsid w:val="002117DD"/>
    <w:rsid w:val="00211B85"/>
    <w:rsid w:val="00211F8C"/>
    <w:rsid w:val="00212021"/>
    <w:rsid w:val="00212214"/>
    <w:rsid w:val="002126D6"/>
    <w:rsid w:val="0021287D"/>
    <w:rsid w:val="00212CF9"/>
    <w:rsid w:val="00212DDA"/>
    <w:rsid w:val="002131C8"/>
    <w:rsid w:val="0021327E"/>
    <w:rsid w:val="0021345E"/>
    <w:rsid w:val="002134EA"/>
    <w:rsid w:val="002135AD"/>
    <w:rsid w:val="002139B6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909"/>
    <w:rsid w:val="00214C30"/>
    <w:rsid w:val="00214DD8"/>
    <w:rsid w:val="00215113"/>
    <w:rsid w:val="002153E0"/>
    <w:rsid w:val="002158F7"/>
    <w:rsid w:val="00215947"/>
    <w:rsid w:val="00215A71"/>
    <w:rsid w:val="00216313"/>
    <w:rsid w:val="00216569"/>
    <w:rsid w:val="00216679"/>
    <w:rsid w:val="00216ADD"/>
    <w:rsid w:val="0021715F"/>
    <w:rsid w:val="00217196"/>
    <w:rsid w:val="002175E4"/>
    <w:rsid w:val="00217890"/>
    <w:rsid w:val="0021790A"/>
    <w:rsid w:val="00217ABA"/>
    <w:rsid w:val="00217AC3"/>
    <w:rsid w:val="00217B78"/>
    <w:rsid w:val="00217C0A"/>
    <w:rsid w:val="00217D1C"/>
    <w:rsid w:val="00217E08"/>
    <w:rsid w:val="00217F39"/>
    <w:rsid w:val="00220138"/>
    <w:rsid w:val="0022014A"/>
    <w:rsid w:val="00220478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588"/>
    <w:rsid w:val="00222634"/>
    <w:rsid w:val="00222793"/>
    <w:rsid w:val="002227B9"/>
    <w:rsid w:val="00222AB6"/>
    <w:rsid w:val="00223650"/>
    <w:rsid w:val="0022387A"/>
    <w:rsid w:val="002238C4"/>
    <w:rsid w:val="0022392A"/>
    <w:rsid w:val="002239D8"/>
    <w:rsid w:val="00223AEC"/>
    <w:rsid w:val="00223CD5"/>
    <w:rsid w:val="00223DD1"/>
    <w:rsid w:val="00223E01"/>
    <w:rsid w:val="00223F8E"/>
    <w:rsid w:val="002241CE"/>
    <w:rsid w:val="00224406"/>
    <w:rsid w:val="002244EA"/>
    <w:rsid w:val="002249DE"/>
    <w:rsid w:val="00224BB2"/>
    <w:rsid w:val="00224D67"/>
    <w:rsid w:val="00225197"/>
    <w:rsid w:val="00225362"/>
    <w:rsid w:val="002254D7"/>
    <w:rsid w:val="00225627"/>
    <w:rsid w:val="002256F3"/>
    <w:rsid w:val="00225D4D"/>
    <w:rsid w:val="002264FF"/>
    <w:rsid w:val="002265D8"/>
    <w:rsid w:val="002268EA"/>
    <w:rsid w:val="002269D4"/>
    <w:rsid w:val="00226A1B"/>
    <w:rsid w:val="00226BA3"/>
    <w:rsid w:val="00226C7A"/>
    <w:rsid w:val="00226F9A"/>
    <w:rsid w:val="00227181"/>
    <w:rsid w:val="00227207"/>
    <w:rsid w:val="002272E4"/>
    <w:rsid w:val="0022736F"/>
    <w:rsid w:val="0022756F"/>
    <w:rsid w:val="00227570"/>
    <w:rsid w:val="002277BF"/>
    <w:rsid w:val="00227969"/>
    <w:rsid w:val="00227E99"/>
    <w:rsid w:val="00230032"/>
    <w:rsid w:val="00230246"/>
    <w:rsid w:val="00230420"/>
    <w:rsid w:val="00230970"/>
    <w:rsid w:val="00230A84"/>
    <w:rsid w:val="00230ABC"/>
    <w:rsid w:val="00230F38"/>
    <w:rsid w:val="00230FE6"/>
    <w:rsid w:val="0023112B"/>
    <w:rsid w:val="00231565"/>
    <w:rsid w:val="0023162B"/>
    <w:rsid w:val="00231A7F"/>
    <w:rsid w:val="00231C4B"/>
    <w:rsid w:val="00231EE0"/>
    <w:rsid w:val="00231FB0"/>
    <w:rsid w:val="0023200A"/>
    <w:rsid w:val="00232153"/>
    <w:rsid w:val="002321A2"/>
    <w:rsid w:val="002321AA"/>
    <w:rsid w:val="002327EF"/>
    <w:rsid w:val="00232A65"/>
    <w:rsid w:val="00232F4A"/>
    <w:rsid w:val="00232F67"/>
    <w:rsid w:val="002335BC"/>
    <w:rsid w:val="002338AE"/>
    <w:rsid w:val="00233961"/>
    <w:rsid w:val="00233F08"/>
    <w:rsid w:val="00234014"/>
    <w:rsid w:val="0023412E"/>
    <w:rsid w:val="002342FE"/>
    <w:rsid w:val="002343DA"/>
    <w:rsid w:val="0023440B"/>
    <w:rsid w:val="00234B12"/>
    <w:rsid w:val="00234E29"/>
    <w:rsid w:val="00234FD5"/>
    <w:rsid w:val="00235035"/>
    <w:rsid w:val="002350AF"/>
    <w:rsid w:val="002351EB"/>
    <w:rsid w:val="0023559E"/>
    <w:rsid w:val="002359D4"/>
    <w:rsid w:val="00235B2F"/>
    <w:rsid w:val="00235D13"/>
    <w:rsid w:val="00236096"/>
    <w:rsid w:val="002364C8"/>
    <w:rsid w:val="00236657"/>
    <w:rsid w:val="0023687A"/>
    <w:rsid w:val="0023694E"/>
    <w:rsid w:val="00236EFF"/>
    <w:rsid w:val="00236F74"/>
    <w:rsid w:val="00237122"/>
    <w:rsid w:val="00237317"/>
    <w:rsid w:val="00237430"/>
    <w:rsid w:val="00237580"/>
    <w:rsid w:val="00237DA6"/>
    <w:rsid w:val="00237DB8"/>
    <w:rsid w:val="00237EF0"/>
    <w:rsid w:val="002402EF"/>
    <w:rsid w:val="002403EE"/>
    <w:rsid w:val="002406B6"/>
    <w:rsid w:val="00240B99"/>
    <w:rsid w:val="00240E83"/>
    <w:rsid w:val="00240FB9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2E1"/>
    <w:rsid w:val="00242375"/>
    <w:rsid w:val="002423E1"/>
    <w:rsid w:val="002424EE"/>
    <w:rsid w:val="0024255F"/>
    <w:rsid w:val="002425E4"/>
    <w:rsid w:val="0024273F"/>
    <w:rsid w:val="00242804"/>
    <w:rsid w:val="00242AF0"/>
    <w:rsid w:val="00242C6C"/>
    <w:rsid w:val="00243234"/>
    <w:rsid w:val="002434A1"/>
    <w:rsid w:val="0024351C"/>
    <w:rsid w:val="002435D9"/>
    <w:rsid w:val="00243648"/>
    <w:rsid w:val="0024399A"/>
    <w:rsid w:val="00243C61"/>
    <w:rsid w:val="002442ED"/>
    <w:rsid w:val="00244316"/>
    <w:rsid w:val="002443B7"/>
    <w:rsid w:val="00244601"/>
    <w:rsid w:val="002447E4"/>
    <w:rsid w:val="00244B90"/>
    <w:rsid w:val="00244F35"/>
    <w:rsid w:val="00245271"/>
    <w:rsid w:val="00245379"/>
    <w:rsid w:val="002457C4"/>
    <w:rsid w:val="002458F2"/>
    <w:rsid w:val="00245AA3"/>
    <w:rsid w:val="002469A7"/>
    <w:rsid w:val="00246C27"/>
    <w:rsid w:val="00246C64"/>
    <w:rsid w:val="0024704D"/>
    <w:rsid w:val="002470E8"/>
    <w:rsid w:val="0024721D"/>
    <w:rsid w:val="00247D36"/>
    <w:rsid w:val="00247E7D"/>
    <w:rsid w:val="00247EE4"/>
    <w:rsid w:val="00247F7B"/>
    <w:rsid w:val="00250290"/>
    <w:rsid w:val="00250423"/>
    <w:rsid w:val="00250607"/>
    <w:rsid w:val="00250A7F"/>
    <w:rsid w:val="00250B66"/>
    <w:rsid w:val="0025105F"/>
    <w:rsid w:val="0025142D"/>
    <w:rsid w:val="0025164D"/>
    <w:rsid w:val="0025179F"/>
    <w:rsid w:val="00251BB8"/>
    <w:rsid w:val="00251BEC"/>
    <w:rsid w:val="00251CF7"/>
    <w:rsid w:val="00251F58"/>
    <w:rsid w:val="00252647"/>
    <w:rsid w:val="00252651"/>
    <w:rsid w:val="00252A5D"/>
    <w:rsid w:val="00252B10"/>
    <w:rsid w:val="00252B4F"/>
    <w:rsid w:val="00252FFE"/>
    <w:rsid w:val="00253175"/>
    <w:rsid w:val="00253264"/>
    <w:rsid w:val="0025326E"/>
    <w:rsid w:val="0025386D"/>
    <w:rsid w:val="002538E4"/>
    <w:rsid w:val="002539C6"/>
    <w:rsid w:val="00253ECD"/>
    <w:rsid w:val="002540EA"/>
    <w:rsid w:val="0025422D"/>
    <w:rsid w:val="00254279"/>
    <w:rsid w:val="002543A0"/>
    <w:rsid w:val="00254490"/>
    <w:rsid w:val="002544AB"/>
    <w:rsid w:val="00254E70"/>
    <w:rsid w:val="00254FD9"/>
    <w:rsid w:val="00255041"/>
    <w:rsid w:val="00255332"/>
    <w:rsid w:val="00255666"/>
    <w:rsid w:val="0025598B"/>
    <w:rsid w:val="00255C1A"/>
    <w:rsid w:val="00255C3F"/>
    <w:rsid w:val="00255CEE"/>
    <w:rsid w:val="00255F8C"/>
    <w:rsid w:val="00256033"/>
    <w:rsid w:val="0025646A"/>
    <w:rsid w:val="00256505"/>
    <w:rsid w:val="00256729"/>
    <w:rsid w:val="00256865"/>
    <w:rsid w:val="0025694E"/>
    <w:rsid w:val="00256A19"/>
    <w:rsid w:val="00256CA6"/>
    <w:rsid w:val="002571B5"/>
    <w:rsid w:val="002571E3"/>
    <w:rsid w:val="002573B5"/>
    <w:rsid w:val="002576D5"/>
    <w:rsid w:val="002578CE"/>
    <w:rsid w:val="00257ACF"/>
    <w:rsid w:val="00257E63"/>
    <w:rsid w:val="00260034"/>
    <w:rsid w:val="002600EF"/>
    <w:rsid w:val="002603B1"/>
    <w:rsid w:val="002606BD"/>
    <w:rsid w:val="0026085C"/>
    <w:rsid w:val="002608C3"/>
    <w:rsid w:val="00260911"/>
    <w:rsid w:val="0026092F"/>
    <w:rsid w:val="00260BB4"/>
    <w:rsid w:val="00260BD3"/>
    <w:rsid w:val="00260CA0"/>
    <w:rsid w:val="00260F18"/>
    <w:rsid w:val="00261074"/>
    <w:rsid w:val="002610CE"/>
    <w:rsid w:val="00261E9B"/>
    <w:rsid w:val="00262270"/>
    <w:rsid w:val="00262497"/>
    <w:rsid w:val="0026256A"/>
    <w:rsid w:val="00262586"/>
    <w:rsid w:val="002626C0"/>
    <w:rsid w:val="00262ADE"/>
    <w:rsid w:val="00262AFD"/>
    <w:rsid w:val="00263041"/>
    <w:rsid w:val="00263417"/>
    <w:rsid w:val="0026343C"/>
    <w:rsid w:val="00263CC1"/>
    <w:rsid w:val="002640E5"/>
    <w:rsid w:val="00264106"/>
    <w:rsid w:val="00264142"/>
    <w:rsid w:val="00264686"/>
    <w:rsid w:val="002646D4"/>
    <w:rsid w:val="0026479F"/>
    <w:rsid w:val="002648A8"/>
    <w:rsid w:val="0026494B"/>
    <w:rsid w:val="002649E5"/>
    <w:rsid w:val="00264A5E"/>
    <w:rsid w:val="00264D2E"/>
    <w:rsid w:val="00265178"/>
    <w:rsid w:val="0026521A"/>
    <w:rsid w:val="0026532D"/>
    <w:rsid w:val="002654B1"/>
    <w:rsid w:val="002657FA"/>
    <w:rsid w:val="0026595F"/>
    <w:rsid w:val="002659A0"/>
    <w:rsid w:val="00265B98"/>
    <w:rsid w:val="00265D81"/>
    <w:rsid w:val="00265F36"/>
    <w:rsid w:val="00265F65"/>
    <w:rsid w:val="002662D6"/>
    <w:rsid w:val="00266383"/>
    <w:rsid w:val="00266557"/>
    <w:rsid w:val="002665F4"/>
    <w:rsid w:val="00266610"/>
    <w:rsid w:val="0026679D"/>
    <w:rsid w:val="0026680E"/>
    <w:rsid w:val="00266CF3"/>
    <w:rsid w:val="00267877"/>
    <w:rsid w:val="00267B49"/>
    <w:rsid w:val="00267B76"/>
    <w:rsid w:val="002700DB"/>
    <w:rsid w:val="002701B3"/>
    <w:rsid w:val="00270429"/>
    <w:rsid w:val="0027073F"/>
    <w:rsid w:val="0027077D"/>
    <w:rsid w:val="002708A0"/>
    <w:rsid w:val="002709B7"/>
    <w:rsid w:val="00270B19"/>
    <w:rsid w:val="00270C49"/>
    <w:rsid w:val="00270E9F"/>
    <w:rsid w:val="00270F60"/>
    <w:rsid w:val="0027107E"/>
    <w:rsid w:val="00271216"/>
    <w:rsid w:val="00271365"/>
    <w:rsid w:val="00272031"/>
    <w:rsid w:val="0027215C"/>
    <w:rsid w:val="0027221C"/>
    <w:rsid w:val="00272342"/>
    <w:rsid w:val="0027250B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A7B"/>
    <w:rsid w:val="00273C7F"/>
    <w:rsid w:val="00274967"/>
    <w:rsid w:val="00274B49"/>
    <w:rsid w:val="00274D0C"/>
    <w:rsid w:val="0027519D"/>
    <w:rsid w:val="00275651"/>
    <w:rsid w:val="0027593B"/>
    <w:rsid w:val="002759A8"/>
    <w:rsid w:val="00275B69"/>
    <w:rsid w:val="00275D10"/>
    <w:rsid w:val="00275E19"/>
    <w:rsid w:val="0027604B"/>
    <w:rsid w:val="0027615D"/>
    <w:rsid w:val="00276171"/>
    <w:rsid w:val="00276423"/>
    <w:rsid w:val="0027645F"/>
    <w:rsid w:val="00276C8A"/>
    <w:rsid w:val="00276F0F"/>
    <w:rsid w:val="0027703D"/>
    <w:rsid w:val="00277097"/>
    <w:rsid w:val="0027724F"/>
    <w:rsid w:val="002773C2"/>
    <w:rsid w:val="0027745D"/>
    <w:rsid w:val="002775DC"/>
    <w:rsid w:val="0028029D"/>
    <w:rsid w:val="002803F6"/>
    <w:rsid w:val="0028048E"/>
    <w:rsid w:val="0028075C"/>
    <w:rsid w:val="002807E8"/>
    <w:rsid w:val="002809C3"/>
    <w:rsid w:val="00280B02"/>
    <w:rsid w:val="00280B2C"/>
    <w:rsid w:val="00280F85"/>
    <w:rsid w:val="00280FFC"/>
    <w:rsid w:val="002811B8"/>
    <w:rsid w:val="00281C66"/>
    <w:rsid w:val="00281D16"/>
    <w:rsid w:val="00282479"/>
    <w:rsid w:val="00282600"/>
    <w:rsid w:val="002826FE"/>
    <w:rsid w:val="00282AE8"/>
    <w:rsid w:val="00282C04"/>
    <w:rsid w:val="00282CFB"/>
    <w:rsid w:val="00283130"/>
    <w:rsid w:val="00283275"/>
    <w:rsid w:val="0028327B"/>
    <w:rsid w:val="00283514"/>
    <w:rsid w:val="002835F6"/>
    <w:rsid w:val="00283721"/>
    <w:rsid w:val="002838F0"/>
    <w:rsid w:val="00283B73"/>
    <w:rsid w:val="00283FBE"/>
    <w:rsid w:val="00284E05"/>
    <w:rsid w:val="00284FE0"/>
    <w:rsid w:val="002853AD"/>
    <w:rsid w:val="002853AE"/>
    <w:rsid w:val="00285442"/>
    <w:rsid w:val="0028559F"/>
    <w:rsid w:val="0028572B"/>
    <w:rsid w:val="002858DA"/>
    <w:rsid w:val="00285AF5"/>
    <w:rsid w:val="00285B4F"/>
    <w:rsid w:val="00285DBC"/>
    <w:rsid w:val="002865F4"/>
    <w:rsid w:val="00286617"/>
    <w:rsid w:val="00286671"/>
    <w:rsid w:val="0028683E"/>
    <w:rsid w:val="00287022"/>
    <w:rsid w:val="00287416"/>
    <w:rsid w:val="0028799B"/>
    <w:rsid w:val="00287BD2"/>
    <w:rsid w:val="00287FD5"/>
    <w:rsid w:val="002900A6"/>
    <w:rsid w:val="002900E7"/>
    <w:rsid w:val="002904B9"/>
    <w:rsid w:val="002907CC"/>
    <w:rsid w:val="0029115E"/>
    <w:rsid w:val="002916A7"/>
    <w:rsid w:val="002917D4"/>
    <w:rsid w:val="002917DD"/>
    <w:rsid w:val="0029199E"/>
    <w:rsid w:val="00291A03"/>
    <w:rsid w:val="00291C67"/>
    <w:rsid w:val="00291D68"/>
    <w:rsid w:val="00291FC2"/>
    <w:rsid w:val="0029204D"/>
    <w:rsid w:val="00292362"/>
    <w:rsid w:val="002925F7"/>
    <w:rsid w:val="00292E76"/>
    <w:rsid w:val="00292EA7"/>
    <w:rsid w:val="00293041"/>
    <w:rsid w:val="002932B6"/>
    <w:rsid w:val="00293609"/>
    <w:rsid w:val="00293648"/>
    <w:rsid w:val="002936B1"/>
    <w:rsid w:val="00293733"/>
    <w:rsid w:val="00293B05"/>
    <w:rsid w:val="00293BE2"/>
    <w:rsid w:val="00293C8C"/>
    <w:rsid w:val="00293D22"/>
    <w:rsid w:val="00293F37"/>
    <w:rsid w:val="00294672"/>
    <w:rsid w:val="00294703"/>
    <w:rsid w:val="0029489D"/>
    <w:rsid w:val="00294959"/>
    <w:rsid w:val="00294C8E"/>
    <w:rsid w:val="00294D64"/>
    <w:rsid w:val="00294D99"/>
    <w:rsid w:val="00294F97"/>
    <w:rsid w:val="0029537C"/>
    <w:rsid w:val="0029563C"/>
    <w:rsid w:val="002956D5"/>
    <w:rsid w:val="0029576D"/>
    <w:rsid w:val="00295BA9"/>
    <w:rsid w:val="00295D04"/>
    <w:rsid w:val="00295FF9"/>
    <w:rsid w:val="00296054"/>
    <w:rsid w:val="0029614F"/>
    <w:rsid w:val="0029640F"/>
    <w:rsid w:val="0029672F"/>
    <w:rsid w:val="002968DE"/>
    <w:rsid w:val="00296901"/>
    <w:rsid w:val="00296918"/>
    <w:rsid w:val="00296A92"/>
    <w:rsid w:val="00296D5F"/>
    <w:rsid w:val="002972A7"/>
    <w:rsid w:val="002975B1"/>
    <w:rsid w:val="00297845"/>
    <w:rsid w:val="00297BE8"/>
    <w:rsid w:val="00297D6B"/>
    <w:rsid w:val="00297D7A"/>
    <w:rsid w:val="002A000B"/>
    <w:rsid w:val="002A0019"/>
    <w:rsid w:val="002A0047"/>
    <w:rsid w:val="002A03F0"/>
    <w:rsid w:val="002A0508"/>
    <w:rsid w:val="002A074D"/>
    <w:rsid w:val="002A09C2"/>
    <w:rsid w:val="002A11D5"/>
    <w:rsid w:val="002A1252"/>
    <w:rsid w:val="002A13A6"/>
    <w:rsid w:val="002A13CA"/>
    <w:rsid w:val="002A1539"/>
    <w:rsid w:val="002A1922"/>
    <w:rsid w:val="002A194E"/>
    <w:rsid w:val="002A1A62"/>
    <w:rsid w:val="002A1EDC"/>
    <w:rsid w:val="002A1F87"/>
    <w:rsid w:val="002A2054"/>
    <w:rsid w:val="002A2168"/>
    <w:rsid w:val="002A27D5"/>
    <w:rsid w:val="002A28E1"/>
    <w:rsid w:val="002A2A0E"/>
    <w:rsid w:val="002A2B26"/>
    <w:rsid w:val="002A2D02"/>
    <w:rsid w:val="002A2D24"/>
    <w:rsid w:val="002A2DBB"/>
    <w:rsid w:val="002A2DE6"/>
    <w:rsid w:val="002A370B"/>
    <w:rsid w:val="002A37CB"/>
    <w:rsid w:val="002A3DA2"/>
    <w:rsid w:val="002A3E8E"/>
    <w:rsid w:val="002A3FB6"/>
    <w:rsid w:val="002A443C"/>
    <w:rsid w:val="002A4469"/>
    <w:rsid w:val="002A447F"/>
    <w:rsid w:val="002A495F"/>
    <w:rsid w:val="002A4B3E"/>
    <w:rsid w:val="002A4C02"/>
    <w:rsid w:val="002A511E"/>
    <w:rsid w:val="002A5647"/>
    <w:rsid w:val="002A5DC9"/>
    <w:rsid w:val="002A6302"/>
    <w:rsid w:val="002A644B"/>
    <w:rsid w:val="002A689B"/>
    <w:rsid w:val="002A6908"/>
    <w:rsid w:val="002A6930"/>
    <w:rsid w:val="002A6A6E"/>
    <w:rsid w:val="002A6B9A"/>
    <w:rsid w:val="002A6C0B"/>
    <w:rsid w:val="002A6C24"/>
    <w:rsid w:val="002A7581"/>
    <w:rsid w:val="002A7603"/>
    <w:rsid w:val="002A78B6"/>
    <w:rsid w:val="002A7BA5"/>
    <w:rsid w:val="002A7D0F"/>
    <w:rsid w:val="002A7D8F"/>
    <w:rsid w:val="002A7E5D"/>
    <w:rsid w:val="002A7FE4"/>
    <w:rsid w:val="002B0878"/>
    <w:rsid w:val="002B0A6D"/>
    <w:rsid w:val="002B1773"/>
    <w:rsid w:val="002B1A76"/>
    <w:rsid w:val="002B1AAD"/>
    <w:rsid w:val="002B1C30"/>
    <w:rsid w:val="002B2354"/>
    <w:rsid w:val="002B238F"/>
    <w:rsid w:val="002B243E"/>
    <w:rsid w:val="002B245C"/>
    <w:rsid w:val="002B250E"/>
    <w:rsid w:val="002B2E0A"/>
    <w:rsid w:val="002B3096"/>
    <w:rsid w:val="002B3114"/>
    <w:rsid w:val="002B3183"/>
    <w:rsid w:val="002B351C"/>
    <w:rsid w:val="002B35E0"/>
    <w:rsid w:val="002B361E"/>
    <w:rsid w:val="002B3735"/>
    <w:rsid w:val="002B3B74"/>
    <w:rsid w:val="002B3CF5"/>
    <w:rsid w:val="002B3CF6"/>
    <w:rsid w:val="002B3EC7"/>
    <w:rsid w:val="002B3FF8"/>
    <w:rsid w:val="002B41AE"/>
    <w:rsid w:val="002B42FB"/>
    <w:rsid w:val="002B481D"/>
    <w:rsid w:val="002B4F5D"/>
    <w:rsid w:val="002B5240"/>
    <w:rsid w:val="002B55C6"/>
    <w:rsid w:val="002B5715"/>
    <w:rsid w:val="002B57A1"/>
    <w:rsid w:val="002B5B13"/>
    <w:rsid w:val="002B5B7D"/>
    <w:rsid w:val="002B5B9A"/>
    <w:rsid w:val="002B5BD7"/>
    <w:rsid w:val="002B5C58"/>
    <w:rsid w:val="002B5DA6"/>
    <w:rsid w:val="002B5E59"/>
    <w:rsid w:val="002B6159"/>
    <w:rsid w:val="002B61BE"/>
    <w:rsid w:val="002B6323"/>
    <w:rsid w:val="002B6408"/>
    <w:rsid w:val="002B64A4"/>
    <w:rsid w:val="002B666F"/>
    <w:rsid w:val="002B6DED"/>
    <w:rsid w:val="002B7001"/>
    <w:rsid w:val="002B71EE"/>
    <w:rsid w:val="002B71F8"/>
    <w:rsid w:val="002B749D"/>
    <w:rsid w:val="002B750B"/>
    <w:rsid w:val="002B75DA"/>
    <w:rsid w:val="002B7981"/>
    <w:rsid w:val="002B7C5A"/>
    <w:rsid w:val="002B7E86"/>
    <w:rsid w:val="002B7FBD"/>
    <w:rsid w:val="002C03D9"/>
    <w:rsid w:val="002C0607"/>
    <w:rsid w:val="002C08A2"/>
    <w:rsid w:val="002C0C44"/>
    <w:rsid w:val="002C0E74"/>
    <w:rsid w:val="002C0EED"/>
    <w:rsid w:val="002C100E"/>
    <w:rsid w:val="002C10B9"/>
    <w:rsid w:val="002C14B9"/>
    <w:rsid w:val="002C155B"/>
    <w:rsid w:val="002C17F3"/>
    <w:rsid w:val="002C1BCF"/>
    <w:rsid w:val="002C1FE3"/>
    <w:rsid w:val="002C22BA"/>
    <w:rsid w:val="002C23D0"/>
    <w:rsid w:val="002C25B7"/>
    <w:rsid w:val="002C25C9"/>
    <w:rsid w:val="002C26CC"/>
    <w:rsid w:val="002C284C"/>
    <w:rsid w:val="002C2921"/>
    <w:rsid w:val="002C2954"/>
    <w:rsid w:val="002C2D53"/>
    <w:rsid w:val="002C36F6"/>
    <w:rsid w:val="002C3852"/>
    <w:rsid w:val="002C38DD"/>
    <w:rsid w:val="002C3C07"/>
    <w:rsid w:val="002C3D48"/>
    <w:rsid w:val="002C41BE"/>
    <w:rsid w:val="002C4417"/>
    <w:rsid w:val="002C461D"/>
    <w:rsid w:val="002C48F5"/>
    <w:rsid w:val="002C49EC"/>
    <w:rsid w:val="002C4AF6"/>
    <w:rsid w:val="002C519B"/>
    <w:rsid w:val="002C5359"/>
    <w:rsid w:val="002C57C6"/>
    <w:rsid w:val="002C57DF"/>
    <w:rsid w:val="002C583E"/>
    <w:rsid w:val="002C5DD9"/>
    <w:rsid w:val="002C60A7"/>
    <w:rsid w:val="002C69CC"/>
    <w:rsid w:val="002C6A9B"/>
    <w:rsid w:val="002C7217"/>
    <w:rsid w:val="002C7546"/>
    <w:rsid w:val="002C772A"/>
    <w:rsid w:val="002C7739"/>
    <w:rsid w:val="002D0113"/>
    <w:rsid w:val="002D01F5"/>
    <w:rsid w:val="002D03EF"/>
    <w:rsid w:val="002D04DA"/>
    <w:rsid w:val="002D051D"/>
    <w:rsid w:val="002D0541"/>
    <w:rsid w:val="002D05C0"/>
    <w:rsid w:val="002D07E9"/>
    <w:rsid w:val="002D0868"/>
    <w:rsid w:val="002D0910"/>
    <w:rsid w:val="002D0958"/>
    <w:rsid w:val="002D0BAE"/>
    <w:rsid w:val="002D0E8D"/>
    <w:rsid w:val="002D1083"/>
    <w:rsid w:val="002D10B0"/>
    <w:rsid w:val="002D1247"/>
    <w:rsid w:val="002D149D"/>
    <w:rsid w:val="002D14C4"/>
    <w:rsid w:val="002D16AB"/>
    <w:rsid w:val="002D18B5"/>
    <w:rsid w:val="002D19F2"/>
    <w:rsid w:val="002D1AEB"/>
    <w:rsid w:val="002D1C3F"/>
    <w:rsid w:val="002D27BD"/>
    <w:rsid w:val="002D2979"/>
    <w:rsid w:val="002D304C"/>
    <w:rsid w:val="002D3165"/>
    <w:rsid w:val="002D343E"/>
    <w:rsid w:val="002D369B"/>
    <w:rsid w:val="002D3C55"/>
    <w:rsid w:val="002D3D94"/>
    <w:rsid w:val="002D3E11"/>
    <w:rsid w:val="002D456F"/>
    <w:rsid w:val="002D45A1"/>
    <w:rsid w:val="002D4A98"/>
    <w:rsid w:val="002D4F70"/>
    <w:rsid w:val="002D53F4"/>
    <w:rsid w:val="002D53FB"/>
    <w:rsid w:val="002D54CF"/>
    <w:rsid w:val="002D551F"/>
    <w:rsid w:val="002D55E7"/>
    <w:rsid w:val="002D5678"/>
    <w:rsid w:val="002D56BF"/>
    <w:rsid w:val="002D5BE0"/>
    <w:rsid w:val="002D60EF"/>
    <w:rsid w:val="002D6270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189"/>
    <w:rsid w:val="002E12CB"/>
    <w:rsid w:val="002E15C5"/>
    <w:rsid w:val="002E1786"/>
    <w:rsid w:val="002E1E39"/>
    <w:rsid w:val="002E22BF"/>
    <w:rsid w:val="002E23E2"/>
    <w:rsid w:val="002E2753"/>
    <w:rsid w:val="002E2762"/>
    <w:rsid w:val="002E2783"/>
    <w:rsid w:val="002E2973"/>
    <w:rsid w:val="002E29E9"/>
    <w:rsid w:val="002E2AD3"/>
    <w:rsid w:val="002E2B2F"/>
    <w:rsid w:val="002E2B73"/>
    <w:rsid w:val="002E2B9C"/>
    <w:rsid w:val="002E2C49"/>
    <w:rsid w:val="002E2FBE"/>
    <w:rsid w:val="002E33D1"/>
    <w:rsid w:val="002E3633"/>
    <w:rsid w:val="002E3B80"/>
    <w:rsid w:val="002E3C03"/>
    <w:rsid w:val="002E3C5F"/>
    <w:rsid w:val="002E3DC1"/>
    <w:rsid w:val="002E3FC1"/>
    <w:rsid w:val="002E4442"/>
    <w:rsid w:val="002E45E0"/>
    <w:rsid w:val="002E4A9D"/>
    <w:rsid w:val="002E4C88"/>
    <w:rsid w:val="002E4D02"/>
    <w:rsid w:val="002E4FC2"/>
    <w:rsid w:val="002E50A6"/>
    <w:rsid w:val="002E5914"/>
    <w:rsid w:val="002E5D6C"/>
    <w:rsid w:val="002E5D7C"/>
    <w:rsid w:val="002E5E04"/>
    <w:rsid w:val="002E5E06"/>
    <w:rsid w:val="002E5E86"/>
    <w:rsid w:val="002E61E1"/>
    <w:rsid w:val="002E6263"/>
    <w:rsid w:val="002E654A"/>
    <w:rsid w:val="002E6591"/>
    <w:rsid w:val="002E6904"/>
    <w:rsid w:val="002E69EB"/>
    <w:rsid w:val="002E6C5F"/>
    <w:rsid w:val="002E6C8E"/>
    <w:rsid w:val="002E6CAB"/>
    <w:rsid w:val="002E6F62"/>
    <w:rsid w:val="002E7120"/>
    <w:rsid w:val="002E729E"/>
    <w:rsid w:val="002E72EA"/>
    <w:rsid w:val="002E7852"/>
    <w:rsid w:val="002E7AF2"/>
    <w:rsid w:val="002E7B7D"/>
    <w:rsid w:val="002E7D2E"/>
    <w:rsid w:val="002E7DF6"/>
    <w:rsid w:val="002E7EA6"/>
    <w:rsid w:val="002F03D8"/>
    <w:rsid w:val="002F0B8B"/>
    <w:rsid w:val="002F0F2C"/>
    <w:rsid w:val="002F11B7"/>
    <w:rsid w:val="002F12CF"/>
    <w:rsid w:val="002F141F"/>
    <w:rsid w:val="002F1480"/>
    <w:rsid w:val="002F16A8"/>
    <w:rsid w:val="002F182A"/>
    <w:rsid w:val="002F1907"/>
    <w:rsid w:val="002F1A0B"/>
    <w:rsid w:val="002F1C75"/>
    <w:rsid w:val="002F1CBD"/>
    <w:rsid w:val="002F1CCE"/>
    <w:rsid w:val="002F1D40"/>
    <w:rsid w:val="002F1F54"/>
    <w:rsid w:val="002F22BB"/>
    <w:rsid w:val="002F2940"/>
    <w:rsid w:val="002F3359"/>
    <w:rsid w:val="002F33BD"/>
    <w:rsid w:val="002F373D"/>
    <w:rsid w:val="002F374F"/>
    <w:rsid w:val="002F3F31"/>
    <w:rsid w:val="002F4199"/>
    <w:rsid w:val="002F4668"/>
    <w:rsid w:val="002F4881"/>
    <w:rsid w:val="002F48A4"/>
    <w:rsid w:val="002F4B48"/>
    <w:rsid w:val="002F4C49"/>
    <w:rsid w:val="002F516A"/>
    <w:rsid w:val="002F51D9"/>
    <w:rsid w:val="002F5220"/>
    <w:rsid w:val="002F54D6"/>
    <w:rsid w:val="002F573C"/>
    <w:rsid w:val="002F5E95"/>
    <w:rsid w:val="002F6148"/>
    <w:rsid w:val="002F65EA"/>
    <w:rsid w:val="002F664E"/>
    <w:rsid w:val="002F665E"/>
    <w:rsid w:val="002F66F0"/>
    <w:rsid w:val="002F675E"/>
    <w:rsid w:val="002F697C"/>
    <w:rsid w:val="002F6A3A"/>
    <w:rsid w:val="002F6B1D"/>
    <w:rsid w:val="002F6D8B"/>
    <w:rsid w:val="002F6F5B"/>
    <w:rsid w:val="002F6FC6"/>
    <w:rsid w:val="002F6FCD"/>
    <w:rsid w:val="002F7041"/>
    <w:rsid w:val="002F708B"/>
    <w:rsid w:val="002F7382"/>
    <w:rsid w:val="002F755F"/>
    <w:rsid w:val="002F78A1"/>
    <w:rsid w:val="002F7E78"/>
    <w:rsid w:val="002F7EA5"/>
    <w:rsid w:val="00300388"/>
    <w:rsid w:val="00300750"/>
    <w:rsid w:val="0030077F"/>
    <w:rsid w:val="00300904"/>
    <w:rsid w:val="00300ACB"/>
    <w:rsid w:val="00300AEA"/>
    <w:rsid w:val="00300CAF"/>
    <w:rsid w:val="00300E71"/>
    <w:rsid w:val="003018E6"/>
    <w:rsid w:val="0030199D"/>
    <w:rsid w:val="00301AAC"/>
    <w:rsid w:val="00301BBC"/>
    <w:rsid w:val="00301C87"/>
    <w:rsid w:val="0030205F"/>
    <w:rsid w:val="0030209C"/>
    <w:rsid w:val="00302130"/>
    <w:rsid w:val="003021AC"/>
    <w:rsid w:val="0030230B"/>
    <w:rsid w:val="00302842"/>
    <w:rsid w:val="00302E3E"/>
    <w:rsid w:val="00302E85"/>
    <w:rsid w:val="00302EE6"/>
    <w:rsid w:val="0030319C"/>
    <w:rsid w:val="003031F9"/>
    <w:rsid w:val="003032DB"/>
    <w:rsid w:val="00303409"/>
    <w:rsid w:val="003034E8"/>
    <w:rsid w:val="003035D9"/>
    <w:rsid w:val="003036EF"/>
    <w:rsid w:val="003036F4"/>
    <w:rsid w:val="00303D18"/>
    <w:rsid w:val="00303D29"/>
    <w:rsid w:val="00303D44"/>
    <w:rsid w:val="00303DFD"/>
    <w:rsid w:val="0030490B"/>
    <w:rsid w:val="00304997"/>
    <w:rsid w:val="00304BE5"/>
    <w:rsid w:val="00304D2A"/>
    <w:rsid w:val="00304D39"/>
    <w:rsid w:val="00304F7F"/>
    <w:rsid w:val="003051E7"/>
    <w:rsid w:val="00305255"/>
    <w:rsid w:val="003054DE"/>
    <w:rsid w:val="003055F1"/>
    <w:rsid w:val="00305ABA"/>
    <w:rsid w:val="00305B63"/>
    <w:rsid w:val="00305CA7"/>
    <w:rsid w:val="00305F67"/>
    <w:rsid w:val="0030610B"/>
    <w:rsid w:val="0030636F"/>
    <w:rsid w:val="00306676"/>
    <w:rsid w:val="003066D9"/>
    <w:rsid w:val="00306793"/>
    <w:rsid w:val="003067DA"/>
    <w:rsid w:val="0030698E"/>
    <w:rsid w:val="00306B7C"/>
    <w:rsid w:val="00306CFA"/>
    <w:rsid w:val="00306DA0"/>
    <w:rsid w:val="00307352"/>
    <w:rsid w:val="003075E8"/>
    <w:rsid w:val="00307BC3"/>
    <w:rsid w:val="00307C65"/>
    <w:rsid w:val="00307F22"/>
    <w:rsid w:val="00310177"/>
    <w:rsid w:val="0031089B"/>
    <w:rsid w:val="00310B22"/>
    <w:rsid w:val="00310BAA"/>
    <w:rsid w:val="00310C8F"/>
    <w:rsid w:val="00310CC6"/>
    <w:rsid w:val="00310E64"/>
    <w:rsid w:val="00310F08"/>
    <w:rsid w:val="0031116E"/>
    <w:rsid w:val="003114C7"/>
    <w:rsid w:val="0031155B"/>
    <w:rsid w:val="003116A8"/>
    <w:rsid w:val="00311E00"/>
    <w:rsid w:val="00311F22"/>
    <w:rsid w:val="00312238"/>
    <w:rsid w:val="0031252F"/>
    <w:rsid w:val="003125CC"/>
    <w:rsid w:val="00312AE5"/>
    <w:rsid w:val="00312CDE"/>
    <w:rsid w:val="00312D54"/>
    <w:rsid w:val="00312DAC"/>
    <w:rsid w:val="00313335"/>
    <w:rsid w:val="003133F9"/>
    <w:rsid w:val="0031343C"/>
    <w:rsid w:val="0031346D"/>
    <w:rsid w:val="003134B6"/>
    <w:rsid w:val="00313761"/>
    <w:rsid w:val="003137A6"/>
    <w:rsid w:val="0031399E"/>
    <w:rsid w:val="00313A04"/>
    <w:rsid w:val="00313B2C"/>
    <w:rsid w:val="00314048"/>
    <w:rsid w:val="00314060"/>
    <w:rsid w:val="00314088"/>
    <w:rsid w:val="003140CB"/>
    <w:rsid w:val="003147AA"/>
    <w:rsid w:val="003147B4"/>
    <w:rsid w:val="00314A06"/>
    <w:rsid w:val="00314B8A"/>
    <w:rsid w:val="00315A23"/>
    <w:rsid w:val="003161E3"/>
    <w:rsid w:val="003166A7"/>
    <w:rsid w:val="003166CD"/>
    <w:rsid w:val="00316A40"/>
    <w:rsid w:val="00316DC3"/>
    <w:rsid w:val="00316E2C"/>
    <w:rsid w:val="00316E79"/>
    <w:rsid w:val="00317214"/>
    <w:rsid w:val="003177CF"/>
    <w:rsid w:val="00317C3A"/>
    <w:rsid w:val="00317D07"/>
    <w:rsid w:val="00317E7E"/>
    <w:rsid w:val="00320229"/>
    <w:rsid w:val="0032044C"/>
    <w:rsid w:val="0032052A"/>
    <w:rsid w:val="00320792"/>
    <w:rsid w:val="0032083B"/>
    <w:rsid w:val="003209F0"/>
    <w:rsid w:val="00321924"/>
    <w:rsid w:val="003219DF"/>
    <w:rsid w:val="00321DD4"/>
    <w:rsid w:val="00322063"/>
    <w:rsid w:val="00322603"/>
    <w:rsid w:val="00322774"/>
    <w:rsid w:val="0032287A"/>
    <w:rsid w:val="003228CC"/>
    <w:rsid w:val="00322CC6"/>
    <w:rsid w:val="00322F5F"/>
    <w:rsid w:val="003230CE"/>
    <w:rsid w:val="00323185"/>
    <w:rsid w:val="00323554"/>
    <w:rsid w:val="0032361C"/>
    <w:rsid w:val="00323771"/>
    <w:rsid w:val="00324055"/>
    <w:rsid w:val="003243C1"/>
    <w:rsid w:val="00324478"/>
    <w:rsid w:val="003245D6"/>
    <w:rsid w:val="00324AC3"/>
    <w:rsid w:val="00324AC9"/>
    <w:rsid w:val="00324B0E"/>
    <w:rsid w:val="003250F0"/>
    <w:rsid w:val="0032529C"/>
    <w:rsid w:val="003252F9"/>
    <w:rsid w:val="00325924"/>
    <w:rsid w:val="00325994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27DA3"/>
    <w:rsid w:val="00330278"/>
    <w:rsid w:val="003305E4"/>
    <w:rsid w:val="00330745"/>
    <w:rsid w:val="00330856"/>
    <w:rsid w:val="0033085C"/>
    <w:rsid w:val="00330C5E"/>
    <w:rsid w:val="00330E9E"/>
    <w:rsid w:val="00330F93"/>
    <w:rsid w:val="00331012"/>
    <w:rsid w:val="0033119C"/>
    <w:rsid w:val="00331205"/>
    <w:rsid w:val="00331774"/>
    <w:rsid w:val="003317AC"/>
    <w:rsid w:val="00331B38"/>
    <w:rsid w:val="00331BDC"/>
    <w:rsid w:val="0033276F"/>
    <w:rsid w:val="00332962"/>
    <w:rsid w:val="00332C9E"/>
    <w:rsid w:val="00332D2E"/>
    <w:rsid w:val="00332D3F"/>
    <w:rsid w:val="0033342A"/>
    <w:rsid w:val="00333482"/>
    <w:rsid w:val="00333895"/>
    <w:rsid w:val="0033398C"/>
    <w:rsid w:val="00333CEF"/>
    <w:rsid w:val="00333E34"/>
    <w:rsid w:val="00334125"/>
    <w:rsid w:val="00334526"/>
    <w:rsid w:val="00334556"/>
    <w:rsid w:val="0033481B"/>
    <w:rsid w:val="00334E00"/>
    <w:rsid w:val="00334E8C"/>
    <w:rsid w:val="003350C2"/>
    <w:rsid w:val="003353E4"/>
    <w:rsid w:val="00335D0D"/>
    <w:rsid w:val="00335EC8"/>
    <w:rsid w:val="003363E9"/>
    <w:rsid w:val="003365E6"/>
    <w:rsid w:val="003365F7"/>
    <w:rsid w:val="003367A9"/>
    <w:rsid w:val="00336A5E"/>
    <w:rsid w:val="0033728F"/>
    <w:rsid w:val="003373F4"/>
    <w:rsid w:val="0033745E"/>
    <w:rsid w:val="0033781D"/>
    <w:rsid w:val="00337A18"/>
    <w:rsid w:val="00337D25"/>
    <w:rsid w:val="003402CB"/>
    <w:rsid w:val="003403DB"/>
    <w:rsid w:val="00340488"/>
    <w:rsid w:val="003405C6"/>
    <w:rsid w:val="00340952"/>
    <w:rsid w:val="00340AD1"/>
    <w:rsid w:val="00340B12"/>
    <w:rsid w:val="00340CD3"/>
    <w:rsid w:val="00340CDB"/>
    <w:rsid w:val="00340DD9"/>
    <w:rsid w:val="00340E10"/>
    <w:rsid w:val="0034141D"/>
    <w:rsid w:val="003414C0"/>
    <w:rsid w:val="0034156A"/>
    <w:rsid w:val="00341605"/>
    <w:rsid w:val="00341AC9"/>
    <w:rsid w:val="00341E4A"/>
    <w:rsid w:val="0034224C"/>
    <w:rsid w:val="00342477"/>
    <w:rsid w:val="0034250B"/>
    <w:rsid w:val="003425E9"/>
    <w:rsid w:val="0034299D"/>
    <w:rsid w:val="00342AAD"/>
    <w:rsid w:val="00342B36"/>
    <w:rsid w:val="00342B45"/>
    <w:rsid w:val="00342C77"/>
    <w:rsid w:val="00343324"/>
    <w:rsid w:val="003435CE"/>
    <w:rsid w:val="003435E9"/>
    <w:rsid w:val="00343BDF"/>
    <w:rsid w:val="00344210"/>
    <w:rsid w:val="003445A4"/>
    <w:rsid w:val="00344963"/>
    <w:rsid w:val="00344BA3"/>
    <w:rsid w:val="00344DA4"/>
    <w:rsid w:val="00344E2F"/>
    <w:rsid w:val="00344E37"/>
    <w:rsid w:val="0034504C"/>
    <w:rsid w:val="00345374"/>
    <w:rsid w:val="0034571E"/>
    <w:rsid w:val="0034576D"/>
    <w:rsid w:val="00345A87"/>
    <w:rsid w:val="00345D2B"/>
    <w:rsid w:val="00345FDC"/>
    <w:rsid w:val="00346051"/>
    <w:rsid w:val="003461FB"/>
    <w:rsid w:val="003463C0"/>
    <w:rsid w:val="003468CF"/>
    <w:rsid w:val="00346AF1"/>
    <w:rsid w:val="00346CD7"/>
    <w:rsid w:val="003470F8"/>
    <w:rsid w:val="00347288"/>
    <w:rsid w:val="003475AD"/>
    <w:rsid w:val="003475D0"/>
    <w:rsid w:val="00347765"/>
    <w:rsid w:val="00347769"/>
    <w:rsid w:val="00347A5E"/>
    <w:rsid w:val="00347C1D"/>
    <w:rsid w:val="00347DD9"/>
    <w:rsid w:val="00347F20"/>
    <w:rsid w:val="003501A3"/>
    <w:rsid w:val="003503BC"/>
    <w:rsid w:val="00350981"/>
    <w:rsid w:val="00350994"/>
    <w:rsid w:val="00350EFD"/>
    <w:rsid w:val="00351089"/>
    <w:rsid w:val="0035123D"/>
    <w:rsid w:val="0035154B"/>
    <w:rsid w:val="00351677"/>
    <w:rsid w:val="0035173D"/>
    <w:rsid w:val="00351862"/>
    <w:rsid w:val="003519FA"/>
    <w:rsid w:val="00351D9F"/>
    <w:rsid w:val="00351E44"/>
    <w:rsid w:val="0035226E"/>
    <w:rsid w:val="00352377"/>
    <w:rsid w:val="003526DB"/>
    <w:rsid w:val="0035281F"/>
    <w:rsid w:val="00352D2C"/>
    <w:rsid w:val="00352EAF"/>
    <w:rsid w:val="003531AC"/>
    <w:rsid w:val="003533B9"/>
    <w:rsid w:val="00353469"/>
    <w:rsid w:val="00353649"/>
    <w:rsid w:val="003536CF"/>
    <w:rsid w:val="00353730"/>
    <w:rsid w:val="00353AC4"/>
    <w:rsid w:val="00353B33"/>
    <w:rsid w:val="00353BDC"/>
    <w:rsid w:val="00353DA4"/>
    <w:rsid w:val="00353E4D"/>
    <w:rsid w:val="00353EE4"/>
    <w:rsid w:val="003541A4"/>
    <w:rsid w:val="00354205"/>
    <w:rsid w:val="0035424A"/>
    <w:rsid w:val="003543EC"/>
    <w:rsid w:val="00354621"/>
    <w:rsid w:val="003547D7"/>
    <w:rsid w:val="00354899"/>
    <w:rsid w:val="003549F5"/>
    <w:rsid w:val="00354A33"/>
    <w:rsid w:val="00354A36"/>
    <w:rsid w:val="00354FD5"/>
    <w:rsid w:val="00355252"/>
    <w:rsid w:val="00355453"/>
    <w:rsid w:val="0035564A"/>
    <w:rsid w:val="0035568F"/>
    <w:rsid w:val="0035585D"/>
    <w:rsid w:val="00355CA1"/>
    <w:rsid w:val="00355CA7"/>
    <w:rsid w:val="00355F44"/>
    <w:rsid w:val="00356539"/>
    <w:rsid w:val="00356680"/>
    <w:rsid w:val="00356BBE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0E1F"/>
    <w:rsid w:val="0036105F"/>
    <w:rsid w:val="003610A2"/>
    <w:rsid w:val="003611A8"/>
    <w:rsid w:val="00361401"/>
    <w:rsid w:val="003614E0"/>
    <w:rsid w:val="00361530"/>
    <w:rsid w:val="00361892"/>
    <w:rsid w:val="00361B11"/>
    <w:rsid w:val="00361BA2"/>
    <w:rsid w:val="003621D0"/>
    <w:rsid w:val="00362289"/>
    <w:rsid w:val="0036231F"/>
    <w:rsid w:val="003623D5"/>
    <w:rsid w:val="0036252F"/>
    <w:rsid w:val="0036253B"/>
    <w:rsid w:val="003627C3"/>
    <w:rsid w:val="00362A1B"/>
    <w:rsid w:val="00362A74"/>
    <w:rsid w:val="00362B9B"/>
    <w:rsid w:val="00362D09"/>
    <w:rsid w:val="00362E09"/>
    <w:rsid w:val="00362E0F"/>
    <w:rsid w:val="00362E50"/>
    <w:rsid w:val="0036329E"/>
    <w:rsid w:val="00363512"/>
    <w:rsid w:val="00363526"/>
    <w:rsid w:val="0036361B"/>
    <w:rsid w:val="00363B9C"/>
    <w:rsid w:val="00363C35"/>
    <w:rsid w:val="00363EFA"/>
    <w:rsid w:val="003642E0"/>
    <w:rsid w:val="00364A19"/>
    <w:rsid w:val="00364AAC"/>
    <w:rsid w:val="00364B0C"/>
    <w:rsid w:val="00364BAC"/>
    <w:rsid w:val="00364ED1"/>
    <w:rsid w:val="00364FB3"/>
    <w:rsid w:val="003651FC"/>
    <w:rsid w:val="00365305"/>
    <w:rsid w:val="0036574B"/>
    <w:rsid w:val="003657EC"/>
    <w:rsid w:val="00365C57"/>
    <w:rsid w:val="00365C7A"/>
    <w:rsid w:val="00365C86"/>
    <w:rsid w:val="00365D6B"/>
    <w:rsid w:val="00365F41"/>
    <w:rsid w:val="0036620B"/>
    <w:rsid w:val="00366510"/>
    <w:rsid w:val="00366761"/>
    <w:rsid w:val="00366869"/>
    <w:rsid w:val="00366CF3"/>
    <w:rsid w:val="00366D1D"/>
    <w:rsid w:val="00366FA0"/>
    <w:rsid w:val="003672F7"/>
    <w:rsid w:val="00367606"/>
    <w:rsid w:val="003676C6"/>
    <w:rsid w:val="0036784A"/>
    <w:rsid w:val="003679C8"/>
    <w:rsid w:val="00367A83"/>
    <w:rsid w:val="00367A93"/>
    <w:rsid w:val="00367E0E"/>
    <w:rsid w:val="00367E33"/>
    <w:rsid w:val="00367E9C"/>
    <w:rsid w:val="0037028F"/>
    <w:rsid w:val="003702BE"/>
    <w:rsid w:val="00370549"/>
    <w:rsid w:val="00370C3C"/>
    <w:rsid w:val="00370CD5"/>
    <w:rsid w:val="00371225"/>
    <w:rsid w:val="00371360"/>
    <w:rsid w:val="00371901"/>
    <w:rsid w:val="00371AC8"/>
    <w:rsid w:val="00371B2D"/>
    <w:rsid w:val="00371BBF"/>
    <w:rsid w:val="00371C96"/>
    <w:rsid w:val="00371DF1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ED9"/>
    <w:rsid w:val="003743F7"/>
    <w:rsid w:val="0037448C"/>
    <w:rsid w:val="003744FD"/>
    <w:rsid w:val="00374C40"/>
    <w:rsid w:val="00374E60"/>
    <w:rsid w:val="003752ED"/>
    <w:rsid w:val="00375371"/>
    <w:rsid w:val="00375392"/>
    <w:rsid w:val="0037559B"/>
    <w:rsid w:val="0037599F"/>
    <w:rsid w:val="00375A40"/>
    <w:rsid w:val="00375A5F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6F0A"/>
    <w:rsid w:val="003775C7"/>
    <w:rsid w:val="00377616"/>
    <w:rsid w:val="00377712"/>
    <w:rsid w:val="00377838"/>
    <w:rsid w:val="003779BF"/>
    <w:rsid w:val="00377A36"/>
    <w:rsid w:val="00377CE9"/>
    <w:rsid w:val="00377DDD"/>
    <w:rsid w:val="00377F9E"/>
    <w:rsid w:val="00380491"/>
    <w:rsid w:val="0038051B"/>
    <w:rsid w:val="0038062D"/>
    <w:rsid w:val="00380948"/>
    <w:rsid w:val="00380D2B"/>
    <w:rsid w:val="0038139A"/>
    <w:rsid w:val="00381C00"/>
    <w:rsid w:val="00382179"/>
    <w:rsid w:val="003821E0"/>
    <w:rsid w:val="00382848"/>
    <w:rsid w:val="00382906"/>
    <w:rsid w:val="00382C43"/>
    <w:rsid w:val="00382D49"/>
    <w:rsid w:val="003830F0"/>
    <w:rsid w:val="00383184"/>
    <w:rsid w:val="00383390"/>
    <w:rsid w:val="00383858"/>
    <w:rsid w:val="00383A98"/>
    <w:rsid w:val="003841DC"/>
    <w:rsid w:val="00384283"/>
    <w:rsid w:val="00384584"/>
    <w:rsid w:val="003845E5"/>
    <w:rsid w:val="0038462C"/>
    <w:rsid w:val="00384667"/>
    <w:rsid w:val="00384B8F"/>
    <w:rsid w:val="00384CEE"/>
    <w:rsid w:val="00385469"/>
    <w:rsid w:val="00385570"/>
    <w:rsid w:val="0038573F"/>
    <w:rsid w:val="003858C5"/>
    <w:rsid w:val="0038598E"/>
    <w:rsid w:val="00385CB5"/>
    <w:rsid w:val="00385CFC"/>
    <w:rsid w:val="00385DD1"/>
    <w:rsid w:val="0038609D"/>
    <w:rsid w:val="0038642A"/>
    <w:rsid w:val="0038654D"/>
    <w:rsid w:val="003865CD"/>
    <w:rsid w:val="003865F6"/>
    <w:rsid w:val="003868F9"/>
    <w:rsid w:val="003869CF"/>
    <w:rsid w:val="00386C2C"/>
    <w:rsid w:val="0038715F"/>
    <w:rsid w:val="0038759D"/>
    <w:rsid w:val="0038767C"/>
    <w:rsid w:val="00387720"/>
    <w:rsid w:val="0038798D"/>
    <w:rsid w:val="00387E46"/>
    <w:rsid w:val="00387E76"/>
    <w:rsid w:val="00387FBD"/>
    <w:rsid w:val="00390103"/>
    <w:rsid w:val="0039026D"/>
    <w:rsid w:val="00390523"/>
    <w:rsid w:val="00390725"/>
    <w:rsid w:val="003907DD"/>
    <w:rsid w:val="00390943"/>
    <w:rsid w:val="0039094B"/>
    <w:rsid w:val="00390979"/>
    <w:rsid w:val="00390F6C"/>
    <w:rsid w:val="00390FD4"/>
    <w:rsid w:val="0039114C"/>
    <w:rsid w:val="003913A6"/>
    <w:rsid w:val="00391515"/>
    <w:rsid w:val="00391821"/>
    <w:rsid w:val="00391A73"/>
    <w:rsid w:val="00391AC0"/>
    <w:rsid w:val="00391B41"/>
    <w:rsid w:val="00391BFB"/>
    <w:rsid w:val="00391CD1"/>
    <w:rsid w:val="00391E18"/>
    <w:rsid w:val="00392195"/>
    <w:rsid w:val="003923AC"/>
    <w:rsid w:val="003928DD"/>
    <w:rsid w:val="00392AA4"/>
    <w:rsid w:val="00392AC0"/>
    <w:rsid w:val="00392BAB"/>
    <w:rsid w:val="00392CF7"/>
    <w:rsid w:val="0039387A"/>
    <w:rsid w:val="00393A6D"/>
    <w:rsid w:val="00393D73"/>
    <w:rsid w:val="00394291"/>
    <w:rsid w:val="0039456C"/>
    <w:rsid w:val="003946E4"/>
    <w:rsid w:val="00394C1B"/>
    <w:rsid w:val="00394C4C"/>
    <w:rsid w:val="0039558C"/>
    <w:rsid w:val="003955B1"/>
    <w:rsid w:val="00395D09"/>
    <w:rsid w:val="00396074"/>
    <w:rsid w:val="0039644E"/>
    <w:rsid w:val="00396479"/>
    <w:rsid w:val="003964E8"/>
    <w:rsid w:val="003965AA"/>
    <w:rsid w:val="00396930"/>
    <w:rsid w:val="003969E7"/>
    <w:rsid w:val="00396AB9"/>
    <w:rsid w:val="00396DDB"/>
    <w:rsid w:val="00397205"/>
    <w:rsid w:val="003975C2"/>
    <w:rsid w:val="003976EF"/>
    <w:rsid w:val="00397750"/>
    <w:rsid w:val="0039775E"/>
    <w:rsid w:val="00397B22"/>
    <w:rsid w:val="00397E58"/>
    <w:rsid w:val="00397E7D"/>
    <w:rsid w:val="003A000F"/>
    <w:rsid w:val="003A00DB"/>
    <w:rsid w:val="003A01DA"/>
    <w:rsid w:val="003A02A1"/>
    <w:rsid w:val="003A0B4F"/>
    <w:rsid w:val="003A0E2D"/>
    <w:rsid w:val="003A0EF4"/>
    <w:rsid w:val="003A0F0A"/>
    <w:rsid w:val="003A0F96"/>
    <w:rsid w:val="003A1095"/>
    <w:rsid w:val="003A10CE"/>
    <w:rsid w:val="003A1105"/>
    <w:rsid w:val="003A110D"/>
    <w:rsid w:val="003A11CB"/>
    <w:rsid w:val="003A123E"/>
    <w:rsid w:val="003A1425"/>
    <w:rsid w:val="003A14EB"/>
    <w:rsid w:val="003A1585"/>
    <w:rsid w:val="003A1648"/>
    <w:rsid w:val="003A1700"/>
    <w:rsid w:val="003A18BE"/>
    <w:rsid w:val="003A1DAF"/>
    <w:rsid w:val="003A1FE0"/>
    <w:rsid w:val="003A20B0"/>
    <w:rsid w:val="003A24E7"/>
    <w:rsid w:val="003A2601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B54"/>
    <w:rsid w:val="003A3C1F"/>
    <w:rsid w:val="003A40E3"/>
    <w:rsid w:val="003A412D"/>
    <w:rsid w:val="003A42F1"/>
    <w:rsid w:val="003A4876"/>
    <w:rsid w:val="003A49D9"/>
    <w:rsid w:val="003A4A81"/>
    <w:rsid w:val="003A4BBD"/>
    <w:rsid w:val="003A4C7C"/>
    <w:rsid w:val="003A4FF8"/>
    <w:rsid w:val="003A5095"/>
    <w:rsid w:val="003A52E8"/>
    <w:rsid w:val="003A5627"/>
    <w:rsid w:val="003A5631"/>
    <w:rsid w:val="003A5B42"/>
    <w:rsid w:val="003A5CFF"/>
    <w:rsid w:val="003A60EB"/>
    <w:rsid w:val="003A61C3"/>
    <w:rsid w:val="003A6754"/>
    <w:rsid w:val="003A691D"/>
    <w:rsid w:val="003A699A"/>
    <w:rsid w:val="003A6A12"/>
    <w:rsid w:val="003A6F0C"/>
    <w:rsid w:val="003A6FBD"/>
    <w:rsid w:val="003A74C6"/>
    <w:rsid w:val="003A7A04"/>
    <w:rsid w:val="003A7F51"/>
    <w:rsid w:val="003B03DF"/>
    <w:rsid w:val="003B059C"/>
    <w:rsid w:val="003B075D"/>
    <w:rsid w:val="003B0899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67B"/>
    <w:rsid w:val="003B1814"/>
    <w:rsid w:val="003B1826"/>
    <w:rsid w:val="003B1E77"/>
    <w:rsid w:val="003B1E7C"/>
    <w:rsid w:val="003B1F86"/>
    <w:rsid w:val="003B22C4"/>
    <w:rsid w:val="003B2364"/>
    <w:rsid w:val="003B277C"/>
    <w:rsid w:val="003B298A"/>
    <w:rsid w:val="003B2F84"/>
    <w:rsid w:val="003B314F"/>
    <w:rsid w:val="003B37EC"/>
    <w:rsid w:val="003B3918"/>
    <w:rsid w:val="003B392D"/>
    <w:rsid w:val="003B3FDB"/>
    <w:rsid w:val="003B5005"/>
    <w:rsid w:val="003B507A"/>
    <w:rsid w:val="003B50D2"/>
    <w:rsid w:val="003B5254"/>
    <w:rsid w:val="003B53D6"/>
    <w:rsid w:val="003B5403"/>
    <w:rsid w:val="003B5449"/>
    <w:rsid w:val="003B580C"/>
    <w:rsid w:val="003B61F0"/>
    <w:rsid w:val="003B6776"/>
    <w:rsid w:val="003B68AE"/>
    <w:rsid w:val="003B68CF"/>
    <w:rsid w:val="003B697C"/>
    <w:rsid w:val="003B6B27"/>
    <w:rsid w:val="003B6DDD"/>
    <w:rsid w:val="003B6E9B"/>
    <w:rsid w:val="003B6FCD"/>
    <w:rsid w:val="003B6FE6"/>
    <w:rsid w:val="003B70C3"/>
    <w:rsid w:val="003B751A"/>
    <w:rsid w:val="003B758D"/>
    <w:rsid w:val="003B78FE"/>
    <w:rsid w:val="003B7C45"/>
    <w:rsid w:val="003B7DB4"/>
    <w:rsid w:val="003C094B"/>
    <w:rsid w:val="003C0C88"/>
    <w:rsid w:val="003C0F6B"/>
    <w:rsid w:val="003C1195"/>
    <w:rsid w:val="003C15A4"/>
    <w:rsid w:val="003C18B0"/>
    <w:rsid w:val="003C19A4"/>
    <w:rsid w:val="003C1B25"/>
    <w:rsid w:val="003C1B73"/>
    <w:rsid w:val="003C1CC6"/>
    <w:rsid w:val="003C20FE"/>
    <w:rsid w:val="003C2133"/>
    <w:rsid w:val="003C2172"/>
    <w:rsid w:val="003C25D8"/>
    <w:rsid w:val="003C2E4B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4696"/>
    <w:rsid w:val="003C4CE9"/>
    <w:rsid w:val="003C515D"/>
    <w:rsid w:val="003C5931"/>
    <w:rsid w:val="003C5F0F"/>
    <w:rsid w:val="003C5F3F"/>
    <w:rsid w:val="003C5F7F"/>
    <w:rsid w:val="003C60AE"/>
    <w:rsid w:val="003C617E"/>
    <w:rsid w:val="003C62CC"/>
    <w:rsid w:val="003C650C"/>
    <w:rsid w:val="003C675C"/>
    <w:rsid w:val="003C681F"/>
    <w:rsid w:val="003C6D9F"/>
    <w:rsid w:val="003C71E0"/>
    <w:rsid w:val="003C7367"/>
    <w:rsid w:val="003C763B"/>
    <w:rsid w:val="003C78F0"/>
    <w:rsid w:val="003C7FBB"/>
    <w:rsid w:val="003D0789"/>
    <w:rsid w:val="003D08E1"/>
    <w:rsid w:val="003D0BC4"/>
    <w:rsid w:val="003D0C18"/>
    <w:rsid w:val="003D0C53"/>
    <w:rsid w:val="003D0C73"/>
    <w:rsid w:val="003D0DA6"/>
    <w:rsid w:val="003D0E54"/>
    <w:rsid w:val="003D182A"/>
    <w:rsid w:val="003D1AF0"/>
    <w:rsid w:val="003D1C00"/>
    <w:rsid w:val="003D1E40"/>
    <w:rsid w:val="003D2105"/>
    <w:rsid w:val="003D23BB"/>
    <w:rsid w:val="003D2437"/>
    <w:rsid w:val="003D271B"/>
    <w:rsid w:val="003D2A5D"/>
    <w:rsid w:val="003D2D83"/>
    <w:rsid w:val="003D2F72"/>
    <w:rsid w:val="003D3339"/>
    <w:rsid w:val="003D365B"/>
    <w:rsid w:val="003D36A5"/>
    <w:rsid w:val="003D36E9"/>
    <w:rsid w:val="003D379A"/>
    <w:rsid w:val="003D3907"/>
    <w:rsid w:val="003D3B95"/>
    <w:rsid w:val="003D3BFF"/>
    <w:rsid w:val="003D3D3C"/>
    <w:rsid w:val="003D3D46"/>
    <w:rsid w:val="003D3DF8"/>
    <w:rsid w:val="003D3E8E"/>
    <w:rsid w:val="003D4355"/>
    <w:rsid w:val="003D46C9"/>
    <w:rsid w:val="003D49C7"/>
    <w:rsid w:val="003D49F3"/>
    <w:rsid w:val="003D4C0D"/>
    <w:rsid w:val="003D50FF"/>
    <w:rsid w:val="003D5177"/>
    <w:rsid w:val="003D525F"/>
    <w:rsid w:val="003D5362"/>
    <w:rsid w:val="003D5472"/>
    <w:rsid w:val="003D57A6"/>
    <w:rsid w:val="003D5A17"/>
    <w:rsid w:val="003D5B91"/>
    <w:rsid w:val="003D5CE2"/>
    <w:rsid w:val="003D5F01"/>
    <w:rsid w:val="003D63FD"/>
    <w:rsid w:val="003D6532"/>
    <w:rsid w:val="003D6799"/>
    <w:rsid w:val="003D6828"/>
    <w:rsid w:val="003D6BA4"/>
    <w:rsid w:val="003D6CC1"/>
    <w:rsid w:val="003D7499"/>
    <w:rsid w:val="003D78FA"/>
    <w:rsid w:val="003D7BCF"/>
    <w:rsid w:val="003E00F9"/>
    <w:rsid w:val="003E05A6"/>
    <w:rsid w:val="003E0791"/>
    <w:rsid w:val="003E09D7"/>
    <w:rsid w:val="003E0BCC"/>
    <w:rsid w:val="003E0FB3"/>
    <w:rsid w:val="003E10D2"/>
    <w:rsid w:val="003E12A9"/>
    <w:rsid w:val="003E1490"/>
    <w:rsid w:val="003E1731"/>
    <w:rsid w:val="003E1DBF"/>
    <w:rsid w:val="003E2001"/>
    <w:rsid w:val="003E2414"/>
    <w:rsid w:val="003E250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3C23"/>
    <w:rsid w:val="003E4295"/>
    <w:rsid w:val="003E44B0"/>
    <w:rsid w:val="003E44C3"/>
    <w:rsid w:val="003E45EC"/>
    <w:rsid w:val="003E4C9B"/>
    <w:rsid w:val="003E4DE6"/>
    <w:rsid w:val="003E5273"/>
    <w:rsid w:val="003E52B8"/>
    <w:rsid w:val="003E5516"/>
    <w:rsid w:val="003E5822"/>
    <w:rsid w:val="003E5C63"/>
    <w:rsid w:val="003E5CA4"/>
    <w:rsid w:val="003E5D73"/>
    <w:rsid w:val="003E6208"/>
    <w:rsid w:val="003E63A3"/>
    <w:rsid w:val="003E6709"/>
    <w:rsid w:val="003E67CA"/>
    <w:rsid w:val="003E6807"/>
    <w:rsid w:val="003E6980"/>
    <w:rsid w:val="003E6A17"/>
    <w:rsid w:val="003E6A5C"/>
    <w:rsid w:val="003E6D58"/>
    <w:rsid w:val="003E71ED"/>
    <w:rsid w:val="003E73CA"/>
    <w:rsid w:val="003E7613"/>
    <w:rsid w:val="003E76AB"/>
    <w:rsid w:val="003F00B5"/>
    <w:rsid w:val="003F0524"/>
    <w:rsid w:val="003F06E0"/>
    <w:rsid w:val="003F0892"/>
    <w:rsid w:val="003F0B34"/>
    <w:rsid w:val="003F0C1C"/>
    <w:rsid w:val="003F0CE8"/>
    <w:rsid w:val="003F148A"/>
    <w:rsid w:val="003F1655"/>
    <w:rsid w:val="003F1803"/>
    <w:rsid w:val="003F18C6"/>
    <w:rsid w:val="003F1B1C"/>
    <w:rsid w:val="003F1F53"/>
    <w:rsid w:val="003F226E"/>
    <w:rsid w:val="003F2371"/>
    <w:rsid w:val="003F2508"/>
    <w:rsid w:val="003F2751"/>
    <w:rsid w:val="003F2DC4"/>
    <w:rsid w:val="003F2FB2"/>
    <w:rsid w:val="003F305F"/>
    <w:rsid w:val="003F31F5"/>
    <w:rsid w:val="003F3325"/>
    <w:rsid w:val="003F34B6"/>
    <w:rsid w:val="003F38A1"/>
    <w:rsid w:val="003F3D32"/>
    <w:rsid w:val="003F3F16"/>
    <w:rsid w:val="003F3FAC"/>
    <w:rsid w:val="003F45BA"/>
    <w:rsid w:val="003F4A01"/>
    <w:rsid w:val="003F4B0E"/>
    <w:rsid w:val="003F4CA6"/>
    <w:rsid w:val="003F51A4"/>
    <w:rsid w:val="003F5326"/>
    <w:rsid w:val="003F542D"/>
    <w:rsid w:val="003F61FA"/>
    <w:rsid w:val="003F62FF"/>
    <w:rsid w:val="003F6856"/>
    <w:rsid w:val="003F691F"/>
    <w:rsid w:val="003F6B7A"/>
    <w:rsid w:val="003F6EC6"/>
    <w:rsid w:val="003F6F38"/>
    <w:rsid w:val="003F7058"/>
    <w:rsid w:val="003F759B"/>
    <w:rsid w:val="003F7692"/>
    <w:rsid w:val="003F798F"/>
    <w:rsid w:val="003F7EEE"/>
    <w:rsid w:val="003F7FB3"/>
    <w:rsid w:val="004003D7"/>
    <w:rsid w:val="00400819"/>
    <w:rsid w:val="00400972"/>
    <w:rsid w:val="004009A2"/>
    <w:rsid w:val="004009A3"/>
    <w:rsid w:val="00400B20"/>
    <w:rsid w:val="004011B4"/>
    <w:rsid w:val="00401208"/>
    <w:rsid w:val="00401310"/>
    <w:rsid w:val="00401335"/>
    <w:rsid w:val="004013E2"/>
    <w:rsid w:val="00401484"/>
    <w:rsid w:val="00401589"/>
    <w:rsid w:val="00401614"/>
    <w:rsid w:val="00401B46"/>
    <w:rsid w:val="00401B88"/>
    <w:rsid w:val="00401CE5"/>
    <w:rsid w:val="00401D6C"/>
    <w:rsid w:val="00401D91"/>
    <w:rsid w:val="00401F9C"/>
    <w:rsid w:val="00402021"/>
    <w:rsid w:val="00402095"/>
    <w:rsid w:val="0040243D"/>
    <w:rsid w:val="004027F0"/>
    <w:rsid w:val="00402907"/>
    <w:rsid w:val="0040297E"/>
    <w:rsid w:val="00402E28"/>
    <w:rsid w:val="00403050"/>
    <w:rsid w:val="0040306B"/>
    <w:rsid w:val="00403241"/>
    <w:rsid w:val="00403717"/>
    <w:rsid w:val="00403A57"/>
    <w:rsid w:val="00403A67"/>
    <w:rsid w:val="00403B4D"/>
    <w:rsid w:val="00403D66"/>
    <w:rsid w:val="00403D9F"/>
    <w:rsid w:val="00403ECE"/>
    <w:rsid w:val="00404039"/>
    <w:rsid w:val="00404252"/>
    <w:rsid w:val="004044DC"/>
    <w:rsid w:val="0040451E"/>
    <w:rsid w:val="00404609"/>
    <w:rsid w:val="004048F6"/>
    <w:rsid w:val="00404AD4"/>
    <w:rsid w:val="00404C06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5C3"/>
    <w:rsid w:val="00406813"/>
    <w:rsid w:val="00406B6D"/>
    <w:rsid w:val="00406BBA"/>
    <w:rsid w:val="00406C22"/>
    <w:rsid w:val="00406E82"/>
    <w:rsid w:val="00406F82"/>
    <w:rsid w:val="00407303"/>
    <w:rsid w:val="00407B9E"/>
    <w:rsid w:val="00407C8D"/>
    <w:rsid w:val="00407DA5"/>
    <w:rsid w:val="00407F1D"/>
    <w:rsid w:val="0041004C"/>
    <w:rsid w:val="0041065F"/>
    <w:rsid w:val="00410770"/>
    <w:rsid w:val="0041089C"/>
    <w:rsid w:val="00410966"/>
    <w:rsid w:val="00410E02"/>
    <w:rsid w:val="0041106F"/>
    <w:rsid w:val="004119BC"/>
    <w:rsid w:val="00411FE5"/>
    <w:rsid w:val="00412134"/>
    <w:rsid w:val="004123F4"/>
    <w:rsid w:val="00412542"/>
    <w:rsid w:val="0041299E"/>
    <w:rsid w:val="00412A9F"/>
    <w:rsid w:val="00412B1C"/>
    <w:rsid w:val="00412D7B"/>
    <w:rsid w:val="00412E4D"/>
    <w:rsid w:val="00413666"/>
    <w:rsid w:val="004136A8"/>
    <w:rsid w:val="004136C1"/>
    <w:rsid w:val="00413945"/>
    <w:rsid w:val="00413997"/>
    <w:rsid w:val="00413E23"/>
    <w:rsid w:val="00413F17"/>
    <w:rsid w:val="00414347"/>
    <w:rsid w:val="004146E0"/>
    <w:rsid w:val="00414843"/>
    <w:rsid w:val="00414941"/>
    <w:rsid w:val="0041541C"/>
    <w:rsid w:val="004155C8"/>
    <w:rsid w:val="004156EF"/>
    <w:rsid w:val="00415AD3"/>
    <w:rsid w:val="00415BA7"/>
    <w:rsid w:val="00415DFA"/>
    <w:rsid w:val="00415E3E"/>
    <w:rsid w:val="004161FE"/>
    <w:rsid w:val="004162A3"/>
    <w:rsid w:val="004162EB"/>
    <w:rsid w:val="0041648E"/>
    <w:rsid w:val="0041650A"/>
    <w:rsid w:val="004165CE"/>
    <w:rsid w:val="00416AE5"/>
    <w:rsid w:val="00416BD0"/>
    <w:rsid w:val="00416EBF"/>
    <w:rsid w:val="004172D5"/>
    <w:rsid w:val="004172F8"/>
    <w:rsid w:val="0041792B"/>
    <w:rsid w:val="00417AF8"/>
    <w:rsid w:val="00417B69"/>
    <w:rsid w:val="00417F29"/>
    <w:rsid w:val="0042000B"/>
    <w:rsid w:val="00420121"/>
    <w:rsid w:val="00420591"/>
    <w:rsid w:val="0042064A"/>
    <w:rsid w:val="0042070F"/>
    <w:rsid w:val="00420763"/>
    <w:rsid w:val="00420884"/>
    <w:rsid w:val="0042095D"/>
    <w:rsid w:val="00420CD8"/>
    <w:rsid w:val="00420EDC"/>
    <w:rsid w:val="00420F2B"/>
    <w:rsid w:val="004210F2"/>
    <w:rsid w:val="00421243"/>
    <w:rsid w:val="00421340"/>
    <w:rsid w:val="004213FC"/>
    <w:rsid w:val="00421508"/>
    <w:rsid w:val="004217F5"/>
    <w:rsid w:val="00421814"/>
    <w:rsid w:val="00421D7F"/>
    <w:rsid w:val="00421E82"/>
    <w:rsid w:val="004221FD"/>
    <w:rsid w:val="0042290E"/>
    <w:rsid w:val="00422AAB"/>
    <w:rsid w:val="00422D00"/>
    <w:rsid w:val="00422E9E"/>
    <w:rsid w:val="004230AE"/>
    <w:rsid w:val="00423DA2"/>
    <w:rsid w:val="00423FA9"/>
    <w:rsid w:val="00424154"/>
    <w:rsid w:val="00424279"/>
    <w:rsid w:val="0042433E"/>
    <w:rsid w:val="0042436C"/>
    <w:rsid w:val="004243A9"/>
    <w:rsid w:val="0042444C"/>
    <w:rsid w:val="0042468B"/>
    <w:rsid w:val="0042491D"/>
    <w:rsid w:val="00424FCC"/>
    <w:rsid w:val="0042509E"/>
    <w:rsid w:val="0042534C"/>
    <w:rsid w:val="004253C7"/>
    <w:rsid w:val="0042587C"/>
    <w:rsid w:val="00425A7C"/>
    <w:rsid w:val="00425FAB"/>
    <w:rsid w:val="004261B5"/>
    <w:rsid w:val="0042657F"/>
    <w:rsid w:val="0042693F"/>
    <w:rsid w:val="00426BD2"/>
    <w:rsid w:val="00426CAC"/>
    <w:rsid w:val="00426E45"/>
    <w:rsid w:val="00427076"/>
    <w:rsid w:val="004270FB"/>
    <w:rsid w:val="00427443"/>
    <w:rsid w:val="004274AC"/>
    <w:rsid w:val="004274B7"/>
    <w:rsid w:val="0042765C"/>
    <w:rsid w:val="00427724"/>
    <w:rsid w:val="0042781E"/>
    <w:rsid w:val="00427BF1"/>
    <w:rsid w:val="00427D4A"/>
    <w:rsid w:val="00427EB9"/>
    <w:rsid w:val="00427FCC"/>
    <w:rsid w:val="00430055"/>
    <w:rsid w:val="00430105"/>
    <w:rsid w:val="004301E6"/>
    <w:rsid w:val="004308AC"/>
    <w:rsid w:val="00430A90"/>
    <w:rsid w:val="00430B93"/>
    <w:rsid w:val="00430CF0"/>
    <w:rsid w:val="00430D53"/>
    <w:rsid w:val="00430D70"/>
    <w:rsid w:val="00430E6A"/>
    <w:rsid w:val="00430FBF"/>
    <w:rsid w:val="004310BC"/>
    <w:rsid w:val="0043122A"/>
    <w:rsid w:val="004317C5"/>
    <w:rsid w:val="00431917"/>
    <w:rsid w:val="004319EC"/>
    <w:rsid w:val="00431BAB"/>
    <w:rsid w:val="00431EC7"/>
    <w:rsid w:val="00432472"/>
    <w:rsid w:val="004326DC"/>
    <w:rsid w:val="0043293F"/>
    <w:rsid w:val="00432B27"/>
    <w:rsid w:val="00432BD0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A56"/>
    <w:rsid w:val="00433BD3"/>
    <w:rsid w:val="00433D45"/>
    <w:rsid w:val="00433E84"/>
    <w:rsid w:val="0043416E"/>
    <w:rsid w:val="00434231"/>
    <w:rsid w:val="004342D5"/>
    <w:rsid w:val="0043443E"/>
    <w:rsid w:val="00434D79"/>
    <w:rsid w:val="0043508A"/>
    <w:rsid w:val="004350AE"/>
    <w:rsid w:val="0043526D"/>
    <w:rsid w:val="004353DA"/>
    <w:rsid w:val="004354B6"/>
    <w:rsid w:val="00435C4D"/>
    <w:rsid w:val="00435DC0"/>
    <w:rsid w:val="004369E0"/>
    <w:rsid w:val="00436BA2"/>
    <w:rsid w:val="00436E1F"/>
    <w:rsid w:val="00436EBD"/>
    <w:rsid w:val="0043728C"/>
    <w:rsid w:val="0043740F"/>
    <w:rsid w:val="004374F2"/>
    <w:rsid w:val="00437BA7"/>
    <w:rsid w:val="00437DCA"/>
    <w:rsid w:val="00437DE1"/>
    <w:rsid w:val="00440002"/>
    <w:rsid w:val="00440222"/>
    <w:rsid w:val="004402DF"/>
    <w:rsid w:val="004403B5"/>
    <w:rsid w:val="004406AA"/>
    <w:rsid w:val="004407DA"/>
    <w:rsid w:val="00440816"/>
    <w:rsid w:val="00440A6D"/>
    <w:rsid w:val="00440E72"/>
    <w:rsid w:val="00440E84"/>
    <w:rsid w:val="004412A1"/>
    <w:rsid w:val="004414A1"/>
    <w:rsid w:val="00441C4C"/>
    <w:rsid w:val="00441D7D"/>
    <w:rsid w:val="00441E8F"/>
    <w:rsid w:val="004424A2"/>
    <w:rsid w:val="0044261F"/>
    <w:rsid w:val="0044274C"/>
    <w:rsid w:val="0044275B"/>
    <w:rsid w:val="004427A6"/>
    <w:rsid w:val="004429D3"/>
    <w:rsid w:val="00442CC0"/>
    <w:rsid w:val="00442F36"/>
    <w:rsid w:val="0044312A"/>
    <w:rsid w:val="00443157"/>
    <w:rsid w:val="004434E0"/>
    <w:rsid w:val="004434FD"/>
    <w:rsid w:val="00443B0F"/>
    <w:rsid w:val="00443F0A"/>
    <w:rsid w:val="0044411B"/>
    <w:rsid w:val="00444262"/>
    <w:rsid w:val="004445E1"/>
    <w:rsid w:val="004448EA"/>
    <w:rsid w:val="00444A7C"/>
    <w:rsid w:val="00444AA2"/>
    <w:rsid w:val="00444DA0"/>
    <w:rsid w:val="00445196"/>
    <w:rsid w:val="00445271"/>
    <w:rsid w:val="0044534A"/>
    <w:rsid w:val="0044554D"/>
    <w:rsid w:val="00445777"/>
    <w:rsid w:val="00445884"/>
    <w:rsid w:val="00445A9C"/>
    <w:rsid w:val="00445C45"/>
    <w:rsid w:val="00445D10"/>
    <w:rsid w:val="00446155"/>
    <w:rsid w:val="00446229"/>
    <w:rsid w:val="00446250"/>
    <w:rsid w:val="004464BE"/>
    <w:rsid w:val="0044723A"/>
    <w:rsid w:val="004472C7"/>
    <w:rsid w:val="004474F9"/>
    <w:rsid w:val="00447A72"/>
    <w:rsid w:val="00447BB8"/>
    <w:rsid w:val="00447C1F"/>
    <w:rsid w:val="00447DA6"/>
    <w:rsid w:val="00450012"/>
    <w:rsid w:val="00450146"/>
    <w:rsid w:val="00450237"/>
    <w:rsid w:val="00450590"/>
    <w:rsid w:val="004511FA"/>
    <w:rsid w:val="0045141E"/>
    <w:rsid w:val="00451545"/>
    <w:rsid w:val="00451612"/>
    <w:rsid w:val="00451972"/>
    <w:rsid w:val="00451BC0"/>
    <w:rsid w:val="00451D53"/>
    <w:rsid w:val="00452011"/>
    <w:rsid w:val="0045203F"/>
    <w:rsid w:val="0045207E"/>
    <w:rsid w:val="00452315"/>
    <w:rsid w:val="004523B6"/>
    <w:rsid w:val="00452B79"/>
    <w:rsid w:val="00452EE6"/>
    <w:rsid w:val="0045308E"/>
    <w:rsid w:val="00453475"/>
    <w:rsid w:val="00453913"/>
    <w:rsid w:val="00453990"/>
    <w:rsid w:val="00453E77"/>
    <w:rsid w:val="00453F18"/>
    <w:rsid w:val="00454215"/>
    <w:rsid w:val="00454289"/>
    <w:rsid w:val="00454455"/>
    <w:rsid w:val="00454868"/>
    <w:rsid w:val="0045490C"/>
    <w:rsid w:val="00454974"/>
    <w:rsid w:val="004550BD"/>
    <w:rsid w:val="00455360"/>
    <w:rsid w:val="004553B0"/>
    <w:rsid w:val="0045540C"/>
    <w:rsid w:val="00455597"/>
    <w:rsid w:val="004555CB"/>
    <w:rsid w:val="004556C9"/>
    <w:rsid w:val="00455B7A"/>
    <w:rsid w:val="00455BA5"/>
    <w:rsid w:val="00455CDA"/>
    <w:rsid w:val="00455DEF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A7"/>
    <w:rsid w:val="004573DB"/>
    <w:rsid w:val="0045769D"/>
    <w:rsid w:val="0046052F"/>
    <w:rsid w:val="00460722"/>
    <w:rsid w:val="00461041"/>
    <w:rsid w:val="00461586"/>
    <w:rsid w:val="00461869"/>
    <w:rsid w:val="004619D1"/>
    <w:rsid w:val="004620A3"/>
    <w:rsid w:val="00462322"/>
    <w:rsid w:val="0046248C"/>
    <w:rsid w:val="0046260A"/>
    <w:rsid w:val="00462970"/>
    <w:rsid w:val="00462B95"/>
    <w:rsid w:val="00462C06"/>
    <w:rsid w:val="00462C19"/>
    <w:rsid w:val="00462FA9"/>
    <w:rsid w:val="0046326D"/>
    <w:rsid w:val="004634C4"/>
    <w:rsid w:val="0046377C"/>
    <w:rsid w:val="00463841"/>
    <w:rsid w:val="004638AA"/>
    <w:rsid w:val="0046397B"/>
    <w:rsid w:val="00463C27"/>
    <w:rsid w:val="00463D77"/>
    <w:rsid w:val="00464155"/>
    <w:rsid w:val="004646EB"/>
    <w:rsid w:val="004647C4"/>
    <w:rsid w:val="00464CBA"/>
    <w:rsid w:val="00464EBE"/>
    <w:rsid w:val="00464EC3"/>
    <w:rsid w:val="00464FDC"/>
    <w:rsid w:val="00465258"/>
    <w:rsid w:val="004655B7"/>
    <w:rsid w:val="004655C7"/>
    <w:rsid w:val="004656B4"/>
    <w:rsid w:val="00465888"/>
    <w:rsid w:val="004659DF"/>
    <w:rsid w:val="00465BBC"/>
    <w:rsid w:val="00465BCB"/>
    <w:rsid w:val="00465BE4"/>
    <w:rsid w:val="00465D59"/>
    <w:rsid w:val="00466016"/>
    <w:rsid w:val="0046607A"/>
    <w:rsid w:val="004661CA"/>
    <w:rsid w:val="004661DB"/>
    <w:rsid w:val="004664B3"/>
    <w:rsid w:val="00466578"/>
    <w:rsid w:val="0046671C"/>
    <w:rsid w:val="00466B47"/>
    <w:rsid w:val="00466E04"/>
    <w:rsid w:val="004672D5"/>
    <w:rsid w:val="0046758B"/>
    <w:rsid w:val="00467BB6"/>
    <w:rsid w:val="00467CF1"/>
    <w:rsid w:val="00467D5D"/>
    <w:rsid w:val="00470124"/>
    <w:rsid w:val="0047042B"/>
    <w:rsid w:val="00470444"/>
    <w:rsid w:val="00470992"/>
    <w:rsid w:val="004709D2"/>
    <w:rsid w:val="00470A6E"/>
    <w:rsid w:val="00470AC8"/>
    <w:rsid w:val="00470E45"/>
    <w:rsid w:val="00470ECD"/>
    <w:rsid w:val="004710C0"/>
    <w:rsid w:val="00471283"/>
    <w:rsid w:val="004712A2"/>
    <w:rsid w:val="004713AC"/>
    <w:rsid w:val="00471430"/>
    <w:rsid w:val="004715B8"/>
    <w:rsid w:val="004716EA"/>
    <w:rsid w:val="00471882"/>
    <w:rsid w:val="00471900"/>
    <w:rsid w:val="004719E1"/>
    <w:rsid w:val="00471C7B"/>
    <w:rsid w:val="00471DC9"/>
    <w:rsid w:val="0047202B"/>
    <w:rsid w:val="004720C7"/>
    <w:rsid w:val="00472353"/>
    <w:rsid w:val="004727FC"/>
    <w:rsid w:val="00472A18"/>
    <w:rsid w:val="00472ACF"/>
    <w:rsid w:val="00472BB2"/>
    <w:rsid w:val="00472CAD"/>
    <w:rsid w:val="00472CC8"/>
    <w:rsid w:val="004735F3"/>
    <w:rsid w:val="0047386D"/>
    <w:rsid w:val="004738C1"/>
    <w:rsid w:val="00473A1E"/>
    <w:rsid w:val="00473AF2"/>
    <w:rsid w:val="0047402E"/>
    <w:rsid w:val="004740BC"/>
    <w:rsid w:val="0047416D"/>
    <w:rsid w:val="004743C7"/>
    <w:rsid w:val="00474413"/>
    <w:rsid w:val="004745E7"/>
    <w:rsid w:val="00474634"/>
    <w:rsid w:val="00474CE2"/>
    <w:rsid w:val="00474E10"/>
    <w:rsid w:val="00475315"/>
    <w:rsid w:val="0047533B"/>
    <w:rsid w:val="00475357"/>
    <w:rsid w:val="0047583B"/>
    <w:rsid w:val="004758D4"/>
    <w:rsid w:val="00475B38"/>
    <w:rsid w:val="0047605D"/>
    <w:rsid w:val="00476322"/>
    <w:rsid w:val="00476655"/>
    <w:rsid w:val="004766B9"/>
    <w:rsid w:val="00477650"/>
    <w:rsid w:val="0047777E"/>
    <w:rsid w:val="00477BB7"/>
    <w:rsid w:val="00477E57"/>
    <w:rsid w:val="00480171"/>
    <w:rsid w:val="0048038F"/>
    <w:rsid w:val="0048057C"/>
    <w:rsid w:val="00480615"/>
    <w:rsid w:val="00480DC5"/>
    <w:rsid w:val="00480F35"/>
    <w:rsid w:val="0048106D"/>
    <w:rsid w:val="004812F7"/>
    <w:rsid w:val="0048140E"/>
    <w:rsid w:val="004815E7"/>
    <w:rsid w:val="00481826"/>
    <w:rsid w:val="00481BE3"/>
    <w:rsid w:val="00481E88"/>
    <w:rsid w:val="00481F41"/>
    <w:rsid w:val="004824D8"/>
    <w:rsid w:val="004826CC"/>
    <w:rsid w:val="00482AD0"/>
    <w:rsid w:val="00482B18"/>
    <w:rsid w:val="00482D2C"/>
    <w:rsid w:val="00482DAC"/>
    <w:rsid w:val="00482E45"/>
    <w:rsid w:val="004830E6"/>
    <w:rsid w:val="00483120"/>
    <w:rsid w:val="004836AD"/>
    <w:rsid w:val="004836C5"/>
    <w:rsid w:val="00483CAD"/>
    <w:rsid w:val="00484ED2"/>
    <w:rsid w:val="004850EE"/>
    <w:rsid w:val="00485218"/>
    <w:rsid w:val="00485432"/>
    <w:rsid w:val="00485AA2"/>
    <w:rsid w:val="00485F7F"/>
    <w:rsid w:val="004862C4"/>
    <w:rsid w:val="004863C1"/>
    <w:rsid w:val="00486725"/>
    <w:rsid w:val="00486847"/>
    <w:rsid w:val="00486864"/>
    <w:rsid w:val="00486A6A"/>
    <w:rsid w:val="00486BAC"/>
    <w:rsid w:val="00486C19"/>
    <w:rsid w:val="004872E4"/>
    <w:rsid w:val="004873C5"/>
    <w:rsid w:val="004878A1"/>
    <w:rsid w:val="004878AA"/>
    <w:rsid w:val="00487936"/>
    <w:rsid w:val="00487A07"/>
    <w:rsid w:val="00487B1B"/>
    <w:rsid w:val="00487D92"/>
    <w:rsid w:val="00487F3F"/>
    <w:rsid w:val="004900EC"/>
    <w:rsid w:val="00490624"/>
    <w:rsid w:val="00490F5C"/>
    <w:rsid w:val="0049107A"/>
    <w:rsid w:val="004910CA"/>
    <w:rsid w:val="00491395"/>
    <w:rsid w:val="00491B2A"/>
    <w:rsid w:val="00491E6B"/>
    <w:rsid w:val="004922FD"/>
    <w:rsid w:val="004924D4"/>
    <w:rsid w:val="00492697"/>
    <w:rsid w:val="00492876"/>
    <w:rsid w:val="00492C09"/>
    <w:rsid w:val="00493061"/>
    <w:rsid w:val="00493080"/>
    <w:rsid w:val="004931CF"/>
    <w:rsid w:val="00493862"/>
    <w:rsid w:val="004938CD"/>
    <w:rsid w:val="00493EEC"/>
    <w:rsid w:val="00493FE9"/>
    <w:rsid w:val="004941AA"/>
    <w:rsid w:val="0049427C"/>
    <w:rsid w:val="00494348"/>
    <w:rsid w:val="004945F6"/>
    <w:rsid w:val="00494D63"/>
    <w:rsid w:val="004952F4"/>
    <w:rsid w:val="00495765"/>
    <w:rsid w:val="00495AD2"/>
    <w:rsid w:val="00495F5A"/>
    <w:rsid w:val="0049602D"/>
    <w:rsid w:val="00496058"/>
    <w:rsid w:val="004967A5"/>
    <w:rsid w:val="0049688E"/>
    <w:rsid w:val="00496B61"/>
    <w:rsid w:val="00496B8E"/>
    <w:rsid w:val="00496E6F"/>
    <w:rsid w:val="004970AA"/>
    <w:rsid w:val="00497162"/>
    <w:rsid w:val="0049732C"/>
    <w:rsid w:val="004973AE"/>
    <w:rsid w:val="0049749C"/>
    <w:rsid w:val="004975CC"/>
    <w:rsid w:val="00497E7B"/>
    <w:rsid w:val="004A01D5"/>
    <w:rsid w:val="004A02E5"/>
    <w:rsid w:val="004A03B5"/>
    <w:rsid w:val="004A054F"/>
    <w:rsid w:val="004A090A"/>
    <w:rsid w:val="004A0C45"/>
    <w:rsid w:val="004A0FA8"/>
    <w:rsid w:val="004A140B"/>
    <w:rsid w:val="004A18D8"/>
    <w:rsid w:val="004A195A"/>
    <w:rsid w:val="004A1B41"/>
    <w:rsid w:val="004A2429"/>
    <w:rsid w:val="004A249F"/>
    <w:rsid w:val="004A2683"/>
    <w:rsid w:val="004A276A"/>
    <w:rsid w:val="004A3214"/>
    <w:rsid w:val="004A339F"/>
    <w:rsid w:val="004A351E"/>
    <w:rsid w:val="004A3819"/>
    <w:rsid w:val="004A405E"/>
    <w:rsid w:val="004A4266"/>
    <w:rsid w:val="004A4269"/>
    <w:rsid w:val="004A4359"/>
    <w:rsid w:val="004A4525"/>
    <w:rsid w:val="004A4778"/>
    <w:rsid w:val="004A4792"/>
    <w:rsid w:val="004A48D8"/>
    <w:rsid w:val="004A4DC0"/>
    <w:rsid w:val="004A5300"/>
    <w:rsid w:val="004A5433"/>
    <w:rsid w:val="004A5676"/>
    <w:rsid w:val="004A57EE"/>
    <w:rsid w:val="004A5838"/>
    <w:rsid w:val="004A58F7"/>
    <w:rsid w:val="004A5F17"/>
    <w:rsid w:val="004A5F59"/>
    <w:rsid w:val="004A6250"/>
    <w:rsid w:val="004A63F7"/>
    <w:rsid w:val="004A64F5"/>
    <w:rsid w:val="004A651F"/>
    <w:rsid w:val="004A6551"/>
    <w:rsid w:val="004A69B8"/>
    <w:rsid w:val="004A6A7D"/>
    <w:rsid w:val="004A6B4B"/>
    <w:rsid w:val="004A6CA5"/>
    <w:rsid w:val="004A6D26"/>
    <w:rsid w:val="004A6E83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0EDC"/>
    <w:rsid w:val="004B0F5D"/>
    <w:rsid w:val="004B12A1"/>
    <w:rsid w:val="004B1A81"/>
    <w:rsid w:val="004B1A85"/>
    <w:rsid w:val="004B1A95"/>
    <w:rsid w:val="004B2083"/>
    <w:rsid w:val="004B226C"/>
    <w:rsid w:val="004B234C"/>
    <w:rsid w:val="004B2673"/>
    <w:rsid w:val="004B2C1F"/>
    <w:rsid w:val="004B2F8D"/>
    <w:rsid w:val="004B3269"/>
    <w:rsid w:val="004B34A7"/>
    <w:rsid w:val="004B359E"/>
    <w:rsid w:val="004B35B1"/>
    <w:rsid w:val="004B3719"/>
    <w:rsid w:val="004B374D"/>
    <w:rsid w:val="004B3B45"/>
    <w:rsid w:val="004B3C97"/>
    <w:rsid w:val="004B3E58"/>
    <w:rsid w:val="004B3F9D"/>
    <w:rsid w:val="004B414D"/>
    <w:rsid w:val="004B4180"/>
    <w:rsid w:val="004B419A"/>
    <w:rsid w:val="004B41CD"/>
    <w:rsid w:val="004B4A25"/>
    <w:rsid w:val="004B4A44"/>
    <w:rsid w:val="004B4B6B"/>
    <w:rsid w:val="004B4C8D"/>
    <w:rsid w:val="004B4EE2"/>
    <w:rsid w:val="004B5280"/>
    <w:rsid w:val="004B55C3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65"/>
    <w:rsid w:val="004C08CA"/>
    <w:rsid w:val="004C0ADE"/>
    <w:rsid w:val="004C0AEC"/>
    <w:rsid w:val="004C0BCC"/>
    <w:rsid w:val="004C0C97"/>
    <w:rsid w:val="004C1725"/>
    <w:rsid w:val="004C218D"/>
    <w:rsid w:val="004C21DA"/>
    <w:rsid w:val="004C25C6"/>
    <w:rsid w:val="004C2742"/>
    <w:rsid w:val="004C2890"/>
    <w:rsid w:val="004C2936"/>
    <w:rsid w:val="004C297C"/>
    <w:rsid w:val="004C2997"/>
    <w:rsid w:val="004C2BB0"/>
    <w:rsid w:val="004C331E"/>
    <w:rsid w:val="004C3578"/>
    <w:rsid w:val="004C38AC"/>
    <w:rsid w:val="004C3AB9"/>
    <w:rsid w:val="004C3E0C"/>
    <w:rsid w:val="004C3E2A"/>
    <w:rsid w:val="004C3F86"/>
    <w:rsid w:val="004C4204"/>
    <w:rsid w:val="004C426E"/>
    <w:rsid w:val="004C446A"/>
    <w:rsid w:val="004C44DC"/>
    <w:rsid w:val="004C455E"/>
    <w:rsid w:val="004C4660"/>
    <w:rsid w:val="004C48A2"/>
    <w:rsid w:val="004C4A46"/>
    <w:rsid w:val="004C4AD8"/>
    <w:rsid w:val="004C4B6E"/>
    <w:rsid w:val="004C5026"/>
    <w:rsid w:val="004C50B5"/>
    <w:rsid w:val="004C521B"/>
    <w:rsid w:val="004C5C7E"/>
    <w:rsid w:val="004C6023"/>
    <w:rsid w:val="004C6184"/>
    <w:rsid w:val="004C6535"/>
    <w:rsid w:val="004C655B"/>
    <w:rsid w:val="004C6642"/>
    <w:rsid w:val="004C6A57"/>
    <w:rsid w:val="004C7020"/>
    <w:rsid w:val="004D00D8"/>
    <w:rsid w:val="004D0130"/>
    <w:rsid w:val="004D01C2"/>
    <w:rsid w:val="004D0255"/>
    <w:rsid w:val="004D051D"/>
    <w:rsid w:val="004D0768"/>
    <w:rsid w:val="004D07F5"/>
    <w:rsid w:val="004D0D96"/>
    <w:rsid w:val="004D116E"/>
    <w:rsid w:val="004D142F"/>
    <w:rsid w:val="004D14A5"/>
    <w:rsid w:val="004D1B22"/>
    <w:rsid w:val="004D1BE6"/>
    <w:rsid w:val="004D1D1B"/>
    <w:rsid w:val="004D1D4D"/>
    <w:rsid w:val="004D1DDC"/>
    <w:rsid w:val="004D1E33"/>
    <w:rsid w:val="004D1F6C"/>
    <w:rsid w:val="004D21E7"/>
    <w:rsid w:val="004D2606"/>
    <w:rsid w:val="004D28AB"/>
    <w:rsid w:val="004D2BCC"/>
    <w:rsid w:val="004D2F54"/>
    <w:rsid w:val="004D303B"/>
    <w:rsid w:val="004D3046"/>
    <w:rsid w:val="004D32D0"/>
    <w:rsid w:val="004D34C0"/>
    <w:rsid w:val="004D3904"/>
    <w:rsid w:val="004D3953"/>
    <w:rsid w:val="004D3FA0"/>
    <w:rsid w:val="004D478A"/>
    <w:rsid w:val="004D4927"/>
    <w:rsid w:val="004D4C0F"/>
    <w:rsid w:val="004D4E30"/>
    <w:rsid w:val="004D4E88"/>
    <w:rsid w:val="004D5277"/>
    <w:rsid w:val="004D5AC6"/>
    <w:rsid w:val="004D5D8E"/>
    <w:rsid w:val="004D66EB"/>
    <w:rsid w:val="004D689F"/>
    <w:rsid w:val="004D69A2"/>
    <w:rsid w:val="004D69E8"/>
    <w:rsid w:val="004D6CBA"/>
    <w:rsid w:val="004D732E"/>
    <w:rsid w:val="004D74E8"/>
    <w:rsid w:val="004D779A"/>
    <w:rsid w:val="004D7A1D"/>
    <w:rsid w:val="004D7A58"/>
    <w:rsid w:val="004D7CC1"/>
    <w:rsid w:val="004D7F6C"/>
    <w:rsid w:val="004E02F8"/>
    <w:rsid w:val="004E04DA"/>
    <w:rsid w:val="004E085B"/>
    <w:rsid w:val="004E095C"/>
    <w:rsid w:val="004E0BCD"/>
    <w:rsid w:val="004E0CBC"/>
    <w:rsid w:val="004E0DA7"/>
    <w:rsid w:val="004E1521"/>
    <w:rsid w:val="004E2078"/>
    <w:rsid w:val="004E2490"/>
    <w:rsid w:val="004E27A4"/>
    <w:rsid w:val="004E288B"/>
    <w:rsid w:val="004E2B41"/>
    <w:rsid w:val="004E2C12"/>
    <w:rsid w:val="004E2E23"/>
    <w:rsid w:val="004E2FA7"/>
    <w:rsid w:val="004E3066"/>
    <w:rsid w:val="004E340D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A3A"/>
    <w:rsid w:val="004E4A9E"/>
    <w:rsid w:val="004E4C2F"/>
    <w:rsid w:val="004E4CC8"/>
    <w:rsid w:val="004E519D"/>
    <w:rsid w:val="004E532E"/>
    <w:rsid w:val="004E5377"/>
    <w:rsid w:val="004E55D5"/>
    <w:rsid w:val="004E55D6"/>
    <w:rsid w:val="004E5C96"/>
    <w:rsid w:val="004E6103"/>
    <w:rsid w:val="004E63B1"/>
    <w:rsid w:val="004E63B8"/>
    <w:rsid w:val="004E678C"/>
    <w:rsid w:val="004E6801"/>
    <w:rsid w:val="004E6825"/>
    <w:rsid w:val="004E68D5"/>
    <w:rsid w:val="004E68DF"/>
    <w:rsid w:val="004E69B8"/>
    <w:rsid w:val="004E70DA"/>
    <w:rsid w:val="004E7A55"/>
    <w:rsid w:val="004E7C71"/>
    <w:rsid w:val="004E7D6D"/>
    <w:rsid w:val="004F0116"/>
    <w:rsid w:val="004F04EA"/>
    <w:rsid w:val="004F05B7"/>
    <w:rsid w:val="004F06BB"/>
    <w:rsid w:val="004F11F7"/>
    <w:rsid w:val="004F13B8"/>
    <w:rsid w:val="004F15AB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124"/>
    <w:rsid w:val="004F3823"/>
    <w:rsid w:val="004F39BB"/>
    <w:rsid w:val="004F3D92"/>
    <w:rsid w:val="004F3FA9"/>
    <w:rsid w:val="004F4354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452"/>
    <w:rsid w:val="004F686B"/>
    <w:rsid w:val="004F6E1E"/>
    <w:rsid w:val="004F6FC5"/>
    <w:rsid w:val="004F7037"/>
    <w:rsid w:val="004F704A"/>
    <w:rsid w:val="004F7223"/>
    <w:rsid w:val="004F7268"/>
    <w:rsid w:val="004F72A9"/>
    <w:rsid w:val="004F7310"/>
    <w:rsid w:val="004F78B5"/>
    <w:rsid w:val="004F7A9B"/>
    <w:rsid w:val="004F7BB4"/>
    <w:rsid w:val="004F7E6E"/>
    <w:rsid w:val="004F7EDB"/>
    <w:rsid w:val="005002B3"/>
    <w:rsid w:val="005004C4"/>
    <w:rsid w:val="00500768"/>
    <w:rsid w:val="00500B7F"/>
    <w:rsid w:val="00500C77"/>
    <w:rsid w:val="00500C93"/>
    <w:rsid w:val="00500EB7"/>
    <w:rsid w:val="00500F1C"/>
    <w:rsid w:val="0050123A"/>
    <w:rsid w:val="0050129F"/>
    <w:rsid w:val="00501565"/>
    <w:rsid w:val="005015EB"/>
    <w:rsid w:val="00501924"/>
    <w:rsid w:val="005019BB"/>
    <w:rsid w:val="00501AB1"/>
    <w:rsid w:val="00501C87"/>
    <w:rsid w:val="00501ED5"/>
    <w:rsid w:val="00502195"/>
    <w:rsid w:val="00502265"/>
    <w:rsid w:val="00502542"/>
    <w:rsid w:val="00502693"/>
    <w:rsid w:val="00502850"/>
    <w:rsid w:val="0050290E"/>
    <w:rsid w:val="00502BA9"/>
    <w:rsid w:val="00502CEB"/>
    <w:rsid w:val="0050309F"/>
    <w:rsid w:val="005032F5"/>
    <w:rsid w:val="005038A4"/>
    <w:rsid w:val="005038CE"/>
    <w:rsid w:val="0050390F"/>
    <w:rsid w:val="00503A39"/>
    <w:rsid w:val="00503B0C"/>
    <w:rsid w:val="00503CD7"/>
    <w:rsid w:val="00503F3D"/>
    <w:rsid w:val="00503F43"/>
    <w:rsid w:val="00504173"/>
    <w:rsid w:val="005046AB"/>
    <w:rsid w:val="005048E0"/>
    <w:rsid w:val="00504DC5"/>
    <w:rsid w:val="00504DF9"/>
    <w:rsid w:val="00505283"/>
    <w:rsid w:val="005052C5"/>
    <w:rsid w:val="005053F1"/>
    <w:rsid w:val="0050546F"/>
    <w:rsid w:val="0050547E"/>
    <w:rsid w:val="00505869"/>
    <w:rsid w:val="00505872"/>
    <w:rsid w:val="005058E3"/>
    <w:rsid w:val="00506062"/>
    <w:rsid w:val="00506248"/>
    <w:rsid w:val="0050643C"/>
    <w:rsid w:val="00506504"/>
    <w:rsid w:val="0050680B"/>
    <w:rsid w:val="005070F2"/>
    <w:rsid w:val="0050744D"/>
    <w:rsid w:val="00507A09"/>
    <w:rsid w:val="00507CE0"/>
    <w:rsid w:val="0051012E"/>
    <w:rsid w:val="00510272"/>
    <w:rsid w:val="00510665"/>
    <w:rsid w:val="0051075E"/>
    <w:rsid w:val="00510CCA"/>
    <w:rsid w:val="00510E28"/>
    <w:rsid w:val="005111C0"/>
    <w:rsid w:val="0051161C"/>
    <w:rsid w:val="00511CF3"/>
    <w:rsid w:val="00511F35"/>
    <w:rsid w:val="00512790"/>
    <w:rsid w:val="005127E5"/>
    <w:rsid w:val="0051291B"/>
    <w:rsid w:val="00512BB5"/>
    <w:rsid w:val="00512BC5"/>
    <w:rsid w:val="00512E55"/>
    <w:rsid w:val="00512F27"/>
    <w:rsid w:val="00512FE9"/>
    <w:rsid w:val="00512FED"/>
    <w:rsid w:val="005130E9"/>
    <w:rsid w:val="005133B9"/>
    <w:rsid w:val="00513618"/>
    <w:rsid w:val="00513669"/>
    <w:rsid w:val="00514152"/>
    <w:rsid w:val="0051421C"/>
    <w:rsid w:val="00514AF2"/>
    <w:rsid w:val="00514C06"/>
    <w:rsid w:val="0051509A"/>
    <w:rsid w:val="00515128"/>
    <w:rsid w:val="00515299"/>
    <w:rsid w:val="00515595"/>
    <w:rsid w:val="00515A9C"/>
    <w:rsid w:val="0051606C"/>
    <w:rsid w:val="005164E1"/>
    <w:rsid w:val="00516663"/>
    <w:rsid w:val="005167A6"/>
    <w:rsid w:val="00516AEA"/>
    <w:rsid w:val="00516DAB"/>
    <w:rsid w:val="00516EF2"/>
    <w:rsid w:val="005170FF"/>
    <w:rsid w:val="00517106"/>
    <w:rsid w:val="00517194"/>
    <w:rsid w:val="005171A5"/>
    <w:rsid w:val="00517286"/>
    <w:rsid w:val="0051729E"/>
    <w:rsid w:val="00517632"/>
    <w:rsid w:val="00517A12"/>
    <w:rsid w:val="0052007C"/>
    <w:rsid w:val="005200AE"/>
    <w:rsid w:val="00520352"/>
    <w:rsid w:val="00520831"/>
    <w:rsid w:val="0052086B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1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4DFD"/>
    <w:rsid w:val="005250BE"/>
    <w:rsid w:val="0052527F"/>
    <w:rsid w:val="005258E0"/>
    <w:rsid w:val="00525BB3"/>
    <w:rsid w:val="00525BC8"/>
    <w:rsid w:val="00526462"/>
    <w:rsid w:val="00526A83"/>
    <w:rsid w:val="00526D86"/>
    <w:rsid w:val="00526E2F"/>
    <w:rsid w:val="00527132"/>
    <w:rsid w:val="005301BC"/>
    <w:rsid w:val="0053033D"/>
    <w:rsid w:val="00530411"/>
    <w:rsid w:val="00530BAE"/>
    <w:rsid w:val="00530DC1"/>
    <w:rsid w:val="00530E26"/>
    <w:rsid w:val="00530FAC"/>
    <w:rsid w:val="00531016"/>
    <w:rsid w:val="0053154E"/>
    <w:rsid w:val="00531665"/>
    <w:rsid w:val="005319C4"/>
    <w:rsid w:val="005319FF"/>
    <w:rsid w:val="00531A02"/>
    <w:rsid w:val="00531D37"/>
    <w:rsid w:val="005321B6"/>
    <w:rsid w:val="005323BE"/>
    <w:rsid w:val="00532874"/>
    <w:rsid w:val="00532A0E"/>
    <w:rsid w:val="00532C28"/>
    <w:rsid w:val="00532E62"/>
    <w:rsid w:val="00532F1D"/>
    <w:rsid w:val="00533A8F"/>
    <w:rsid w:val="00533C5D"/>
    <w:rsid w:val="00533D9A"/>
    <w:rsid w:val="00533DC6"/>
    <w:rsid w:val="00534152"/>
    <w:rsid w:val="005343CE"/>
    <w:rsid w:val="00534491"/>
    <w:rsid w:val="00534548"/>
    <w:rsid w:val="005345F0"/>
    <w:rsid w:val="005346B5"/>
    <w:rsid w:val="0053498F"/>
    <w:rsid w:val="00534B4D"/>
    <w:rsid w:val="00534C39"/>
    <w:rsid w:val="00534C85"/>
    <w:rsid w:val="00534E3E"/>
    <w:rsid w:val="00534E9D"/>
    <w:rsid w:val="005351B0"/>
    <w:rsid w:val="005355FE"/>
    <w:rsid w:val="00535CFF"/>
    <w:rsid w:val="00535DAB"/>
    <w:rsid w:val="00535DB6"/>
    <w:rsid w:val="00536089"/>
    <w:rsid w:val="0053619C"/>
    <w:rsid w:val="005364D1"/>
    <w:rsid w:val="00536A54"/>
    <w:rsid w:val="00536B8E"/>
    <w:rsid w:val="0053706C"/>
    <w:rsid w:val="005373A9"/>
    <w:rsid w:val="005373CE"/>
    <w:rsid w:val="005374D1"/>
    <w:rsid w:val="00537948"/>
    <w:rsid w:val="00537A61"/>
    <w:rsid w:val="00537BB5"/>
    <w:rsid w:val="00537FF3"/>
    <w:rsid w:val="0054021D"/>
    <w:rsid w:val="00540508"/>
    <w:rsid w:val="005407F5"/>
    <w:rsid w:val="0054080D"/>
    <w:rsid w:val="00540A38"/>
    <w:rsid w:val="00540AF3"/>
    <w:rsid w:val="00540E48"/>
    <w:rsid w:val="0054148D"/>
    <w:rsid w:val="00541A47"/>
    <w:rsid w:val="00541A72"/>
    <w:rsid w:val="00541D7B"/>
    <w:rsid w:val="00541EC7"/>
    <w:rsid w:val="00542104"/>
    <w:rsid w:val="0054218D"/>
    <w:rsid w:val="0054234C"/>
    <w:rsid w:val="00542549"/>
    <w:rsid w:val="005425D6"/>
    <w:rsid w:val="005426EF"/>
    <w:rsid w:val="00542903"/>
    <w:rsid w:val="005432A6"/>
    <w:rsid w:val="005432F4"/>
    <w:rsid w:val="00543436"/>
    <w:rsid w:val="005434C7"/>
    <w:rsid w:val="00543611"/>
    <w:rsid w:val="00544316"/>
    <w:rsid w:val="0054440C"/>
    <w:rsid w:val="005445F1"/>
    <w:rsid w:val="00544622"/>
    <w:rsid w:val="005447EC"/>
    <w:rsid w:val="00544940"/>
    <w:rsid w:val="00544A56"/>
    <w:rsid w:val="00544B13"/>
    <w:rsid w:val="00544DC1"/>
    <w:rsid w:val="005450DD"/>
    <w:rsid w:val="00545D68"/>
    <w:rsid w:val="0054667F"/>
    <w:rsid w:val="00546C4A"/>
    <w:rsid w:val="00546F14"/>
    <w:rsid w:val="00547042"/>
    <w:rsid w:val="005473D4"/>
    <w:rsid w:val="005473DA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93"/>
    <w:rsid w:val="00550267"/>
    <w:rsid w:val="005502E8"/>
    <w:rsid w:val="00550519"/>
    <w:rsid w:val="00550851"/>
    <w:rsid w:val="00550B2A"/>
    <w:rsid w:val="00550B8A"/>
    <w:rsid w:val="00550C5E"/>
    <w:rsid w:val="005512CE"/>
    <w:rsid w:val="00551353"/>
    <w:rsid w:val="00551727"/>
    <w:rsid w:val="005517FF"/>
    <w:rsid w:val="00551A7E"/>
    <w:rsid w:val="00551C3F"/>
    <w:rsid w:val="00551C78"/>
    <w:rsid w:val="00551FB4"/>
    <w:rsid w:val="00552099"/>
    <w:rsid w:val="00552568"/>
    <w:rsid w:val="005526C1"/>
    <w:rsid w:val="005528DF"/>
    <w:rsid w:val="00552C63"/>
    <w:rsid w:val="00552C6E"/>
    <w:rsid w:val="00552ED4"/>
    <w:rsid w:val="00552FC5"/>
    <w:rsid w:val="00553097"/>
    <w:rsid w:val="005530FC"/>
    <w:rsid w:val="0055337A"/>
    <w:rsid w:val="0055378B"/>
    <w:rsid w:val="00553D3B"/>
    <w:rsid w:val="00554523"/>
    <w:rsid w:val="0055491B"/>
    <w:rsid w:val="00554C2A"/>
    <w:rsid w:val="00554CA5"/>
    <w:rsid w:val="00554E22"/>
    <w:rsid w:val="00555292"/>
    <w:rsid w:val="00555547"/>
    <w:rsid w:val="0055564D"/>
    <w:rsid w:val="00555659"/>
    <w:rsid w:val="0055565A"/>
    <w:rsid w:val="0055581C"/>
    <w:rsid w:val="005558AF"/>
    <w:rsid w:val="0055591A"/>
    <w:rsid w:val="0055598E"/>
    <w:rsid w:val="00555B47"/>
    <w:rsid w:val="00555EDF"/>
    <w:rsid w:val="00555F77"/>
    <w:rsid w:val="0055605B"/>
    <w:rsid w:val="005563F9"/>
    <w:rsid w:val="00556837"/>
    <w:rsid w:val="00556A98"/>
    <w:rsid w:val="00556C74"/>
    <w:rsid w:val="00556E97"/>
    <w:rsid w:val="00557086"/>
    <w:rsid w:val="00557203"/>
    <w:rsid w:val="0055747F"/>
    <w:rsid w:val="00557B07"/>
    <w:rsid w:val="00557C9C"/>
    <w:rsid w:val="00560059"/>
    <w:rsid w:val="005606B7"/>
    <w:rsid w:val="00560832"/>
    <w:rsid w:val="00560BB7"/>
    <w:rsid w:val="00561060"/>
    <w:rsid w:val="00561430"/>
    <w:rsid w:val="005614B8"/>
    <w:rsid w:val="005618E3"/>
    <w:rsid w:val="0056195B"/>
    <w:rsid w:val="00561A44"/>
    <w:rsid w:val="00561B21"/>
    <w:rsid w:val="00561C66"/>
    <w:rsid w:val="00561E4B"/>
    <w:rsid w:val="00562345"/>
    <w:rsid w:val="005625E7"/>
    <w:rsid w:val="00562729"/>
    <w:rsid w:val="00562944"/>
    <w:rsid w:val="00562AC5"/>
    <w:rsid w:val="0056326D"/>
    <w:rsid w:val="005633C0"/>
    <w:rsid w:val="005634B9"/>
    <w:rsid w:val="005638F4"/>
    <w:rsid w:val="00563BDC"/>
    <w:rsid w:val="00563FD0"/>
    <w:rsid w:val="00564041"/>
    <w:rsid w:val="005642BC"/>
    <w:rsid w:val="005643F2"/>
    <w:rsid w:val="0056454E"/>
    <w:rsid w:val="005647A8"/>
    <w:rsid w:val="00564934"/>
    <w:rsid w:val="00564985"/>
    <w:rsid w:val="00565307"/>
    <w:rsid w:val="005654C0"/>
    <w:rsid w:val="0056581F"/>
    <w:rsid w:val="005662B9"/>
    <w:rsid w:val="0056643C"/>
    <w:rsid w:val="005669AE"/>
    <w:rsid w:val="00566DA0"/>
    <w:rsid w:val="00567442"/>
    <w:rsid w:val="005675A4"/>
    <w:rsid w:val="00567C81"/>
    <w:rsid w:val="00567D4B"/>
    <w:rsid w:val="00570159"/>
    <w:rsid w:val="005701CF"/>
    <w:rsid w:val="00570814"/>
    <w:rsid w:val="0057094A"/>
    <w:rsid w:val="00570DF9"/>
    <w:rsid w:val="00570E22"/>
    <w:rsid w:val="0057116C"/>
    <w:rsid w:val="00571274"/>
    <w:rsid w:val="0057161B"/>
    <w:rsid w:val="00571B3C"/>
    <w:rsid w:val="00571D76"/>
    <w:rsid w:val="00571D9F"/>
    <w:rsid w:val="0057213F"/>
    <w:rsid w:val="00572333"/>
    <w:rsid w:val="005723E4"/>
    <w:rsid w:val="0057240D"/>
    <w:rsid w:val="00572823"/>
    <w:rsid w:val="005728F5"/>
    <w:rsid w:val="005729D5"/>
    <w:rsid w:val="00572D2A"/>
    <w:rsid w:val="00572E85"/>
    <w:rsid w:val="00572E9D"/>
    <w:rsid w:val="00572F22"/>
    <w:rsid w:val="00572F97"/>
    <w:rsid w:val="005732C2"/>
    <w:rsid w:val="0057336A"/>
    <w:rsid w:val="005734D5"/>
    <w:rsid w:val="00573AC4"/>
    <w:rsid w:val="00573BDF"/>
    <w:rsid w:val="00573D96"/>
    <w:rsid w:val="00573F6D"/>
    <w:rsid w:val="005745EA"/>
    <w:rsid w:val="00574611"/>
    <w:rsid w:val="005746CA"/>
    <w:rsid w:val="005749B7"/>
    <w:rsid w:val="00574A0F"/>
    <w:rsid w:val="00574C41"/>
    <w:rsid w:val="00574CEA"/>
    <w:rsid w:val="0057520F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6F7E"/>
    <w:rsid w:val="00577104"/>
    <w:rsid w:val="00577291"/>
    <w:rsid w:val="00577331"/>
    <w:rsid w:val="005774E2"/>
    <w:rsid w:val="00577B93"/>
    <w:rsid w:val="00577DE1"/>
    <w:rsid w:val="0058011B"/>
    <w:rsid w:val="0058029F"/>
    <w:rsid w:val="0058048C"/>
    <w:rsid w:val="005804B6"/>
    <w:rsid w:val="00580B08"/>
    <w:rsid w:val="00580C31"/>
    <w:rsid w:val="00581384"/>
    <w:rsid w:val="0058170F"/>
    <w:rsid w:val="0058196D"/>
    <w:rsid w:val="00581A14"/>
    <w:rsid w:val="00581AAF"/>
    <w:rsid w:val="0058210C"/>
    <w:rsid w:val="005821DB"/>
    <w:rsid w:val="0058234C"/>
    <w:rsid w:val="00582E87"/>
    <w:rsid w:val="005835AA"/>
    <w:rsid w:val="00583C2E"/>
    <w:rsid w:val="00583CD1"/>
    <w:rsid w:val="00583CF9"/>
    <w:rsid w:val="00583D32"/>
    <w:rsid w:val="00583F50"/>
    <w:rsid w:val="00584189"/>
    <w:rsid w:val="0058435E"/>
    <w:rsid w:val="00584474"/>
    <w:rsid w:val="00584B34"/>
    <w:rsid w:val="00584B62"/>
    <w:rsid w:val="00584D79"/>
    <w:rsid w:val="00585144"/>
    <w:rsid w:val="005852BB"/>
    <w:rsid w:val="00585A2B"/>
    <w:rsid w:val="00585E99"/>
    <w:rsid w:val="005861B9"/>
    <w:rsid w:val="005867B8"/>
    <w:rsid w:val="0058691F"/>
    <w:rsid w:val="00586ABA"/>
    <w:rsid w:val="00586D37"/>
    <w:rsid w:val="00586ED9"/>
    <w:rsid w:val="00586F69"/>
    <w:rsid w:val="00587225"/>
    <w:rsid w:val="005873A6"/>
    <w:rsid w:val="005874CD"/>
    <w:rsid w:val="0058753F"/>
    <w:rsid w:val="005878EB"/>
    <w:rsid w:val="00587A48"/>
    <w:rsid w:val="00587ACE"/>
    <w:rsid w:val="00587EC4"/>
    <w:rsid w:val="00590001"/>
    <w:rsid w:val="00590038"/>
    <w:rsid w:val="005904C3"/>
    <w:rsid w:val="005905C8"/>
    <w:rsid w:val="00590634"/>
    <w:rsid w:val="005906C0"/>
    <w:rsid w:val="005908FE"/>
    <w:rsid w:val="00590A11"/>
    <w:rsid w:val="00590CC3"/>
    <w:rsid w:val="0059120C"/>
    <w:rsid w:val="00591749"/>
    <w:rsid w:val="005917EC"/>
    <w:rsid w:val="0059192C"/>
    <w:rsid w:val="00591A8D"/>
    <w:rsid w:val="00591EEF"/>
    <w:rsid w:val="005925BC"/>
    <w:rsid w:val="0059292F"/>
    <w:rsid w:val="005929DE"/>
    <w:rsid w:val="005929EA"/>
    <w:rsid w:val="00592ADD"/>
    <w:rsid w:val="00592E37"/>
    <w:rsid w:val="00592F8C"/>
    <w:rsid w:val="005931F7"/>
    <w:rsid w:val="0059334C"/>
    <w:rsid w:val="0059371A"/>
    <w:rsid w:val="00593751"/>
    <w:rsid w:val="005937C0"/>
    <w:rsid w:val="005937ED"/>
    <w:rsid w:val="00593891"/>
    <w:rsid w:val="00593C68"/>
    <w:rsid w:val="00593FFD"/>
    <w:rsid w:val="005941B3"/>
    <w:rsid w:val="00594653"/>
    <w:rsid w:val="005946AD"/>
    <w:rsid w:val="00594704"/>
    <w:rsid w:val="00594923"/>
    <w:rsid w:val="00594E25"/>
    <w:rsid w:val="0059526D"/>
    <w:rsid w:val="005953DF"/>
    <w:rsid w:val="005954FD"/>
    <w:rsid w:val="0059571B"/>
    <w:rsid w:val="00595A86"/>
    <w:rsid w:val="00595B84"/>
    <w:rsid w:val="00595C6A"/>
    <w:rsid w:val="00595C95"/>
    <w:rsid w:val="00595E8C"/>
    <w:rsid w:val="00595F15"/>
    <w:rsid w:val="00596028"/>
    <w:rsid w:val="005964D0"/>
    <w:rsid w:val="005967D1"/>
    <w:rsid w:val="00596934"/>
    <w:rsid w:val="0059698A"/>
    <w:rsid w:val="00596CA5"/>
    <w:rsid w:val="00596D27"/>
    <w:rsid w:val="00597128"/>
    <w:rsid w:val="00597730"/>
    <w:rsid w:val="005978E5"/>
    <w:rsid w:val="005978FC"/>
    <w:rsid w:val="00597D00"/>
    <w:rsid w:val="00597E40"/>
    <w:rsid w:val="00597F53"/>
    <w:rsid w:val="005A06CF"/>
    <w:rsid w:val="005A0990"/>
    <w:rsid w:val="005A1217"/>
    <w:rsid w:val="005A1355"/>
    <w:rsid w:val="005A1437"/>
    <w:rsid w:val="005A1978"/>
    <w:rsid w:val="005A1DA8"/>
    <w:rsid w:val="005A1F12"/>
    <w:rsid w:val="005A1F71"/>
    <w:rsid w:val="005A2674"/>
    <w:rsid w:val="005A2C97"/>
    <w:rsid w:val="005A2E8C"/>
    <w:rsid w:val="005A327F"/>
    <w:rsid w:val="005A356F"/>
    <w:rsid w:val="005A362D"/>
    <w:rsid w:val="005A364F"/>
    <w:rsid w:val="005A3819"/>
    <w:rsid w:val="005A384E"/>
    <w:rsid w:val="005A388C"/>
    <w:rsid w:val="005A38B2"/>
    <w:rsid w:val="005A39FC"/>
    <w:rsid w:val="005A3A60"/>
    <w:rsid w:val="005A3F43"/>
    <w:rsid w:val="005A400D"/>
    <w:rsid w:val="005A402B"/>
    <w:rsid w:val="005A4080"/>
    <w:rsid w:val="005A40FF"/>
    <w:rsid w:val="005A42D3"/>
    <w:rsid w:val="005A468A"/>
    <w:rsid w:val="005A4735"/>
    <w:rsid w:val="005A47E6"/>
    <w:rsid w:val="005A4931"/>
    <w:rsid w:val="005A4AFE"/>
    <w:rsid w:val="005A4B77"/>
    <w:rsid w:val="005A53B0"/>
    <w:rsid w:val="005A5412"/>
    <w:rsid w:val="005A58B4"/>
    <w:rsid w:val="005A5FA3"/>
    <w:rsid w:val="005A6263"/>
    <w:rsid w:val="005A6414"/>
    <w:rsid w:val="005A65AF"/>
    <w:rsid w:val="005A662A"/>
    <w:rsid w:val="005A6C9D"/>
    <w:rsid w:val="005A7054"/>
    <w:rsid w:val="005A7402"/>
    <w:rsid w:val="005A7500"/>
    <w:rsid w:val="005A7B94"/>
    <w:rsid w:val="005A7BB3"/>
    <w:rsid w:val="005B04D0"/>
    <w:rsid w:val="005B0546"/>
    <w:rsid w:val="005B0A35"/>
    <w:rsid w:val="005B0D59"/>
    <w:rsid w:val="005B0F57"/>
    <w:rsid w:val="005B125A"/>
    <w:rsid w:val="005B1282"/>
    <w:rsid w:val="005B1578"/>
    <w:rsid w:val="005B158C"/>
    <w:rsid w:val="005B16DD"/>
    <w:rsid w:val="005B16DF"/>
    <w:rsid w:val="005B1756"/>
    <w:rsid w:val="005B17A9"/>
    <w:rsid w:val="005B1853"/>
    <w:rsid w:val="005B1B51"/>
    <w:rsid w:val="005B1D3E"/>
    <w:rsid w:val="005B1DAB"/>
    <w:rsid w:val="005B1DE6"/>
    <w:rsid w:val="005B1E01"/>
    <w:rsid w:val="005B1F77"/>
    <w:rsid w:val="005B2063"/>
    <w:rsid w:val="005B2243"/>
    <w:rsid w:val="005B293A"/>
    <w:rsid w:val="005B294D"/>
    <w:rsid w:val="005B2A16"/>
    <w:rsid w:val="005B2D66"/>
    <w:rsid w:val="005B3122"/>
    <w:rsid w:val="005B32BD"/>
    <w:rsid w:val="005B3304"/>
    <w:rsid w:val="005B33F5"/>
    <w:rsid w:val="005B353C"/>
    <w:rsid w:val="005B35AB"/>
    <w:rsid w:val="005B3852"/>
    <w:rsid w:val="005B3B56"/>
    <w:rsid w:val="005B3B61"/>
    <w:rsid w:val="005B3C6A"/>
    <w:rsid w:val="005B3CE9"/>
    <w:rsid w:val="005B3F25"/>
    <w:rsid w:val="005B40EA"/>
    <w:rsid w:val="005B4286"/>
    <w:rsid w:val="005B4420"/>
    <w:rsid w:val="005B44B6"/>
    <w:rsid w:val="005B459C"/>
    <w:rsid w:val="005B45C5"/>
    <w:rsid w:val="005B464F"/>
    <w:rsid w:val="005B4701"/>
    <w:rsid w:val="005B49CC"/>
    <w:rsid w:val="005B4A00"/>
    <w:rsid w:val="005B4DA4"/>
    <w:rsid w:val="005B4E47"/>
    <w:rsid w:val="005B4FE2"/>
    <w:rsid w:val="005B537B"/>
    <w:rsid w:val="005B5840"/>
    <w:rsid w:val="005B5BB5"/>
    <w:rsid w:val="005B64A8"/>
    <w:rsid w:val="005B6585"/>
    <w:rsid w:val="005B677E"/>
    <w:rsid w:val="005B696F"/>
    <w:rsid w:val="005B6E1D"/>
    <w:rsid w:val="005B6EE0"/>
    <w:rsid w:val="005B6F5D"/>
    <w:rsid w:val="005B6FF5"/>
    <w:rsid w:val="005B730D"/>
    <w:rsid w:val="005B7536"/>
    <w:rsid w:val="005B7577"/>
    <w:rsid w:val="005B758C"/>
    <w:rsid w:val="005B762D"/>
    <w:rsid w:val="005B76D1"/>
    <w:rsid w:val="005B7A78"/>
    <w:rsid w:val="005B7C4A"/>
    <w:rsid w:val="005B7CAC"/>
    <w:rsid w:val="005B7CBC"/>
    <w:rsid w:val="005B7D0B"/>
    <w:rsid w:val="005C00AF"/>
    <w:rsid w:val="005C0418"/>
    <w:rsid w:val="005C0AA0"/>
    <w:rsid w:val="005C0AFC"/>
    <w:rsid w:val="005C0E8F"/>
    <w:rsid w:val="005C1245"/>
    <w:rsid w:val="005C162A"/>
    <w:rsid w:val="005C1933"/>
    <w:rsid w:val="005C1997"/>
    <w:rsid w:val="005C1A8A"/>
    <w:rsid w:val="005C1E8B"/>
    <w:rsid w:val="005C20F2"/>
    <w:rsid w:val="005C21F2"/>
    <w:rsid w:val="005C227D"/>
    <w:rsid w:val="005C2437"/>
    <w:rsid w:val="005C2882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4A3E"/>
    <w:rsid w:val="005C5030"/>
    <w:rsid w:val="005C51E6"/>
    <w:rsid w:val="005C55C6"/>
    <w:rsid w:val="005C55F6"/>
    <w:rsid w:val="005C5730"/>
    <w:rsid w:val="005C5834"/>
    <w:rsid w:val="005C5AA5"/>
    <w:rsid w:val="005C5DCD"/>
    <w:rsid w:val="005C5EF2"/>
    <w:rsid w:val="005C61A5"/>
    <w:rsid w:val="005C6436"/>
    <w:rsid w:val="005C650A"/>
    <w:rsid w:val="005C6B86"/>
    <w:rsid w:val="005C6F3A"/>
    <w:rsid w:val="005C7039"/>
    <w:rsid w:val="005C75C8"/>
    <w:rsid w:val="005C76AF"/>
    <w:rsid w:val="005C76C7"/>
    <w:rsid w:val="005C77EF"/>
    <w:rsid w:val="005C782D"/>
    <w:rsid w:val="005D01AE"/>
    <w:rsid w:val="005D01B5"/>
    <w:rsid w:val="005D02E1"/>
    <w:rsid w:val="005D0466"/>
    <w:rsid w:val="005D08DD"/>
    <w:rsid w:val="005D0BDC"/>
    <w:rsid w:val="005D0C58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1BB0"/>
    <w:rsid w:val="005D1D73"/>
    <w:rsid w:val="005D1E48"/>
    <w:rsid w:val="005D248D"/>
    <w:rsid w:val="005D2931"/>
    <w:rsid w:val="005D2E2B"/>
    <w:rsid w:val="005D2FE2"/>
    <w:rsid w:val="005D3031"/>
    <w:rsid w:val="005D3563"/>
    <w:rsid w:val="005D36EC"/>
    <w:rsid w:val="005D3E63"/>
    <w:rsid w:val="005D3E6B"/>
    <w:rsid w:val="005D3E8B"/>
    <w:rsid w:val="005D438D"/>
    <w:rsid w:val="005D465E"/>
    <w:rsid w:val="005D4981"/>
    <w:rsid w:val="005D4ED9"/>
    <w:rsid w:val="005D4F41"/>
    <w:rsid w:val="005D5337"/>
    <w:rsid w:val="005D534E"/>
    <w:rsid w:val="005D5503"/>
    <w:rsid w:val="005D5728"/>
    <w:rsid w:val="005D57DD"/>
    <w:rsid w:val="005D5FD6"/>
    <w:rsid w:val="005D6004"/>
    <w:rsid w:val="005D606D"/>
    <w:rsid w:val="005D6132"/>
    <w:rsid w:val="005D6542"/>
    <w:rsid w:val="005D68B5"/>
    <w:rsid w:val="005D6B8D"/>
    <w:rsid w:val="005D7699"/>
    <w:rsid w:val="005D79B8"/>
    <w:rsid w:val="005D7B74"/>
    <w:rsid w:val="005E0682"/>
    <w:rsid w:val="005E069A"/>
    <w:rsid w:val="005E07DC"/>
    <w:rsid w:val="005E0B4B"/>
    <w:rsid w:val="005E122B"/>
    <w:rsid w:val="005E137E"/>
    <w:rsid w:val="005E14D3"/>
    <w:rsid w:val="005E1521"/>
    <w:rsid w:val="005E1636"/>
    <w:rsid w:val="005E1DE1"/>
    <w:rsid w:val="005E1E07"/>
    <w:rsid w:val="005E1E85"/>
    <w:rsid w:val="005E1ED1"/>
    <w:rsid w:val="005E2121"/>
    <w:rsid w:val="005E2219"/>
    <w:rsid w:val="005E22A5"/>
    <w:rsid w:val="005E2545"/>
    <w:rsid w:val="005E2602"/>
    <w:rsid w:val="005E28E2"/>
    <w:rsid w:val="005E295E"/>
    <w:rsid w:val="005E332F"/>
    <w:rsid w:val="005E347D"/>
    <w:rsid w:val="005E39E2"/>
    <w:rsid w:val="005E3EB0"/>
    <w:rsid w:val="005E4112"/>
    <w:rsid w:val="005E431D"/>
    <w:rsid w:val="005E473B"/>
    <w:rsid w:val="005E4C1E"/>
    <w:rsid w:val="005E4DC2"/>
    <w:rsid w:val="005E51C3"/>
    <w:rsid w:val="005E5773"/>
    <w:rsid w:val="005E58C3"/>
    <w:rsid w:val="005E5A12"/>
    <w:rsid w:val="005E5A71"/>
    <w:rsid w:val="005E5B33"/>
    <w:rsid w:val="005E6027"/>
    <w:rsid w:val="005E618D"/>
    <w:rsid w:val="005E6289"/>
    <w:rsid w:val="005E63AB"/>
    <w:rsid w:val="005E64EF"/>
    <w:rsid w:val="005E6520"/>
    <w:rsid w:val="005E69A4"/>
    <w:rsid w:val="005E6DB2"/>
    <w:rsid w:val="005E6EAE"/>
    <w:rsid w:val="005E6FFC"/>
    <w:rsid w:val="005E7166"/>
    <w:rsid w:val="005E7266"/>
    <w:rsid w:val="005E73FE"/>
    <w:rsid w:val="005E7466"/>
    <w:rsid w:val="005E7481"/>
    <w:rsid w:val="005E749B"/>
    <w:rsid w:val="005E75EB"/>
    <w:rsid w:val="005E7734"/>
    <w:rsid w:val="005E7997"/>
    <w:rsid w:val="005E7A01"/>
    <w:rsid w:val="005E7B4F"/>
    <w:rsid w:val="005E7B5E"/>
    <w:rsid w:val="005E7D4F"/>
    <w:rsid w:val="005F00A9"/>
    <w:rsid w:val="005F0354"/>
    <w:rsid w:val="005F075B"/>
    <w:rsid w:val="005F0FC4"/>
    <w:rsid w:val="005F1067"/>
    <w:rsid w:val="005F116C"/>
    <w:rsid w:val="005F1278"/>
    <w:rsid w:val="005F14E1"/>
    <w:rsid w:val="005F17FF"/>
    <w:rsid w:val="005F19C1"/>
    <w:rsid w:val="005F1A71"/>
    <w:rsid w:val="005F1B80"/>
    <w:rsid w:val="005F1CC2"/>
    <w:rsid w:val="005F1E8D"/>
    <w:rsid w:val="005F21BF"/>
    <w:rsid w:val="005F243E"/>
    <w:rsid w:val="005F2FB8"/>
    <w:rsid w:val="005F3114"/>
    <w:rsid w:val="005F339E"/>
    <w:rsid w:val="005F347B"/>
    <w:rsid w:val="005F39A1"/>
    <w:rsid w:val="005F3E86"/>
    <w:rsid w:val="005F42D7"/>
    <w:rsid w:val="005F4495"/>
    <w:rsid w:val="005F46D1"/>
    <w:rsid w:val="005F47CA"/>
    <w:rsid w:val="005F4AEB"/>
    <w:rsid w:val="005F4C47"/>
    <w:rsid w:val="005F4D0A"/>
    <w:rsid w:val="005F53C4"/>
    <w:rsid w:val="005F55C7"/>
    <w:rsid w:val="005F578D"/>
    <w:rsid w:val="005F5892"/>
    <w:rsid w:val="005F5BFD"/>
    <w:rsid w:val="005F5D64"/>
    <w:rsid w:val="005F5DDB"/>
    <w:rsid w:val="005F61CD"/>
    <w:rsid w:val="005F6430"/>
    <w:rsid w:val="005F6460"/>
    <w:rsid w:val="005F6587"/>
    <w:rsid w:val="005F68DF"/>
    <w:rsid w:val="005F6B83"/>
    <w:rsid w:val="005F6EAC"/>
    <w:rsid w:val="005F7038"/>
    <w:rsid w:val="005F70A6"/>
    <w:rsid w:val="005F74ED"/>
    <w:rsid w:val="005F786D"/>
    <w:rsid w:val="005F7A85"/>
    <w:rsid w:val="005F7B16"/>
    <w:rsid w:val="005F7BF8"/>
    <w:rsid w:val="00600114"/>
    <w:rsid w:val="00600248"/>
    <w:rsid w:val="0060030E"/>
    <w:rsid w:val="00600698"/>
    <w:rsid w:val="006009EC"/>
    <w:rsid w:val="00600AE5"/>
    <w:rsid w:val="00600FD2"/>
    <w:rsid w:val="00601898"/>
    <w:rsid w:val="00601A14"/>
    <w:rsid w:val="00601A59"/>
    <w:rsid w:val="00601A61"/>
    <w:rsid w:val="00601B5A"/>
    <w:rsid w:val="00601BBB"/>
    <w:rsid w:val="006021B7"/>
    <w:rsid w:val="0060282D"/>
    <w:rsid w:val="00602FC3"/>
    <w:rsid w:val="00603102"/>
    <w:rsid w:val="00603A06"/>
    <w:rsid w:val="00603A65"/>
    <w:rsid w:val="006040AC"/>
    <w:rsid w:val="006040EA"/>
    <w:rsid w:val="006042DA"/>
    <w:rsid w:val="0060433F"/>
    <w:rsid w:val="00604343"/>
    <w:rsid w:val="00604977"/>
    <w:rsid w:val="00604CE4"/>
    <w:rsid w:val="00604DA3"/>
    <w:rsid w:val="00604FE8"/>
    <w:rsid w:val="006055A7"/>
    <w:rsid w:val="006057E5"/>
    <w:rsid w:val="00605A61"/>
    <w:rsid w:val="00605E2D"/>
    <w:rsid w:val="00606106"/>
    <w:rsid w:val="006065B7"/>
    <w:rsid w:val="006065D3"/>
    <w:rsid w:val="00606837"/>
    <w:rsid w:val="00606970"/>
    <w:rsid w:val="00606B89"/>
    <w:rsid w:val="006073CA"/>
    <w:rsid w:val="00607480"/>
    <w:rsid w:val="00607A93"/>
    <w:rsid w:val="00607C99"/>
    <w:rsid w:val="00607DBB"/>
    <w:rsid w:val="00607F64"/>
    <w:rsid w:val="00610152"/>
    <w:rsid w:val="006106E1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5FE"/>
    <w:rsid w:val="00611C8D"/>
    <w:rsid w:val="0061217A"/>
    <w:rsid w:val="0061229C"/>
    <w:rsid w:val="006123C5"/>
    <w:rsid w:val="00612512"/>
    <w:rsid w:val="00612561"/>
    <w:rsid w:val="00612789"/>
    <w:rsid w:val="0061285A"/>
    <w:rsid w:val="00612B25"/>
    <w:rsid w:val="00612CD3"/>
    <w:rsid w:val="00612D3D"/>
    <w:rsid w:val="00612D72"/>
    <w:rsid w:val="00612E20"/>
    <w:rsid w:val="006133C3"/>
    <w:rsid w:val="006135A4"/>
    <w:rsid w:val="00613609"/>
    <w:rsid w:val="00613754"/>
    <w:rsid w:val="00613AEE"/>
    <w:rsid w:val="00613BF0"/>
    <w:rsid w:val="00613C70"/>
    <w:rsid w:val="00613E48"/>
    <w:rsid w:val="00613EB0"/>
    <w:rsid w:val="006141B5"/>
    <w:rsid w:val="006144C0"/>
    <w:rsid w:val="00615052"/>
    <w:rsid w:val="00615233"/>
    <w:rsid w:val="006156CC"/>
    <w:rsid w:val="00615754"/>
    <w:rsid w:val="00615928"/>
    <w:rsid w:val="00615BEC"/>
    <w:rsid w:val="00615D15"/>
    <w:rsid w:val="00615D44"/>
    <w:rsid w:val="00615D6B"/>
    <w:rsid w:val="00615F52"/>
    <w:rsid w:val="00616581"/>
    <w:rsid w:val="0061679B"/>
    <w:rsid w:val="00616D82"/>
    <w:rsid w:val="00617354"/>
    <w:rsid w:val="006174A1"/>
    <w:rsid w:val="006179C5"/>
    <w:rsid w:val="006179CA"/>
    <w:rsid w:val="00617B41"/>
    <w:rsid w:val="00620094"/>
    <w:rsid w:val="00620341"/>
    <w:rsid w:val="00620564"/>
    <w:rsid w:val="006205FD"/>
    <w:rsid w:val="0062071B"/>
    <w:rsid w:val="00620955"/>
    <w:rsid w:val="00620C25"/>
    <w:rsid w:val="00620E1D"/>
    <w:rsid w:val="006210E8"/>
    <w:rsid w:val="00621750"/>
    <w:rsid w:val="00621781"/>
    <w:rsid w:val="00622540"/>
    <w:rsid w:val="0062292C"/>
    <w:rsid w:val="00622933"/>
    <w:rsid w:val="00622A8D"/>
    <w:rsid w:val="00622AD3"/>
    <w:rsid w:val="00622E22"/>
    <w:rsid w:val="00622E4C"/>
    <w:rsid w:val="00622FCE"/>
    <w:rsid w:val="006230F8"/>
    <w:rsid w:val="0062487C"/>
    <w:rsid w:val="00624BC8"/>
    <w:rsid w:val="00624E94"/>
    <w:rsid w:val="00624F06"/>
    <w:rsid w:val="006250B8"/>
    <w:rsid w:val="00625123"/>
    <w:rsid w:val="006252A1"/>
    <w:rsid w:val="00625701"/>
    <w:rsid w:val="00625A0F"/>
    <w:rsid w:val="00625C6A"/>
    <w:rsid w:val="00625C7C"/>
    <w:rsid w:val="00625E34"/>
    <w:rsid w:val="00625E9B"/>
    <w:rsid w:val="00626618"/>
    <w:rsid w:val="006266C8"/>
    <w:rsid w:val="00626B5A"/>
    <w:rsid w:val="00626C00"/>
    <w:rsid w:val="0062710E"/>
    <w:rsid w:val="00627184"/>
    <w:rsid w:val="0062748B"/>
    <w:rsid w:val="0062761F"/>
    <w:rsid w:val="00627C7B"/>
    <w:rsid w:val="00627D6D"/>
    <w:rsid w:val="00627E26"/>
    <w:rsid w:val="0063015E"/>
    <w:rsid w:val="006301F2"/>
    <w:rsid w:val="0063022F"/>
    <w:rsid w:val="00630245"/>
    <w:rsid w:val="006305B5"/>
    <w:rsid w:val="00630688"/>
    <w:rsid w:val="00630CCC"/>
    <w:rsid w:val="00630D91"/>
    <w:rsid w:val="00631000"/>
    <w:rsid w:val="0063112F"/>
    <w:rsid w:val="00631177"/>
    <w:rsid w:val="006311F1"/>
    <w:rsid w:val="0063134C"/>
    <w:rsid w:val="0063136F"/>
    <w:rsid w:val="00631852"/>
    <w:rsid w:val="00631B03"/>
    <w:rsid w:val="00631BF3"/>
    <w:rsid w:val="006323E4"/>
    <w:rsid w:val="00632A55"/>
    <w:rsid w:val="00632C01"/>
    <w:rsid w:val="00632FF1"/>
    <w:rsid w:val="00633C1F"/>
    <w:rsid w:val="00633DDC"/>
    <w:rsid w:val="00633F77"/>
    <w:rsid w:val="00634010"/>
    <w:rsid w:val="00634118"/>
    <w:rsid w:val="00634258"/>
    <w:rsid w:val="006345AA"/>
    <w:rsid w:val="0063496D"/>
    <w:rsid w:val="00634C65"/>
    <w:rsid w:val="00634C7D"/>
    <w:rsid w:val="00634CFC"/>
    <w:rsid w:val="00634D43"/>
    <w:rsid w:val="00634F15"/>
    <w:rsid w:val="0063509C"/>
    <w:rsid w:val="006350A3"/>
    <w:rsid w:val="00635521"/>
    <w:rsid w:val="006356C3"/>
    <w:rsid w:val="00635BD3"/>
    <w:rsid w:val="00635D8A"/>
    <w:rsid w:val="00635E5A"/>
    <w:rsid w:val="006360FB"/>
    <w:rsid w:val="006361F4"/>
    <w:rsid w:val="00636374"/>
    <w:rsid w:val="006363D6"/>
    <w:rsid w:val="006365A9"/>
    <w:rsid w:val="00636628"/>
    <w:rsid w:val="006366C3"/>
    <w:rsid w:val="00636AAC"/>
    <w:rsid w:val="00636B59"/>
    <w:rsid w:val="00636BAD"/>
    <w:rsid w:val="00636D59"/>
    <w:rsid w:val="00636DD8"/>
    <w:rsid w:val="00637573"/>
    <w:rsid w:val="00637766"/>
    <w:rsid w:val="006378B1"/>
    <w:rsid w:val="006378D3"/>
    <w:rsid w:val="0063791F"/>
    <w:rsid w:val="00637970"/>
    <w:rsid w:val="00637D2D"/>
    <w:rsid w:val="00640547"/>
    <w:rsid w:val="00640597"/>
    <w:rsid w:val="006405B3"/>
    <w:rsid w:val="0064078B"/>
    <w:rsid w:val="006407DD"/>
    <w:rsid w:val="006409D1"/>
    <w:rsid w:val="00640BD8"/>
    <w:rsid w:val="00640C78"/>
    <w:rsid w:val="00640CEE"/>
    <w:rsid w:val="00640D25"/>
    <w:rsid w:val="00640D85"/>
    <w:rsid w:val="00640FE2"/>
    <w:rsid w:val="00641212"/>
    <w:rsid w:val="0064122C"/>
    <w:rsid w:val="00641286"/>
    <w:rsid w:val="0064163C"/>
    <w:rsid w:val="00641862"/>
    <w:rsid w:val="00641B33"/>
    <w:rsid w:val="00641E08"/>
    <w:rsid w:val="00641E6F"/>
    <w:rsid w:val="00641FBD"/>
    <w:rsid w:val="006426B0"/>
    <w:rsid w:val="006426F2"/>
    <w:rsid w:val="006427AD"/>
    <w:rsid w:val="00642A26"/>
    <w:rsid w:val="00642E57"/>
    <w:rsid w:val="00642F23"/>
    <w:rsid w:val="006431DA"/>
    <w:rsid w:val="00643555"/>
    <w:rsid w:val="00643788"/>
    <w:rsid w:val="00643D35"/>
    <w:rsid w:val="00643E5C"/>
    <w:rsid w:val="00643F0D"/>
    <w:rsid w:val="006440B2"/>
    <w:rsid w:val="00644354"/>
    <w:rsid w:val="0064447C"/>
    <w:rsid w:val="00644C5B"/>
    <w:rsid w:val="00644E8D"/>
    <w:rsid w:val="00645069"/>
    <w:rsid w:val="00645243"/>
    <w:rsid w:val="0064562B"/>
    <w:rsid w:val="00645961"/>
    <w:rsid w:val="00645A78"/>
    <w:rsid w:val="00645EA9"/>
    <w:rsid w:val="00645EBF"/>
    <w:rsid w:val="00646221"/>
    <w:rsid w:val="006462BC"/>
    <w:rsid w:val="006462E6"/>
    <w:rsid w:val="006466BA"/>
    <w:rsid w:val="006469D5"/>
    <w:rsid w:val="00646B74"/>
    <w:rsid w:val="00646EB1"/>
    <w:rsid w:val="00646FCA"/>
    <w:rsid w:val="006475F3"/>
    <w:rsid w:val="00647930"/>
    <w:rsid w:val="00647BDC"/>
    <w:rsid w:val="00647BE1"/>
    <w:rsid w:val="00647D38"/>
    <w:rsid w:val="00647ED5"/>
    <w:rsid w:val="00650006"/>
    <w:rsid w:val="00650167"/>
    <w:rsid w:val="00650B17"/>
    <w:rsid w:val="00650C1E"/>
    <w:rsid w:val="00650D47"/>
    <w:rsid w:val="00651289"/>
    <w:rsid w:val="00651313"/>
    <w:rsid w:val="006513C5"/>
    <w:rsid w:val="00651BE5"/>
    <w:rsid w:val="00651C2C"/>
    <w:rsid w:val="00651C8E"/>
    <w:rsid w:val="00651E4F"/>
    <w:rsid w:val="00652571"/>
    <w:rsid w:val="00652BC2"/>
    <w:rsid w:val="00652C79"/>
    <w:rsid w:val="0065301E"/>
    <w:rsid w:val="0065304C"/>
    <w:rsid w:val="006530AB"/>
    <w:rsid w:val="00653284"/>
    <w:rsid w:val="006535BC"/>
    <w:rsid w:val="006536A3"/>
    <w:rsid w:val="00653930"/>
    <w:rsid w:val="00653A16"/>
    <w:rsid w:val="006542C7"/>
    <w:rsid w:val="00654310"/>
    <w:rsid w:val="0065459B"/>
    <w:rsid w:val="00654603"/>
    <w:rsid w:val="0065473B"/>
    <w:rsid w:val="00654937"/>
    <w:rsid w:val="00654995"/>
    <w:rsid w:val="00654A8B"/>
    <w:rsid w:val="00654AAF"/>
    <w:rsid w:val="00654EB3"/>
    <w:rsid w:val="00655123"/>
    <w:rsid w:val="006551B6"/>
    <w:rsid w:val="006552CD"/>
    <w:rsid w:val="0065569F"/>
    <w:rsid w:val="00655900"/>
    <w:rsid w:val="006559B4"/>
    <w:rsid w:val="006561BE"/>
    <w:rsid w:val="00656218"/>
    <w:rsid w:val="006564E9"/>
    <w:rsid w:val="0065659A"/>
    <w:rsid w:val="0065663B"/>
    <w:rsid w:val="00656B0B"/>
    <w:rsid w:val="00657185"/>
    <w:rsid w:val="006571BD"/>
    <w:rsid w:val="0065728B"/>
    <w:rsid w:val="0065739A"/>
    <w:rsid w:val="006573E5"/>
    <w:rsid w:val="006574EF"/>
    <w:rsid w:val="00657634"/>
    <w:rsid w:val="006579FB"/>
    <w:rsid w:val="00657A78"/>
    <w:rsid w:val="00657F55"/>
    <w:rsid w:val="0066007E"/>
    <w:rsid w:val="006602A6"/>
    <w:rsid w:val="006605CB"/>
    <w:rsid w:val="00660747"/>
    <w:rsid w:val="006609AE"/>
    <w:rsid w:val="00660D74"/>
    <w:rsid w:val="00660DC7"/>
    <w:rsid w:val="006610BF"/>
    <w:rsid w:val="006611DD"/>
    <w:rsid w:val="006611E7"/>
    <w:rsid w:val="0066155B"/>
    <w:rsid w:val="00661AA4"/>
    <w:rsid w:val="00661CFD"/>
    <w:rsid w:val="00661DFD"/>
    <w:rsid w:val="00661E49"/>
    <w:rsid w:val="00661ECC"/>
    <w:rsid w:val="00662173"/>
    <w:rsid w:val="006621D3"/>
    <w:rsid w:val="006622F6"/>
    <w:rsid w:val="00662401"/>
    <w:rsid w:val="006626AF"/>
    <w:rsid w:val="006628A7"/>
    <w:rsid w:val="006628E0"/>
    <w:rsid w:val="00662B04"/>
    <w:rsid w:val="00662BB5"/>
    <w:rsid w:val="00662E8A"/>
    <w:rsid w:val="00662ED8"/>
    <w:rsid w:val="0066372A"/>
    <w:rsid w:val="006637F7"/>
    <w:rsid w:val="00663C43"/>
    <w:rsid w:val="00663FB5"/>
    <w:rsid w:val="006640BB"/>
    <w:rsid w:val="00664117"/>
    <w:rsid w:val="00664448"/>
    <w:rsid w:val="00664454"/>
    <w:rsid w:val="00664481"/>
    <w:rsid w:val="0066481B"/>
    <w:rsid w:val="006648ED"/>
    <w:rsid w:val="00664C33"/>
    <w:rsid w:val="006650DA"/>
    <w:rsid w:val="00665120"/>
    <w:rsid w:val="00665359"/>
    <w:rsid w:val="006654B7"/>
    <w:rsid w:val="006656A0"/>
    <w:rsid w:val="00665FA7"/>
    <w:rsid w:val="0066608E"/>
    <w:rsid w:val="00666276"/>
    <w:rsid w:val="00666659"/>
    <w:rsid w:val="00666C58"/>
    <w:rsid w:val="00666D8C"/>
    <w:rsid w:val="006670C2"/>
    <w:rsid w:val="0066722D"/>
    <w:rsid w:val="00667260"/>
    <w:rsid w:val="0066727C"/>
    <w:rsid w:val="0066747C"/>
    <w:rsid w:val="0066752D"/>
    <w:rsid w:val="00667662"/>
    <w:rsid w:val="00667667"/>
    <w:rsid w:val="006679BF"/>
    <w:rsid w:val="00667ACF"/>
    <w:rsid w:val="00667F02"/>
    <w:rsid w:val="0067005C"/>
    <w:rsid w:val="0067024C"/>
    <w:rsid w:val="0067030A"/>
    <w:rsid w:val="00670838"/>
    <w:rsid w:val="00670AB3"/>
    <w:rsid w:val="00670DEB"/>
    <w:rsid w:val="00670E67"/>
    <w:rsid w:val="006713B2"/>
    <w:rsid w:val="0067159E"/>
    <w:rsid w:val="006715B2"/>
    <w:rsid w:val="006715BF"/>
    <w:rsid w:val="006720D4"/>
    <w:rsid w:val="00672163"/>
    <w:rsid w:val="00672BC4"/>
    <w:rsid w:val="00672EDF"/>
    <w:rsid w:val="006733D0"/>
    <w:rsid w:val="00673438"/>
    <w:rsid w:val="00673582"/>
    <w:rsid w:val="006735DA"/>
    <w:rsid w:val="006736B9"/>
    <w:rsid w:val="006737C8"/>
    <w:rsid w:val="00673842"/>
    <w:rsid w:val="00673CBA"/>
    <w:rsid w:val="00673DAF"/>
    <w:rsid w:val="00673EB6"/>
    <w:rsid w:val="00673FCF"/>
    <w:rsid w:val="0067402B"/>
    <w:rsid w:val="00674228"/>
    <w:rsid w:val="006742B3"/>
    <w:rsid w:val="00674334"/>
    <w:rsid w:val="00674633"/>
    <w:rsid w:val="00674E6D"/>
    <w:rsid w:val="006752B8"/>
    <w:rsid w:val="0067536C"/>
    <w:rsid w:val="0067542F"/>
    <w:rsid w:val="0067578F"/>
    <w:rsid w:val="00675C8F"/>
    <w:rsid w:val="00675D39"/>
    <w:rsid w:val="0067606B"/>
    <w:rsid w:val="00676197"/>
    <w:rsid w:val="006764FA"/>
    <w:rsid w:val="006765A3"/>
    <w:rsid w:val="00676637"/>
    <w:rsid w:val="006766F8"/>
    <w:rsid w:val="006769CE"/>
    <w:rsid w:val="00676C6C"/>
    <w:rsid w:val="00676DE9"/>
    <w:rsid w:val="006770A6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90C"/>
    <w:rsid w:val="00680E9A"/>
    <w:rsid w:val="00680F6D"/>
    <w:rsid w:val="00681003"/>
    <w:rsid w:val="0068128C"/>
    <w:rsid w:val="00681696"/>
    <w:rsid w:val="006816A8"/>
    <w:rsid w:val="00681BE5"/>
    <w:rsid w:val="00681FC8"/>
    <w:rsid w:val="0068229C"/>
    <w:rsid w:val="006822B4"/>
    <w:rsid w:val="00682312"/>
    <w:rsid w:val="0068236B"/>
    <w:rsid w:val="00682875"/>
    <w:rsid w:val="00682877"/>
    <w:rsid w:val="00682887"/>
    <w:rsid w:val="00682982"/>
    <w:rsid w:val="00682A48"/>
    <w:rsid w:val="00682B0F"/>
    <w:rsid w:val="00683177"/>
    <w:rsid w:val="006836CC"/>
    <w:rsid w:val="00683869"/>
    <w:rsid w:val="00683FEA"/>
    <w:rsid w:val="006841EC"/>
    <w:rsid w:val="0068426B"/>
    <w:rsid w:val="00684291"/>
    <w:rsid w:val="00684642"/>
    <w:rsid w:val="006847C8"/>
    <w:rsid w:val="00685149"/>
    <w:rsid w:val="006853A1"/>
    <w:rsid w:val="0068540D"/>
    <w:rsid w:val="00685444"/>
    <w:rsid w:val="00685572"/>
    <w:rsid w:val="00685629"/>
    <w:rsid w:val="006856D1"/>
    <w:rsid w:val="0068571E"/>
    <w:rsid w:val="0068597C"/>
    <w:rsid w:val="00685B00"/>
    <w:rsid w:val="00685B8F"/>
    <w:rsid w:val="00685FCF"/>
    <w:rsid w:val="0068607D"/>
    <w:rsid w:val="006868A4"/>
    <w:rsid w:val="00686CBE"/>
    <w:rsid w:val="00686FE7"/>
    <w:rsid w:val="0068735E"/>
    <w:rsid w:val="0068742A"/>
    <w:rsid w:val="006875C2"/>
    <w:rsid w:val="00687AB4"/>
    <w:rsid w:val="00687BFD"/>
    <w:rsid w:val="00687D37"/>
    <w:rsid w:val="00687E1C"/>
    <w:rsid w:val="00687E5F"/>
    <w:rsid w:val="00687EBF"/>
    <w:rsid w:val="00687FBF"/>
    <w:rsid w:val="006900D8"/>
    <w:rsid w:val="0069033F"/>
    <w:rsid w:val="00690435"/>
    <w:rsid w:val="00690455"/>
    <w:rsid w:val="006905A4"/>
    <w:rsid w:val="00690924"/>
    <w:rsid w:val="00690B03"/>
    <w:rsid w:val="00691041"/>
    <w:rsid w:val="006914C5"/>
    <w:rsid w:val="00691757"/>
    <w:rsid w:val="00691985"/>
    <w:rsid w:val="00691B32"/>
    <w:rsid w:val="00691B76"/>
    <w:rsid w:val="00692175"/>
    <w:rsid w:val="006921D8"/>
    <w:rsid w:val="0069256D"/>
    <w:rsid w:val="00692882"/>
    <w:rsid w:val="006928DC"/>
    <w:rsid w:val="00692E15"/>
    <w:rsid w:val="00692E6C"/>
    <w:rsid w:val="00692E75"/>
    <w:rsid w:val="00692EC8"/>
    <w:rsid w:val="00693065"/>
    <w:rsid w:val="00693147"/>
    <w:rsid w:val="00693A19"/>
    <w:rsid w:val="00693BA8"/>
    <w:rsid w:val="00693DAD"/>
    <w:rsid w:val="006940C8"/>
    <w:rsid w:val="006941D4"/>
    <w:rsid w:val="006941FE"/>
    <w:rsid w:val="006944EA"/>
    <w:rsid w:val="006945ED"/>
    <w:rsid w:val="0069463B"/>
    <w:rsid w:val="006947E9"/>
    <w:rsid w:val="006949F4"/>
    <w:rsid w:val="00694AF9"/>
    <w:rsid w:val="00694B77"/>
    <w:rsid w:val="00694F4D"/>
    <w:rsid w:val="00694F54"/>
    <w:rsid w:val="00694F83"/>
    <w:rsid w:val="006950A0"/>
    <w:rsid w:val="00695211"/>
    <w:rsid w:val="00695302"/>
    <w:rsid w:val="00695369"/>
    <w:rsid w:val="0069563B"/>
    <w:rsid w:val="0069581C"/>
    <w:rsid w:val="00695900"/>
    <w:rsid w:val="00695A64"/>
    <w:rsid w:val="00695AD3"/>
    <w:rsid w:val="00695DCF"/>
    <w:rsid w:val="0069632C"/>
    <w:rsid w:val="00696A00"/>
    <w:rsid w:val="00696A96"/>
    <w:rsid w:val="00696D7E"/>
    <w:rsid w:val="00696E6A"/>
    <w:rsid w:val="006970AC"/>
    <w:rsid w:val="0069714C"/>
    <w:rsid w:val="0069765B"/>
    <w:rsid w:val="00697B2F"/>
    <w:rsid w:val="00697F7D"/>
    <w:rsid w:val="00697FAC"/>
    <w:rsid w:val="006A0094"/>
    <w:rsid w:val="006A0115"/>
    <w:rsid w:val="006A0451"/>
    <w:rsid w:val="006A0814"/>
    <w:rsid w:val="006A0E0F"/>
    <w:rsid w:val="006A10A5"/>
    <w:rsid w:val="006A14CC"/>
    <w:rsid w:val="006A1B0E"/>
    <w:rsid w:val="006A1B37"/>
    <w:rsid w:val="006A1DC6"/>
    <w:rsid w:val="006A1DD2"/>
    <w:rsid w:val="006A2311"/>
    <w:rsid w:val="006A25FB"/>
    <w:rsid w:val="006A2695"/>
    <w:rsid w:val="006A270E"/>
    <w:rsid w:val="006A27E1"/>
    <w:rsid w:val="006A2BCC"/>
    <w:rsid w:val="006A2F21"/>
    <w:rsid w:val="006A2F93"/>
    <w:rsid w:val="006A3135"/>
    <w:rsid w:val="006A314A"/>
    <w:rsid w:val="006A3311"/>
    <w:rsid w:val="006A33BC"/>
    <w:rsid w:val="006A3427"/>
    <w:rsid w:val="006A3698"/>
    <w:rsid w:val="006A370F"/>
    <w:rsid w:val="006A3879"/>
    <w:rsid w:val="006A3896"/>
    <w:rsid w:val="006A3A32"/>
    <w:rsid w:val="006A3CC7"/>
    <w:rsid w:val="006A3D5B"/>
    <w:rsid w:val="006A3DF3"/>
    <w:rsid w:val="006A3E5E"/>
    <w:rsid w:val="006A3ED8"/>
    <w:rsid w:val="006A4348"/>
    <w:rsid w:val="006A43B5"/>
    <w:rsid w:val="006A43E3"/>
    <w:rsid w:val="006A45B7"/>
    <w:rsid w:val="006A468B"/>
    <w:rsid w:val="006A4D35"/>
    <w:rsid w:val="006A551C"/>
    <w:rsid w:val="006A59C5"/>
    <w:rsid w:val="006A5B6F"/>
    <w:rsid w:val="006A5B98"/>
    <w:rsid w:val="006A5C06"/>
    <w:rsid w:val="006A5C5C"/>
    <w:rsid w:val="006A6185"/>
    <w:rsid w:val="006A6236"/>
    <w:rsid w:val="006A643D"/>
    <w:rsid w:val="006A6615"/>
    <w:rsid w:val="006A68FB"/>
    <w:rsid w:val="006A6FA3"/>
    <w:rsid w:val="006A708F"/>
    <w:rsid w:val="006A70A9"/>
    <w:rsid w:val="006A7103"/>
    <w:rsid w:val="006A756E"/>
    <w:rsid w:val="006A7723"/>
    <w:rsid w:val="006A7903"/>
    <w:rsid w:val="006A7933"/>
    <w:rsid w:val="006A7BD2"/>
    <w:rsid w:val="006B0636"/>
    <w:rsid w:val="006B08E9"/>
    <w:rsid w:val="006B0BBE"/>
    <w:rsid w:val="006B0BC4"/>
    <w:rsid w:val="006B0C71"/>
    <w:rsid w:val="006B1013"/>
    <w:rsid w:val="006B105C"/>
    <w:rsid w:val="006B121A"/>
    <w:rsid w:val="006B1442"/>
    <w:rsid w:val="006B1916"/>
    <w:rsid w:val="006B1BC9"/>
    <w:rsid w:val="006B1C94"/>
    <w:rsid w:val="006B2062"/>
    <w:rsid w:val="006B2356"/>
    <w:rsid w:val="006B236E"/>
    <w:rsid w:val="006B245E"/>
    <w:rsid w:val="006B24CE"/>
    <w:rsid w:val="006B25DC"/>
    <w:rsid w:val="006B268E"/>
    <w:rsid w:val="006B27A8"/>
    <w:rsid w:val="006B2F26"/>
    <w:rsid w:val="006B3016"/>
    <w:rsid w:val="006B3380"/>
    <w:rsid w:val="006B3754"/>
    <w:rsid w:val="006B3B4D"/>
    <w:rsid w:val="006B3E7C"/>
    <w:rsid w:val="006B4638"/>
    <w:rsid w:val="006B48B4"/>
    <w:rsid w:val="006B48F4"/>
    <w:rsid w:val="006B4B7E"/>
    <w:rsid w:val="006B4E32"/>
    <w:rsid w:val="006B50B4"/>
    <w:rsid w:val="006B5428"/>
    <w:rsid w:val="006B55E4"/>
    <w:rsid w:val="006B5B69"/>
    <w:rsid w:val="006B5BC5"/>
    <w:rsid w:val="006B5D47"/>
    <w:rsid w:val="006B5F42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2DD"/>
    <w:rsid w:val="006C0369"/>
    <w:rsid w:val="006C0563"/>
    <w:rsid w:val="006C09B5"/>
    <w:rsid w:val="006C09BB"/>
    <w:rsid w:val="006C0B2E"/>
    <w:rsid w:val="006C0B66"/>
    <w:rsid w:val="006C0BF3"/>
    <w:rsid w:val="006C0D1B"/>
    <w:rsid w:val="006C0EDD"/>
    <w:rsid w:val="006C0F0B"/>
    <w:rsid w:val="006C100A"/>
    <w:rsid w:val="006C1241"/>
    <w:rsid w:val="006C1839"/>
    <w:rsid w:val="006C19BE"/>
    <w:rsid w:val="006C1C84"/>
    <w:rsid w:val="006C1D76"/>
    <w:rsid w:val="006C2077"/>
    <w:rsid w:val="006C22A7"/>
    <w:rsid w:val="006C231B"/>
    <w:rsid w:val="006C2465"/>
    <w:rsid w:val="006C27ED"/>
    <w:rsid w:val="006C2A15"/>
    <w:rsid w:val="006C2AB9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C6"/>
    <w:rsid w:val="006C41D3"/>
    <w:rsid w:val="006C47B3"/>
    <w:rsid w:val="006C4879"/>
    <w:rsid w:val="006C4F56"/>
    <w:rsid w:val="006C556E"/>
    <w:rsid w:val="006C56F6"/>
    <w:rsid w:val="006C5943"/>
    <w:rsid w:val="006C5D10"/>
    <w:rsid w:val="006C5D8A"/>
    <w:rsid w:val="006C5E0F"/>
    <w:rsid w:val="006C637E"/>
    <w:rsid w:val="006C63C7"/>
    <w:rsid w:val="006C68B9"/>
    <w:rsid w:val="006C6A66"/>
    <w:rsid w:val="006C6B9A"/>
    <w:rsid w:val="006C6BC6"/>
    <w:rsid w:val="006C6E4C"/>
    <w:rsid w:val="006C70AB"/>
    <w:rsid w:val="006C7105"/>
    <w:rsid w:val="006C753F"/>
    <w:rsid w:val="006C75BB"/>
    <w:rsid w:val="006C765C"/>
    <w:rsid w:val="006C7AF0"/>
    <w:rsid w:val="006C7B23"/>
    <w:rsid w:val="006C7CC2"/>
    <w:rsid w:val="006C7D11"/>
    <w:rsid w:val="006C7D44"/>
    <w:rsid w:val="006C7DA1"/>
    <w:rsid w:val="006C7F33"/>
    <w:rsid w:val="006D01C5"/>
    <w:rsid w:val="006D02B0"/>
    <w:rsid w:val="006D035D"/>
    <w:rsid w:val="006D03D2"/>
    <w:rsid w:val="006D0615"/>
    <w:rsid w:val="006D06D2"/>
    <w:rsid w:val="006D0C4B"/>
    <w:rsid w:val="006D0D87"/>
    <w:rsid w:val="006D10E1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91E"/>
    <w:rsid w:val="006D3AA0"/>
    <w:rsid w:val="006D3EFC"/>
    <w:rsid w:val="006D455B"/>
    <w:rsid w:val="006D457F"/>
    <w:rsid w:val="006D4582"/>
    <w:rsid w:val="006D4A57"/>
    <w:rsid w:val="006D50B9"/>
    <w:rsid w:val="006D548B"/>
    <w:rsid w:val="006D55D3"/>
    <w:rsid w:val="006D560C"/>
    <w:rsid w:val="006D567D"/>
    <w:rsid w:val="006D5691"/>
    <w:rsid w:val="006D5751"/>
    <w:rsid w:val="006D5B79"/>
    <w:rsid w:val="006D5B97"/>
    <w:rsid w:val="006D5D88"/>
    <w:rsid w:val="006D5E89"/>
    <w:rsid w:val="006D60F3"/>
    <w:rsid w:val="006D61B9"/>
    <w:rsid w:val="006D6591"/>
    <w:rsid w:val="006D6A93"/>
    <w:rsid w:val="006D6BDC"/>
    <w:rsid w:val="006D6C48"/>
    <w:rsid w:val="006D6E1F"/>
    <w:rsid w:val="006D6F1A"/>
    <w:rsid w:val="006D7705"/>
    <w:rsid w:val="006D7B65"/>
    <w:rsid w:val="006D7DD8"/>
    <w:rsid w:val="006D7E58"/>
    <w:rsid w:val="006D7E97"/>
    <w:rsid w:val="006E0758"/>
    <w:rsid w:val="006E0A5A"/>
    <w:rsid w:val="006E1138"/>
    <w:rsid w:val="006E12D6"/>
    <w:rsid w:val="006E141D"/>
    <w:rsid w:val="006E1428"/>
    <w:rsid w:val="006E1AD6"/>
    <w:rsid w:val="006E1B98"/>
    <w:rsid w:val="006E1C63"/>
    <w:rsid w:val="006E1F18"/>
    <w:rsid w:val="006E1F7F"/>
    <w:rsid w:val="006E234E"/>
    <w:rsid w:val="006E2433"/>
    <w:rsid w:val="006E25D5"/>
    <w:rsid w:val="006E265D"/>
    <w:rsid w:val="006E2732"/>
    <w:rsid w:val="006E288C"/>
    <w:rsid w:val="006E2DD8"/>
    <w:rsid w:val="006E2F21"/>
    <w:rsid w:val="006E3065"/>
    <w:rsid w:val="006E32F6"/>
    <w:rsid w:val="006E3658"/>
    <w:rsid w:val="006E3AC6"/>
    <w:rsid w:val="006E3AE1"/>
    <w:rsid w:val="006E3C77"/>
    <w:rsid w:val="006E4017"/>
    <w:rsid w:val="006E403E"/>
    <w:rsid w:val="006E42E5"/>
    <w:rsid w:val="006E430C"/>
    <w:rsid w:val="006E43AF"/>
    <w:rsid w:val="006E43C7"/>
    <w:rsid w:val="006E4591"/>
    <w:rsid w:val="006E47ED"/>
    <w:rsid w:val="006E4934"/>
    <w:rsid w:val="006E4A2C"/>
    <w:rsid w:val="006E4E4B"/>
    <w:rsid w:val="006E51DC"/>
    <w:rsid w:val="006E5348"/>
    <w:rsid w:val="006E5C1C"/>
    <w:rsid w:val="006E5CD9"/>
    <w:rsid w:val="006E5E18"/>
    <w:rsid w:val="006E62AF"/>
    <w:rsid w:val="006E6698"/>
    <w:rsid w:val="006E66A2"/>
    <w:rsid w:val="006E6A4A"/>
    <w:rsid w:val="006E7736"/>
    <w:rsid w:val="006E7756"/>
    <w:rsid w:val="006E7928"/>
    <w:rsid w:val="006E7AA7"/>
    <w:rsid w:val="006E7B8A"/>
    <w:rsid w:val="006F03F0"/>
    <w:rsid w:val="006F0D2B"/>
    <w:rsid w:val="006F12A5"/>
    <w:rsid w:val="006F1A7D"/>
    <w:rsid w:val="006F1B26"/>
    <w:rsid w:val="006F1BB5"/>
    <w:rsid w:val="006F1D0F"/>
    <w:rsid w:val="006F1DC8"/>
    <w:rsid w:val="006F2255"/>
    <w:rsid w:val="006F22B8"/>
    <w:rsid w:val="006F23B4"/>
    <w:rsid w:val="006F2B1E"/>
    <w:rsid w:val="006F2DF9"/>
    <w:rsid w:val="006F2E17"/>
    <w:rsid w:val="006F2F0A"/>
    <w:rsid w:val="006F30BF"/>
    <w:rsid w:val="006F32EC"/>
    <w:rsid w:val="006F347C"/>
    <w:rsid w:val="006F3A73"/>
    <w:rsid w:val="006F41C1"/>
    <w:rsid w:val="006F4724"/>
    <w:rsid w:val="006F49F7"/>
    <w:rsid w:val="006F4A59"/>
    <w:rsid w:val="006F4E71"/>
    <w:rsid w:val="006F4F65"/>
    <w:rsid w:val="006F4FD7"/>
    <w:rsid w:val="006F514E"/>
    <w:rsid w:val="006F52FB"/>
    <w:rsid w:val="006F54E9"/>
    <w:rsid w:val="006F5506"/>
    <w:rsid w:val="006F5D80"/>
    <w:rsid w:val="006F5E37"/>
    <w:rsid w:val="006F5F6C"/>
    <w:rsid w:val="006F66B2"/>
    <w:rsid w:val="006F6773"/>
    <w:rsid w:val="006F67AA"/>
    <w:rsid w:val="006F6816"/>
    <w:rsid w:val="006F6923"/>
    <w:rsid w:val="006F6B5F"/>
    <w:rsid w:val="006F6D44"/>
    <w:rsid w:val="006F6D91"/>
    <w:rsid w:val="006F6EEE"/>
    <w:rsid w:val="006F707F"/>
    <w:rsid w:val="006F70C6"/>
    <w:rsid w:val="006F71E9"/>
    <w:rsid w:val="006F7243"/>
    <w:rsid w:val="006F7262"/>
    <w:rsid w:val="006F748B"/>
    <w:rsid w:val="006F7B95"/>
    <w:rsid w:val="0070080E"/>
    <w:rsid w:val="00700BF4"/>
    <w:rsid w:val="007015DC"/>
    <w:rsid w:val="0070163B"/>
    <w:rsid w:val="007018AA"/>
    <w:rsid w:val="00701C8E"/>
    <w:rsid w:val="007024AC"/>
    <w:rsid w:val="00702A9F"/>
    <w:rsid w:val="00702F0F"/>
    <w:rsid w:val="00703290"/>
    <w:rsid w:val="00703620"/>
    <w:rsid w:val="0070380A"/>
    <w:rsid w:val="00703D7A"/>
    <w:rsid w:val="00703F3D"/>
    <w:rsid w:val="00704231"/>
    <w:rsid w:val="00704304"/>
    <w:rsid w:val="007043E8"/>
    <w:rsid w:val="0070444B"/>
    <w:rsid w:val="00704523"/>
    <w:rsid w:val="00704688"/>
    <w:rsid w:val="007046F6"/>
    <w:rsid w:val="00704890"/>
    <w:rsid w:val="00704C10"/>
    <w:rsid w:val="00704C79"/>
    <w:rsid w:val="00704CEF"/>
    <w:rsid w:val="007050EC"/>
    <w:rsid w:val="00705117"/>
    <w:rsid w:val="0070527A"/>
    <w:rsid w:val="0070567E"/>
    <w:rsid w:val="007057A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40F"/>
    <w:rsid w:val="00706534"/>
    <w:rsid w:val="00706B47"/>
    <w:rsid w:val="00706CA1"/>
    <w:rsid w:val="00706D04"/>
    <w:rsid w:val="00706FAA"/>
    <w:rsid w:val="00707025"/>
    <w:rsid w:val="00707107"/>
    <w:rsid w:val="0070727B"/>
    <w:rsid w:val="00707617"/>
    <w:rsid w:val="007076E9"/>
    <w:rsid w:val="0070773F"/>
    <w:rsid w:val="007077B5"/>
    <w:rsid w:val="007079AE"/>
    <w:rsid w:val="00707D66"/>
    <w:rsid w:val="00707D69"/>
    <w:rsid w:val="007100B1"/>
    <w:rsid w:val="00710308"/>
    <w:rsid w:val="00710403"/>
    <w:rsid w:val="007104B1"/>
    <w:rsid w:val="007108B1"/>
    <w:rsid w:val="00710AA6"/>
    <w:rsid w:val="00710C38"/>
    <w:rsid w:val="00710D04"/>
    <w:rsid w:val="0071119A"/>
    <w:rsid w:val="00711215"/>
    <w:rsid w:val="00711316"/>
    <w:rsid w:val="00711598"/>
    <w:rsid w:val="00711848"/>
    <w:rsid w:val="00712394"/>
    <w:rsid w:val="007129EE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05D"/>
    <w:rsid w:val="007141E8"/>
    <w:rsid w:val="00714304"/>
    <w:rsid w:val="007144FA"/>
    <w:rsid w:val="00714B6B"/>
    <w:rsid w:val="00714CB7"/>
    <w:rsid w:val="00714D6F"/>
    <w:rsid w:val="00714F05"/>
    <w:rsid w:val="0071500E"/>
    <w:rsid w:val="0071520C"/>
    <w:rsid w:val="00715251"/>
    <w:rsid w:val="00715475"/>
    <w:rsid w:val="007157F1"/>
    <w:rsid w:val="00715918"/>
    <w:rsid w:val="00715B96"/>
    <w:rsid w:val="00715C66"/>
    <w:rsid w:val="00715D75"/>
    <w:rsid w:val="007164E5"/>
    <w:rsid w:val="007168E7"/>
    <w:rsid w:val="007169A9"/>
    <w:rsid w:val="00716A7B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684"/>
    <w:rsid w:val="00721723"/>
    <w:rsid w:val="0072199E"/>
    <w:rsid w:val="00721E6C"/>
    <w:rsid w:val="0072224F"/>
    <w:rsid w:val="007223FA"/>
    <w:rsid w:val="0072260F"/>
    <w:rsid w:val="00722D05"/>
    <w:rsid w:val="00722F58"/>
    <w:rsid w:val="00722FAD"/>
    <w:rsid w:val="007234B8"/>
    <w:rsid w:val="007235FD"/>
    <w:rsid w:val="007236E6"/>
    <w:rsid w:val="007236FA"/>
    <w:rsid w:val="00723710"/>
    <w:rsid w:val="0072383B"/>
    <w:rsid w:val="007238C9"/>
    <w:rsid w:val="00723937"/>
    <w:rsid w:val="00723FAC"/>
    <w:rsid w:val="00724155"/>
    <w:rsid w:val="007243E5"/>
    <w:rsid w:val="0072440E"/>
    <w:rsid w:val="00724807"/>
    <w:rsid w:val="00724A34"/>
    <w:rsid w:val="00725188"/>
    <w:rsid w:val="007252A3"/>
    <w:rsid w:val="0072560E"/>
    <w:rsid w:val="00725720"/>
    <w:rsid w:val="00725E75"/>
    <w:rsid w:val="00725FD7"/>
    <w:rsid w:val="007261DB"/>
    <w:rsid w:val="00726220"/>
    <w:rsid w:val="00726447"/>
    <w:rsid w:val="007265B0"/>
    <w:rsid w:val="0072680C"/>
    <w:rsid w:val="0072698B"/>
    <w:rsid w:val="007269F4"/>
    <w:rsid w:val="00726A5E"/>
    <w:rsid w:val="00726B3D"/>
    <w:rsid w:val="00726CE4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116"/>
    <w:rsid w:val="00731227"/>
    <w:rsid w:val="00731630"/>
    <w:rsid w:val="007316AD"/>
    <w:rsid w:val="007318F5"/>
    <w:rsid w:val="00731DBF"/>
    <w:rsid w:val="00732043"/>
    <w:rsid w:val="00732268"/>
    <w:rsid w:val="007324A1"/>
    <w:rsid w:val="007326CC"/>
    <w:rsid w:val="0073272A"/>
    <w:rsid w:val="007328AF"/>
    <w:rsid w:val="00732D63"/>
    <w:rsid w:val="007330ED"/>
    <w:rsid w:val="0073350B"/>
    <w:rsid w:val="007336E7"/>
    <w:rsid w:val="00733C2E"/>
    <w:rsid w:val="00733E69"/>
    <w:rsid w:val="0073408A"/>
    <w:rsid w:val="007341DB"/>
    <w:rsid w:val="0073453D"/>
    <w:rsid w:val="00734592"/>
    <w:rsid w:val="007349C5"/>
    <w:rsid w:val="00734AFE"/>
    <w:rsid w:val="00734B50"/>
    <w:rsid w:val="00735005"/>
    <w:rsid w:val="00735164"/>
    <w:rsid w:val="007351BE"/>
    <w:rsid w:val="0073537D"/>
    <w:rsid w:val="0073581C"/>
    <w:rsid w:val="00735C62"/>
    <w:rsid w:val="00735FA2"/>
    <w:rsid w:val="00735FB2"/>
    <w:rsid w:val="0073606D"/>
    <w:rsid w:val="007360A3"/>
    <w:rsid w:val="00736188"/>
    <w:rsid w:val="007362B4"/>
    <w:rsid w:val="00736801"/>
    <w:rsid w:val="00736C40"/>
    <w:rsid w:val="00736F65"/>
    <w:rsid w:val="00737196"/>
    <w:rsid w:val="007372B7"/>
    <w:rsid w:val="007374AB"/>
    <w:rsid w:val="007376F7"/>
    <w:rsid w:val="00737A99"/>
    <w:rsid w:val="00737E3A"/>
    <w:rsid w:val="00737E72"/>
    <w:rsid w:val="0074001C"/>
    <w:rsid w:val="0074035E"/>
    <w:rsid w:val="00740626"/>
    <w:rsid w:val="00740647"/>
    <w:rsid w:val="00740690"/>
    <w:rsid w:val="00740938"/>
    <w:rsid w:val="00740D12"/>
    <w:rsid w:val="007412C4"/>
    <w:rsid w:val="00741364"/>
    <w:rsid w:val="0074136C"/>
    <w:rsid w:val="00741486"/>
    <w:rsid w:val="0074171D"/>
    <w:rsid w:val="007419C3"/>
    <w:rsid w:val="007419DE"/>
    <w:rsid w:val="00741A05"/>
    <w:rsid w:val="00741BE9"/>
    <w:rsid w:val="00741D8F"/>
    <w:rsid w:val="00741DA1"/>
    <w:rsid w:val="0074217E"/>
    <w:rsid w:val="007426DA"/>
    <w:rsid w:val="0074295F"/>
    <w:rsid w:val="00742AFA"/>
    <w:rsid w:val="00742C89"/>
    <w:rsid w:val="00743230"/>
    <w:rsid w:val="0074334F"/>
    <w:rsid w:val="0074339C"/>
    <w:rsid w:val="0074359E"/>
    <w:rsid w:val="007436C9"/>
    <w:rsid w:val="007438B0"/>
    <w:rsid w:val="00743ABB"/>
    <w:rsid w:val="0074414F"/>
    <w:rsid w:val="0074437D"/>
    <w:rsid w:val="00744503"/>
    <w:rsid w:val="00744973"/>
    <w:rsid w:val="00744AD1"/>
    <w:rsid w:val="00744C05"/>
    <w:rsid w:val="00744F2E"/>
    <w:rsid w:val="007451D0"/>
    <w:rsid w:val="00745527"/>
    <w:rsid w:val="00745534"/>
    <w:rsid w:val="007455AC"/>
    <w:rsid w:val="007459B0"/>
    <w:rsid w:val="00745AAA"/>
    <w:rsid w:val="00745F17"/>
    <w:rsid w:val="007462D3"/>
    <w:rsid w:val="007463EE"/>
    <w:rsid w:val="007463FB"/>
    <w:rsid w:val="007464D0"/>
    <w:rsid w:val="007464ED"/>
    <w:rsid w:val="00746634"/>
    <w:rsid w:val="00746AAD"/>
    <w:rsid w:val="00746D72"/>
    <w:rsid w:val="00746F04"/>
    <w:rsid w:val="00746F4A"/>
    <w:rsid w:val="007471AB"/>
    <w:rsid w:val="00747354"/>
    <w:rsid w:val="00747406"/>
    <w:rsid w:val="00747490"/>
    <w:rsid w:val="0074786B"/>
    <w:rsid w:val="0074797D"/>
    <w:rsid w:val="00747D89"/>
    <w:rsid w:val="00747F02"/>
    <w:rsid w:val="007501BE"/>
    <w:rsid w:val="007503E4"/>
    <w:rsid w:val="007508BE"/>
    <w:rsid w:val="00750E34"/>
    <w:rsid w:val="00750EC8"/>
    <w:rsid w:val="00750ED8"/>
    <w:rsid w:val="00751058"/>
    <w:rsid w:val="007519ED"/>
    <w:rsid w:val="00751DCF"/>
    <w:rsid w:val="00751FD1"/>
    <w:rsid w:val="0075201B"/>
    <w:rsid w:val="007520DE"/>
    <w:rsid w:val="007523E9"/>
    <w:rsid w:val="007525CC"/>
    <w:rsid w:val="00752681"/>
    <w:rsid w:val="00752741"/>
    <w:rsid w:val="00752892"/>
    <w:rsid w:val="00752B04"/>
    <w:rsid w:val="00752EC2"/>
    <w:rsid w:val="007531D6"/>
    <w:rsid w:val="00753237"/>
    <w:rsid w:val="007532AC"/>
    <w:rsid w:val="007534D7"/>
    <w:rsid w:val="007535CA"/>
    <w:rsid w:val="007537D5"/>
    <w:rsid w:val="00753B4E"/>
    <w:rsid w:val="0075423D"/>
    <w:rsid w:val="00754689"/>
    <w:rsid w:val="00754709"/>
    <w:rsid w:val="0075483B"/>
    <w:rsid w:val="00754AD9"/>
    <w:rsid w:val="00754DDF"/>
    <w:rsid w:val="00754E32"/>
    <w:rsid w:val="00754FD8"/>
    <w:rsid w:val="00755249"/>
    <w:rsid w:val="0075526E"/>
    <w:rsid w:val="00755579"/>
    <w:rsid w:val="00755825"/>
    <w:rsid w:val="007559B3"/>
    <w:rsid w:val="00756181"/>
    <w:rsid w:val="00756394"/>
    <w:rsid w:val="007564C5"/>
    <w:rsid w:val="00756834"/>
    <w:rsid w:val="00756C4F"/>
    <w:rsid w:val="00756DAC"/>
    <w:rsid w:val="00756FCA"/>
    <w:rsid w:val="00757032"/>
    <w:rsid w:val="00757320"/>
    <w:rsid w:val="007574C2"/>
    <w:rsid w:val="007574E1"/>
    <w:rsid w:val="0075760D"/>
    <w:rsid w:val="00757766"/>
    <w:rsid w:val="007577A3"/>
    <w:rsid w:val="00757B13"/>
    <w:rsid w:val="00757E1B"/>
    <w:rsid w:val="0076000B"/>
    <w:rsid w:val="007601A2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432"/>
    <w:rsid w:val="00762654"/>
    <w:rsid w:val="0076272E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49E"/>
    <w:rsid w:val="007658F3"/>
    <w:rsid w:val="00765B1C"/>
    <w:rsid w:val="00765D64"/>
    <w:rsid w:val="00765EF1"/>
    <w:rsid w:val="007664DC"/>
    <w:rsid w:val="00766631"/>
    <w:rsid w:val="00766856"/>
    <w:rsid w:val="00766B45"/>
    <w:rsid w:val="00766BC9"/>
    <w:rsid w:val="00766E2D"/>
    <w:rsid w:val="00767427"/>
    <w:rsid w:val="00767468"/>
    <w:rsid w:val="0076769E"/>
    <w:rsid w:val="007676DA"/>
    <w:rsid w:val="00767AED"/>
    <w:rsid w:val="00767B43"/>
    <w:rsid w:val="00767C41"/>
    <w:rsid w:val="00767E7E"/>
    <w:rsid w:val="007704E8"/>
    <w:rsid w:val="007709FB"/>
    <w:rsid w:val="00770D69"/>
    <w:rsid w:val="00770E7F"/>
    <w:rsid w:val="007711C3"/>
    <w:rsid w:val="007711FC"/>
    <w:rsid w:val="0077122E"/>
    <w:rsid w:val="007713A1"/>
    <w:rsid w:val="0077184B"/>
    <w:rsid w:val="00771B5D"/>
    <w:rsid w:val="00772168"/>
    <w:rsid w:val="007721DE"/>
    <w:rsid w:val="007722BE"/>
    <w:rsid w:val="007723A9"/>
    <w:rsid w:val="00772693"/>
    <w:rsid w:val="0077290C"/>
    <w:rsid w:val="0077296A"/>
    <w:rsid w:val="00772F4F"/>
    <w:rsid w:val="00773004"/>
    <w:rsid w:val="007732E0"/>
    <w:rsid w:val="00773441"/>
    <w:rsid w:val="00773B22"/>
    <w:rsid w:val="00773B9D"/>
    <w:rsid w:val="0077413F"/>
    <w:rsid w:val="0077432E"/>
    <w:rsid w:val="00774373"/>
    <w:rsid w:val="007743D7"/>
    <w:rsid w:val="00774686"/>
    <w:rsid w:val="00774723"/>
    <w:rsid w:val="00774752"/>
    <w:rsid w:val="0077489D"/>
    <w:rsid w:val="007748C5"/>
    <w:rsid w:val="00774C0A"/>
    <w:rsid w:val="00774D10"/>
    <w:rsid w:val="00775281"/>
    <w:rsid w:val="0077551E"/>
    <w:rsid w:val="007757D8"/>
    <w:rsid w:val="00775A5A"/>
    <w:rsid w:val="00775C9F"/>
    <w:rsid w:val="00775E0C"/>
    <w:rsid w:val="007763D9"/>
    <w:rsid w:val="0077647D"/>
    <w:rsid w:val="007764E1"/>
    <w:rsid w:val="00776965"/>
    <w:rsid w:val="00776B67"/>
    <w:rsid w:val="00776D43"/>
    <w:rsid w:val="00776E11"/>
    <w:rsid w:val="00776E6B"/>
    <w:rsid w:val="00777195"/>
    <w:rsid w:val="007773CD"/>
    <w:rsid w:val="00777B68"/>
    <w:rsid w:val="00777BE9"/>
    <w:rsid w:val="00777CB5"/>
    <w:rsid w:val="00777E80"/>
    <w:rsid w:val="00777EA8"/>
    <w:rsid w:val="00777EB6"/>
    <w:rsid w:val="0078012E"/>
    <w:rsid w:val="00780304"/>
    <w:rsid w:val="007804F3"/>
    <w:rsid w:val="007805E3"/>
    <w:rsid w:val="007807DB"/>
    <w:rsid w:val="007807DD"/>
    <w:rsid w:val="00780F39"/>
    <w:rsid w:val="00781068"/>
    <w:rsid w:val="007814B0"/>
    <w:rsid w:val="00781554"/>
    <w:rsid w:val="007815AD"/>
    <w:rsid w:val="0078164B"/>
    <w:rsid w:val="00781A5B"/>
    <w:rsid w:val="00781B1E"/>
    <w:rsid w:val="00781EA4"/>
    <w:rsid w:val="00782014"/>
    <w:rsid w:val="007823EA"/>
    <w:rsid w:val="007824AD"/>
    <w:rsid w:val="0078259F"/>
    <w:rsid w:val="00782642"/>
    <w:rsid w:val="00782729"/>
    <w:rsid w:val="00782911"/>
    <w:rsid w:val="00782BB6"/>
    <w:rsid w:val="00782BDC"/>
    <w:rsid w:val="00782EDE"/>
    <w:rsid w:val="00782F39"/>
    <w:rsid w:val="00782FAC"/>
    <w:rsid w:val="0078344B"/>
    <w:rsid w:val="00783687"/>
    <w:rsid w:val="00783963"/>
    <w:rsid w:val="00783B67"/>
    <w:rsid w:val="007840E5"/>
    <w:rsid w:val="0078456B"/>
    <w:rsid w:val="00784597"/>
    <w:rsid w:val="00784737"/>
    <w:rsid w:val="007847A0"/>
    <w:rsid w:val="0078487C"/>
    <w:rsid w:val="00784A83"/>
    <w:rsid w:val="00784E75"/>
    <w:rsid w:val="0078544F"/>
    <w:rsid w:val="007855B8"/>
    <w:rsid w:val="00785703"/>
    <w:rsid w:val="00785BEE"/>
    <w:rsid w:val="00785C0F"/>
    <w:rsid w:val="0078614E"/>
    <w:rsid w:val="007863D2"/>
    <w:rsid w:val="00786729"/>
    <w:rsid w:val="0078692E"/>
    <w:rsid w:val="00786EC1"/>
    <w:rsid w:val="00787366"/>
    <w:rsid w:val="0078760C"/>
    <w:rsid w:val="00787819"/>
    <w:rsid w:val="00787B22"/>
    <w:rsid w:val="00787C6A"/>
    <w:rsid w:val="00787DB0"/>
    <w:rsid w:val="00787F32"/>
    <w:rsid w:val="00790626"/>
    <w:rsid w:val="007906BF"/>
    <w:rsid w:val="00790919"/>
    <w:rsid w:val="00790CED"/>
    <w:rsid w:val="00790DAF"/>
    <w:rsid w:val="00790DCD"/>
    <w:rsid w:val="00790E34"/>
    <w:rsid w:val="00791069"/>
    <w:rsid w:val="00791139"/>
    <w:rsid w:val="007916B1"/>
    <w:rsid w:val="0079185B"/>
    <w:rsid w:val="007918A8"/>
    <w:rsid w:val="007919C6"/>
    <w:rsid w:val="00791D8F"/>
    <w:rsid w:val="00791DC6"/>
    <w:rsid w:val="00791EF0"/>
    <w:rsid w:val="0079223E"/>
    <w:rsid w:val="0079282B"/>
    <w:rsid w:val="00792970"/>
    <w:rsid w:val="0079300E"/>
    <w:rsid w:val="0079301C"/>
    <w:rsid w:val="00793293"/>
    <w:rsid w:val="007934E7"/>
    <w:rsid w:val="00793522"/>
    <w:rsid w:val="007936AC"/>
    <w:rsid w:val="007938B5"/>
    <w:rsid w:val="00793A49"/>
    <w:rsid w:val="00793CF0"/>
    <w:rsid w:val="00793F9C"/>
    <w:rsid w:val="00793FBF"/>
    <w:rsid w:val="0079406C"/>
    <w:rsid w:val="00794259"/>
    <w:rsid w:val="00794714"/>
    <w:rsid w:val="00794A7A"/>
    <w:rsid w:val="00794F96"/>
    <w:rsid w:val="00794FFB"/>
    <w:rsid w:val="007956D1"/>
    <w:rsid w:val="00795880"/>
    <w:rsid w:val="00795A84"/>
    <w:rsid w:val="00795BC7"/>
    <w:rsid w:val="00795BE6"/>
    <w:rsid w:val="00795DC3"/>
    <w:rsid w:val="00795F9A"/>
    <w:rsid w:val="0079600D"/>
    <w:rsid w:val="0079675C"/>
    <w:rsid w:val="00796BDE"/>
    <w:rsid w:val="00796C65"/>
    <w:rsid w:val="00796EE7"/>
    <w:rsid w:val="00797008"/>
    <w:rsid w:val="0079709C"/>
    <w:rsid w:val="00797103"/>
    <w:rsid w:val="007976A3"/>
    <w:rsid w:val="00797C5D"/>
    <w:rsid w:val="007A015D"/>
    <w:rsid w:val="007A01CF"/>
    <w:rsid w:val="007A02BA"/>
    <w:rsid w:val="007A03BA"/>
    <w:rsid w:val="007A03FF"/>
    <w:rsid w:val="007A046F"/>
    <w:rsid w:val="007A04BF"/>
    <w:rsid w:val="007A0516"/>
    <w:rsid w:val="007A0AF1"/>
    <w:rsid w:val="007A0CA8"/>
    <w:rsid w:val="007A0CB3"/>
    <w:rsid w:val="007A0CBB"/>
    <w:rsid w:val="007A0CD2"/>
    <w:rsid w:val="007A0D1F"/>
    <w:rsid w:val="007A0DF1"/>
    <w:rsid w:val="007A1058"/>
    <w:rsid w:val="007A111D"/>
    <w:rsid w:val="007A1AA9"/>
    <w:rsid w:val="007A1C6D"/>
    <w:rsid w:val="007A1DA3"/>
    <w:rsid w:val="007A1DDE"/>
    <w:rsid w:val="007A1F5E"/>
    <w:rsid w:val="007A1FFB"/>
    <w:rsid w:val="007A2275"/>
    <w:rsid w:val="007A2399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C09"/>
    <w:rsid w:val="007A4C22"/>
    <w:rsid w:val="007A4E15"/>
    <w:rsid w:val="007A4EAF"/>
    <w:rsid w:val="007A55B2"/>
    <w:rsid w:val="007A581F"/>
    <w:rsid w:val="007A59C7"/>
    <w:rsid w:val="007A5FA5"/>
    <w:rsid w:val="007A626D"/>
    <w:rsid w:val="007A6372"/>
    <w:rsid w:val="007A66F4"/>
    <w:rsid w:val="007A6A96"/>
    <w:rsid w:val="007A6AC6"/>
    <w:rsid w:val="007A6C2A"/>
    <w:rsid w:val="007A73AA"/>
    <w:rsid w:val="007A7602"/>
    <w:rsid w:val="007A7BF5"/>
    <w:rsid w:val="007A7CCB"/>
    <w:rsid w:val="007A7E5E"/>
    <w:rsid w:val="007B018C"/>
    <w:rsid w:val="007B0348"/>
    <w:rsid w:val="007B04D4"/>
    <w:rsid w:val="007B06C7"/>
    <w:rsid w:val="007B0C07"/>
    <w:rsid w:val="007B0D18"/>
    <w:rsid w:val="007B0D41"/>
    <w:rsid w:val="007B0D4A"/>
    <w:rsid w:val="007B0FB7"/>
    <w:rsid w:val="007B108A"/>
    <w:rsid w:val="007B12AC"/>
    <w:rsid w:val="007B14C5"/>
    <w:rsid w:val="007B152F"/>
    <w:rsid w:val="007B1739"/>
    <w:rsid w:val="007B17C4"/>
    <w:rsid w:val="007B17FF"/>
    <w:rsid w:val="007B1801"/>
    <w:rsid w:val="007B1838"/>
    <w:rsid w:val="007B189E"/>
    <w:rsid w:val="007B1AB5"/>
    <w:rsid w:val="007B1C2A"/>
    <w:rsid w:val="007B1E72"/>
    <w:rsid w:val="007B20C3"/>
    <w:rsid w:val="007B20EE"/>
    <w:rsid w:val="007B2BF0"/>
    <w:rsid w:val="007B2D39"/>
    <w:rsid w:val="007B301B"/>
    <w:rsid w:val="007B3736"/>
    <w:rsid w:val="007B3AAB"/>
    <w:rsid w:val="007B3B46"/>
    <w:rsid w:val="007B3E67"/>
    <w:rsid w:val="007B3ED8"/>
    <w:rsid w:val="007B4325"/>
    <w:rsid w:val="007B48C8"/>
    <w:rsid w:val="007B4FC6"/>
    <w:rsid w:val="007B5037"/>
    <w:rsid w:val="007B520B"/>
    <w:rsid w:val="007B526A"/>
    <w:rsid w:val="007B5544"/>
    <w:rsid w:val="007B55D7"/>
    <w:rsid w:val="007B585C"/>
    <w:rsid w:val="007B5BCD"/>
    <w:rsid w:val="007B5F61"/>
    <w:rsid w:val="007B6323"/>
    <w:rsid w:val="007B63F7"/>
    <w:rsid w:val="007B643A"/>
    <w:rsid w:val="007B6654"/>
    <w:rsid w:val="007B686F"/>
    <w:rsid w:val="007B6A57"/>
    <w:rsid w:val="007B6DDF"/>
    <w:rsid w:val="007B6DF6"/>
    <w:rsid w:val="007B6F97"/>
    <w:rsid w:val="007B6FFE"/>
    <w:rsid w:val="007B7352"/>
    <w:rsid w:val="007B745F"/>
    <w:rsid w:val="007B76AB"/>
    <w:rsid w:val="007B78E0"/>
    <w:rsid w:val="007B79B9"/>
    <w:rsid w:val="007B7AD3"/>
    <w:rsid w:val="007B7F8C"/>
    <w:rsid w:val="007C031C"/>
    <w:rsid w:val="007C111E"/>
    <w:rsid w:val="007C1364"/>
    <w:rsid w:val="007C14D5"/>
    <w:rsid w:val="007C1589"/>
    <w:rsid w:val="007C197E"/>
    <w:rsid w:val="007C19E7"/>
    <w:rsid w:val="007C2014"/>
    <w:rsid w:val="007C28B2"/>
    <w:rsid w:val="007C28D3"/>
    <w:rsid w:val="007C2A45"/>
    <w:rsid w:val="007C2AB5"/>
    <w:rsid w:val="007C2CD6"/>
    <w:rsid w:val="007C2EC9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46B"/>
    <w:rsid w:val="007C448F"/>
    <w:rsid w:val="007C4649"/>
    <w:rsid w:val="007C49C6"/>
    <w:rsid w:val="007C5207"/>
    <w:rsid w:val="007C522F"/>
    <w:rsid w:val="007C53F2"/>
    <w:rsid w:val="007C5ACF"/>
    <w:rsid w:val="007C5CAE"/>
    <w:rsid w:val="007C5ED5"/>
    <w:rsid w:val="007C62F3"/>
    <w:rsid w:val="007C6526"/>
    <w:rsid w:val="007C65DC"/>
    <w:rsid w:val="007C6641"/>
    <w:rsid w:val="007C6699"/>
    <w:rsid w:val="007C6F6A"/>
    <w:rsid w:val="007C70B5"/>
    <w:rsid w:val="007C739E"/>
    <w:rsid w:val="007C74B7"/>
    <w:rsid w:val="007C7D0E"/>
    <w:rsid w:val="007C7F6D"/>
    <w:rsid w:val="007C7FAD"/>
    <w:rsid w:val="007D0109"/>
    <w:rsid w:val="007D0110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19"/>
    <w:rsid w:val="007D1E97"/>
    <w:rsid w:val="007D1F96"/>
    <w:rsid w:val="007D2060"/>
    <w:rsid w:val="007D2284"/>
    <w:rsid w:val="007D2364"/>
    <w:rsid w:val="007D2424"/>
    <w:rsid w:val="007D2454"/>
    <w:rsid w:val="007D2B1B"/>
    <w:rsid w:val="007D2B44"/>
    <w:rsid w:val="007D2B7F"/>
    <w:rsid w:val="007D2E48"/>
    <w:rsid w:val="007D313B"/>
    <w:rsid w:val="007D3285"/>
    <w:rsid w:val="007D36FA"/>
    <w:rsid w:val="007D3773"/>
    <w:rsid w:val="007D3C2B"/>
    <w:rsid w:val="007D3D1F"/>
    <w:rsid w:val="007D3E28"/>
    <w:rsid w:val="007D3FBD"/>
    <w:rsid w:val="007D3FC2"/>
    <w:rsid w:val="007D40B6"/>
    <w:rsid w:val="007D410A"/>
    <w:rsid w:val="007D4155"/>
    <w:rsid w:val="007D44C3"/>
    <w:rsid w:val="007D476B"/>
    <w:rsid w:val="007D4B06"/>
    <w:rsid w:val="007D4C66"/>
    <w:rsid w:val="007D4E03"/>
    <w:rsid w:val="007D4F86"/>
    <w:rsid w:val="007D549B"/>
    <w:rsid w:val="007D552F"/>
    <w:rsid w:val="007D58E4"/>
    <w:rsid w:val="007D5AF9"/>
    <w:rsid w:val="007D5E64"/>
    <w:rsid w:val="007D5FEC"/>
    <w:rsid w:val="007D5FF7"/>
    <w:rsid w:val="007D60A5"/>
    <w:rsid w:val="007D60DD"/>
    <w:rsid w:val="007D61D9"/>
    <w:rsid w:val="007D6507"/>
    <w:rsid w:val="007D6519"/>
    <w:rsid w:val="007D66A5"/>
    <w:rsid w:val="007D67E5"/>
    <w:rsid w:val="007D6959"/>
    <w:rsid w:val="007D6A8D"/>
    <w:rsid w:val="007D6B05"/>
    <w:rsid w:val="007D6E06"/>
    <w:rsid w:val="007D709A"/>
    <w:rsid w:val="007D70AF"/>
    <w:rsid w:val="007D76F8"/>
    <w:rsid w:val="007D781E"/>
    <w:rsid w:val="007D7CC1"/>
    <w:rsid w:val="007E00D4"/>
    <w:rsid w:val="007E03D1"/>
    <w:rsid w:val="007E0578"/>
    <w:rsid w:val="007E0633"/>
    <w:rsid w:val="007E0CD3"/>
    <w:rsid w:val="007E0E6D"/>
    <w:rsid w:val="007E0F81"/>
    <w:rsid w:val="007E1331"/>
    <w:rsid w:val="007E17BF"/>
    <w:rsid w:val="007E189B"/>
    <w:rsid w:val="007E19F7"/>
    <w:rsid w:val="007E1B50"/>
    <w:rsid w:val="007E1BBC"/>
    <w:rsid w:val="007E1C09"/>
    <w:rsid w:val="007E1C72"/>
    <w:rsid w:val="007E1CA3"/>
    <w:rsid w:val="007E1F44"/>
    <w:rsid w:val="007E1FC4"/>
    <w:rsid w:val="007E1FE9"/>
    <w:rsid w:val="007E2097"/>
    <w:rsid w:val="007E210E"/>
    <w:rsid w:val="007E2609"/>
    <w:rsid w:val="007E2E6C"/>
    <w:rsid w:val="007E2EB7"/>
    <w:rsid w:val="007E3083"/>
    <w:rsid w:val="007E32E8"/>
    <w:rsid w:val="007E35F5"/>
    <w:rsid w:val="007E36E3"/>
    <w:rsid w:val="007E3A0C"/>
    <w:rsid w:val="007E3FF2"/>
    <w:rsid w:val="007E411D"/>
    <w:rsid w:val="007E42FC"/>
    <w:rsid w:val="007E48D0"/>
    <w:rsid w:val="007E4922"/>
    <w:rsid w:val="007E4A65"/>
    <w:rsid w:val="007E5029"/>
    <w:rsid w:val="007E5777"/>
    <w:rsid w:val="007E5962"/>
    <w:rsid w:val="007E5A5F"/>
    <w:rsid w:val="007E5B6B"/>
    <w:rsid w:val="007E63AD"/>
    <w:rsid w:val="007E6534"/>
    <w:rsid w:val="007E6B8E"/>
    <w:rsid w:val="007E6F26"/>
    <w:rsid w:val="007E6FA2"/>
    <w:rsid w:val="007E720C"/>
    <w:rsid w:val="007E7559"/>
    <w:rsid w:val="007E7933"/>
    <w:rsid w:val="007E79C6"/>
    <w:rsid w:val="007E7E32"/>
    <w:rsid w:val="007E7E60"/>
    <w:rsid w:val="007E7F95"/>
    <w:rsid w:val="007F010C"/>
    <w:rsid w:val="007F060C"/>
    <w:rsid w:val="007F0659"/>
    <w:rsid w:val="007F0B8B"/>
    <w:rsid w:val="007F0DD8"/>
    <w:rsid w:val="007F0F90"/>
    <w:rsid w:val="007F10C8"/>
    <w:rsid w:val="007F1107"/>
    <w:rsid w:val="007F1662"/>
    <w:rsid w:val="007F1A89"/>
    <w:rsid w:val="007F1C60"/>
    <w:rsid w:val="007F1D57"/>
    <w:rsid w:val="007F1DD4"/>
    <w:rsid w:val="007F20A1"/>
    <w:rsid w:val="007F2C6A"/>
    <w:rsid w:val="007F2C92"/>
    <w:rsid w:val="007F2E47"/>
    <w:rsid w:val="007F2FF7"/>
    <w:rsid w:val="007F3162"/>
    <w:rsid w:val="007F35B5"/>
    <w:rsid w:val="007F372E"/>
    <w:rsid w:val="007F39C6"/>
    <w:rsid w:val="007F39D6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DF"/>
    <w:rsid w:val="007F6665"/>
    <w:rsid w:val="007F6951"/>
    <w:rsid w:val="007F6C48"/>
    <w:rsid w:val="007F6FDB"/>
    <w:rsid w:val="007F70AC"/>
    <w:rsid w:val="007F71DC"/>
    <w:rsid w:val="007F741B"/>
    <w:rsid w:val="007F7775"/>
    <w:rsid w:val="007F7AED"/>
    <w:rsid w:val="007F7C28"/>
    <w:rsid w:val="007F7CE3"/>
    <w:rsid w:val="007F7D1E"/>
    <w:rsid w:val="007F7D44"/>
    <w:rsid w:val="00800048"/>
    <w:rsid w:val="008001BA"/>
    <w:rsid w:val="0080054E"/>
    <w:rsid w:val="00800931"/>
    <w:rsid w:val="00800BA2"/>
    <w:rsid w:val="0080192C"/>
    <w:rsid w:val="0080223C"/>
    <w:rsid w:val="0080231E"/>
    <w:rsid w:val="00802769"/>
    <w:rsid w:val="00802A7B"/>
    <w:rsid w:val="00802ACA"/>
    <w:rsid w:val="00802C80"/>
    <w:rsid w:val="00802F74"/>
    <w:rsid w:val="0080387E"/>
    <w:rsid w:val="00803979"/>
    <w:rsid w:val="00803A47"/>
    <w:rsid w:val="00803A5F"/>
    <w:rsid w:val="00803DEF"/>
    <w:rsid w:val="008040B2"/>
    <w:rsid w:val="00804175"/>
    <w:rsid w:val="008043F2"/>
    <w:rsid w:val="0080446D"/>
    <w:rsid w:val="008046B8"/>
    <w:rsid w:val="0080486F"/>
    <w:rsid w:val="008048BF"/>
    <w:rsid w:val="008049BC"/>
    <w:rsid w:val="00804E07"/>
    <w:rsid w:val="00805071"/>
    <w:rsid w:val="0080516D"/>
    <w:rsid w:val="00805623"/>
    <w:rsid w:val="00805785"/>
    <w:rsid w:val="008059F6"/>
    <w:rsid w:val="00805C4A"/>
    <w:rsid w:val="00805D1D"/>
    <w:rsid w:val="00805D93"/>
    <w:rsid w:val="008060F0"/>
    <w:rsid w:val="00806129"/>
    <w:rsid w:val="0080633C"/>
    <w:rsid w:val="008063B0"/>
    <w:rsid w:val="00806667"/>
    <w:rsid w:val="00806D3E"/>
    <w:rsid w:val="0080707E"/>
    <w:rsid w:val="00807431"/>
    <w:rsid w:val="008074E9"/>
    <w:rsid w:val="00807774"/>
    <w:rsid w:val="00807940"/>
    <w:rsid w:val="00807B5A"/>
    <w:rsid w:val="00807C2E"/>
    <w:rsid w:val="00807DCE"/>
    <w:rsid w:val="00807F3B"/>
    <w:rsid w:val="0081025D"/>
    <w:rsid w:val="00810596"/>
    <w:rsid w:val="008107C1"/>
    <w:rsid w:val="0081086E"/>
    <w:rsid w:val="008108B0"/>
    <w:rsid w:val="0081098C"/>
    <w:rsid w:val="00810E8E"/>
    <w:rsid w:val="00810F7C"/>
    <w:rsid w:val="00811524"/>
    <w:rsid w:val="00811551"/>
    <w:rsid w:val="008116EC"/>
    <w:rsid w:val="008118DF"/>
    <w:rsid w:val="00811F58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52E"/>
    <w:rsid w:val="0081397B"/>
    <w:rsid w:val="008139D4"/>
    <w:rsid w:val="00813E15"/>
    <w:rsid w:val="0081414E"/>
    <w:rsid w:val="00814209"/>
    <w:rsid w:val="0081429F"/>
    <w:rsid w:val="008142FF"/>
    <w:rsid w:val="008145C7"/>
    <w:rsid w:val="008145ED"/>
    <w:rsid w:val="00814806"/>
    <w:rsid w:val="00814B6B"/>
    <w:rsid w:val="00815005"/>
    <w:rsid w:val="008159E6"/>
    <w:rsid w:val="00815BCC"/>
    <w:rsid w:val="00815BE1"/>
    <w:rsid w:val="00816100"/>
    <w:rsid w:val="00816692"/>
    <w:rsid w:val="00816A59"/>
    <w:rsid w:val="00816C38"/>
    <w:rsid w:val="00816CAA"/>
    <w:rsid w:val="00816E11"/>
    <w:rsid w:val="00816EA5"/>
    <w:rsid w:val="00817070"/>
    <w:rsid w:val="008173D6"/>
    <w:rsid w:val="00817DEE"/>
    <w:rsid w:val="00817FDA"/>
    <w:rsid w:val="008201B2"/>
    <w:rsid w:val="008201FB"/>
    <w:rsid w:val="00820553"/>
    <w:rsid w:val="008205AE"/>
    <w:rsid w:val="00820921"/>
    <w:rsid w:val="00820AC3"/>
    <w:rsid w:val="00820CEE"/>
    <w:rsid w:val="00820E2F"/>
    <w:rsid w:val="00820EBC"/>
    <w:rsid w:val="0082110A"/>
    <w:rsid w:val="008212C5"/>
    <w:rsid w:val="008212D5"/>
    <w:rsid w:val="0082143C"/>
    <w:rsid w:val="0082178E"/>
    <w:rsid w:val="008217A3"/>
    <w:rsid w:val="00821AC9"/>
    <w:rsid w:val="00821D1D"/>
    <w:rsid w:val="00821FCF"/>
    <w:rsid w:val="00822146"/>
    <w:rsid w:val="0082228F"/>
    <w:rsid w:val="008224C2"/>
    <w:rsid w:val="008227BF"/>
    <w:rsid w:val="00822989"/>
    <w:rsid w:val="00822A99"/>
    <w:rsid w:val="00822D4D"/>
    <w:rsid w:val="00822F74"/>
    <w:rsid w:val="008232D0"/>
    <w:rsid w:val="008237A0"/>
    <w:rsid w:val="00823AC9"/>
    <w:rsid w:val="00823F59"/>
    <w:rsid w:val="00824482"/>
    <w:rsid w:val="00824769"/>
    <w:rsid w:val="00824B74"/>
    <w:rsid w:val="00824EC5"/>
    <w:rsid w:val="00824F69"/>
    <w:rsid w:val="008255DF"/>
    <w:rsid w:val="0082579E"/>
    <w:rsid w:val="0082585C"/>
    <w:rsid w:val="00825976"/>
    <w:rsid w:val="00825C7C"/>
    <w:rsid w:val="00825EB2"/>
    <w:rsid w:val="008261E4"/>
    <w:rsid w:val="008263DA"/>
    <w:rsid w:val="0082645B"/>
    <w:rsid w:val="0082647A"/>
    <w:rsid w:val="0082668F"/>
    <w:rsid w:val="00826957"/>
    <w:rsid w:val="00827324"/>
    <w:rsid w:val="008273A6"/>
    <w:rsid w:val="00827464"/>
    <w:rsid w:val="0082798E"/>
    <w:rsid w:val="00827BC9"/>
    <w:rsid w:val="00827D47"/>
    <w:rsid w:val="00827E45"/>
    <w:rsid w:val="00827F45"/>
    <w:rsid w:val="008304AB"/>
    <w:rsid w:val="008304D4"/>
    <w:rsid w:val="008304FB"/>
    <w:rsid w:val="00830C14"/>
    <w:rsid w:val="00830CCA"/>
    <w:rsid w:val="008311CC"/>
    <w:rsid w:val="008313E4"/>
    <w:rsid w:val="0083157E"/>
    <w:rsid w:val="00831B32"/>
    <w:rsid w:val="008324F4"/>
    <w:rsid w:val="00832602"/>
    <w:rsid w:val="00832B21"/>
    <w:rsid w:val="00832B74"/>
    <w:rsid w:val="008331DC"/>
    <w:rsid w:val="00834046"/>
    <w:rsid w:val="008341F6"/>
    <w:rsid w:val="00834312"/>
    <w:rsid w:val="00834359"/>
    <w:rsid w:val="008349E8"/>
    <w:rsid w:val="00834C10"/>
    <w:rsid w:val="00835188"/>
    <w:rsid w:val="0083521C"/>
    <w:rsid w:val="00835253"/>
    <w:rsid w:val="008353E3"/>
    <w:rsid w:val="00835458"/>
    <w:rsid w:val="008358DB"/>
    <w:rsid w:val="00835C7C"/>
    <w:rsid w:val="00835CBF"/>
    <w:rsid w:val="008365C7"/>
    <w:rsid w:val="008369CC"/>
    <w:rsid w:val="00836AF3"/>
    <w:rsid w:val="00836BC9"/>
    <w:rsid w:val="00836C77"/>
    <w:rsid w:val="00837473"/>
    <w:rsid w:val="008375B4"/>
    <w:rsid w:val="00837663"/>
    <w:rsid w:val="00837731"/>
    <w:rsid w:val="00837872"/>
    <w:rsid w:val="00837FCA"/>
    <w:rsid w:val="00840532"/>
    <w:rsid w:val="008407D1"/>
    <w:rsid w:val="008409B4"/>
    <w:rsid w:val="008409E1"/>
    <w:rsid w:val="008410C6"/>
    <w:rsid w:val="00841212"/>
    <w:rsid w:val="00841324"/>
    <w:rsid w:val="0084144E"/>
    <w:rsid w:val="00841461"/>
    <w:rsid w:val="008415F4"/>
    <w:rsid w:val="0084162B"/>
    <w:rsid w:val="00841636"/>
    <w:rsid w:val="00841A8E"/>
    <w:rsid w:val="00841CC6"/>
    <w:rsid w:val="00841E6E"/>
    <w:rsid w:val="008422DA"/>
    <w:rsid w:val="00842534"/>
    <w:rsid w:val="00842956"/>
    <w:rsid w:val="00842BF3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1AC"/>
    <w:rsid w:val="00844579"/>
    <w:rsid w:val="00844611"/>
    <w:rsid w:val="0084465F"/>
    <w:rsid w:val="0084473D"/>
    <w:rsid w:val="00844784"/>
    <w:rsid w:val="00845668"/>
    <w:rsid w:val="008456F6"/>
    <w:rsid w:val="00845EEA"/>
    <w:rsid w:val="00845F06"/>
    <w:rsid w:val="00845FF6"/>
    <w:rsid w:val="0084613E"/>
    <w:rsid w:val="00846243"/>
    <w:rsid w:val="0084625B"/>
    <w:rsid w:val="00846266"/>
    <w:rsid w:val="008463D9"/>
    <w:rsid w:val="00846506"/>
    <w:rsid w:val="008465CE"/>
    <w:rsid w:val="008465D1"/>
    <w:rsid w:val="00846609"/>
    <w:rsid w:val="00846BB6"/>
    <w:rsid w:val="00846DA0"/>
    <w:rsid w:val="00847170"/>
    <w:rsid w:val="00847249"/>
    <w:rsid w:val="00847836"/>
    <w:rsid w:val="00847A23"/>
    <w:rsid w:val="00847C04"/>
    <w:rsid w:val="00847C51"/>
    <w:rsid w:val="00847CC9"/>
    <w:rsid w:val="00847EA7"/>
    <w:rsid w:val="00850030"/>
    <w:rsid w:val="00850177"/>
    <w:rsid w:val="008501C9"/>
    <w:rsid w:val="00850210"/>
    <w:rsid w:val="00850982"/>
    <w:rsid w:val="00850C86"/>
    <w:rsid w:val="00850D3B"/>
    <w:rsid w:val="00851047"/>
    <w:rsid w:val="00851069"/>
    <w:rsid w:val="0085144F"/>
    <w:rsid w:val="00851481"/>
    <w:rsid w:val="00851700"/>
    <w:rsid w:val="00851861"/>
    <w:rsid w:val="00851AAD"/>
    <w:rsid w:val="00851D33"/>
    <w:rsid w:val="00851D9B"/>
    <w:rsid w:val="00851F95"/>
    <w:rsid w:val="00851FF7"/>
    <w:rsid w:val="008520C6"/>
    <w:rsid w:val="008521AC"/>
    <w:rsid w:val="008523A9"/>
    <w:rsid w:val="008524F0"/>
    <w:rsid w:val="00852A8C"/>
    <w:rsid w:val="00852E86"/>
    <w:rsid w:val="008533F9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5C"/>
    <w:rsid w:val="00854AD5"/>
    <w:rsid w:val="00854C42"/>
    <w:rsid w:val="00854D1B"/>
    <w:rsid w:val="00854E03"/>
    <w:rsid w:val="0085504B"/>
    <w:rsid w:val="008559AE"/>
    <w:rsid w:val="00855A8F"/>
    <w:rsid w:val="00855CC6"/>
    <w:rsid w:val="0085643B"/>
    <w:rsid w:val="00856570"/>
    <w:rsid w:val="008565BD"/>
    <w:rsid w:val="0085663D"/>
    <w:rsid w:val="0085668C"/>
    <w:rsid w:val="0085675A"/>
    <w:rsid w:val="0085693A"/>
    <w:rsid w:val="00856AB8"/>
    <w:rsid w:val="00856D46"/>
    <w:rsid w:val="00856E6C"/>
    <w:rsid w:val="00856F0F"/>
    <w:rsid w:val="0085718A"/>
    <w:rsid w:val="0085730E"/>
    <w:rsid w:val="008573C8"/>
    <w:rsid w:val="0085758E"/>
    <w:rsid w:val="00857781"/>
    <w:rsid w:val="008577F7"/>
    <w:rsid w:val="0086042F"/>
    <w:rsid w:val="0086050C"/>
    <w:rsid w:val="0086083D"/>
    <w:rsid w:val="00860A24"/>
    <w:rsid w:val="00860B0A"/>
    <w:rsid w:val="00860CF4"/>
    <w:rsid w:val="00860D68"/>
    <w:rsid w:val="00860DC8"/>
    <w:rsid w:val="00860DF7"/>
    <w:rsid w:val="00861103"/>
    <w:rsid w:val="00861314"/>
    <w:rsid w:val="0086137D"/>
    <w:rsid w:val="00861A00"/>
    <w:rsid w:val="00861A6E"/>
    <w:rsid w:val="00861E05"/>
    <w:rsid w:val="008620A9"/>
    <w:rsid w:val="008621D0"/>
    <w:rsid w:val="00862753"/>
    <w:rsid w:val="0086292C"/>
    <w:rsid w:val="00862A8A"/>
    <w:rsid w:val="00862B3A"/>
    <w:rsid w:val="00862C5F"/>
    <w:rsid w:val="008631D9"/>
    <w:rsid w:val="0086328F"/>
    <w:rsid w:val="00863AB6"/>
    <w:rsid w:val="00863C19"/>
    <w:rsid w:val="008640B2"/>
    <w:rsid w:val="0086418B"/>
    <w:rsid w:val="008643B3"/>
    <w:rsid w:val="0086471C"/>
    <w:rsid w:val="0086479B"/>
    <w:rsid w:val="0086481B"/>
    <w:rsid w:val="00864A67"/>
    <w:rsid w:val="00864BAB"/>
    <w:rsid w:val="00864E4E"/>
    <w:rsid w:val="0086554E"/>
    <w:rsid w:val="0086554F"/>
    <w:rsid w:val="008657F8"/>
    <w:rsid w:val="008659BC"/>
    <w:rsid w:val="00865B66"/>
    <w:rsid w:val="00866383"/>
    <w:rsid w:val="00866595"/>
    <w:rsid w:val="00866BA5"/>
    <w:rsid w:val="00866EED"/>
    <w:rsid w:val="00866F52"/>
    <w:rsid w:val="00867561"/>
    <w:rsid w:val="00870759"/>
    <w:rsid w:val="0087099E"/>
    <w:rsid w:val="008709A4"/>
    <w:rsid w:val="00870DA6"/>
    <w:rsid w:val="00870F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097"/>
    <w:rsid w:val="0087241D"/>
    <w:rsid w:val="0087268E"/>
    <w:rsid w:val="00872944"/>
    <w:rsid w:val="00872BE2"/>
    <w:rsid w:val="008732D9"/>
    <w:rsid w:val="00873370"/>
    <w:rsid w:val="00873A0C"/>
    <w:rsid w:val="00873C45"/>
    <w:rsid w:val="00873C66"/>
    <w:rsid w:val="00873FFE"/>
    <w:rsid w:val="00874191"/>
    <w:rsid w:val="00874729"/>
    <w:rsid w:val="008749E8"/>
    <w:rsid w:val="00874B40"/>
    <w:rsid w:val="00874CB4"/>
    <w:rsid w:val="00874D28"/>
    <w:rsid w:val="008753BF"/>
    <w:rsid w:val="00875846"/>
    <w:rsid w:val="00875CDB"/>
    <w:rsid w:val="008760FC"/>
    <w:rsid w:val="0087613F"/>
    <w:rsid w:val="008762E1"/>
    <w:rsid w:val="008763EB"/>
    <w:rsid w:val="0087672C"/>
    <w:rsid w:val="0087673B"/>
    <w:rsid w:val="00876C03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AB3"/>
    <w:rsid w:val="00880CAE"/>
    <w:rsid w:val="00880CAF"/>
    <w:rsid w:val="00880E7A"/>
    <w:rsid w:val="00881603"/>
    <w:rsid w:val="008818CD"/>
    <w:rsid w:val="00881A10"/>
    <w:rsid w:val="00881AAB"/>
    <w:rsid w:val="00881C08"/>
    <w:rsid w:val="00881DE5"/>
    <w:rsid w:val="00881E3C"/>
    <w:rsid w:val="00881F72"/>
    <w:rsid w:val="0088207D"/>
    <w:rsid w:val="0088212E"/>
    <w:rsid w:val="008822F9"/>
    <w:rsid w:val="0088230B"/>
    <w:rsid w:val="00882472"/>
    <w:rsid w:val="00882488"/>
    <w:rsid w:val="008824AA"/>
    <w:rsid w:val="00882E84"/>
    <w:rsid w:val="00883059"/>
    <w:rsid w:val="008832E2"/>
    <w:rsid w:val="008832ED"/>
    <w:rsid w:val="008834BE"/>
    <w:rsid w:val="0088383F"/>
    <w:rsid w:val="0088396D"/>
    <w:rsid w:val="00883AAF"/>
    <w:rsid w:val="00883AF4"/>
    <w:rsid w:val="00883D0A"/>
    <w:rsid w:val="00883F02"/>
    <w:rsid w:val="008841F5"/>
    <w:rsid w:val="00884310"/>
    <w:rsid w:val="00884721"/>
    <w:rsid w:val="00884BC6"/>
    <w:rsid w:val="008852FA"/>
    <w:rsid w:val="00885452"/>
    <w:rsid w:val="00885673"/>
    <w:rsid w:val="008858E7"/>
    <w:rsid w:val="00885975"/>
    <w:rsid w:val="008859A5"/>
    <w:rsid w:val="00885ADF"/>
    <w:rsid w:val="00885B85"/>
    <w:rsid w:val="00885C2B"/>
    <w:rsid w:val="00885DA8"/>
    <w:rsid w:val="00885E42"/>
    <w:rsid w:val="00886076"/>
    <w:rsid w:val="008862AE"/>
    <w:rsid w:val="00886691"/>
    <w:rsid w:val="0088679E"/>
    <w:rsid w:val="008867B5"/>
    <w:rsid w:val="00886C3D"/>
    <w:rsid w:val="00886F5C"/>
    <w:rsid w:val="008873B2"/>
    <w:rsid w:val="00887A03"/>
    <w:rsid w:val="00887A9B"/>
    <w:rsid w:val="00887B46"/>
    <w:rsid w:val="00887C32"/>
    <w:rsid w:val="00887E44"/>
    <w:rsid w:val="00887EF7"/>
    <w:rsid w:val="008901F1"/>
    <w:rsid w:val="008901F4"/>
    <w:rsid w:val="008902C8"/>
    <w:rsid w:val="0089041A"/>
    <w:rsid w:val="00890843"/>
    <w:rsid w:val="00890A92"/>
    <w:rsid w:val="00890BAB"/>
    <w:rsid w:val="008911DD"/>
    <w:rsid w:val="008913DC"/>
    <w:rsid w:val="008914CE"/>
    <w:rsid w:val="00891666"/>
    <w:rsid w:val="008917DC"/>
    <w:rsid w:val="008918B1"/>
    <w:rsid w:val="00891D6B"/>
    <w:rsid w:val="00891DD3"/>
    <w:rsid w:val="00891F01"/>
    <w:rsid w:val="00891F4B"/>
    <w:rsid w:val="00892596"/>
    <w:rsid w:val="008925E3"/>
    <w:rsid w:val="0089277E"/>
    <w:rsid w:val="00892953"/>
    <w:rsid w:val="00892B56"/>
    <w:rsid w:val="00892B87"/>
    <w:rsid w:val="00892D9A"/>
    <w:rsid w:val="00892FD6"/>
    <w:rsid w:val="00893011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330"/>
    <w:rsid w:val="00894415"/>
    <w:rsid w:val="0089449A"/>
    <w:rsid w:val="008948C4"/>
    <w:rsid w:val="00894A6E"/>
    <w:rsid w:val="00894DED"/>
    <w:rsid w:val="00894EB4"/>
    <w:rsid w:val="00894EEE"/>
    <w:rsid w:val="00894FA7"/>
    <w:rsid w:val="008952C7"/>
    <w:rsid w:val="00895419"/>
    <w:rsid w:val="0089569B"/>
    <w:rsid w:val="00895713"/>
    <w:rsid w:val="008959A0"/>
    <w:rsid w:val="0089601F"/>
    <w:rsid w:val="0089608C"/>
    <w:rsid w:val="0089621A"/>
    <w:rsid w:val="00896353"/>
    <w:rsid w:val="00896465"/>
    <w:rsid w:val="008964FF"/>
    <w:rsid w:val="008969E8"/>
    <w:rsid w:val="00896AF4"/>
    <w:rsid w:val="00896B9C"/>
    <w:rsid w:val="00896E11"/>
    <w:rsid w:val="00897262"/>
    <w:rsid w:val="008972CE"/>
    <w:rsid w:val="00897341"/>
    <w:rsid w:val="008976B1"/>
    <w:rsid w:val="00897795"/>
    <w:rsid w:val="008978FB"/>
    <w:rsid w:val="00897D77"/>
    <w:rsid w:val="00897F43"/>
    <w:rsid w:val="008A027F"/>
    <w:rsid w:val="008A085A"/>
    <w:rsid w:val="008A09F9"/>
    <w:rsid w:val="008A0A0A"/>
    <w:rsid w:val="008A0A46"/>
    <w:rsid w:val="008A0B38"/>
    <w:rsid w:val="008A0B91"/>
    <w:rsid w:val="008A11DC"/>
    <w:rsid w:val="008A129D"/>
    <w:rsid w:val="008A14D8"/>
    <w:rsid w:val="008A159E"/>
    <w:rsid w:val="008A178B"/>
    <w:rsid w:val="008A1818"/>
    <w:rsid w:val="008A1BF0"/>
    <w:rsid w:val="008A1C9D"/>
    <w:rsid w:val="008A1CED"/>
    <w:rsid w:val="008A1E08"/>
    <w:rsid w:val="008A1E84"/>
    <w:rsid w:val="008A1FA7"/>
    <w:rsid w:val="008A207C"/>
    <w:rsid w:val="008A2408"/>
    <w:rsid w:val="008A242D"/>
    <w:rsid w:val="008A29FD"/>
    <w:rsid w:val="008A2BC7"/>
    <w:rsid w:val="008A2CB2"/>
    <w:rsid w:val="008A2D4B"/>
    <w:rsid w:val="008A2D53"/>
    <w:rsid w:val="008A352D"/>
    <w:rsid w:val="008A3862"/>
    <w:rsid w:val="008A3BFB"/>
    <w:rsid w:val="008A3F84"/>
    <w:rsid w:val="008A4369"/>
    <w:rsid w:val="008A438E"/>
    <w:rsid w:val="008A4604"/>
    <w:rsid w:val="008A4E04"/>
    <w:rsid w:val="008A4E0F"/>
    <w:rsid w:val="008A4F01"/>
    <w:rsid w:val="008A6214"/>
    <w:rsid w:val="008A6608"/>
    <w:rsid w:val="008A663B"/>
    <w:rsid w:val="008A7212"/>
    <w:rsid w:val="008A7D7A"/>
    <w:rsid w:val="008B0059"/>
    <w:rsid w:val="008B0062"/>
    <w:rsid w:val="008B0324"/>
    <w:rsid w:val="008B0430"/>
    <w:rsid w:val="008B04FB"/>
    <w:rsid w:val="008B0677"/>
    <w:rsid w:val="008B09A3"/>
    <w:rsid w:val="008B0A14"/>
    <w:rsid w:val="008B0D29"/>
    <w:rsid w:val="008B102F"/>
    <w:rsid w:val="008B10F1"/>
    <w:rsid w:val="008B138E"/>
    <w:rsid w:val="008B169A"/>
    <w:rsid w:val="008B16F2"/>
    <w:rsid w:val="008B18B9"/>
    <w:rsid w:val="008B1BBE"/>
    <w:rsid w:val="008B1C3A"/>
    <w:rsid w:val="008B1C53"/>
    <w:rsid w:val="008B1DF8"/>
    <w:rsid w:val="008B224B"/>
    <w:rsid w:val="008B22E8"/>
    <w:rsid w:val="008B24BC"/>
    <w:rsid w:val="008B2535"/>
    <w:rsid w:val="008B2632"/>
    <w:rsid w:val="008B2636"/>
    <w:rsid w:val="008B2905"/>
    <w:rsid w:val="008B2A5A"/>
    <w:rsid w:val="008B2AAE"/>
    <w:rsid w:val="008B2EE3"/>
    <w:rsid w:val="008B327B"/>
    <w:rsid w:val="008B3559"/>
    <w:rsid w:val="008B3578"/>
    <w:rsid w:val="008B36E1"/>
    <w:rsid w:val="008B3855"/>
    <w:rsid w:val="008B3969"/>
    <w:rsid w:val="008B3A33"/>
    <w:rsid w:val="008B3C3B"/>
    <w:rsid w:val="008B3EC0"/>
    <w:rsid w:val="008B403D"/>
    <w:rsid w:val="008B45C9"/>
    <w:rsid w:val="008B46BC"/>
    <w:rsid w:val="008B4F6D"/>
    <w:rsid w:val="008B5468"/>
    <w:rsid w:val="008B5885"/>
    <w:rsid w:val="008B5C86"/>
    <w:rsid w:val="008B6062"/>
    <w:rsid w:val="008B60D4"/>
    <w:rsid w:val="008B6D30"/>
    <w:rsid w:val="008B6D6D"/>
    <w:rsid w:val="008B6DD8"/>
    <w:rsid w:val="008B715F"/>
    <w:rsid w:val="008B7177"/>
    <w:rsid w:val="008B7A73"/>
    <w:rsid w:val="008B7F17"/>
    <w:rsid w:val="008C0652"/>
    <w:rsid w:val="008C0857"/>
    <w:rsid w:val="008C0B7A"/>
    <w:rsid w:val="008C0EF0"/>
    <w:rsid w:val="008C1928"/>
    <w:rsid w:val="008C1A65"/>
    <w:rsid w:val="008C1AE2"/>
    <w:rsid w:val="008C1B8B"/>
    <w:rsid w:val="008C1D9F"/>
    <w:rsid w:val="008C2531"/>
    <w:rsid w:val="008C2569"/>
    <w:rsid w:val="008C2C97"/>
    <w:rsid w:val="008C3634"/>
    <w:rsid w:val="008C364C"/>
    <w:rsid w:val="008C3A64"/>
    <w:rsid w:val="008C49A6"/>
    <w:rsid w:val="008C4A02"/>
    <w:rsid w:val="008C4BD5"/>
    <w:rsid w:val="008C4BD6"/>
    <w:rsid w:val="008C4BEF"/>
    <w:rsid w:val="008C50D1"/>
    <w:rsid w:val="008C57D1"/>
    <w:rsid w:val="008C5930"/>
    <w:rsid w:val="008C5954"/>
    <w:rsid w:val="008C5CE7"/>
    <w:rsid w:val="008C5E39"/>
    <w:rsid w:val="008C5EA8"/>
    <w:rsid w:val="008C63B6"/>
    <w:rsid w:val="008C6491"/>
    <w:rsid w:val="008C651F"/>
    <w:rsid w:val="008C65BD"/>
    <w:rsid w:val="008C6874"/>
    <w:rsid w:val="008C6A31"/>
    <w:rsid w:val="008C6AB4"/>
    <w:rsid w:val="008C6B48"/>
    <w:rsid w:val="008C76E5"/>
    <w:rsid w:val="008C77A3"/>
    <w:rsid w:val="008C7D2E"/>
    <w:rsid w:val="008C7D3D"/>
    <w:rsid w:val="008C7E03"/>
    <w:rsid w:val="008C7EDA"/>
    <w:rsid w:val="008C7F47"/>
    <w:rsid w:val="008D004C"/>
    <w:rsid w:val="008D047C"/>
    <w:rsid w:val="008D0565"/>
    <w:rsid w:val="008D06F6"/>
    <w:rsid w:val="008D0CCA"/>
    <w:rsid w:val="008D10DE"/>
    <w:rsid w:val="008D14A2"/>
    <w:rsid w:val="008D154F"/>
    <w:rsid w:val="008D19C7"/>
    <w:rsid w:val="008D1B47"/>
    <w:rsid w:val="008D1D9D"/>
    <w:rsid w:val="008D1F4E"/>
    <w:rsid w:val="008D24D5"/>
    <w:rsid w:val="008D2554"/>
    <w:rsid w:val="008D2582"/>
    <w:rsid w:val="008D27B6"/>
    <w:rsid w:val="008D29B8"/>
    <w:rsid w:val="008D29E7"/>
    <w:rsid w:val="008D2A21"/>
    <w:rsid w:val="008D2C15"/>
    <w:rsid w:val="008D3223"/>
    <w:rsid w:val="008D3706"/>
    <w:rsid w:val="008D3D3C"/>
    <w:rsid w:val="008D41DA"/>
    <w:rsid w:val="008D42DF"/>
    <w:rsid w:val="008D4409"/>
    <w:rsid w:val="008D4524"/>
    <w:rsid w:val="008D49B5"/>
    <w:rsid w:val="008D4A3D"/>
    <w:rsid w:val="008D4CB0"/>
    <w:rsid w:val="008D4E0F"/>
    <w:rsid w:val="008D51DB"/>
    <w:rsid w:val="008D56C3"/>
    <w:rsid w:val="008D56EF"/>
    <w:rsid w:val="008D5B84"/>
    <w:rsid w:val="008D5EAC"/>
    <w:rsid w:val="008D5F79"/>
    <w:rsid w:val="008D611B"/>
    <w:rsid w:val="008D611E"/>
    <w:rsid w:val="008D6387"/>
    <w:rsid w:val="008D664C"/>
    <w:rsid w:val="008D679C"/>
    <w:rsid w:val="008D6D3F"/>
    <w:rsid w:val="008D776B"/>
    <w:rsid w:val="008D7981"/>
    <w:rsid w:val="008D7989"/>
    <w:rsid w:val="008D7A7B"/>
    <w:rsid w:val="008D7C45"/>
    <w:rsid w:val="008D7CA2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05"/>
    <w:rsid w:val="008E168D"/>
    <w:rsid w:val="008E16A6"/>
    <w:rsid w:val="008E1C50"/>
    <w:rsid w:val="008E1E2D"/>
    <w:rsid w:val="008E1F7A"/>
    <w:rsid w:val="008E20EC"/>
    <w:rsid w:val="008E2151"/>
    <w:rsid w:val="008E28B4"/>
    <w:rsid w:val="008E2A44"/>
    <w:rsid w:val="008E320D"/>
    <w:rsid w:val="008E3B21"/>
    <w:rsid w:val="008E3C1A"/>
    <w:rsid w:val="008E3CE1"/>
    <w:rsid w:val="008E411C"/>
    <w:rsid w:val="008E43F5"/>
    <w:rsid w:val="008E43F9"/>
    <w:rsid w:val="008E443A"/>
    <w:rsid w:val="008E487C"/>
    <w:rsid w:val="008E4A62"/>
    <w:rsid w:val="008E4EC4"/>
    <w:rsid w:val="008E5761"/>
    <w:rsid w:val="008E58A7"/>
    <w:rsid w:val="008E5A95"/>
    <w:rsid w:val="008E5AD7"/>
    <w:rsid w:val="008E5B59"/>
    <w:rsid w:val="008E5EF5"/>
    <w:rsid w:val="008E5FC7"/>
    <w:rsid w:val="008E6196"/>
    <w:rsid w:val="008E629F"/>
    <w:rsid w:val="008E6372"/>
    <w:rsid w:val="008E64ED"/>
    <w:rsid w:val="008E666A"/>
    <w:rsid w:val="008E66C5"/>
    <w:rsid w:val="008E69B4"/>
    <w:rsid w:val="008E6AA5"/>
    <w:rsid w:val="008E6E0F"/>
    <w:rsid w:val="008E6F35"/>
    <w:rsid w:val="008E716F"/>
    <w:rsid w:val="008E72D2"/>
    <w:rsid w:val="008E77FF"/>
    <w:rsid w:val="008E7902"/>
    <w:rsid w:val="008E795E"/>
    <w:rsid w:val="008E7DE7"/>
    <w:rsid w:val="008E7F7A"/>
    <w:rsid w:val="008F09DC"/>
    <w:rsid w:val="008F0AC4"/>
    <w:rsid w:val="008F0AE5"/>
    <w:rsid w:val="008F0B05"/>
    <w:rsid w:val="008F0B59"/>
    <w:rsid w:val="008F0C64"/>
    <w:rsid w:val="008F0CB8"/>
    <w:rsid w:val="008F0ED8"/>
    <w:rsid w:val="008F1006"/>
    <w:rsid w:val="008F1833"/>
    <w:rsid w:val="008F1859"/>
    <w:rsid w:val="008F1D2E"/>
    <w:rsid w:val="008F1FA9"/>
    <w:rsid w:val="008F22A0"/>
    <w:rsid w:val="008F252E"/>
    <w:rsid w:val="008F25D5"/>
    <w:rsid w:val="008F26C0"/>
    <w:rsid w:val="008F28B4"/>
    <w:rsid w:val="008F2985"/>
    <w:rsid w:val="008F2A87"/>
    <w:rsid w:val="008F2E65"/>
    <w:rsid w:val="008F2F7B"/>
    <w:rsid w:val="008F3135"/>
    <w:rsid w:val="008F32D5"/>
    <w:rsid w:val="008F3F48"/>
    <w:rsid w:val="008F4184"/>
    <w:rsid w:val="008F425E"/>
    <w:rsid w:val="008F47D1"/>
    <w:rsid w:val="008F47F1"/>
    <w:rsid w:val="008F4887"/>
    <w:rsid w:val="008F4ABC"/>
    <w:rsid w:val="008F4BD5"/>
    <w:rsid w:val="008F50B2"/>
    <w:rsid w:val="008F511C"/>
    <w:rsid w:val="008F5177"/>
    <w:rsid w:val="008F51EC"/>
    <w:rsid w:val="008F537F"/>
    <w:rsid w:val="008F56A5"/>
    <w:rsid w:val="008F59A7"/>
    <w:rsid w:val="008F5DB1"/>
    <w:rsid w:val="008F5F17"/>
    <w:rsid w:val="008F6123"/>
    <w:rsid w:val="008F625B"/>
    <w:rsid w:val="008F6305"/>
    <w:rsid w:val="008F6448"/>
    <w:rsid w:val="008F64FD"/>
    <w:rsid w:val="008F656C"/>
    <w:rsid w:val="008F661C"/>
    <w:rsid w:val="008F6852"/>
    <w:rsid w:val="008F6969"/>
    <w:rsid w:val="008F6A30"/>
    <w:rsid w:val="008F6B65"/>
    <w:rsid w:val="008F6DD9"/>
    <w:rsid w:val="008F6F36"/>
    <w:rsid w:val="008F7144"/>
    <w:rsid w:val="008F717B"/>
    <w:rsid w:val="008F7347"/>
    <w:rsid w:val="008F73BC"/>
    <w:rsid w:val="008F7515"/>
    <w:rsid w:val="008F7F49"/>
    <w:rsid w:val="0090022D"/>
    <w:rsid w:val="009003EB"/>
    <w:rsid w:val="009005EB"/>
    <w:rsid w:val="009009EF"/>
    <w:rsid w:val="009010EC"/>
    <w:rsid w:val="0090127A"/>
    <w:rsid w:val="00901453"/>
    <w:rsid w:val="009016A1"/>
    <w:rsid w:val="009020F7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B88"/>
    <w:rsid w:val="00903D0E"/>
    <w:rsid w:val="00903DD9"/>
    <w:rsid w:val="00903DEC"/>
    <w:rsid w:val="00903EC7"/>
    <w:rsid w:val="009041B6"/>
    <w:rsid w:val="009045F2"/>
    <w:rsid w:val="009047C1"/>
    <w:rsid w:val="0090487F"/>
    <w:rsid w:val="00904A11"/>
    <w:rsid w:val="00904B20"/>
    <w:rsid w:val="00904BF9"/>
    <w:rsid w:val="00904D07"/>
    <w:rsid w:val="00904E27"/>
    <w:rsid w:val="009050BF"/>
    <w:rsid w:val="00905A6B"/>
    <w:rsid w:val="00905B2B"/>
    <w:rsid w:val="00905D55"/>
    <w:rsid w:val="00905F9B"/>
    <w:rsid w:val="00906245"/>
    <w:rsid w:val="00906405"/>
    <w:rsid w:val="00906550"/>
    <w:rsid w:val="009067CE"/>
    <w:rsid w:val="0090680E"/>
    <w:rsid w:val="00906A07"/>
    <w:rsid w:val="00906CC1"/>
    <w:rsid w:val="00906D67"/>
    <w:rsid w:val="00906D79"/>
    <w:rsid w:val="00906E70"/>
    <w:rsid w:val="00906F4D"/>
    <w:rsid w:val="0090701E"/>
    <w:rsid w:val="00907884"/>
    <w:rsid w:val="0090789C"/>
    <w:rsid w:val="009079E5"/>
    <w:rsid w:val="00907B61"/>
    <w:rsid w:val="00907E44"/>
    <w:rsid w:val="00910161"/>
    <w:rsid w:val="009106AA"/>
    <w:rsid w:val="00910792"/>
    <w:rsid w:val="00910A81"/>
    <w:rsid w:val="00910D96"/>
    <w:rsid w:val="0091106A"/>
    <w:rsid w:val="0091144B"/>
    <w:rsid w:val="00911699"/>
    <w:rsid w:val="009119E1"/>
    <w:rsid w:val="009119E7"/>
    <w:rsid w:val="00911DB1"/>
    <w:rsid w:val="00911EC9"/>
    <w:rsid w:val="00912017"/>
    <w:rsid w:val="00912229"/>
    <w:rsid w:val="009122D0"/>
    <w:rsid w:val="009123B9"/>
    <w:rsid w:val="00912476"/>
    <w:rsid w:val="0091257D"/>
    <w:rsid w:val="009126CD"/>
    <w:rsid w:val="0091289C"/>
    <w:rsid w:val="00912CD5"/>
    <w:rsid w:val="00912EEE"/>
    <w:rsid w:val="00913498"/>
    <w:rsid w:val="00914066"/>
    <w:rsid w:val="009147F4"/>
    <w:rsid w:val="00914AC7"/>
    <w:rsid w:val="00914BCC"/>
    <w:rsid w:val="00914BF2"/>
    <w:rsid w:val="00914CE0"/>
    <w:rsid w:val="00914F63"/>
    <w:rsid w:val="00915350"/>
    <w:rsid w:val="00915626"/>
    <w:rsid w:val="00916274"/>
    <w:rsid w:val="00916491"/>
    <w:rsid w:val="00916B48"/>
    <w:rsid w:val="00916BF0"/>
    <w:rsid w:val="00916C6E"/>
    <w:rsid w:val="00916E00"/>
    <w:rsid w:val="00916E8F"/>
    <w:rsid w:val="00916EBB"/>
    <w:rsid w:val="00916F3D"/>
    <w:rsid w:val="00916F59"/>
    <w:rsid w:val="00917300"/>
    <w:rsid w:val="0091776E"/>
    <w:rsid w:val="00917866"/>
    <w:rsid w:val="00917C5F"/>
    <w:rsid w:val="00920455"/>
    <w:rsid w:val="0092077E"/>
    <w:rsid w:val="00920A09"/>
    <w:rsid w:val="00920AD3"/>
    <w:rsid w:val="00920BC0"/>
    <w:rsid w:val="00921065"/>
    <w:rsid w:val="0092178F"/>
    <w:rsid w:val="009217CE"/>
    <w:rsid w:val="00921858"/>
    <w:rsid w:val="00921B50"/>
    <w:rsid w:val="00921C74"/>
    <w:rsid w:val="00921D7D"/>
    <w:rsid w:val="009223F3"/>
    <w:rsid w:val="00922576"/>
    <w:rsid w:val="009225F7"/>
    <w:rsid w:val="0092284E"/>
    <w:rsid w:val="009229CD"/>
    <w:rsid w:val="00922A13"/>
    <w:rsid w:val="00922A4C"/>
    <w:rsid w:val="00922C05"/>
    <w:rsid w:val="009230E7"/>
    <w:rsid w:val="00923598"/>
    <w:rsid w:val="009238F5"/>
    <w:rsid w:val="00923FFC"/>
    <w:rsid w:val="00924343"/>
    <w:rsid w:val="00924365"/>
    <w:rsid w:val="00924389"/>
    <w:rsid w:val="0092451D"/>
    <w:rsid w:val="00924B67"/>
    <w:rsid w:val="00924C1B"/>
    <w:rsid w:val="00924EBB"/>
    <w:rsid w:val="00924F5B"/>
    <w:rsid w:val="00924FFD"/>
    <w:rsid w:val="0092526C"/>
    <w:rsid w:val="00925529"/>
    <w:rsid w:val="00925623"/>
    <w:rsid w:val="009256B4"/>
    <w:rsid w:val="0092593C"/>
    <w:rsid w:val="00925AFE"/>
    <w:rsid w:val="00925CF5"/>
    <w:rsid w:val="00925F58"/>
    <w:rsid w:val="0092608C"/>
    <w:rsid w:val="0092618A"/>
    <w:rsid w:val="009261A6"/>
    <w:rsid w:val="00926266"/>
    <w:rsid w:val="00926615"/>
    <w:rsid w:val="00926660"/>
    <w:rsid w:val="009266EF"/>
    <w:rsid w:val="00926AFC"/>
    <w:rsid w:val="00926FFB"/>
    <w:rsid w:val="0092719E"/>
    <w:rsid w:val="009272A7"/>
    <w:rsid w:val="0092734D"/>
    <w:rsid w:val="00927635"/>
    <w:rsid w:val="009278C3"/>
    <w:rsid w:val="00927CB9"/>
    <w:rsid w:val="00927F84"/>
    <w:rsid w:val="00927FCE"/>
    <w:rsid w:val="009301E8"/>
    <w:rsid w:val="009303C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064"/>
    <w:rsid w:val="009320CC"/>
    <w:rsid w:val="0093210F"/>
    <w:rsid w:val="009323AF"/>
    <w:rsid w:val="00932438"/>
    <w:rsid w:val="009327C7"/>
    <w:rsid w:val="00932A51"/>
    <w:rsid w:val="00932E70"/>
    <w:rsid w:val="00932EBC"/>
    <w:rsid w:val="00932F6B"/>
    <w:rsid w:val="009334D2"/>
    <w:rsid w:val="009337FE"/>
    <w:rsid w:val="00933BD7"/>
    <w:rsid w:val="00934048"/>
    <w:rsid w:val="00934127"/>
    <w:rsid w:val="0093442A"/>
    <w:rsid w:val="009347B1"/>
    <w:rsid w:val="0093493D"/>
    <w:rsid w:val="00934B7A"/>
    <w:rsid w:val="00934DC3"/>
    <w:rsid w:val="00934E2A"/>
    <w:rsid w:val="00934F59"/>
    <w:rsid w:val="009350C9"/>
    <w:rsid w:val="009351B0"/>
    <w:rsid w:val="009353C3"/>
    <w:rsid w:val="00935668"/>
    <w:rsid w:val="00935C09"/>
    <w:rsid w:val="00935D1B"/>
    <w:rsid w:val="00935D48"/>
    <w:rsid w:val="00935FF1"/>
    <w:rsid w:val="00936604"/>
    <w:rsid w:val="00936992"/>
    <w:rsid w:val="00936ADF"/>
    <w:rsid w:val="00936C89"/>
    <w:rsid w:val="00936E66"/>
    <w:rsid w:val="00937467"/>
    <w:rsid w:val="0093798B"/>
    <w:rsid w:val="00937C2B"/>
    <w:rsid w:val="00937C5D"/>
    <w:rsid w:val="00937C6F"/>
    <w:rsid w:val="00937CCD"/>
    <w:rsid w:val="00937CDC"/>
    <w:rsid w:val="00937CFF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0FFE"/>
    <w:rsid w:val="00941466"/>
    <w:rsid w:val="0094165C"/>
    <w:rsid w:val="0094195E"/>
    <w:rsid w:val="00941C42"/>
    <w:rsid w:val="00941E9B"/>
    <w:rsid w:val="00942102"/>
    <w:rsid w:val="0094224E"/>
    <w:rsid w:val="0094225A"/>
    <w:rsid w:val="009424DD"/>
    <w:rsid w:val="0094265E"/>
    <w:rsid w:val="009426ED"/>
    <w:rsid w:val="00942716"/>
    <w:rsid w:val="00942835"/>
    <w:rsid w:val="00942904"/>
    <w:rsid w:val="00943257"/>
    <w:rsid w:val="0094327B"/>
    <w:rsid w:val="009432C1"/>
    <w:rsid w:val="00943331"/>
    <w:rsid w:val="00943439"/>
    <w:rsid w:val="009436EF"/>
    <w:rsid w:val="00943968"/>
    <w:rsid w:val="00943A8D"/>
    <w:rsid w:val="00943CCF"/>
    <w:rsid w:val="00943E4C"/>
    <w:rsid w:val="009441DE"/>
    <w:rsid w:val="0094433F"/>
    <w:rsid w:val="009443A7"/>
    <w:rsid w:val="00944402"/>
    <w:rsid w:val="00944477"/>
    <w:rsid w:val="009444BA"/>
    <w:rsid w:val="009445C8"/>
    <w:rsid w:val="009447D9"/>
    <w:rsid w:val="00944809"/>
    <w:rsid w:val="00944A9F"/>
    <w:rsid w:val="00944E1C"/>
    <w:rsid w:val="00944E2C"/>
    <w:rsid w:val="00944EB8"/>
    <w:rsid w:val="0094511A"/>
    <w:rsid w:val="00945295"/>
    <w:rsid w:val="009456E6"/>
    <w:rsid w:val="0094574A"/>
    <w:rsid w:val="00945DE1"/>
    <w:rsid w:val="00945E72"/>
    <w:rsid w:val="00946016"/>
    <w:rsid w:val="0094604D"/>
    <w:rsid w:val="009460FB"/>
    <w:rsid w:val="00946238"/>
    <w:rsid w:val="00946C8D"/>
    <w:rsid w:val="00946F34"/>
    <w:rsid w:val="00946F82"/>
    <w:rsid w:val="0094731A"/>
    <w:rsid w:val="00947437"/>
    <w:rsid w:val="009475AD"/>
    <w:rsid w:val="0094778A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51"/>
    <w:rsid w:val="00950A4B"/>
    <w:rsid w:val="0095121E"/>
    <w:rsid w:val="00951236"/>
    <w:rsid w:val="00951492"/>
    <w:rsid w:val="00951650"/>
    <w:rsid w:val="00951A7E"/>
    <w:rsid w:val="00952372"/>
    <w:rsid w:val="009526A7"/>
    <w:rsid w:val="009526AC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9AC"/>
    <w:rsid w:val="00953A9A"/>
    <w:rsid w:val="00953F4F"/>
    <w:rsid w:val="009543AF"/>
    <w:rsid w:val="00954970"/>
    <w:rsid w:val="00954A37"/>
    <w:rsid w:val="00954AF3"/>
    <w:rsid w:val="00954C49"/>
    <w:rsid w:val="00954E28"/>
    <w:rsid w:val="009551FE"/>
    <w:rsid w:val="009553B2"/>
    <w:rsid w:val="009554A1"/>
    <w:rsid w:val="00955617"/>
    <w:rsid w:val="00956019"/>
    <w:rsid w:val="00956026"/>
    <w:rsid w:val="00956384"/>
    <w:rsid w:val="009564DD"/>
    <w:rsid w:val="009567A1"/>
    <w:rsid w:val="0095685C"/>
    <w:rsid w:val="00956E6A"/>
    <w:rsid w:val="00957082"/>
    <w:rsid w:val="009572CC"/>
    <w:rsid w:val="009573C6"/>
    <w:rsid w:val="009575E8"/>
    <w:rsid w:val="00957775"/>
    <w:rsid w:val="009578B0"/>
    <w:rsid w:val="00957ABF"/>
    <w:rsid w:val="00957B02"/>
    <w:rsid w:val="00957BC2"/>
    <w:rsid w:val="00957F1E"/>
    <w:rsid w:val="00957F81"/>
    <w:rsid w:val="0096027E"/>
    <w:rsid w:val="0096027F"/>
    <w:rsid w:val="009604E5"/>
    <w:rsid w:val="00960645"/>
    <w:rsid w:val="009610D0"/>
    <w:rsid w:val="0096119C"/>
    <w:rsid w:val="009611C1"/>
    <w:rsid w:val="00961853"/>
    <w:rsid w:val="0096189C"/>
    <w:rsid w:val="009618DC"/>
    <w:rsid w:val="00961B1C"/>
    <w:rsid w:val="0096265C"/>
    <w:rsid w:val="00962AA5"/>
    <w:rsid w:val="00962B86"/>
    <w:rsid w:val="0096318F"/>
    <w:rsid w:val="0096329C"/>
    <w:rsid w:val="00963423"/>
    <w:rsid w:val="00963523"/>
    <w:rsid w:val="00963808"/>
    <w:rsid w:val="00963C6B"/>
    <w:rsid w:val="009642C4"/>
    <w:rsid w:val="00964774"/>
    <w:rsid w:val="00964ADC"/>
    <w:rsid w:val="00964D68"/>
    <w:rsid w:val="00965350"/>
    <w:rsid w:val="00965493"/>
    <w:rsid w:val="009654B8"/>
    <w:rsid w:val="009659CE"/>
    <w:rsid w:val="009659D7"/>
    <w:rsid w:val="00965A69"/>
    <w:rsid w:val="00965B01"/>
    <w:rsid w:val="00965EE7"/>
    <w:rsid w:val="0096604D"/>
    <w:rsid w:val="0096673C"/>
    <w:rsid w:val="00966BE1"/>
    <w:rsid w:val="00967476"/>
    <w:rsid w:val="009676B8"/>
    <w:rsid w:val="00967700"/>
    <w:rsid w:val="00967B27"/>
    <w:rsid w:val="009704F5"/>
    <w:rsid w:val="009709AD"/>
    <w:rsid w:val="00970B4E"/>
    <w:rsid w:val="00970BB9"/>
    <w:rsid w:val="00971A94"/>
    <w:rsid w:val="00971F7E"/>
    <w:rsid w:val="0097213C"/>
    <w:rsid w:val="009721AF"/>
    <w:rsid w:val="00972333"/>
    <w:rsid w:val="009723D3"/>
    <w:rsid w:val="0097260E"/>
    <w:rsid w:val="0097261C"/>
    <w:rsid w:val="009726A6"/>
    <w:rsid w:val="009728D3"/>
    <w:rsid w:val="00972B5A"/>
    <w:rsid w:val="00972CC9"/>
    <w:rsid w:val="00972D67"/>
    <w:rsid w:val="0097305F"/>
    <w:rsid w:val="009736D5"/>
    <w:rsid w:val="00973A74"/>
    <w:rsid w:val="00973C1A"/>
    <w:rsid w:val="00973C22"/>
    <w:rsid w:val="009743BD"/>
    <w:rsid w:val="00974514"/>
    <w:rsid w:val="00974AB7"/>
    <w:rsid w:val="00974B5C"/>
    <w:rsid w:val="00974C8D"/>
    <w:rsid w:val="0097506E"/>
    <w:rsid w:val="00975625"/>
    <w:rsid w:val="009756C4"/>
    <w:rsid w:val="00975769"/>
    <w:rsid w:val="00975890"/>
    <w:rsid w:val="0097663D"/>
    <w:rsid w:val="00976DF4"/>
    <w:rsid w:val="00976E77"/>
    <w:rsid w:val="00976ED2"/>
    <w:rsid w:val="00976F86"/>
    <w:rsid w:val="00977017"/>
    <w:rsid w:val="009777AF"/>
    <w:rsid w:val="0097788C"/>
    <w:rsid w:val="009778DF"/>
    <w:rsid w:val="009778EA"/>
    <w:rsid w:val="00977951"/>
    <w:rsid w:val="00977AEC"/>
    <w:rsid w:val="00977F07"/>
    <w:rsid w:val="009801AA"/>
    <w:rsid w:val="00980340"/>
    <w:rsid w:val="0098089A"/>
    <w:rsid w:val="009809C9"/>
    <w:rsid w:val="00980B2B"/>
    <w:rsid w:val="00980C4A"/>
    <w:rsid w:val="00980EA0"/>
    <w:rsid w:val="00981383"/>
    <w:rsid w:val="00981477"/>
    <w:rsid w:val="0098192E"/>
    <w:rsid w:val="00981B8A"/>
    <w:rsid w:val="00981B9E"/>
    <w:rsid w:val="00981D05"/>
    <w:rsid w:val="00981E55"/>
    <w:rsid w:val="009822C5"/>
    <w:rsid w:val="00982385"/>
    <w:rsid w:val="00982C90"/>
    <w:rsid w:val="00982D5D"/>
    <w:rsid w:val="0098319B"/>
    <w:rsid w:val="00983693"/>
    <w:rsid w:val="009838D9"/>
    <w:rsid w:val="00983AA5"/>
    <w:rsid w:val="00983C12"/>
    <w:rsid w:val="00983C53"/>
    <w:rsid w:val="00983D89"/>
    <w:rsid w:val="009840FC"/>
    <w:rsid w:val="00984426"/>
    <w:rsid w:val="009846BF"/>
    <w:rsid w:val="009848B5"/>
    <w:rsid w:val="00984BFA"/>
    <w:rsid w:val="00985351"/>
    <w:rsid w:val="009859AA"/>
    <w:rsid w:val="00985EAC"/>
    <w:rsid w:val="00985EC8"/>
    <w:rsid w:val="00985FAB"/>
    <w:rsid w:val="00986140"/>
    <w:rsid w:val="009863D1"/>
    <w:rsid w:val="009865EE"/>
    <w:rsid w:val="00986632"/>
    <w:rsid w:val="009869D7"/>
    <w:rsid w:val="00986AE6"/>
    <w:rsid w:val="00986E4F"/>
    <w:rsid w:val="00986F20"/>
    <w:rsid w:val="009870DC"/>
    <w:rsid w:val="00987112"/>
    <w:rsid w:val="00987174"/>
    <w:rsid w:val="009874D5"/>
    <w:rsid w:val="00987DE5"/>
    <w:rsid w:val="00987E3D"/>
    <w:rsid w:val="0099044D"/>
    <w:rsid w:val="009905B8"/>
    <w:rsid w:val="00990BE0"/>
    <w:rsid w:val="00990DC0"/>
    <w:rsid w:val="00990DD0"/>
    <w:rsid w:val="00990E96"/>
    <w:rsid w:val="00990F85"/>
    <w:rsid w:val="00990F9C"/>
    <w:rsid w:val="00991336"/>
    <w:rsid w:val="00991581"/>
    <w:rsid w:val="009918B9"/>
    <w:rsid w:val="00991B98"/>
    <w:rsid w:val="00991E26"/>
    <w:rsid w:val="00991E7B"/>
    <w:rsid w:val="009920C6"/>
    <w:rsid w:val="00992BEF"/>
    <w:rsid w:val="00992C2A"/>
    <w:rsid w:val="00992E10"/>
    <w:rsid w:val="00992E9A"/>
    <w:rsid w:val="0099306C"/>
    <w:rsid w:val="0099330C"/>
    <w:rsid w:val="009936B9"/>
    <w:rsid w:val="009936F4"/>
    <w:rsid w:val="009938E5"/>
    <w:rsid w:val="0099397D"/>
    <w:rsid w:val="00993C95"/>
    <w:rsid w:val="00993CCF"/>
    <w:rsid w:val="009941CD"/>
    <w:rsid w:val="009949BE"/>
    <w:rsid w:val="00994A32"/>
    <w:rsid w:val="00994A52"/>
    <w:rsid w:val="00994D83"/>
    <w:rsid w:val="00994F06"/>
    <w:rsid w:val="00994FA8"/>
    <w:rsid w:val="0099506A"/>
    <w:rsid w:val="009956A8"/>
    <w:rsid w:val="009956C3"/>
    <w:rsid w:val="0099579F"/>
    <w:rsid w:val="00995815"/>
    <w:rsid w:val="00995AB5"/>
    <w:rsid w:val="00995C97"/>
    <w:rsid w:val="00995CF5"/>
    <w:rsid w:val="00995D03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0F1"/>
    <w:rsid w:val="009A02FE"/>
    <w:rsid w:val="009A08F2"/>
    <w:rsid w:val="009A0AA6"/>
    <w:rsid w:val="009A0D57"/>
    <w:rsid w:val="009A0E1E"/>
    <w:rsid w:val="009A0E33"/>
    <w:rsid w:val="009A1035"/>
    <w:rsid w:val="009A11A4"/>
    <w:rsid w:val="009A1244"/>
    <w:rsid w:val="009A15C0"/>
    <w:rsid w:val="009A1A9E"/>
    <w:rsid w:val="009A1C69"/>
    <w:rsid w:val="009A1CDA"/>
    <w:rsid w:val="009A1D19"/>
    <w:rsid w:val="009A1F66"/>
    <w:rsid w:val="009A22AB"/>
    <w:rsid w:val="009A2487"/>
    <w:rsid w:val="009A267F"/>
    <w:rsid w:val="009A26A1"/>
    <w:rsid w:val="009A276F"/>
    <w:rsid w:val="009A281B"/>
    <w:rsid w:val="009A295C"/>
    <w:rsid w:val="009A2978"/>
    <w:rsid w:val="009A29F8"/>
    <w:rsid w:val="009A2F00"/>
    <w:rsid w:val="009A3051"/>
    <w:rsid w:val="009A3295"/>
    <w:rsid w:val="009A3330"/>
    <w:rsid w:val="009A3353"/>
    <w:rsid w:val="009A35AA"/>
    <w:rsid w:val="009A3AED"/>
    <w:rsid w:val="009A3B8B"/>
    <w:rsid w:val="009A401E"/>
    <w:rsid w:val="009A4328"/>
    <w:rsid w:val="009A4C1B"/>
    <w:rsid w:val="009A4CA7"/>
    <w:rsid w:val="009A4CD3"/>
    <w:rsid w:val="009A5334"/>
    <w:rsid w:val="009A569D"/>
    <w:rsid w:val="009A57B8"/>
    <w:rsid w:val="009A5B16"/>
    <w:rsid w:val="009A60C4"/>
    <w:rsid w:val="009A6189"/>
    <w:rsid w:val="009A62BD"/>
    <w:rsid w:val="009A661F"/>
    <w:rsid w:val="009A6AE1"/>
    <w:rsid w:val="009A6F76"/>
    <w:rsid w:val="009A7063"/>
    <w:rsid w:val="009A709A"/>
    <w:rsid w:val="009A70C0"/>
    <w:rsid w:val="009A70D3"/>
    <w:rsid w:val="009A70DB"/>
    <w:rsid w:val="009A714B"/>
    <w:rsid w:val="009A71B7"/>
    <w:rsid w:val="009A730A"/>
    <w:rsid w:val="009A78C9"/>
    <w:rsid w:val="009A7A53"/>
    <w:rsid w:val="009A7E5B"/>
    <w:rsid w:val="009A7EF8"/>
    <w:rsid w:val="009A7F8B"/>
    <w:rsid w:val="009A7FD9"/>
    <w:rsid w:val="009B032E"/>
    <w:rsid w:val="009B0351"/>
    <w:rsid w:val="009B04CC"/>
    <w:rsid w:val="009B0CA1"/>
    <w:rsid w:val="009B0CA3"/>
    <w:rsid w:val="009B0E72"/>
    <w:rsid w:val="009B102E"/>
    <w:rsid w:val="009B12F1"/>
    <w:rsid w:val="009B13BB"/>
    <w:rsid w:val="009B1611"/>
    <w:rsid w:val="009B1809"/>
    <w:rsid w:val="009B196F"/>
    <w:rsid w:val="009B1A39"/>
    <w:rsid w:val="009B1CBA"/>
    <w:rsid w:val="009B1F57"/>
    <w:rsid w:val="009B1FCD"/>
    <w:rsid w:val="009B2A89"/>
    <w:rsid w:val="009B2B17"/>
    <w:rsid w:val="009B2B80"/>
    <w:rsid w:val="009B2BC3"/>
    <w:rsid w:val="009B2D73"/>
    <w:rsid w:val="009B2EE9"/>
    <w:rsid w:val="009B34D6"/>
    <w:rsid w:val="009B34DB"/>
    <w:rsid w:val="009B3D6C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37B"/>
    <w:rsid w:val="009B56FF"/>
    <w:rsid w:val="009B5996"/>
    <w:rsid w:val="009B5A84"/>
    <w:rsid w:val="009B5D72"/>
    <w:rsid w:val="009B605A"/>
    <w:rsid w:val="009B60B7"/>
    <w:rsid w:val="009B61AB"/>
    <w:rsid w:val="009B623A"/>
    <w:rsid w:val="009B6341"/>
    <w:rsid w:val="009B65F6"/>
    <w:rsid w:val="009B6722"/>
    <w:rsid w:val="009B6752"/>
    <w:rsid w:val="009B69C8"/>
    <w:rsid w:val="009B6DB6"/>
    <w:rsid w:val="009B6F65"/>
    <w:rsid w:val="009B70B2"/>
    <w:rsid w:val="009B7681"/>
    <w:rsid w:val="009B77F9"/>
    <w:rsid w:val="009B7A56"/>
    <w:rsid w:val="009C02A5"/>
    <w:rsid w:val="009C036C"/>
    <w:rsid w:val="009C0675"/>
    <w:rsid w:val="009C0A7D"/>
    <w:rsid w:val="009C0CFD"/>
    <w:rsid w:val="009C0E8F"/>
    <w:rsid w:val="009C0F7A"/>
    <w:rsid w:val="009C0FC6"/>
    <w:rsid w:val="009C1372"/>
    <w:rsid w:val="009C14CC"/>
    <w:rsid w:val="009C170F"/>
    <w:rsid w:val="009C1C22"/>
    <w:rsid w:val="009C1FCE"/>
    <w:rsid w:val="009C21E0"/>
    <w:rsid w:val="009C2A94"/>
    <w:rsid w:val="009C2C36"/>
    <w:rsid w:val="009C2E1E"/>
    <w:rsid w:val="009C30EC"/>
    <w:rsid w:val="009C3287"/>
    <w:rsid w:val="009C33A5"/>
    <w:rsid w:val="009C35D7"/>
    <w:rsid w:val="009C382E"/>
    <w:rsid w:val="009C384C"/>
    <w:rsid w:val="009C3859"/>
    <w:rsid w:val="009C3976"/>
    <w:rsid w:val="009C451A"/>
    <w:rsid w:val="009C493B"/>
    <w:rsid w:val="009C49AB"/>
    <w:rsid w:val="009C4DD6"/>
    <w:rsid w:val="009C4EE8"/>
    <w:rsid w:val="009C5133"/>
    <w:rsid w:val="009C526E"/>
    <w:rsid w:val="009C59AA"/>
    <w:rsid w:val="009C5D1D"/>
    <w:rsid w:val="009C5DDC"/>
    <w:rsid w:val="009C5E34"/>
    <w:rsid w:val="009C600B"/>
    <w:rsid w:val="009C6099"/>
    <w:rsid w:val="009C638D"/>
    <w:rsid w:val="009C6540"/>
    <w:rsid w:val="009C665B"/>
    <w:rsid w:val="009C669D"/>
    <w:rsid w:val="009C6786"/>
    <w:rsid w:val="009C69EB"/>
    <w:rsid w:val="009C6A49"/>
    <w:rsid w:val="009C6DF7"/>
    <w:rsid w:val="009C6EAC"/>
    <w:rsid w:val="009C736B"/>
    <w:rsid w:val="009C7442"/>
    <w:rsid w:val="009C7504"/>
    <w:rsid w:val="009C7739"/>
    <w:rsid w:val="009C7A60"/>
    <w:rsid w:val="009D01B6"/>
    <w:rsid w:val="009D03AF"/>
    <w:rsid w:val="009D04F1"/>
    <w:rsid w:val="009D0572"/>
    <w:rsid w:val="009D06A6"/>
    <w:rsid w:val="009D06B0"/>
    <w:rsid w:val="009D06C2"/>
    <w:rsid w:val="009D06E0"/>
    <w:rsid w:val="009D07F9"/>
    <w:rsid w:val="009D09B9"/>
    <w:rsid w:val="009D0FB6"/>
    <w:rsid w:val="009D138B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228"/>
    <w:rsid w:val="009D2335"/>
    <w:rsid w:val="009D2864"/>
    <w:rsid w:val="009D2920"/>
    <w:rsid w:val="009D2A32"/>
    <w:rsid w:val="009D2A49"/>
    <w:rsid w:val="009D2AC5"/>
    <w:rsid w:val="009D2B53"/>
    <w:rsid w:val="009D2C68"/>
    <w:rsid w:val="009D2E49"/>
    <w:rsid w:val="009D3272"/>
    <w:rsid w:val="009D33FF"/>
    <w:rsid w:val="009D3602"/>
    <w:rsid w:val="009D39FC"/>
    <w:rsid w:val="009D3B01"/>
    <w:rsid w:val="009D4135"/>
    <w:rsid w:val="009D4B4F"/>
    <w:rsid w:val="009D4E38"/>
    <w:rsid w:val="009D51BE"/>
    <w:rsid w:val="009D53F0"/>
    <w:rsid w:val="009D568C"/>
    <w:rsid w:val="009D5E07"/>
    <w:rsid w:val="009D6071"/>
    <w:rsid w:val="009D60E5"/>
    <w:rsid w:val="009D61E9"/>
    <w:rsid w:val="009D64B4"/>
    <w:rsid w:val="009D663E"/>
    <w:rsid w:val="009D68C8"/>
    <w:rsid w:val="009D68D2"/>
    <w:rsid w:val="009D6B17"/>
    <w:rsid w:val="009D7190"/>
    <w:rsid w:val="009D71DA"/>
    <w:rsid w:val="009D72D0"/>
    <w:rsid w:val="009D733E"/>
    <w:rsid w:val="009D78F1"/>
    <w:rsid w:val="009D7A5C"/>
    <w:rsid w:val="009D7C2D"/>
    <w:rsid w:val="009D7C41"/>
    <w:rsid w:val="009D7E85"/>
    <w:rsid w:val="009E032A"/>
    <w:rsid w:val="009E043E"/>
    <w:rsid w:val="009E097B"/>
    <w:rsid w:val="009E0A49"/>
    <w:rsid w:val="009E0BB7"/>
    <w:rsid w:val="009E0CB6"/>
    <w:rsid w:val="009E0E04"/>
    <w:rsid w:val="009E1249"/>
    <w:rsid w:val="009E13AD"/>
    <w:rsid w:val="009E17EB"/>
    <w:rsid w:val="009E1D4B"/>
    <w:rsid w:val="009E1F45"/>
    <w:rsid w:val="009E22AB"/>
    <w:rsid w:val="009E24DF"/>
    <w:rsid w:val="009E25BF"/>
    <w:rsid w:val="009E271F"/>
    <w:rsid w:val="009E278D"/>
    <w:rsid w:val="009E28DE"/>
    <w:rsid w:val="009E2BCC"/>
    <w:rsid w:val="009E2CC1"/>
    <w:rsid w:val="009E3146"/>
    <w:rsid w:val="009E31D2"/>
    <w:rsid w:val="009E3225"/>
    <w:rsid w:val="009E3884"/>
    <w:rsid w:val="009E3C86"/>
    <w:rsid w:val="009E3D85"/>
    <w:rsid w:val="009E3D8E"/>
    <w:rsid w:val="009E404B"/>
    <w:rsid w:val="009E42B1"/>
    <w:rsid w:val="009E42D5"/>
    <w:rsid w:val="009E43A6"/>
    <w:rsid w:val="009E4444"/>
    <w:rsid w:val="009E457A"/>
    <w:rsid w:val="009E4771"/>
    <w:rsid w:val="009E48EB"/>
    <w:rsid w:val="009E491C"/>
    <w:rsid w:val="009E4B0E"/>
    <w:rsid w:val="009E4CF8"/>
    <w:rsid w:val="009E4E2E"/>
    <w:rsid w:val="009E4F0F"/>
    <w:rsid w:val="009E4F59"/>
    <w:rsid w:val="009E5328"/>
    <w:rsid w:val="009E573D"/>
    <w:rsid w:val="009E5B06"/>
    <w:rsid w:val="009E5CCE"/>
    <w:rsid w:val="009E5DA7"/>
    <w:rsid w:val="009E5E64"/>
    <w:rsid w:val="009E60BF"/>
    <w:rsid w:val="009E6117"/>
    <w:rsid w:val="009E63C6"/>
    <w:rsid w:val="009E640E"/>
    <w:rsid w:val="009E6993"/>
    <w:rsid w:val="009E6D31"/>
    <w:rsid w:val="009E70F5"/>
    <w:rsid w:val="009E719C"/>
    <w:rsid w:val="009E7306"/>
    <w:rsid w:val="009E7762"/>
    <w:rsid w:val="009E7818"/>
    <w:rsid w:val="009E78D5"/>
    <w:rsid w:val="009E7A12"/>
    <w:rsid w:val="009E7C17"/>
    <w:rsid w:val="009E7E22"/>
    <w:rsid w:val="009E7E2E"/>
    <w:rsid w:val="009F0516"/>
    <w:rsid w:val="009F0986"/>
    <w:rsid w:val="009F12BE"/>
    <w:rsid w:val="009F13D3"/>
    <w:rsid w:val="009F184D"/>
    <w:rsid w:val="009F1971"/>
    <w:rsid w:val="009F1B83"/>
    <w:rsid w:val="009F1D63"/>
    <w:rsid w:val="009F1DB5"/>
    <w:rsid w:val="009F22DD"/>
    <w:rsid w:val="009F2421"/>
    <w:rsid w:val="009F24DC"/>
    <w:rsid w:val="009F2503"/>
    <w:rsid w:val="009F2A15"/>
    <w:rsid w:val="009F2C5C"/>
    <w:rsid w:val="009F2C92"/>
    <w:rsid w:val="009F3090"/>
    <w:rsid w:val="009F3385"/>
    <w:rsid w:val="009F3426"/>
    <w:rsid w:val="009F3829"/>
    <w:rsid w:val="009F39A8"/>
    <w:rsid w:val="009F3A05"/>
    <w:rsid w:val="009F3A06"/>
    <w:rsid w:val="009F3F5E"/>
    <w:rsid w:val="009F3FC5"/>
    <w:rsid w:val="009F43D7"/>
    <w:rsid w:val="009F4446"/>
    <w:rsid w:val="009F46BE"/>
    <w:rsid w:val="009F48C7"/>
    <w:rsid w:val="009F4969"/>
    <w:rsid w:val="009F4B99"/>
    <w:rsid w:val="009F4C97"/>
    <w:rsid w:val="009F4DA2"/>
    <w:rsid w:val="009F503C"/>
    <w:rsid w:val="009F50E4"/>
    <w:rsid w:val="009F51D5"/>
    <w:rsid w:val="009F51E8"/>
    <w:rsid w:val="009F53B5"/>
    <w:rsid w:val="009F5576"/>
    <w:rsid w:val="009F56FE"/>
    <w:rsid w:val="009F6763"/>
    <w:rsid w:val="009F6835"/>
    <w:rsid w:val="009F69D3"/>
    <w:rsid w:val="009F6A20"/>
    <w:rsid w:val="009F6A28"/>
    <w:rsid w:val="009F6AC3"/>
    <w:rsid w:val="009F6C65"/>
    <w:rsid w:val="009F721D"/>
    <w:rsid w:val="009F7801"/>
    <w:rsid w:val="009F79B0"/>
    <w:rsid w:val="009F79DB"/>
    <w:rsid w:val="009F7B63"/>
    <w:rsid w:val="009F7F0D"/>
    <w:rsid w:val="00A00A12"/>
    <w:rsid w:val="00A00B77"/>
    <w:rsid w:val="00A00BF7"/>
    <w:rsid w:val="00A00C09"/>
    <w:rsid w:val="00A00F21"/>
    <w:rsid w:val="00A00FB2"/>
    <w:rsid w:val="00A011C1"/>
    <w:rsid w:val="00A0126B"/>
    <w:rsid w:val="00A01394"/>
    <w:rsid w:val="00A015E0"/>
    <w:rsid w:val="00A0162E"/>
    <w:rsid w:val="00A0189C"/>
    <w:rsid w:val="00A018D9"/>
    <w:rsid w:val="00A01A84"/>
    <w:rsid w:val="00A01C59"/>
    <w:rsid w:val="00A01D1B"/>
    <w:rsid w:val="00A01EB9"/>
    <w:rsid w:val="00A02254"/>
    <w:rsid w:val="00A02398"/>
    <w:rsid w:val="00A0268F"/>
    <w:rsid w:val="00A02CD2"/>
    <w:rsid w:val="00A02CF7"/>
    <w:rsid w:val="00A02F20"/>
    <w:rsid w:val="00A03056"/>
    <w:rsid w:val="00A031E2"/>
    <w:rsid w:val="00A03290"/>
    <w:rsid w:val="00A03A99"/>
    <w:rsid w:val="00A03ABA"/>
    <w:rsid w:val="00A04005"/>
    <w:rsid w:val="00A04674"/>
    <w:rsid w:val="00A04954"/>
    <w:rsid w:val="00A04BAD"/>
    <w:rsid w:val="00A04E3D"/>
    <w:rsid w:val="00A05060"/>
    <w:rsid w:val="00A0532D"/>
    <w:rsid w:val="00A05543"/>
    <w:rsid w:val="00A05905"/>
    <w:rsid w:val="00A059B7"/>
    <w:rsid w:val="00A05A08"/>
    <w:rsid w:val="00A05B19"/>
    <w:rsid w:val="00A060F9"/>
    <w:rsid w:val="00A064CD"/>
    <w:rsid w:val="00A06B1D"/>
    <w:rsid w:val="00A06BE3"/>
    <w:rsid w:val="00A06C7D"/>
    <w:rsid w:val="00A06CA2"/>
    <w:rsid w:val="00A06F53"/>
    <w:rsid w:val="00A0707C"/>
    <w:rsid w:val="00A07099"/>
    <w:rsid w:val="00A0753A"/>
    <w:rsid w:val="00A07804"/>
    <w:rsid w:val="00A07AC3"/>
    <w:rsid w:val="00A07AE2"/>
    <w:rsid w:val="00A07C7C"/>
    <w:rsid w:val="00A07CAB"/>
    <w:rsid w:val="00A07D70"/>
    <w:rsid w:val="00A100CA"/>
    <w:rsid w:val="00A10101"/>
    <w:rsid w:val="00A10316"/>
    <w:rsid w:val="00A10388"/>
    <w:rsid w:val="00A107A2"/>
    <w:rsid w:val="00A108A2"/>
    <w:rsid w:val="00A109DD"/>
    <w:rsid w:val="00A10CA4"/>
    <w:rsid w:val="00A10FC4"/>
    <w:rsid w:val="00A1137E"/>
    <w:rsid w:val="00A1139E"/>
    <w:rsid w:val="00A115E6"/>
    <w:rsid w:val="00A119E2"/>
    <w:rsid w:val="00A11A6D"/>
    <w:rsid w:val="00A11D22"/>
    <w:rsid w:val="00A11F78"/>
    <w:rsid w:val="00A120BA"/>
    <w:rsid w:val="00A12162"/>
    <w:rsid w:val="00A121B9"/>
    <w:rsid w:val="00A123FC"/>
    <w:rsid w:val="00A12453"/>
    <w:rsid w:val="00A1249D"/>
    <w:rsid w:val="00A128C3"/>
    <w:rsid w:val="00A12B28"/>
    <w:rsid w:val="00A12B59"/>
    <w:rsid w:val="00A12B5B"/>
    <w:rsid w:val="00A12D02"/>
    <w:rsid w:val="00A12EDA"/>
    <w:rsid w:val="00A12EEA"/>
    <w:rsid w:val="00A12FAF"/>
    <w:rsid w:val="00A134E5"/>
    <w:rsid w:val="00A13D5D"/>
    <w:rsid w:val="00A13EE8"/>
    <w:rsid w:val="00A140E3"/>
    <w:rsid w:val="00A1437C"/>
    <w:rsid w:val="00A143F2"/>
    <w:rsid w:val="00A1443E"/>
    <w:rsid w:val="00A14D84"/>
    <w:rsid w:val="00A15251"/>
    <w:rsid w:val="00A152FB"/>
    <w:rsid w:val="00A1544E"/>
    <w:rsid w:val="00A15691"/>
    <w:rsid w:val="00A15A80"/>
    <w:rsid w:val="00A15C07"/>
    <w:rsid w:val="00A15CAB"/>
    <w:rsid w:val="00A15CF9"/>
    <w:rsid w:val="00A15D78"/>
    <w:rsid w:val="00A165D2"/>
    <w:rsid w:val="00A16610"/>
    <w:rsid w:val="00A16777"/>
    <w:rsid w:val="00A1694A"/>
    <w:rsid w:val="00A16AE4"/>
    <w:rsid w:val="00A16FCC"/>
    <w:rsid w:val="00A17231"/>
    <w:rsid w:val="00A17ED2"/>
    <w:rsid w:val="00A200F9"/>
    <w:rsid w:val="00A203B3"/>
    <w:rsid w:val="00A20844"/>
    <w:rsid w:val="00A20A0A"/>
    <w:rsid w:val="00A21011"/>
    <w:rsid w:val="00A21078"/>
    <w:rsid w:val="00A21B2C"/>
    <w:rsid w:val="00A21CF7"/>
    <w:rsid w:val="00A21D4E"/>
    <w:rsid w:val="00A21E8E"/>
    <w:rsid w:val="00A21EFF"/>
    <w:rsid w:val="00A220A5"/>
    <w:rsid w:val="00A220C9"/>
    <w:rsid w:val="00A22157"/>
    <w:rsid w:val="00A22430"/>
    <w:rsid w:val="00A2268E"/>
    <w:rsid w:val="00A22EE9"/>
    <w:rsid w:val="00A2313C"/>
    <w:rsid w:val="00A23218"/>
    <w:rsid w:val="00A23273"/>
    <w:rsid w:val="00A234F3"/>
    <w:rsid w:val="00A2364E"/>
    <w:rsid w:val="00A23D21"/>
    <w:rsid w:val="00A23EFD"/>
    <w:rsid w:val="00A2474B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5953"/>
    <w:rsid w:val="00A265CC"/>
    <w:rsid w:val="00A265FB"/>
    <w:rsid w:val="00A2669D"/>
    <w:rsid w:val="00A27240"/>
    <w:rsid w:val="00A27536"/>
    <w:rsid w:val="00A279B1"/>
    <w:rsid w:val="00A27A69"/>
    <w:rsid w:val="00A27A9E"/>
    <w:rsid w:val="00A27AC2"/>
    <w:rsid w:val="00A27C87"/>
    <w:rsid w:val="00A27FAE"/>
    <w:rsid w:val="00A300AC"/>
    <w:rsid w:val="00A30160"/>
    <w:rsid w:val="00A301AA"/>
    <w:rsid w:val="00A30308"/>
    <w:rsid w:val="00A3084A"/>
    <w:rsid w:val="00A308B0"/>
    <w:rsid w:val="00A308C2"/>
    <w:rsid w:val="00A30CAB"/>
    <w:rsid w:val="00A30D32"/>
    <w:rsid w:val="00A3108F"/>
    <w:rsid w:val="00A316C5"/>
    <w:rsid w:val="00A31842"/>
    <w:rsid w:val="00A31936"/>
    <w:rsid w:val="00A319F3"/>
    <w:rsid w:val="00A319FF"/>
    <w:rsid w:val="00A31D15"/>
    <w:rsid w:val="00A31D8A"/>
    <w:rsid w:val="00A3209A"/>
    <w:rsid w:val="00A320F8"/>
    <w:rsid w:val="00A32298"/>
    <w:rsid w:val="00A3237B"/>
    <w:rsid w:val="00A326B0"/>
    <w:rsid w:val="00A327C3"/>
    <w:rsid w:val="00A327DC"/>
    <w:rsid w:val="00A32AFD"/>
    <w:rsid w:val="00A32C3C"/>
    <w:rsid w:val="00A32D3B"/>
    <w:rsid w:val="00A33232"/>
    <w:rsid w:val="00A33301"/>
    <w:rsid w:val="00A3375C"/>
    <w:rsid w:val="00A337DA"/>
    <w:rsid w:val="00A33E19"/>
    <w:rsid w:val="00A33E8D"/>
    <w:rsid w:val="00A34498"/>
    <w:rsid w:val="00A34626"/>
    <w:rsid w:val="00A34CE9"/>
    <w:rsid w:val="00A34D66"/>
    <w:rsid w:val="00A350AA"/>
    <w:rsid w:val="00A355BA"/>
    <w:rsid w:val="00A3589F"/>
    <w:rsid w:val="00A358CB"/>
    <w:rsid w:val="00A35973"/>
    <w:rsid w:val="00A35D79"/>
    <w:rsid w:val="00A35E16"/>
    <w:rsid w:val="00A35F49"/>
    <w:rsid w:val="00A36055"/>
    <w:rsid w:val="00A3608C"/>
    <w:rsid w:val="00A36381"/>
    <w:rsid w:val="00A36386"/>
    <w:rsid w:val="00A36451"/>
    <w:rsid w:val="00A3683B"/>
    <w:rsid w:val="00A368F7"/>
    <w:rsid w:val="00A36DD0"/>
    <w:rsid w:val="00A36FBD"/>
    <w:rsid w:val="00A371A4"/>
    <w:rsid w:val="00A3724B"/>
    <w:rsid w:val="00A37302"/>
    <w:rsid w:val="00A3741C"/>
    <w:rsid w:val="00A3742D"/>
    <w:rsid w:val="00A37552"/>
    <w:rsid w:val="00A3764D"/>
    <w:rsid w:val="00A3773E"/>
    <w:rsid w:val="00A37941"/>
    <w:rsid w:val="00A37C7F"/>
    <w:rsid w:val="00A37D07"/>
    <w:rsid w:val="00A4007F"/>
    <w:rsid w:val="00A404C4"/>
    <w:rsid w:val="00A404DD"/>
    <w:rsid w:val="00A407A5"/>
    <w:rsid w:val="00A408D6"/>
    <w:rsid w:val="00A408E4"/>
    <w:rsid w:val="00A40A4A"/>
    <w:rsid w:val="00A41040"/>
    <w:rsid w:val="00A41074"/>
    <w:rsid w:val="00A41455"/>
    <w:rsid w:val="00A41CE2"/>
    <w:rsid w:val="00A41E61"/>
    <w:rsid w:val="00A4203A"/>
    <w:rsid w:val="00A4206A"/>
    <w:rsid w:val="00A42101"/>
    <w:rsid w:val="00A4230F"/>
    <w:rsid w:val="00A4250C"/>
    <w:rsid w:val="00A4284F"/>
    <w:rsid w:val="00A42D04"/>
    <w:rsid w:val="00A42F08"/>
    <w:rsid w:val="00A42FFB"/>
    <w:rsid w:val="00A43434"/>
    <w:rsid w:val="00A438EC"/>
    <w:rsid w:val="00A43ADA"/>
    <w:rsid w:val="00A43F2C"/>
    <w:rsid w:val="00A43F7E"/>
    <w:rsid w:val="00A44189"/>
    <w:rsid w:val="00A44536"/>
    <w:rsid w:val="00A445EB"/>
    <w:rsid w:val="00A446FC"/>
    <w:rsid w:val="00A44AA2"/>
    <w:rsid w:val="00A44CDC"/>
    <w:rsid w:val="00A44EE2"/>
    <w:rsid w:val="00A44EEE"/>
    <w:rsid w:val="00A45005"/>
    <w:rsid w:val="00A45360"/>
    <w:rsid w:val="00A45425"/>
    <w:rsid w:val="00A454BC"/>
    <w:rsid w:val="00A45582"/>
    <w:rsid w:val="00A4585F"/>
    <w:rsid w:val="00A45A3B"/>
    <w:rsid w:val="00A45AC5"/>
    <w:rsid w:val="00A45CAB"/>
    <w:rsid w:val="00A45F27"/>
    <w:rsid w:val="00A45F8C"/>
    <w:rsid w:val="00A46028"/>
    <w:rsid w:val="00A461F7"/>
    <w:rsid w:val="00A46235"/>
    <w:rsid w:val="00A4626F"/>
    <w:rsid w:val="00A463C1"/>
    <w:rsid w:val="00A4649A"/>
    <w:rsid w:val="00A4653F"/>
    <w:rsid w:val="00A46657"/>
    <w:rsid w:val="00A46A81"/>
    <w:rsid w:val="00A46B65"/>
    <w:rsid w:val="00A46E07"/>
    <w:rsid w:val="00A46E54"/>
    <w:rsid w:val="00A47079"/>
    <w:rsid w:val="00A471F1"/>
    <w:rsid w:val="00A47312"/>
    <w:rsid w:val="00A47813"/>
    <w:rsid w:val="00A47884"/>
    <w:rsid w:val="00A504B7"/>
    <w:rsid w:val="00A50766"/>
    <w:rsid w:val="00A50B61"/>
    <w:rsid w:val="00A517F2"/>
    <w:rsid w:val="00A51B78"/>
    <w:rsid w:val="00A51ED3"/>
    <w:rsid w:val="00A520E3"/>
    <w:rsid w:val="00A52184"/>
    <w:rsid w:val="00A528C8"/>
    <w:rsid w:val="00A52936"/>
    <w:rsid w:val="00A52A16"/>
    <w:rsid w:val="00A52AB3"/>
    <w:rsid w:val="00A52B64"/>
    <w:rsid w:val="00A52E9C"/>
    <w:rsid w:val="00A52F36"/>
    <w:rsid w:val="00A5302A"/>
    <w:rsid w:val="00A53061"/>
    <w:rsid w:val="00A530B4"/>
    <w:rsid w:val="00A531E5"/>
    <w:rsid w:val="00A53306"/>
    <w:rsid w:val="00A53548"/>
    <w:rsid w:val="00A53BBC"/>
    <w:rsid w:val="00A5411E"/>
    <w:rsid w:val="00A54283"/>
    <w:rsid w:val="00A542A9"/>
    <w:rsid w:val="00A54405"/>
    <w:rsid w:val="00A545FC"/>
    <w:rsid w:val="00A54697"/>
    <w:rsid w:val="00A546F3"/>
    <w:rsid w:val="00A54914"/>
    <w:rsid w:val="00A5492B"/>
    <w:rsid w:val="00A54B67"/>
    <w:rsid w:val="00A54C75"/>
    <w:rsid w:val="00A54F90"/>
    <w:rsid w:val="00A5500D"/>
    <w:rsid w:val="00A5536E"/>
    <w:rsid w:val="00A553BB"/>
    <w:rsid w:val="00A557C1"/>
    <w:rsid w:val="00A55884"/>
    <w:rsid w:val="00A56306"/>
    <w:rsid w:val="00A56875"/>
    <w:rsid w:val="00A57118"/>
    <w:rsid w:val="00A57189"/>
    <w:rsid w:val="00A57579"/>
    <w:rsid w:val="00A575B9"/>
    <w:rsid w:val="00A576AE"/>
    <w:rsid w:val="00A578E1"/>
    <w:rsid w:val="00A60178"/>
    <w:rsid w:val="00A6024E"/>
    <w:rsid w:val="00A6058B"/>
    <w:rsid w:val="00A605E7"/>
    <w:rsid w:val="00A60905"/>
    <w:rsid w:val="00A6095F"/>
    <w:rsid w:val="00A60C56"/>
    <w:rsid w:val="00A60D9E"/>
    <w:rsid w:val="00A61497"/>
    <w:rsid w:val="00A6152D"/>
    <w:rsid w:val="00A616C6"/>
    <w:rsid w:val="00A61994"/>
    <w:rsid w:val="00A61A25"/>
    <w:rsid w:val="00A61B77"/>
    <w:rsid w:val="00A61DEF"/>
    <w:rsid w:val="00A61EBC"/>
    <w:rsid w:val="00A62017"/>
    <w:rsid w:val="00A620D0"/>
    <w:rsid w:val="00A6276A"/>
    <w:rsid w:val="00A628D8"/>
    <w:rsid w:val="00A62A29"/>
    <w:rsid w:val="00A62F7E"/>
    <w:rsid w:val="00A63007"/>
    <w:rsid w:val="00A638B9"/>
    <w:rsid w:val="00A63E4E"/>
    <w:rsid w:val="00A6400E"/>
    <w:rsid w:val="00A6404A"/>
    <w:rsid w:val="00A64670"/>
    <w:rsid w:val="00A64D20"/>
    <w:rsid w:val="00A64D5E"/>
    <w:rsid w:val="00A64FC0"/>
    <w:rsid w:val="00A6508A"/>
    <w:rsid w:val="00A6508C"/>
    <w:rsid w:val="00A650B3"/>
    <w:rsid w:val="00A655A1"/>
    <w:rsid w:val="00A6567A"/>
    <w:rsid w:val="00A659A3"/>
    <w:rsid w:val="00A65A25"/>
    <w:rsid w:val="00A65A37"/>
    <w:rsid w:val="00A65ADB"/>
    <w:rsid w:val="00A65B15"/>
    <w:rsid w:val="00A65C35"/>
    <w:rsid w:val="00A65D2C"/>
    <w:rsid w:val="00A65E27"/>
    <w:rsid w:val="00A65EA4"/>
    <w:rsid w:val="00A66268"/>
    <w:rsid w:val="00A665C2"/>
    <w:rsid w:val="00A668A2"/>
    <w:rsid w:val="00A6734F"/>
    <w:rsid w:val="00A67833"/>
    <w:rsid w:val="00A679D0"/>
    <w:rsid w:val="00A67A0F"/>
    <w:rsid w:val="00A67E3F"/>
    <w:rsid w:val="00A67F40"/>
    <w:rsid w:val="00A67FD4"/>
    <w:rsid w:val="00A700FB"/>
    <w:rsid w:val="00A70122"/>
    <w:rsid w:val="00A7013A"/>
    <w:rsid w:val="00A70154"/>
    <w:rsid w:val="00A70295"/>
    <w:rsid w:val="00A705CB"/>
    <w:rsid w:val="00A705CC"/>
    <w:rsid w:val="00A70897"/>
    <w:rsid w:val="00A70A73"/>
    <w:rsid w:val="00A70AB2"/>
    <w:rsid w:val="00A70D32"/>
    <w:rsid w:val="00A70F5F"/>
    <w:rsid w:val="00A7163A"/>
    <w:rsid w:val="00A71AC3"/>
    <w:rsid w:val="00A71B5D"/>
    <w:rsid w:val="00A71CA9"/>
    <w:rsid w:val="00A71E89"/>
    <w:rsid w:val="00A720FF"/>
    <w:rsid w:val="00A72441"/>
    <w:rsid w:val="00A726EC"/>
    <w:rsid w:val="00A726F1"/>
    <w:rsid w:val="00A7296C"/>
    <w:rsid w:val="00A72A03"/>
    <w:rsid w:val="00A72BD2"/>
    <w:rsid w:val="00A72CA4"/>
    <w:rsid w:val="00A72D19"/>
    <w:rsid w:val="00A72E4E"/>
    <w:rsid w:val="00A72F50"/>
    <w:rsid w:val="00A72FBA"/>
    <w:rsid w:val="00A738EB"/>
    <w:rsid w:val="00A73C80"/>
    <w:rsid w:val="00A73DA4"/>
    <w:rsid w:val="00A73FF6"/>
    <w:rsid w:val="00A74355"/>
    <w:rsid w:val="00A7445B"/>
    <w:rsid w:val="00A74461"/>
    <w:rsid w:val="00A74901"/>
    <w:rsid w:val="00A749D5"/>
    <w:rsid w:val="00A74C8C"/>
    <w:rsid w:val="00A74F93"/>
    <w:rsid w:val="00A754C4"/>
    <w:rsid w:val="00A756CC"/>
    <w:rsid w:val="00A75720"/>
    <w:rsid w:val="00A7579D"/>
    <w:rsid w:val="00A757A9"/>
    <w:rsid w:val="00A757D6"/>
    <w:rsid w:val="00A75847"/>
    <w:rsid w:val="00A75B6B"/>
    <w:rsid w:val="00A75B79"/>
    <w:rsid w:val="00A75C8E"/>
    <w:rsid w:val="00A75CB4"/>
    <w:rsid w:val="00A764D0"/>
    <w:rsid w:val="00A764E0"/>
    <w:rsid w:val="00A76663"/>
    <w:rsid w:val="00A766CE"/>
    <w:rsid w:val="00A7691C"/>
    <w:rsid w:val="00A76B21"/>
    <w:rsid w:val="00A76DBF"/>
    <w:rsid w:val="00A76E65"/>
    <w:rsid w:val="00A77449"/>
    <w:rsid w:val="00A77B4C"/>
    <w:rsid w:val="00A77B4E"/>
    <w:rsid w:val="00A77B4F"/>
    <w:rsid w:val="00A77C15"/>
    <w:rsid w:val="00A77E3B"/>
    <w:rsid w:val="00A77E88"/>
    <w:rsid w:val="00A77EB1"/>
    <w:rsid w:val="00A80141"/>
    <w:rsid w:val="00A80156"/>
    <w:rsid w:val="00A8044A"/>
    <w:rsid w:val="00A804B6"/>
    <w:rsid w:val="00A8071B"/>
    <w:rsid w:val="00A809D9"/>
    <w:rsid w:val="00A80A1E"/>
    <w:rsid w:val="00A80D37"/>
    <w:rsid w:val="00A80D71"/>
    <w:rsid w:val="00A810EF"/>
    <w:rsid w:val="00A8129C"/>
    <w:rsid w:val="00A813DD"/>
    <w:rsid w:val="00A81559"/>
    <w:rsid w:val="00A81883"/>
    <w:rsid w:val="00A81995"/>
    <w:rsid w:val="00A819DD"/>
    <w:rsid w:val="00A81BD5"/>
    <w:rsid w:val="00A81C89"/>
    <w:rsid w:val="00A82775"/>
    <w:rsid w:val="00A82A56"/>
    <w:rsid w:val="00A82A8E"/>
    <w:rsid w:val="00A82EC3"/>
    <w:rsid w:val="00A8300B"/>
    <w:rsid w:val="00A8339D"/>
    <w:rsid w:val="00A836C8"/>
    <w:rsid w:val="00A83726"/>
    <w:rsid w:val="00A8374B"/>
    <w:rsid w:val="00A83A6D"/>
    <w:rsid w:val="00A8429A"/>
    <w:rsid w:val="00A8472B"/>
    <w:rsid w:val="00A848CF"/>
    <w:rsid w:val="00A8494E"/>
    <w:rsid w:val="00A84AD4"/>
    <w:rsid w:val="00A84B2C"/>
    <w:rsid w:val="00A8547B"/>
    <w:rsid w:val="00A85D30"/>
    <w:rsid w:val="00A85FAB"/>
    <w:rsid w:val="00A86270"/>
    <w:rsid w:val="00A862AB"/>
    <w:rsid w:val="00A8674C"/>
    <w:rsid w:val="00A86A05"/>
    <w:rsid w:val="00A86B46"/>
    <w:rsid w:val="00A86C1B"/>
    <w:rsid w:val="00A86D37"/>
    <w:rsid w:val="00A86E27"/>
    <w:rsid w:val="00A86FDF"/>
    <w:rsid w:val="00A870C7"/>
    <w:rsid w:val="00A8747F"/>
    <w:rsid w:val="00A8756F"/>
    <w:rsid w:val="00A87980"/>
    <w:rsid w:val="00A87A94"/>
    <w:rsid w:val="00A87E3C"/>
    <w:rsid w:val="00A87F98"/>
    <w:rsid w:val="00A90237"/>
    <w:rsid w:val="00A9037F"/>
    <w:rsid w:val="00A9042C"/>
    <w:rsid w:val="00A904E0"/>
    <w:rsid w:val="00A90552"/>
    <w:rsid w:val="00A90656"/>
    <w:rsid w:val="00A90693"/>
    <w:rsid w:val="00A90B6E"/>
    <w:rsid w:val="00A90FA3"/>
    <w:rsid w:val="00A91114"/>
    <w:rsid w:val="00A91236"/>
    <w:rsid w:val="00A913A4"/>
    <w:rsid w:val="00A914F6"/>
    <w:rsid w:val="00A916DC"/>
    <w:rsid w:val="00A917B8"/>
    <w:rsid w:val="00A9199A"/>
    <w:rsid w:val="00A91A6F"/>
    <w:rsid w:val="00A91ADF"/>
    <w:rsid w:val="00A91B66"/>
    <w:rsid w:val="00A91B95"/>
    <w:rsid w:val="00A91DB2"/>
    <w:rsid w:val="00A91DFF"/>
    <w:rsid w:val="00A91E16"/>
    <w:rsid w:val="00A92160"/>
    <w:rsid w:val="00A92228"/>
    <w:rsid w:val="00A92769"/>
    <w:rsid w:val="00A92A05"/>
    <w:rsid w:val="00A92EA7"/>
    <w:rsid w:val="00A931ED"/>
    <w:rsid w:val="00A9329F"/>
    <w:rsid w:val="00A93354"/>
    <w:rsid w:val="00A9348F"/>
    <w:rsid w:val="00A93504"/>
    <w:rsid w:val="00A935F0"/>
    <w:rsid w:val="00A9380F"/>
    <w:rsid w:val="00A93834"/>
    <w:rsid w:val="00A93858"/>
    <w:rsid w:val="00A93B63"/>
    <w:rsid w:val="00A93D5F"/>
    <w:rsid w:val="00A93E97"/>
    <w:rsid w:val="00A94329"/>
    <w:rsid w:val="00A948B4"/>
    <w:rsid w:val="00A94B5B"/>
    <w:rsid w:val="00A950DC"/>
    <w:rsid w:val="00A950F5"/>
    <w:rsid w:val="00A95165"/>
    <w:rsid w:val="00A95376"/>
    <w:rsid w:val="00A954BA"/>
    <w:rsid w:val="00A95A0A"/>
    <w:rsid w:val="00A95C1E"/>
    <w:rsid w:val="00A95DE7"/>
    <w:rsid w:val="00A95EDA"/>
    <w:rsid w:val="00A96058"/>
    <w:rsid w:val="00A960EF"/>
    <w:rsid w:val="00A96507"/>
    <w:rsid w:val="00A966EB"/>
    <w:rsid w:val="00A96805"/>
    <w:rsid w:val="00A96859"/>
    <w:rsid w:val="00A96BDD"/>
    <w:rsid w:val="00A97083"/>
    <w:rsid w:val="00A97485"/>
    <w:rsid w:val="00A975C5"/>
    <w:rsid w:val="00A976FB"/>
    <w:rsid w:val="00A977A7"/>
    <w:rsid w:val="00A978AC"/>
    <w:rsid w:val="00A979FE"/>
    <w:rsid w:val="00A97AD6"/>
    <w:rsid w:val="00A97AD8"/>
    <w:rsid w:val="00A97CAC"/>
    <w:rsid w:val="00A97D87"/>
    <w:rsid w:val="00A97FD3"/>
    <w:rsid w:val="00AA0021"/>
    <w:rsid w:val="00AA00F2"/>
    <w:rsid w:val="00AA021A"/>
    <w:rsid w:val="00AA03E8"/>
    <w:rsid w:val="00AA049B"/>
    <w:rsid w:val="00AA0552"/>
    <w:rsid w:val="00AA0DF7"/>
    <w:rsid w:val="00AA106E"/>
    <w:rsid w:val="00AA1116"/>
    <w:rsid w:val="00AA1314"/>
    <w:rsid w:val="00AA14A3"/>
    <w:rsid w:val="00AA186B"/>
    <w:rsid w:val="00AA1A60"/>
    <w:rsid w:val="00AA1C99"/>
    <w:rsid w:val="00AA1D8A"/>
    <w:rsid w:val="00AA2227"/>
    <w:rsid w:val="00AA284E"/>
    <w:rsid w:val="00AA28E1"/>
    <w:rsid w:val="00AA2ABA"/>
    <w:rsid w:val="00AA342C"/>
    <w:rsid w:val="00AA3477"/>
    <w:rsid w:val="00AA3706"/>
    <w:rsid w:val="00AA3C9F"/>
    <w:rsid w:val="00AA3F2A"/>
    <w:rsid w:val="00AA3F9D"/>
    <w:rsid w:val="00AA41C7"/>
    <w:rsid w:val="00AA437F"/>
    <w:rsid w:val="00AA43EE"/>
    <w:rsid w:val="00AA4FE4"/>
    <w:rsid w:val="00AA5263"/>
    <w:rsid w:val="00AA541D"/>
    <w:rsid w:val="00AA5EB1"/>
    <w:rsid w:val="00AA60FD"/>
    <w:rsid w:val="00AA61A9"/>
    <w:rsid w:val="00AA654F"/>
    <w:rsid w:val="00AA66D1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C5"/>
    <w:rsid w:val="00AA7FB0"/>
    <w:rsid w:val="00AB0319"/>
    <w:rsid w:val="00AB0389"/>
    <w:rsid w:val="00AB0690"/>
    <w:rsid w:val="00AB070D"/>
    <w:rsid w:val="00AB08D7"/>
    <w:rsid w:val="00AB0925"/>
    <w:rsid w:val="00AB0B1F"/>
    <w:rsid w:val="00AB0F32"/>
    <w:rsid w:val="00AB0F6C"/>
    <w:rsid w:val="00AB0F92"/>
    <w:rsid w:val="00AB1713"/>
    <w:rsid w:val="00AB212D"/>
    <w:rsid w:val="00AB2407"/>
    <w:rsid w:val="00AB26FC"/>
    <w:rsid w:val="00AB2A42"/>
    <w:rsid w:val="00AB2DCA"/>
    <w:rsid w:val="00AB2F2D"/>
    <w:rsid w:val="00AB336D"/>
    <w:rsid w:val="00AB3C9D"/>
    <w:rsid w:val="00AB3FD1"/>
    <w:rsid w:val="00AB4004"/>
    <w:rsid w:val="00AB4279"/>
    <w:rsid w:val="00AB4A8D"/>
    <w:rsid w:val="00AB4B86"/>
    <w:rsid w:val="00AB4CFC"/>
    <w:rsid w:val="00AB4F0F"/>
    <w:rsid w:val="00AB505B"/>
    <w:rsid w:val="00AB5300"/>
    <w:rsid w:val="00AB543B"/>
    <w:rsid w:val="00AB5A85"/>
    <w:rsid w:val="00AB5B29"/>
    <w:rsid w:val="00AB5C4A"/>
    <w:rsid w:val="00AB5E21"/>
    <w:rsid w:val="00AB611F"/>
    <w:rsid w:val="00AB6552"/>
    <w:rsid w:val="00AB6747"/>
    <w:rsid w:val="00AB6824"/>
    <w:rsid w:val="00AB7139"/>
    <w:rsid w:val="00AB724F"/>
    <w:rsid w:val="00AB76C0"/>
    <w:rsid w:val="00AB7A9B"/>
    <w:rsid w:val="00AB7AC3"/>
    <w:rsid w:val="00AB7DFE"/>
    <w:rsid w:val="00AB7EDA"/>
    <w:rsid w:val="00AB7F3B"/>
    <w:rsid w:val="00AC000B"/>
    <w:rsid w:val="00AC0296"/>
    <w:rsid w:val="00AC04A3"/>
    <w:rsid w:val="00AC09E6"/>
    <w:rsid w:val="00AC1077"/>
    <w:rsid w:val="00AC1361"/>
    <w:rsid w:val="00AC16A3"/>
    <w:rsid w:val="00AC16D0"/>
    <w:rsid w:val="00AC1D4D"/>
    <w:rsid w:val="00AC1E4D"/>
    <w:rsid w:val="00AC1F39"/>
    <w:rsid w:val="00AC1F3B"/>
    <w:rsid w:val="00AC2050"/>
    <w:rsid w:val="00AC23AE"/>
    <w:rsid w:val="00AC2BE9"/>
    <w:rsid w:val="00AC2CBF"/>
    <w:rsid w:val="00AC31BE"/>
    <w:rsid w:val="00AC31F8"/>
    <w:rsid w:val="00AC375F"/>
    <w:rsid w:val="00AC389B"/>
    <w:rsid w:val="00AC3992"/>
    <w:rsid w:val="00AC39A7"/>
    <w:rsid w:val="00AC3C4A"/>
    <w:rsid w:val="00AC3CC5"/>
    <w:rsid w:val="00AC3EEB"/>
    <w:rsid w:val="00AC3F12"/>
    <w:rsid w:val="00AC3FAC"/>
    <w:rsid w:val="00AC408A"/>
    <w:rsid w:val="00AC4402"/>
    <w:rsid w:val="00AC4850"/>
    <w:rsid w:val="00AC492D"/>
    <w:rsid w:val="00AC5038"/>
    <w:rsid w:val="00AC528B"/>
    <w:rsid w:val="00AC528E"/>
    <w:rsid w:val="00AC54F3"/>
    <w:rsid w:val="00AC5673"/>
    <w:rsid w:val="00AC5AEE"/>
    <w:rsid w:val="00AC5F44"/>
    <w:rsid w:val="00AC6218"/>
    <w:rsid w:val="00AC64B4"/>
    <w:rsid w:val="00AC64B5"/>
    <w:rsid w:val="00AC65A6"/>
    <w:rsid w:val="00AC6D94"/>
    <w:rsid w:val="00AC7630"/>
    <w:rsid w:val="00AC7691"/>
    <w:rsid w:val="00AC79EA"/>
    <w:rsid w:val="00AC7FBD"/>
    <w:rsid w:val="00AD01D3"/>
    <w:rsid w:val="00AD0387"/>
    <w:rsid w:val="00AD0844"/>
    <w:rsid w:val="00AD0B28"/>
    <w:rsid w:val="00AD0C61"/>
    <w:rsid w:val="00AD0D93"/>
    <w:rsid w:val="00AD1002"/>
    <w:rsid w:val="00AD105D"/>
    <w:rsid w:val="00AD11DC"/>
    <w:rsid w:val="00AD1546"/>
    <w:rsid w:val="00AD167F"/>
    <w:rsid w:val="00AD18F4"/>
    <w:rsid w:val="00AD1A1A"/>
    <w:rsid w:val="00AD1A1E"/>
    <w:rsid w:val="00AD1B19"/>
    <w:rsid w:val="00AD1C5B"/>
    <w:rsid w:val="00AD1D25"/>
    <w:rsid w:val="00AD1D39"/>
    <w:rsid w:val="00AD1EA7"/>
    <w:rsid w:val="00AD1EBE"/>
    <w:rsid w:val="00AD23B3"/>
    <w:rsid w:val="00AD2586"/>
    <w:rsid w:val="00AD25E2"/>
    <w:rsid w:val="00AD26EE"/>
    <w:rsid w:val="00AD27DC"/>
    <w:rsid w:val="00AD2A42"/>
    <w:rsid w:val="00AD2CF6"/>
    <w:rsid w:val="00AD2D65"/>
    <w:rsid w:val="00AD3001"/>
    <w:rsid w:val="00AD31F9"/>
    <w:rsid w:val="00AD3338"/>
    <w:rsid w:val="00AD38CB"/>
    <w:rsid w:val="00AD3CBA"/>
    <w:rsid w:val="00AD3D6C"/>
    <w:rsid w:val="00AD41C2"/>
    <w:rsid w:val="00AD47A7"/>
    <w:rsid w:val="00AD4A52"/>
    <w:rsid w:val="00AD4B69"/>
    <w:rsid w:val="00AD4D8E"/>
    <w:rsid w:val="00AD5056"/>
    <w:rsid w:val="00AD5401"/>
    <w:rsid w:val="00AD5514"/>
    <w:rsid w:val="00AD55B5"/>
    <w:rsid w:val="00AD573E"/>
    <w:rsid w:val="00AD5972"/>
    <w:rsid w:val="00AD59F9"/>
    <w:rsid w:val="00AD5F7D"/>
    <w:rsid w:val="00AD6136"/>
    <w:rsid w:val="00AD6239"/>
    <w:rsid w:val="00AD62AF"/>
    <w:rsid w:val="00AD6380"/>
    <w:rsid w:val="00AD6797"/>
    <w:rsid w:val="00AD6AB8"/>
    <w:rsid w:val="00AD6C4F"/>
    <w:rsid w:val="00AD6E70"/>
    <w:rsid w:val="00AD6F74"/>
    <w:rsid w:val="00AD7100"/>
    <w:rsid w:val="00AD713D"/>
    <w:rsid w:val="00AD71D2"/>
    <w:rsid w:val="00AD729C"/>
    <w:rsid w:val="00AD741D"/>
    <w:rsid w:val="00AD7766"/>
    <w:rsid w:val="00AD77F0"/>
    <w:rsid w:val="00AD7CB5"/>
    <w:rsid w:val="00AD7DD3"/>
    <w:rsid w:val="00AD7FFC"/>
    <w:rsid w:val="00AE0428"/>
    <w:rsid w:val="00AE0553"/>
    <w:rsid w:val="00AE06D8"/>
    <w:rsid w:val="00AE093C"/>
    <w:rsid w:val="00AE099B"/>
    <w:rsid w:val="00AE0CD8"/>
    <w:rsid w:val="00AE180A"/>
    <w:rsid w:val="00AE222E"/>
    <w:rsid w:val="00AE22AE"/>
    <w:rsid w:val="00AE23E2"/>
    <w:rsid w:val="00AE260B"/>
    <w:rsid w:val="00AE2842"/>
    <w:rsid w:val="00AE2B3E"/>
    <w:rsid w:val="00AE2BA8"/>
    <w:rsid w:val="00AE3254"/>
    <w:rsid w:val="00AE33EB"/>
    <w:rsid w:val="00AE34C1"/>
    <w:rsid w:val="00AE34E0"/>
    <w:rsid w:val="00AE39AD"/>
    <w:rsid w:val="00AE3A62"/>
    <w:rsid w:val="00AE3A74"/>
    <w:rsid w:val="00AE3FD0"/>
    <w:rsid w:val="00AE4081"/>
    <w:rsid w:val="00AE41F7"/>
    <w:rsid w:val="00AE459D"/>
    <w:rsid w:val="00AE4658"/>
    <w:rsid w:val="00AE467F"/>
    <w:rsid w:val="00AE473C"/>
    <w:rsid w:val="00AE4851"/>
    <w:rsid w:val="00AE4866"/>
    <w:rsid w:val="00AE48EF"/>
    <w:rsid w:val="00AE4BFC"/>
    <w:rsid w:val="00AE4F6D"/>
    <w:rsid w:val="00AE4FFB"/>
    <w:rsid w:val="00AE505D"/>
    <w:rsid w:val="00AE51A8"/>
    <w:rsid w:val="00AE526C"/>
    <w:rsid w:val="00AE52A6"/>
    <w:rsid w:val="00AE54F9"/>
    <w:rsid w:val="00AE58AA"/>
    <w:rsid w:val="00AE5C0B"/>
    <w:rsid w:val="00AE5C21"/>
    <w:rsid w:val="00AE5D55"/>
    <w:rsid w:val="00AE637A"/>
    <w:rsid w:val="00AE64E0"/>
    <w:rsid w:val="00AE653E"/>
    <w:rsid w:val="00AE66A1"/>
    <w:rsid w:val="00AE66F1"/>
    <w:rsid w:val="00AE6A8E"/>
    <w:rsid w:val="00AE6B53"/>
    <w:rsid w:val="00AE6DF5"/>
    <w:rsid w:val="00AE6ECD"/>
    <w:rsid w:val="00AE6F9C"/>
    <w:rsid w:val="00AE6FFF"/>
    <w:rsid w:val="00AE701B"/>
    <w:rsid w:val="00AE718B"/>
    <w:rsid w:val="00AE729F"/>
    <w:rsid w:val="00AE72EA"/>
    <w:rsid w:val="00AE7842"/>
    <w:rsid w:val="00AE7900"/>
    <w:rsid w:val="00AE7A80"/>
    <w:rsid w:val="00AE7BA4"/>
    <w:rsid w:val="00AE7DA4"/>
    <w:rsid w:val="00AF0140"/>
    <w:rsid w:val="00AF0260"/>
    <w:rsid w:val="00AF02BC"/>
    <w:rsid w:val="00AF056F"/>
    <w:rsid w:val="00AF0647"/>
    <w:rsid w:val="00AF06AE"/>
    <w:rsid w:val="00AF077E"/>
    <w:rsid w:val="00AF0800"/>
    <w:rsid w:val="00AF0DE4"/>
    <w:rsid w:val="00AF0FAA"/>
    <w:rsid w:val="00AF10D3"/>
    <w:rsid w:val="00AF1105"/>
    <w:rsid w:val="00AF125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2BD0"/>
    <w:rsid w:val="00AF311E"/>
    <w:rsid w:val="00AF316E"/>
    <w:rsid w:val="00AF352A"/>
    <w:rsid w:val="00AF35D9"/>
    <w:rsid w:val="00AF367B"/>
    <w:rsid w:val="00AF371D"/>
    <w:rsid w:val="00AF41CC"/>
    <w:rsid w:val="00AF42A4"/>
    <w:rsid w:val="00AF4489"/>
    <w:rsid w:val="00AF44E6"/>
    <w:rsid w:val="00AF4971"/>
    <w:rsid w:val="00AF4A1F"/>
    <w:rsid w:val="00AF4E28"/>
    <w:rsid w:val="00AF505C"/>
    <w:rsid w:val="00AF5089"/>
    <w:rsid w:val="00AF5268"/>
    <w:rsid w:val="00AF590A"/>
    <w:rsid w:val="00AF5AAE"/>
    <w:rsid w:val="00AF5D33"/>
    <w:rsid w:val="00AF6175"/>
    <w:rsid w:val="00AF6384"/>
    <w:rsid w:val="00AF6702"/>
    <w:rsid w:val="00AF678E"/>
    <w:rsid w:val="00AF67E5"/>
    <w:rsid w:val="00AF682C"/>
    <w:rsid w:val="00AF6C72"/>
    <w:rsid w:val="00AF7056"/>
    <w:rsid w:val="00AF725F"/>
    <w:rsid w:val="00AF766F"/>
    <w:rsid w:val="00AF777B"/>
    <w:rsid w:val="00AF77C9"/>
    <w:rsid w:val="00AF79E0"/>
    <w:rsid w:val="00AF7BFB"/>
    <w:rsid w:val="00AF7D14"/>
    <w:rsid w:val="00B00119"/>
    <w:rsid w:val="00B001DF"/>
    <w:rsid w:val="00B003F6"/>
    <w:rsid w:val="00B004BE"/>
    <w:rsid w:val="00B00667"/>
    <w:rsid w:val="00B00A3E"/>
    <w:rsid w:val="00B00B97"/>
    <w:rsid w:val="00B00C33"/>
    <w:rsid w:val="00B00E8F"/>
    <w:rsid w:val="00B00F0B"/>
    <w:rsid w:val="00B00FC4"/>
    <w:rsid w:val="00B0101B"/>
    <w:rsid w:val="00B01345"/>
    <w:rsid w:val="00B013FB"/>
    <w:rsid w:val="00B015B5"/>
    <w:rsid w:val="00B016FF"/>
    <w:rsid w:val="00B0177D"/>
    <w:rsid w:val="00B02323"/>
    <w:rsid w:val="00B02437"/>
    <w:rsid w:val="00B02705"/>
    <w:rsid w:val="00B0287E"/>
    <w:rsid w:val="00B02C22"/>
    <w:rsid w:val="00B032B1"/>
    <w:rsid w:val="00B03318"/>
    <w:rsid w:val="00B034D6"/>
    <w:rsid w:val="00B035A1"/>
    <w:rsid w:val="00B03B3D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3B8"/>
    <w:rsid w:val="00B05467"/>
    <w:rsid w:val="00B057FA"/>
    <w:rsid w:val="00B05B85"/>
    <w:rsid w:val="00B05E28"/>
    <w:rsid w:val="00B061B7"/>
    <w:rsid w:val="00B061EE"/>
    <w:rsid w:val="00B06733"/>
    <w:rsid w:val="00B06F5C"/>
    <w:rsid w:val="00B071DB"/>
    <w:rsid w:val="00B07FCE"/>
    <w:rsid w:val="00B10004"/>
    <w:rsid w:val="00B100D1"/>
    <w:rsid w:val="00B101EA"/>
    <w:rsid w:val="00B102FA"/>
    <w:rsid w:val="00B10327"/>
    <w:rsid w:val="00B10407"/>
    <w:rsid w:val="00B10542"/>
    <w:rsid w:val="00B1071D"/>
    <w:rsid w:val="00B108ED"/>
    <w:rsid w:val="00B10B19"/>
    <w:rsid w:val="00B10BE5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892"/>
    <w:rsid w:val="00B12AC4"/>
    <w:rsid w:val="00B12C6E"/>
    <w:rsid w:val="00B12FC0"/>
    <w:rsid w:val="00B133DE"/>
    <w:rsid w:val="00B13444"/>
    <w:rsid w:val="00B134E2"/>
    <w:rsid w:val="00B13859"/>
    <w:rsid w:val="00B139A8"/>
    <w:rsid w:val="00B13AB1"/>
    <w:rsid w:val="00B13B01"/>
    <w:rsid w:val="00B13B2B"/>
    <w:rsid w:val="00B13C3F"/>
    <w:rsid w:val="00B13D58"/>
    <w:rsid w:val="00B13EE0"/>
    <w:rsid w:val="00B140F3"/>
    <w:rsid w:val="00B1436F"/>
    <w:rsid w:val="00B144BD"/>
    <w:rsid w:val="00B14561"/>
    <w:rsid w:val="00B1486A"/>
    <w:rsid w:val="00B148BD"/>
    <w:rsid w:val="00B1491A"/>
    <w:rsid w:val="00B14FAE"/>
    <w:rsid w:val="00B14FD9"/>
    <w:rsid w:val="00B15053"/>
    <w:rsid w:val="00B1576D"/>
    <w:rsid w:val="00B1591A"/>
    <w:rsid w:val="00B15BCE"/>
    <w:rsid w:val="00B15F66"/>
    <w:rsid w:val="00B166E7"/>
    <w:rsid w:val="00B16700"/>
    <w:rsid w:val="00B16898"/>
    <w:rsid w:val="00B16D1C"/>
    <w:rsid w:val="00B16E03"/>
    <w:rsid w:val="00B17120"/>
    <w:rsid w:val="00B171EF"/>
    <w:rsid w:val="00B17463"/>
    <w:rsid w:val="00B17677"/>
    <w:rsid w:val="00B179F9"/>
    <w:rsid w:val="00B17D53"/>
    <w:rsid w:val="00B17D66"/>
    <w:rsid w:val="00B17FD9"/>
    <w:rsid w:val="00B201C8"/>
    <w:rsid w:val="00B20388"/>
    <w:rsid w:val="00B20423"/>
    <w:rsid w:val="00B20424"/>
    <w:rsid w:val="00B205EE"/>
    <w:rsid w:val="00B20772"/>
    <w:rsid w:val="00B20D54"/>
    <w:rsid w:val="00B213E2"/>
    <w:rsid w:val="00B213E6"/>
    <w:rsid w:val="00B214CA"/>
    <w:rsid w:val="00B21D3F"/>
    <w:rsid w:val="00B21E5B"/>
    <w:rsid w:val="00B22308"/>
    <w:rsid w:val="00B2249B"/>
    <w:rsid w:val="00B22555"/>
    <w:rsid w:val="00B229F2"/>
    <w:rsid w:val="00B232AF"/>
    <w:rsid w:val="00B233D5"/>
    <w:rsid w:val="00B23482"/>
    <w:rsid w:val="00B234ED"/>
    <w:rsid w:val="00B2358C"/>
    <w:rsid w:val="00B23934"/>
    <w:rsid w:val="00B2399B"/>
    <w:rsid w:val="00B23B6F"/>
    <w:rsid w:val="00B23C95"/>
    <w:rsid w:val="00B240C1"/>
    <w:rsid w:val="00B246A7"/>
    <w:rsid w:val="00B24975"/>
    <w:rsid w:val="00B24D16"/>
    <w:rsid w:val="00B24E3B"/>
    <w:rsid w:val="00B250CA"/>
    <w:rsid w:val="00B25118"/>
    <w:rsid w:val="00B2548B"/>
    <w:rsid w:val="00B2562E"/>
    <w:rsid w:val="00B259A4"/>
    <w:rsid w:val="00B25ADC"/>
    <w:rsid w:val="00B25CC6"/>
    <w:rsid w:val="00B261D2"/>
    <w:rsid w:val="00B264F7"/>
    <w:rsid w:val="00B26709"/>
    <w:rsid w:val="00B26B3F"/>
    <w:rsid w:val="00B26FEF"/>
    <w:rsid w:val="00B270FF"/>
    <w:rsid w:val="00B27934"/>
    <w:rsid w:val="00B27E47"/>
    <w:rsid w:val="00B27F53"/>
    <w:rsid w:val="00B27FA1"/>
    <w:rsid w:val="00B30575"/>
    <w:rsid w:val="00B3089B"/>
    <w:rsid w:val="00B30DE6"/>
    <w:rsid w:val="00B30EED"/>
    <w:rsid w:val="00B31343"/>
    <w:rsid w:val="00B31358"/>
    <w:rsid w:val="00B3149C"/>
    <w:rsid w:val="00B315CB"/>
    <w:rsid w:val="00B3166A"/>
    <w:rsid w:val="00B31697"/>
    <w:rsid w:val="00B317D8"/>
    <w:rsid w:val="00B31C8C"/>
    <w:rsid w:val="00B31F23"/>
    <w:rsid w:val="00B31F70"/>
    <w:rsid w:val="00B3289B"/>
    <w:rsid w:val="00B32B83"/>
    <w:rsid w:val="00B32C1A"/>
    <w:rsid w:val="00B32F3E"/>
    <w:rsid w:val="00B32F92"/>
    <w:rsid w:val="00B33BB0"/>
    <w:rsid w:val="00B33BE2"/>
    <w:rsid w:val="00B34031"/>
    <w:rsid w:val="00B3440C"/>
    <w:rsid w:val="00B34A48"/>
    <w:rsid w:val="00B34AF2"/>
    <w:rsid w:val="00B34B59"/>
    <w:rsid w:val="00B34B8A"/>
    <w:rsid w:val="00B3500D"/>
    <w:rsid w:val="00B35052"/>
    <w:rsid w:val="00B355D7"/>
    <w:rsid w:val="00B357DF"/>
    <w:rsid w:val="00B35ACC"/>
    <w:rsid w:val="00B36135"/>
    <w:rsid w:val="00B36387"/>
    <w:rsid w:val="00B363CF"/>
    <w:rsid w:val="00B36414"/>
    <w:rsid w:val="00B36681"/>
    <w:rsid w:val="00B36A5C"/>
    <w:rsid w:val="00B36AD2"/>
    <w:rsid w:val="00B36C29"/>
    <w:rsid w:val="00B36D19"/>
    <w:rsid w:val="00B36D8A"/>
    <w:rsid w:val="00B36FCA"/>
    <w:rsid w:val="00B370FA"/>
    <w:rsid w:val="00B371A1"/>
    <w:rsid w:val="00B37CD0"/>
    <w:rsid w:val="00B4004D"/>
    <w:rsid w:val="00B400D5"/>
    <w:rsid w:val="00B40213"/>
    <w:rsid w:val="00B40697"/>
    <w:rsid w:val="00B40D65"/>
    <w:rsid w:val="00B41027"/>
    <w:rsid w:val="00B4142E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988"/>
    <w:rsid w:val="00B42BB9"/>
    <w:rsid w:val="00B42C99"/>
    <w:rsid w:val="00B431B6"/>
    <w:rsid w:val="00B43368"/>
    <w:rsid w:val="00B4399A"/>
    <w:rsid w:val="00B439DF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D7B"/>
    <w:rsid w:val="00B45D84"/>
    <w:rsid w:val="00B45F42"/>
    <w:rsid w:val="00B46019"/>
    <w:rsid w:val="00B4676E"/>
    <w:rsid w:val="00B46A32"/>
    <w:rsid w:val="00B4737A"/>
    <w:rsid w:val="00B474D3"/>
    <w:rsid w:val="00B475A4"/>
    <w:rsid w:val="00B4773C"/>
    <w:rsid w:val="00B478CB"/>
    <w:rsid w:val="00B47A77"/>
    <w:rsid w:val="00B47A87"/>
    <w:rsid w:val="00B47E97"/>
    <w:rsid w:val="00B47EC9"/>
    <w:rsid w:val="00B500A7"/>
    <w:rsid w:val="00B50225"/>
    <w:rsid w:val="00B5043B"/>
    <w:rsid w:val="00B505C1"/>
    <w:rsid w:val="00B506B2"/>
    <w:rsid w:val="00B50D28"/>
    <w:rsid w:val="00B50D2D"/>
    <w:rsid w:val="00B513B8"/>
    <w:rsid w:val="00B515CB"/>
    <w:rsid w:val="00B51AF4"/>
    <w:rsid w:val="00B52096"/>
    <w:rsid w:val="00B5223B"/>
    <w:rsid w:val="00B52605"/>
    <w:rsid w:val="00B528DF"/>
    <w:rsid w:val="00B52992"/>
    <w:rsid w:val="00B52AEA"/>
    <w:rsid w:val="00B52B01"/>
    <w:rsid w:val="00B52BCC"/>
    <w:rsid w:val="00B52CBC"/>
    <w:rsid w:val="00B52CC9"/>
    <w:rsid w:val="00B52D21"/>
    <w:rsid w:val="00B52E7D"/>
    <w:rsid w:val="00B52FAD"/>
    <w:rsid w:val="00B530B4"/>
    <w:rsid w:val="00B530C1"/>
    <w:rsid w:val="00B53240"/>
    <w:rsid w:val="00B53311"/>
    <w:rsid w:val="00B536CF"/>
    <w:rsid w:val="00B5373F"/>
    <w:rsid w:val="00B5382C"/>
    <w:rsid w:val="00B53882"/>
    <w:rsid w:val="00B538AC"/>
    <w:rsid w:val="00B53C6E"/>
    <w:rsid w:val="00B53DE5"/>
    <w:rsid w:val="00B53F72"/>
    <w:rsid w:val="00B53F9D"/>
    <w:rsid w:val="00B53FBE"/>
    <w:rsid w:val="00B543BB"/>
    <w:rsid w:val="00B54678"/>
    <w:rsid w:val="00B5470F"/>
    <w:rsid w:val="00B547F5"/>
    <w:rsid w:val="00B549F0"/>
    <w:rsid w:val="00B54B3C"/>
    <w:rsid w:val="00B54EB9"/>
    <w:rsid w:val="00B552A6"/>
    <w:rsid w:val="00B552AB"/>
    <w:rsid w:val="00B5556B"/>
    <w:rsid w:val="00B5565C"/>
    <w:rsid w:val="00B55936"/>
    <w:rsid w:val="00B55B6E"/>
    <w:rsid w:val="00B566CF"/>
    <w:rsid w:val="00B56784"/>
    <w:rsid w:val="00B56BE9"/>
    <w:rsid w:val="00B56C2A"/>
    <w:rsid w:val="00B56C55"/>
    <w:rsid w:val="00B56D68"/>
    <w:rsid w:val="00B56DE1"/>
    <w:rsid w:val="00B57147"/>
    <w:rsid w:val="00B574CE"/>
    <w:rsid w:val="00B579FC"/>
    <w:rsid w:val="00B57BD0"/>
    <w:rsid w:val="00B57BF0"/>
    <w:rsid w:val="00B57E7B"/>
    <w:rsid w:val="00B6022A"/>
    <w:rsid w:val="00B602B5"/>
    <w:rsid w:val="00B60427"/>
    <w:rsid w:val="00B60472"/>
    <w:rsid w:val="00B6126D"/>
    <w:rsid w:val="00B61564"/>
    <w:rsid w:val="00B6187C"/>
    <w:rsid w:val="00B61ABC"/>
    <w:rsid w:val="00B61B03"/>
    <w:rsid w:val="00B61CAD"/>
    <w:rsid w:val="00B62023"/>
    <w:rsid w:val="00B62027"/>
    <w:rsid w:val="00B6207A"/>
    <w:rsid w:val="00B620BA"/>
    <w:rsid w:val="00B62987"/>
    <w:rsid w:val="00B62A79"/>
    <w:rsid w:val="00B62ECF"/>
    <w:rsid w:val="00B63054"/>
    <w:rsid w:val="00B6332F"/>
    <w:rsid w:val="00B63459"/>
    <w:rsid w:val="00B634AD"/>
    <w:rsid w:val="00B635D5"/>
    <w:rsid w:val="00B6379A"/>
    <w:rsid w:val="00B6383C"/>
    <w:rsid w:val="00B63C74"/>
    <w:rsid w:val="00B63CEE"/>
    <w:rsid w:val="00B644AA"/>
    <w:rsid w:val="00B645A7"/>
    <w:rsid w:val="00B64634"/>
    <w:rsid w:val="00B64822"/>
    <w:rsid w:val="00B64ABC"/>
    <w:rsid w:val="00B64C6B"/>
    <w:rsid w:val="00B64DED"/>
    <w:rsid w:val="00B64E49"/>
    <w:rsid w:val="00B64F05"/>
    <w:rsid w:val="00B650E6"/>
    <w:rsid w:val="00B659CD"/>
    <w:rsid w:val="00B65B2E"/>
    <w:rsid w:val="00B65C55"/>
    <w:rsid w:val="00B65CDF"/>
    <w:rsid w:val="00B6608D"/>
    <w:rsid w:val="00B660A8"/>
    <w:rsid w:val="00B662A4"/>
    <w:rsid w:val="00B66623"/>
    <w:rsid w:val="00B66862"/>
    <w:rsid w:val="00B66B61"/>
    <w:rsid w:val="00B66C08"/>
    <w:rsid w:val="00B66DDB"/>
    <w:rsid w:val="00B67583"/>
    <w:rsid w:val="00B67668"/>
    <w:rsid w:val="00B677DA"/>
    <w:rsid w:val="00B677E4"/>
    <w:rsid w:val="00B67A86"/>
    <w:rsid w:val="00B67BC4"/>
    <w:rsid w:val="00B67D0F"/>
    <w:rsid w:val="00B67D8D"/>
    <w:rsid w:val="00B7017C"/>
    <w:rsid w:val="00B70329"/>
    <w:rsid w:val="00B70621"/>
    <w:rsid w:val="00B7083A"/>
    <w:rsid w:val="00B70988"/>
    <w:rsid w:val="00B709C4"/>
    <w:rsid w:val="00B70A99"/>
    <w:rsid w:val="00B70DFD"/>
    <w:rsid w:val="00B71425"/>
    <w:rsid w:val="00B71610"/>
    <w:rsid w:val="00B7169B"/>
    <w:rsid w:val="00B7177C"/>
    <w:rsid w:val="00B718DE"/>
    <w:rsid w:val="00B71BAA"/>
    <w:rsid w:val="00B71E2A"/>
    <w:rsid w:val="00B72040"/>
    <w:rsid w:val="00B721EC"/>
    <w:rsid w:val="00B72238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005"/>
    <w:rsid w:val="00B7303F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282"/>
    <w:rsid w:val="00B742F9"/>
    <w:rsid w:val="00B74385"/>
    <w:rsid w:val="00B745B6"/>
    <w:rsid w:val="00B747D0"/>
    <w:rsid w:val="00B74864"/>
    <w:rsid w:val="00B748EB"/>
    <w:rsid w:val="00B74FDB"/>
    <w:rsid w:val="00B75191"/>
    <w:rsid w:val="00B751E6"/>
    <w:rsid w:val="00B753A9"/>
    <w:rsid w:val="00B759C8"/>
    <w:rsid w:val="00B75B12"/>
    <w:rsid w:val="00B762C7"/>
    <w:rsid w:val="00B7645D"/>
    <w:rsid w:val="00B76515"/>
    <w:rsid w:val="00B76658"/>
    <w:rsid w:val="00B767DF"/>
    <w:rsid w:val="00B768C4"/>
    <w:rsid w:val="00B76974"/>
    <w:rsid w:val="00B76C05"/>
    <w:rsid w:val="00B76C91"/>
    <w:rsid w:val="00B76CD9"/>
    <w:rsid w:val="00B76FA7"/>
    <w:rsid w:val="00B77174"/>
    <w:rsid w:val="00B772B8"/>
    <w:rsid w:val="00B77340"/>
    <w:rsid w:val="00B77901"/>
    <w:rsid w:val="00B77A45"/>
    <w:rsid w:val="00B80053"/>
    <w:rsid w:val="00B8011B"/>
    <w:rsid w:val="00B8058C"/>
    <w:rsid w:val="00B8071F"/>
    <w:rsid w:val="00B80AB1"/>
    <w:rsid w:val="00B80E64"/>
    <w:rsid w:val="00B80EDF"/>
    <w:rsid w:val="00B8140D"/>
    <w:rsid w:val="00B81554"/>
    <w:rsid w:val="00B815E5"/>
    <w:rsid w:val="00B81625"/>
    <w:rsid w:val="00B8192D"/>
    <w:rsid w:val="00B81C5A"/>
    <w:rsid w:val="00B82206"/>
    <w:rsid w:val="00B8226D"/>
    <w:rsid w:val="00B8241E"/>
    <w:rsid w:val="00B829D9"/>
    <w:rsid w:val="00B82A2C"/>
    <w:rsid w:val="00B82F45"/>
    <w:rsid w:val="00B8344A"/>
    <w:rsid w:val="00B837CA"/>
    <w:rsid w:val="00B83835"/>
    <w:rsid w:val="00B83932"/>
    <w:rsid w:val="00B83B40"/>
    <w:rsid w:val="00B8403D"/>
    <w:rsid w:val="00B840CC"/>
    <w:rsid w:val="00B844F3"/>
    <w:rsid w:val="00B845E6"/>
    <w:rsid w:val="00B84898"/>
    <w:rsid w:val="00B849B9"/>
    <w:rsid w:val="00B84C53"/>
    <w:rsid w:val="00B84D43"/>
    <w:rsid w:val="00B84E1A"/>
    <w:rsid w:val="00B851C3"/>
    <w:rsid w:val="00B85757"/>
    <w:rsid w:val="00B85792"/>
    <w:rsid w:val="00B85A41"/>
    <w:rsid w:val="00B85BD9"/>
    <w:rsid w:val="00B85E4C"/>
    <w:rsid w:val="00B860AB"/>
    <w:rsid w:val="00B861A7"/>
    <w:rsid w:val="00B861E8"/>
    <w:rsid w:val="00B8655C"/>
    <w:rsid w:val="00B866C5"/>
    <w:rsid w:val="00B8684D"/>
    <w:rsid w:val="00B86860"/>
    <w:rsid w:val="00B8686E"/>
    <w:rsid w:val="00B86946"/>
    <w:rsid w:val="00B86E04"/>
    <w:rsid w:val="00B86E2B"/>
    <w:rsid w:val="00B87140"/>
    <w:rsid w:val="00B872C3"/>
    <w:rsid w:val="00B87438"/>
    <w:rsid w:val="00B87645"/>
    <w:rsid w:val="00B877A1"/>
    <w:rsid w:val="00B87893"/>
    <w:rsid w:val="00B87A58"/>
    <w:rsid w:val="00B87E2B"/>
    <w:rsid w:val="00B903CF"/>
    <w:rsid w:val="00B90848"/>
    <w:rsid w:val="00B90A62"/>
    <w:rsid w:val="00B9186E"/>
    <w:rsid w:val="00B918FF"/>
    <w:rsid w:val="00B91A7E"/>
    <w:rsid w:val="00B91D7F"/>
    <w:rsid w:val="00B91F02"/>
    <w:rsid w:val="00B922B3"/>
    <w:rsid w:val="00B92765"/>
    <w:rsid w:val="00B9298D"/>
    <w:rsid w:val="00B92A87"/>
    <w:rsid w:val="00B92C4A"/>
    <w:rsid w:val="00B92E48"/>
    <w:rsid w:val="00B92E83"/>
    <w:rsid w:val="00B92FD4"/>
    <w:rsid w:val="00B9320A"/>
    <w:rsid w:val="00B93356"/>
    <w:rsid w:val="00B933CE"/>
    <w:rsid w:val="00B933F6"/>
    <w:rsid w:val="00B93426"/>
    <w:rsid w:val="00B9365D"/>
    <w:rsid w:val="00B939FE"/>
    <w:rsid w:val="00B93CBA"/>
    <w:rsid w:val="00B940D7"/>
    <w:rsid w:val="00B94111"/>
    <w:rsid w:val="00B943F5"/>
    <w:rsid w:val="00B944BE"/>
    <w:rsid w:val="00B94D84"/>
    <w:rsid w:val="00B94D9C"/>
    <w:rsid w:val="00B95295"/>
    <w:rsid w:val="00B9537A"/>
    <w:rsid w:val="00B954ED"/>
    <w:rsid w:val="00B95537"/>
    <w:rsid w:val="00B95815"/>
    <w:rsid w:val="00B95854"/>
    <w:rsid w:val="00B95D4B"/>
    <w:rsid w:val="00B95F51"/>
    <w:rsid w:val="00B960D1"/>
    <w:rsid w:val="00B963A6"/>
    <w:rsid w:val="00B9685A"/>
    <w:rsid w:val="00B96A52"/>
    <w:rsid w:val="00B96B92"/>
    <w:rsid w:val="00B96BDE"/>
    <w:rsid w:val="00B96E6D"/>
    <w:rsid w:val="00B97173"/>
    <w:rsid w:val="00B971F8"/>
    <w:rsid w:val="00B9736E"/>
    <w:rsid w:val="00B974C8"/>
    <w:rsid w:val="00B97568"/>
    <w:rsid w:val="00B976F1"/>
    <w:rsid w:val="00B9789C"/>
    <w:rsid w:val="00B97B34"/>
    <w:rsid w:val="00B97C6D"/>
    <w:rsid w:val="00B97ECD"/>
    <w:rsid w:val="00BA0014"/>
    <w:rsid w:val="00BA009B"/>
    <w:rsid w:val="00BA00DC"/>
    <w:rsid w:val="00BA0210"/>
    <w:rsid w:val="00BA082A"/>
    <w:rsid w:val="00BA092A"/>
    <w:rsid w:val="00BA0DFB"/>
    <w:rsid w:val="00BA1319"/>
    <w:rsid w:val="00BA1341"/>
    <w:rsid w:val="00BA13CC"/>
    <w:rsid w:val="00BA19F5"/>
    <w:rsid w:val="00BA1E52"/>
    <w:rsid w:val="00BA1E65"/>
    <w:rsid w:val="00BA212B"/>
    <w:rsid w:val="00BA2298"/>
    <w:rsid w:val="00BA2364"/>
    <w:rsid w:val="00BA23B3"/>
    <w:rsid w:val="00BA26CA"/>
    <w:rsid w:val="00BA26CF"/>
    <w:rsid w:val="00BA281D"/>
    <w:rsid w:val="00BA292D"/>
    <w:rsid w:val="00BA320E"/>
    <w:rsid w:val="00BA3BBE"/>
    <w:rsid w:val="00BA404C"/>
    <w:rsid w:val="00BA40BD"/>
    <w:rsid w:val="00BA4510"/>
    <w:rsid w:val="00BA45C7"/>
    <w:rsid w:val="00BA4871"/>
    <w:rsid w:val="00BA4A81"/>
    <w:rsid w:val="00BA4AA6"/>
    <w:rsid w:val="00BA4EA7"/>
    <w:rsid w:val="00BA51A4"/>
    <w:rsid w:val="00BA527B"/>
    <w:rsid w:val="00BA52E4"/>
    <w:rsid w:val="00BA5406"/>
    <w:rsid w:val="00BA54A3"/>
    <w:rsid w:val="00BA568F"/>
    <w:rsid w:val="00BA5701"/>
    <w:rsid w:val="00BA580C"/>
    <w:rsid w:val="00BA5C92"/>
    <w:rsid w:val="00BA5D9A"/>
    <w:rsid w:val="00BA5E4E"/>
    <w:rsid w:val="00BA5EB8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105"/>
    <w:rsid w:val="00BA7663"/>
    <w:rsid w:val="00BA7883"/>
    <w:rsid w:val="00BA7B88"/>
    <w:rsid w:val="00BA7DC3"/>
    <w:rsid w:val="00BB0362"/>
    <w:rsid w:val="00BB03D7"/>
    <w:rsid w:val="00BB0455"/>
    <w:rsid w:val="00BB049E"/>
    <w:rsid w:val="00BB077B"/>
    <w:rsid w:val="00BB0959"/>
    <w:rsid w:val="00BB0AEE"/>
    <w:rsid w:val="00BB0CD3"/>
    <w:rsid w:val="00BB0EA6"/>
    <w:rsid w:val="00BB13B9"/>
    <w:rsid w:val="00BB19A0"/>
    <w:rsid w:val="00BB1B88"/>
    <w:rsid w:val="00BB293C"/>
    <w:rsid w:val="00BB2E16"/>
    <w:rsid w:val="00BB2F31"/>
    <w:rsid w:val="00BB310A"/>
    <w:rsid w:val="00BB31F7"/>
    <w:rsid w:val="00BB32E1"/>
    <w:rsid w:val="00BB3803"/>
    <w:rsid w:val="00BB399A"/>
    <w:rsid w:val="00BB3CA0"/>
    <w:rsid w:val="00BB4024"/>
    <w:rsid w:val="00BB4070"/>
    <w:rsid w:val="00BB40F1"/>
    <w:rsid w:val="00BB420D"/>
    <w:rsid w:val="00BB4588"/>
    <w:rsid w:val="00BB46C9"/>
    <w:rsid w:val="00BB4AA7"/>
    <w:rsid w:val="00BB4E57"/>
    <w:rsid w:val="00BB5125"/>
    <w:rsid w:val="00BB5AF6"/>
    <w:rsid w:val="00BB5B44"/>
    <w:rsid w:val="00BB5B8C"/>
    <w:rsid w:val="00BB5DA1"/>
    <w:rsid w:val="00BB61EB"/>
    <w:rsid w:val="00BB6390"/>
    <w:rsid w:val="00BB6675"/>
    <w:rsid w:val="00BB66B1"/>
    <w:rsid w:val="00BB66D6"/>
    <w:rsid w:val="00BB6873"/>
    <w:rsid w:val="00BB6AA8"/>
    <w:rsid w:val="00BB6AAF"/>
    <w:rsid w:val="00BB6C9C"/>
    <w:rsid w:val="00BB6EAE"/>
    <w:rsid w:val="00BB72AF"/>
    <w:rsid w:val="00BB72E8"/>
    <w:rsid w:val="00BB734A"/>
    <w:rsid w:val="00BB7A09"/>
    <w:rsid w:val="00BB7B03"/>
    <w:rsid w:val="00BB7BF9"/>
    <w:rsid w:val="00BB7D53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15"/>
    <w:rsid w:val="00BC199A"/>
    <w:rsid w:val="00BC1B5D"/>
    <w:rsid w:val="00BC1C19"/>
    <w:rsid w:val="00BC2665"/>
    <w:rsid w:val="00BC2688"/>
    <w:rsid w:val="00BC2C40"/>
    <w:rsid w:val="00BC2E1F"/>
    <w:rsid w:val="00BC3061"/>
    <w:rsid w:val="00BC309A"/>
    <w:rsid w:val="00BC3256"/>
    <w:rsid w:val="00BC38BB"/>
    <w:rsid w:val="00BC3B4B"/>
    <w:rsid w:val="00BC3D41"/>
    <w:rsid w:val="00BC3D4D"/>
    <w:rsid w:val="00BC4072"/>
    <w:rsid w:val="00BC409F"/>
    <w:rsid w:val="00BC41F4"/>
    <w:rsid w:val="00BC456D"/>
    <w:rsid w:val="00BC48AB"/>
    <w:rsid w:val="00BC48B3"/>
    <w:rsid w:val="00BC49B0"/>
    <w:rsid w:val="00BC4A4B"/>
    <w:rsid w:val="00BC4A5B"/>
    <w:rsid w:val="00BC53D5"/>
    <w:rsid w:val="00BC54FB"/>
    <w:rsid w:val="00BC5964"/>
    <w:rsid w:val="00BC5A35"/>
    <w:rsid w:val="00BC5CBE"/>
    <w:rsid w:val="00BC5F4D"/>
    <w:rsid w:val="00BC5F53"/>
    <w:rsid w:val="00BC63F7"/>
    <w:rsid w:val="00BC65B3"/>
    <w:rsid w:val="00BC6E23"/>
    <w:rsid w:val="00BC6F42"/>
    <w:rsid w:val="00BC6F43"/>
    <w:rsid w:val="00BC7089"/>
    <w:rsid w:val="00BC7098"/>
    <w:rsid w:val="00BC728F"/>
    <w:rsid w:val="00BC7A3F"/>
    <w:rsid w:val="00BC7A78"/>
    <w:rsid w:val="00BC7CC9"/>
    <w:rsid w:val="00BD07B5"/>
    <w:rsid w:val="00BD0ACA"/>
    <w:rsid w:val="00BD0B45"/>
    <w:rsid w:val="00BD1486"/>
    <w:rsid w:val="00BD154A"/>
    <w:rsid w:val="00BD15E9"/>
    <w:rsid w:val="00BD16C9"/>
    <w:rsid w:val="00BD2011"/>
    <w:rsid w:val="00BD2123"/>
    <w:rsid w:val="00BD2799"/>
    <w:rsid w:val="00BD2E7C"/>
    <w:rsid w:val="00BD3063"/>
    <w:rsid w:val="00BD30A5"/>
    <w:rsid w:val="00BD3166"/>
    <w:rsid w:val="00BD3376"/>
    <w:rsid w:val="00BD3489"/>
    <w:rsid w:val="00BD361B"/>
    <w:rsid w:val="00BD3741"/>
    <w:rsid w:val="00BD38C8"/>
    <w:rsid w:val="00BD39DE"/>
    <w:rsid w:val="00BD43E0"/>
    <w:rsid w:val="00BD454A"/>
    <w:rsid w:val="00BD4674"/>
    <w:rsid w:val="00BD4847"/>
    <w:rsid w:val="00BD4A82"/>
    <w:rsid w:val="00BD4BEC"/>
    <w:rsid w:val="00BD4D55"/>
    <w:rsid w:val="00BD4EE0"/>
    <w:rsid w:val="00BD50FC"/>
    <w:rsid w:val="00BD55B6"/>
    <w:rsid w:val="00BD5A52"/>
    <w:rsid w:val="00BD5B37"/>
    <w:rsid w:val="00BD5B4D"/>
    <w:rsid w:val="00BD5D64"/>
    <w:rsid w:val="00BD5D68"/>
    <w:rsid w:val="00BD5EFA"/>
    <w:rsid w:val="00BD5FF7"/>
    <w:rsid w:val="00BD69EB"/>
    <w:rsid w:val="00BD6AB0"/>
    <w:rsid w:val="00BD6B70"/>
    <w:rsid w:val="00BD6D19"/>
    <w:rsid w:val="00BD6D37"/>
    <w:rsid w:val="00BD6DED"/>
    <w:rsid w:val="00BD6EB7"/>
    <w:rsid w:val="00BD6F08"/>
    <w:rsid w:val="00BD700C"/>
    <w:rsid w:val="00BD7423"/>
    <w:rsid w:val="00BD7655"/>
    <w:rsid w:val="00BD7683"/>
    <w:rsid w:val="00BD7FC6"/>
    <w:rsid w:val="00BE032C"/>
    <w:rsid w:val="00BE08DD"/>
    <w:rsid w:val="00BE0BB3"/>
    <w:rsid w:val="00BE17DC"/>
    <w:rsid w:val="00BE1896"/>
    <w:rsid w:val="00BE1AEC"/>
    <w:rsid w:val="00BE1D38"/>
    <w:rsid w:val="00BE1FC9"/>
    <w:rsid w:val="00BE2480"/>
    <w:rsid w:val="00BE24D6"/>
    <w:rsid w:val="00BE269C"/>
    <w:rsid w:val="00BE2858"/>
    <w:rsid w:val="00BE2AC1"/>
    <w:rsid w:val="00BE2C6C"/>
    <w:rsid w:val="00BE2CB9"/>
    <w:rsid w:val="00BE2D03"/>
    <w:rsid w:val="00BE2E17"/>
    <w:rsid w:val="00BE3758"/>
    <w:rsid w:val="00BE396E"/>
    <w:rsid w:val="00BE3B31"/>
    <w:rsid w:val="00BE3B48"/>
    <w:rsid w:val="00BE3E55"/>
    <w:rsid w:val="00BE4137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77D"/>
    <w:rsid w:val="00BE6CDC"/>
    <w:rsid w:val="00BE6E9C"/>
    <w:rsid w:val="00BE7273"/>
    <w:rsid w:val="00BE7813"/>
    <w:rsid w:val="00BE7820"/>
    <w:rsid w:val="00BE7AA7"/>
    <w:rsid w:val="00BE7B61"/>
    <w:rsid w:val="00BE7D6D"/>
    <w:rsid w:val="00BE7E08"/>
    <w:rsid w:val="00BF014C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BA9"/>
    <w:rsid w:val="00BF2C02"/>
    <w:rsid w:val="00BF2E5D"/>
    <w:rsid w:val="00BF3027"/>
    <w:rsid w:val="00BF3158"/>
    <w:rsid w:val="00BF3331"/>
    <w:rsid w:val="00BF35BC"/>
    <w:rsid w:val="00BF3621"/>
    <w:rsid w:val="00BF36D7"/>
    <w:rsid w:val="00BF36EC"/>
    <w:rsid w:val="00BF3977"/>
    <w:rsid w:val="00BF416F"/>
    <w:rsid w:val="00BF433A"/>
    <w:rsid w:val="00BF4C4A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094"/>
    <w:rsid w:val="00BF6680"/>
    <w:rsid w:val="00BF69EF"/>
    <w:rsid w:val="00BF6A00"/>
    <w:rsid w:val="00BF6B90"/>
    <w:rsid w:val="00BF6F55"/>
    <w:rsid w:val="00BF6FEE"/>
    <w:rsid w:val="00BF71B1"/>
    <w:rsid w:val="00BF745D"/>
    <w:rsid w:val="00BF7892"/>
    <w:rsid w:val="00BF7B65"/>
    <w:rsid w:val="00BF7B91"/>
    <w:rsid w:val="00C000D9"/>
    <w:rsid w:val="00C003F6"/>
    <w:rsid w:val="00C005AD"/>
    <w:rsid w:val="00C0097A"/>
    <w:rsid w:val="00C00DCA"/>
    <w:rsid w:val="00C01286"/>
    <w:rsid w:val="00C0131E"/>
    <w:rsid w:val="00C0156A"/>
    <w:rsid w:val="00C01593"/>
    <w:rsid w:val="00C01648"/>
    <w:rsid w:val="00C01954"/>
    <w:rsid w:val="00C01E42"/>
    <w:rsid w:val="00C0236A"/>
    <w:rsid w:val="00C024C1"/>
    <w:rsid w:val="00C024D4"/>
    <w:rsid w:val="00C027A4"/>
    <w:rsid w:val="00C02881"/>
    <w:rsid w:val="00C03EC8"/>
    <w:rsid w:val="00C03FE9"/>
    <w:rsid w:val="00C04277"/>
    <w:rsid w:val="00C042FC"/>
    <w:rsid w:val="00C04390"/>
    <w:rsid w:val="00C043AB"/>
    <w:rsid w:val="00C046DB"/>
    <w:rsid w:val="00C0488D"/>
    <w:rsid w:val="00C04A1B"/>
    <w:rsid w:val="00C04B11"/>
    <w:rsid w:val="00C04DC9"/>
    <w:rsid w:val="00C04DE0"/>
    <w:rsid w:val="00C04DEE"/>
    <w:rsid w:val="00C05059"/>
    <w:rsid w:val="00C0507A"/>
    <w:rsid w:val="00C051C7"/>
    <w:rsid w:val="00C054E5"/>
    <w:rsid w:val="00C05553"/>
    <w:rsid w:val="00C0555D"/>
    <w:rsid w:val="00C056D7"/>
    <w:rsid w:val="00C057EB"/>
    <w:rsid w:val="00C05F3F"/>
    <w:rsid w:val="00C05F56"/>
    <w:rsid w:val="00C06397"/>
    <w:rsid w:val="00C067C7"/>
    <w:rsid w:val="00C067D0"/>
    <w:rsid w:val="00C0736D"/>
    <w:rsid w:val="00C07594"/>
    <w:rsid w:val="00C07696"/>
    <w:rsid w:val="00C076C3"/>
    <w:rsid w:val="00C07831"/>
    <w:rsid w:val="00C07845"/>
    <w:rsid w:val="00C07B49"/>
    <w:rsid w:val="00C07BAC"/>
    <w:rsid w:val="00C07F3A"/>
    <w:rsid w:val="00C07F5B"/>
    <w:rsid w:val="00C10519"/>
    <w:rsid w:val="00C10793"/>
    <w:rsid w:val="00C11167"/>
    <w:rsid w:val="00C111A9"/>
    <w:rsid w:val="00C1177C"/>
    <w:rsid w:val="00C118B9"/>
    <w:rsid w:val="00C11916"/>
    <w:rsid w:val="00C11933"/>
    <w:rsid w:val="00C11A43"/>
    <w:rsid w:val="00C11B35"/>
    <w:rsid w:val="00C11E56"/>
    <w:rsid w:val="00C1219E"/>
    <w:rsid w:val="00C126F8"/>
    <w:rsid w:val="00C12810"/>
    <w:rsid w:val="00C12863"/>
    <w:rsid w:val="00C12B3C"/>
    <w:rsid w:val="00C12E2F"/>
    <w:rsid w:val="00C12EDD"/>
    <w:rsid w:val="00C12F76"/>
    <w:rsid w:val="00C130F0"/>
    <w:rsid w:val="00C134DA"/>
    <w:rsid w:val="00C13A18"/>
    <w:rsid w:val="00C13B11"/>
    <w:rsid w:val="00C13DA2"/>
    <w:rsid w:val="00C13DC7"/>
    <w:rsid w:val="00C13F48"/>
    <w:rsid w:val="00C142AE"/>
    <w:rsid w:val="00C1453F"/>
    <w:rsid w:val="00C1495E"/>
    <w:rsid w:val="00C14A0D"/>
    <w:rsid w:val="00C14BA7"/>
    <w:rsid w:val="00C14C2B"/>
    <w:rsid w:val="00C14C75"/>
    <w:rsid w:val="00C14D12"/>
    <w:rsid w:val="00C150B1"/>
    <w:rsid w:val="00C153E3"/>
    <w:rsid w:val="00C15533"/>
    <w:rsid w:val="00C158D7"/>
    <w:rsid w:val="00C15EFD"/>
    <w:rsid w:val="00C161AE"/>
    <w:rsid w:val="00C16279"/>
    <w:rsid w:val="00C16286"/>
    <w:rsid w:val="00C1674D"/>
    <w:rsid w:val="00C16A54"/>
    <w:rsid w:val="00C16B4D"/>
    <w:rsid w:val="00C16BD3"/>
    <w:rsid w:val="00C170A5"/>
    <w:rsid w:val="00C172F8"/>
    <w:rsid w:val="00C1748A"/>
    <w:rsid w:val="00C1751B"/>
    <w:rsid w:val="00C17535"/>
    <w:rsid w:val="00C17C65"/>
    <w:rsid w:val="00C17F31"/>
    <w:rsid w:val="00C17FAA"/>
    <w:rsid w:val="00C17FDF"/>
    <w:rsid w:val="00C2030C"/>
    <w:rsid w:val="00C203C4"/>
    <w:rsid w:val="00C204C2"/>
    <w:rsid w:val="00C20598"/>
    <w:rsid w:val="00C207F4"/>
    <w:rsid w:val="00C20ADD"/>
    <w:rsid w:val="00C20CCA"/>
    <w:rsid w:val="00C212E0"/>
    <w:rsid w:val="00C21314"/>
    <w:rsid w:val="00C21416"/>
    <w:rsid w:val="00C21752"/>
    <w:rsid w:val="00C21DA6"/>
    <w:rsid w:val="00C21DE6"/>
    <w:rsid w:val="00C22207"/>
    <w:rsid w:val="00C22420"/>
    <w:rsid w:val="00C22657"/>
    <w:rsid w:val="00C22765"/>
    <w:rsid w:val="00C2291C"/>
    <w:rsid w:val="00C229F5"/>
    <w:rsid w:val="00C22BA4"/>
    <w:rsid w:val="00C23036"/>
    <w:rsid w:val="00C23079"/>
    <w:rsid w:val="00C23145"/>
    <w:rsid w:val="00C232B2"/>
    <w:rsid w:val="00C233A0"/>
    <w:rsid w:val="00C2379F"/>
    <w:rsid w:val="00C237B9"/>
    <w:rsid w:val="00C23A18"/>
    <w:rsid w:val="00C23A68"/>
    <w:rsid w:val="00C23AD4"/>
    <w:rsid w:val="00C23C09"/>
    <w:rsid w:val="00C23CC2"/>
    <w:rsid w:val="00C242B7"/>
    <w:rsid w:val="00C24346"/>
    <w:rsid w:val="00C24491"/>
    <w:rsid w:val="00C2482F"/>
    <w:rsid w:val="00C24ED8"/>
    <w:rsid w:val="00C25151"/>
    <w:rsid w:val="00C261A2"/>
    <w:rsid w:val="00C26470"/>
    <w:rsid w:val="00C267CB"/>
    <w:rsid w:val="00C26D10"/>
    <w:rsid w:val="00C26E4C"/>
    <w:rsid w:val="00C27192"/>
    <w:rsid w:val="00C27235"/>
    <w:rsid w:val="00C27497"/>
    <w:rsid w:val="00C278DB"/>
    <w:rsid w:val="00C27B16"/>
    <w:rsid w:val="00C27BEC"/>
    <w:rsid w:val="00C30054"/>
    <w:rsid w:val="00C302B1"/>
    <w:rsid w:val="00C3092E"/>
    <w:rsid w:val="00C30CA1"/>
    <w:rsid w:val="00C31326"/>
    <w:rsid w:val="00C313C1"/>
    <w:rsid w:val="00C31473"/>
    <w:rsid w:val="00C319B0"/>
    <w:rsid w:val="00C31A5D"/>
    <w:rsid w:val="00C31B67"/>
    <w:rsid w:val="00C31BAD"/>
    <w:rsid w:val="00C31C5A"/>
    <w:rsid w:val="00C323B4"/>
    <w:rsid w:val="00C3246A"/>
    <w:rsid w:val="00C3275F"/>
    <w:rsid w:val="00C32AAE"/>
    <w:rsid w:val="00C32AB9"/>
    <w:rsid w:val="00C32C86"/>
    <w:rsid w:val="00C332F7"/>
    <w:rsid w:val="00C334A7"/>
    <w:rsid w:val="00C33682"/>
    <w:rsid w:val="00C33799"/>
    <w:rsid w:val="00C33DCD"/>
    <w:rsid w:val="00C3402B"/>
    <w:rsid w:val="00C34496"/>
    <w:rsid w:val="00C34525"/>
    <w:rsid w:val="00C34844"/>
    <w:rsid w:val="00C348E7"/>
    <w:rsid w:val="00C350A6"/>
    <w:rsid w:val="00C35397"/>
    <w:rsid w:val="00C3549D"/>
    <w:rsid w:val="00C35688"/>
    <w:rsid w:val="00C3599F"/>
    <w:rsid w:val="00C359C9"/>
    <w:rsid w:val="00C35AB8"/>
    <w:rsid w:val="00C35BD8"/>
    <w:rsid w:val="00C35F09"/>
    <w:rsid w:val="00C35F2E"/>
    <w:rsid w:val="00C35F35"/>
    <w:rsid w:val="00C35FC9"/>
    <w:rsid w:val="00C360C5"/>
    <w:rsid w:val="00C360E7"/>
    <w:rsid w:val="00C360EB"/>
    <w:rsid w:val="00C362FD"/>
    <w:rsid w:val="00C36535"/>
    <w:rsid w:val="00C3663C"/>
    <w:rsid w:val="00C36813"/>
    <w:rsid w:val="00C36BF2"/>
    <w:rsid w:val="00C36E50"/>
    <w:rsid w:val="00C36FF3"/>
    <w:rsid w:val="00C372D5"/>
    <w:rsid w:val="00C375A4"/>
    <w:rsid w:val="00C377C9"/>
    <w:rsid w:val="00C378FD"/>
    <w:rsid w:val="00C37B2F"/>
    <w:rsid w:val="00C37F8D"/>
    <w:rsid w:val="00C40165"/>
    <w:rsid w:val="00C4058D"/>
    <w:rsid w:val="00C409F4"/>
    <w:rsid w:val="00C40A61"/>
    <w:rsid w:val="00C40BE5"/>
    <w:rsid w:val="00C40F66"/>
    <w:rsid w:val="00C40F9B"/>
    <w:rsid w:val="00C41427"/>
    <w:rsid w:val="00C41456"/>
    <w:rsid w:val="00C41825"/>
    <w:rsid w:val="00C41904"/>
    <w:rsid w:val="00C41A88"/>
    <w:rsid w:val="00C41DED"/>
    <w:rsid w:val="00C41F45"/>
    <w:rsid w:val="00C42386"/>
    <w:rsid w:val="00C42E1B"/>
    <w:rsid w:val="00C42F2B"/>
    <w:rsid w:val="00C431DC"/>
    <w:rsid w:val="00C432E7"/>
    <w:rsid w:val="00C4368D"/>
    <w:rsid w:val="00C43872"/>
    <w:rsid w:val="00C4391F"/>
    <w:rsid w:val="00C43AD4"/>
    <w:rsid w:val="00C43BCF"/>
    <w:rsid w:val="00C43C73"/>
    <w:rsid w:val="00C43E5D"/>
    <w:rsid w:val="00C43EDB"/>
    <w:rsid w:val="00C44140"/>
    <w:rsid w:val="00C4449E"/>
    <w:rsid w:val="00C444D8"/>
    <w:rsid w:val="00C44542"/>
    <w:rsid w:val="00C44622"/>
    <w:rsid w:val="00C446DB"/>
    <w:rsid w:val="00C44AA3"/>
    <w:rsid w:val="00C44B89"/>
    <w:rsid w:val="00C45545"/>
    <w:rsid w:val="00C45D3A"/>
    <w:rsid w:val="00C465D4"/>
    <w:rsid w:val="00C46E50"/>
    <w:rsid w:val="00C46E51"/>
    <w:rsid w:val="00C471B8"/>
    <w:rsid w:val="00C471BF"/>
    <w:rsid w:val="00C4726B"/>
    <w:rsid w:val="00C47384"/>
    <w:rsid w:val="00C47650"/>
    <w:rsid w:val="00C479BB"/>
    <w:rsid w:val="00C47A7A"/>
    <w:rsid w:val="00C47B99"/>
    <w:rsid w:val="00C47BA5"/>
    <w:rsid w:val="00C47CE7"/>
    <w:rsid w:val="00C5026C"/>
    <w:rsid w:val="00C50B98"/>
    <w:rsid w:val="00C50E23"/>
    <w:rsid w:val="00C50F40"/>
    <w:rsid w:val="00C51395"/>
    <w:rsid w:val="00C5191B"/>
    <w:rsid w:val="00C51A57"/>
    <w:rsid w:val="00C51AC8"/>
    <w:rsid w:val="00C51B2F"/>
    <w:rsid w:val="00C51B5B"/>
    <w:rsid w:val="00C51D5C"/>
    <w:rsid w:val="00C5222C"/>
    <w:rsid w:val="00C52363"/>
    <w:rsid w:val="00C52983"/>
    <w:rsid w:val="00C52DD0"/>
    <w:rsid w:val="00C52E7F"/>
    <w:rsid w:val="00C53051"/>
    <w:rsid w:val="00C53091"/>
    <w:rsid w:val="00C53206"/>
    <w:rsid w:val="00C532A9"/>
    <w:rsid w:val="00C53429"/>
    <w:rsid w:val="00C53BD0"/>
    <w:rsid w:val="00C5443B"/>
    <w:rsid w:val="00C544F6"/>
    <w:rsid w:val="00C54580"/>
    <w:rsid w:val="00C54591"/>
    <w:rsid w:val="00C54F89"/>
    <w:rsid w:val="00C550A9"/>
    <w:rsid w:val="00C550F5"/>
    <w:rsid w:val="00C551C8"/>
    <w:rsid w:val="00C5584C"/>
    <w:rsid w:val="00C5592E"/>
    <w:rsid w:val="00C559D4"/>
    <w:rsid w:val="00C55C06"/>
    <w:rsid w:val="00C55DC8"/>
    <w:rsid w:val="00C563F8"/>
    <w:rsid w:val="00C56A9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28F"/>
    <w:rsid w:val="00C61103"/>
    <w:rsid w:val="00C61282"/>
    <w:rsid w:val="00C615A4"/>
    <w:rsid w:val="00C615DB"/>
    <w:rsid w:val="00C61646"/>
    <w:rsid w:val="00C61895"/>
    <w:rsid w:val="00C61AEE"/>
    <w:rsid w:val="00C61D1D"/>
    <w:rsid w:val="00C61DFE"/>
    <w:rsid w:val="00C620FC"/>
    <w:rsid w:val="00C62280"/>
    <w:rsid w:val="00C622F5"/>
    <w:rsid w:val="00C625A4"/>
    <w:rsid w:val="00C62868"/>
    <w:rsid w:val="00C62875"/>
    <w:rsid w:val="00C62B39"/>
    <w:rsid w:val="00C62D03"/>
    <w:rsid w:val="00C63818"/>
    <w:rsid w:val="00C638DD"/>
    <w:rsid w:val="00C639B5"/>
    <w:rsid w:val="00C63E54"/>
    <w:rsid w:val="00C642B6"/>
    <w:rsid w:val="00C64487"/>
    <w:rsid w:val="00C646A3"/>
    <w:rsid w:val="00C6485E"/>
    <w:rsid w:val="00C64F45"/>
    <w:rsid w:val="00C650C1"/>
    <w:rsid w:val="00C65463"/>
    <w:rsid w:val="00C654C1"/>
    <w:rsid w:val="00C654ED"/>
    <w:rsid w:val="00C65610"/>
    <w:rsid w:val="00C656F1"/>
    <w:rsid w:val="00C6616C"/>
    <w:rsid w:val="00C6618B"/>
    <w:rsid w:val="00C661DC"/>
    <w:rsid w:val="00C66242"/>
    <w:rsid w:val="00C6629C"/>
    <w:rsid w:val="00C66356"/>
    <w:rsid w:val="00C66499"/>
    <w:rsid w:val="00C6685A"/>
    <w:rsid w:val="00C66921"/>
    <w:rsid w:val="00C66922"/>
    <w:rsid w:val="00C669BF"/>
    <w:rsid w:val="00C66A0B"/>
    <w:rsid w:val="00C66B72"/>
    <w:rsid w:val="00C66C65"/>
    <w:rsid w:val="00C67030"/>
    <w:rsid w:val="00C671D1"/>
    <w:rsid w:val="00C67D57"/>
    <w:rsid w:val="00C67E93"/>
    <w:rsid w:val="00C67FE9"/>
    <w:rsid w:val="00C700C1"/>
    <w:rsid w:val="00C706F0"/>
    <w:rsid w:val="00C707EB"/>
    <w:rsid w:val="00C70903"/>
    <w:rsid w:val="00C70BDB"/>
    <w:rsid w:val="00C70C17"/>
    <w:rsid w:val="00C70DC7"/>
    <w:rsid w:val="00C716A9"/>
    <w:rsid w:val="00C71930"/>
    <w:rsid w:val="00C71EEF"/>
    <w:rsid w:val="00C72057"/>
    <w:rsid w:val="00C72135"/>
    <w:rsid w:val="00C722C6"/>
    <w:rsid w:val="00C7243E"/>
    <w:rsid w:val="00C72A69"/>
    <w:rsid w:val="00C72ED8"/>
    <w:rsid w:val="00C734BD"/>
    <w:rsid w:val="00C73704"/>
    <w:rsid w:val="00C737B0"/>
    <w:rsid w:val="00C73F73"/>
    <w:rsid w:val="00C74161"/>
    <w:rsid w:val="00C74668"/>
    <w:rsid w:val="00C747C5"/>
    <w:rsid w:val="00C74817"/>
    <w:rsid w:val="00C74AEA"/>
    <w:rsid w:val="00C752DA"/>
    <w:rsid w:val="00C75402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16"/>
    <w:rsid w:val="00C77ED7"/>
    <w:rsid w:val="00C80407"/>
    <w:rsid w:val="00C804DD"/>
    <w:rsid w:val="00C80570"/>
    <w:rsid w:val="00C805FB"/>
    <w:rsid w:val="00C8060A"/>
    <w:rsid w:val="00C809DC"/>
    <w:rsid w:val="00C80A61"/>
    <w:rsid w:val="00C80AC8"/>
    <w:rsid w:val="00C80B91"/>
    <w:rsid w:val="00C811E5"/>
    <w:rsid w:val="00C815AB"/>
    <w:rsid w:val="00C81BCF"/>
    <w:rsid w:val="00C81C7B"/>
    <w:rsid w:val="00C81D39"/>
    <w:rsid w:val="00C81E1F"/>
    <w:rsid w:val="00C81E76"/>
    <w:rsid w:val="00C81EC7"/>
    <w:rsid w:val="00C81FAB"/>
    <w:rsid w:val="00C82699"/>
    <w:rsid w:val="00C826C0"/>
    <w:rsid w:val="00C827F6"/>
    <w:rsid w:val="00C82D74"/>
    <w:rsid w:val="00C830C3"/>
    <w:rsid w:val="00C83195"/>
    <w:rsid w:val="00C837DD"/>
    <w:rsid w:val="00C839EC"/>
    <w:rsid w:val="00C83B66"/>
    <w:rsid w:val="00C83DC1"/>
    <w:rsid w:val="00C83DFF"/>
    <w:rsid w:val="00C83F3E"/>
    <w:rsid w:val="00C84177"/>
    <w:rsid w:val="00C8498B"/>
    <w:rsid w:val="00C85029"/>
    <w:rsid w:val="00C85403"/>
    <w:rsid w:val="00C85898"/>
    <w:rsid w:val="00C85973"/>
    <w:rsid w:val="00C85A09"/>
    <w:rsid w:val="00C8615A"/>
    <w:rsid w:val="00C86579"/>
    <w:rsid w:val="00C869AE"/>
    <w:rsid w:val="00C86D76"/>
    <w:rsid w:val="00C86E44"/>
    <w:rsid w:val="00C8707E"/>
    <w:rsid w:val="00C870DB"/>
    <w:rsid w:val="00C8716A"/>
    <w:rsid w:val="00C87217"/>
    <w:rsid w:val="00C873B4"/>
    <w:rsid w:val="00C8740C"/>
    <w:rsid w:val="00C8780B"/>
    <w:rsid w:val="00C87861"/>
    <w:rsid w:val="00C87972"/>
    <w:rsid w:val="00C879AA"/>
    <w:rsid w:val="00C87AD2"/>
    <w:rsid w:val="00C87F19"/>
    <w:rsid w:val="00C87F55"/>
    <w:rsid w:val="00C87F86"/>
    <w:rsid w:val="00C90551"/>
    <w:rsid w:val="00C90C44"/>
    <w:rsid w:val="00C90C57"/>
    <w:rsid w:val="00C90D36"/>
    <w:rsid w:val="00C910C5"/>
    <w:rsid w:val="00C9159E"/>
    <w:rsid w:val="00C919E3"/>
    <w:rsid w:val="00C91A08"/>
    <w:rsid w:val="00C91AFB"/>
    <w:rsid w:val="00C91DBA"/>
    <w:rsid w:val="00C921FA"/>
    <w:rsid w:val="00C92358"/>
    <w:rsid w:val="00C92638"/>
    <w:rsid w:val="00C92B2E"/>
    <w:rsid w:val="00C92EB1"/>
    <w:rsid w:val="00C932AB"/>
    <w:rsid w:val="00C934D5"/>
    <w:rsid w:val="00C9368A"/>
    <w:rsid w:val="00C936C8"/>
    <w:rsid w:val="00C937BB"/>
    <w:rsid w:val="00C9390B"/>
    <w:rsid w:val="00C93980"/>
    <w:rsid w:val="00C93B6B"/>
    <w:rsid w:val="00C93B90"/>
    <w:rsid w:val="00C93BB1"/>
    <w:rsid w:val="00C9405E"/>
    <w:rsid w:val="00C943F7"/>
    <w:rsid w:val="00C9461C"/>
    <w:rsid w:val="00C94889"/>
    <w:rsid w:val="00C94BB8"/>
    <w:rsid w:val="00C94C56"/>
    <w:rsid w:val="00C94C90"/>
    <w:rsid w:val="00C953E8"/>
    <w:rsid w:val="00C954C7"/>
    <w:rsid w:val="00C9580F"/>
    <w:rsid w:val="00C95DCC"/>
    <w:rsid w:val="00C96058"/>
    <w:rsid w:val="00C96180"/>
    <w:rsid w:val="00C96320"/>
    <w:rsid w:val="00C965EE"/>
    <w:rsid w:val="00C96759"/>
    <w:rsid w:val="00C9680C"/>
    <w:rsid w:val="00C96A46"/>
    <w:rsid w:val="00C96D56"/>
    <w:rsid w:val="00C974AD"/>
    <w:rsid w:val="00C9773F"/>
    <w:rsid w:val="00C97811"/>
    <w:rsid w:val="00C97A64"/>
    <w:rsid w:val="00C97D10"/>
    <w:rsid w:val="00C97D53"/>
    <w:rsid w:val="00C97ED7"/>
    <w:rsid w:val="00CA02AB"/>
    <w:rsid w:val="00CA04DE"/>
    <w:rsid w:val="00CA0595"/>
    <w:rsid w:val="00CA09A9"/>
    <w:rsid w:val="00CA0B9E"/>
    <w:rsid w:val="00CA0C52"/>
    <w:rsid w:val="00CA1101"/>
    <w:rsid w:val="00CA11CB"/>
    <w:rsid w:val="00CA11D5"/>
    <w:rsid w:val="00CA16A1"/>
    <w:rsid w:val="00CA171F"/>
    <w:rsid w:val="00CA17B6"/>
    <w:rsid w:val="00CA1A7A"/>
    <w:rsid w:val="00CA1B6A"/>
    <w:rsid w:val="00CA1B90"/>
    <w:rsid w:val="00CA1C33"/>
    <w:rsid w:val="00CA1E5B"/>
    <w:rsid w:val="00CA1E6E"/>
    <w:rsid w:val="00CA1E9F"/>
    <w:rsid w:val="00CA1F8C"/>
    <w:rsid w:val="00CA1FDB"/>
    <w:rsid w:val="00CA1FF7"/>
    <w:rsid w:val="00CA21AA"/>
    <w:rsid w:val="00CA28AB"/>
    <w:rsid w:val="00CA2A28"/>
    <w:rsid w:val="00CA2B5D"/>
    <w:rsid w:val="00CA30BF"/>
    <w:rsid w:val="00CA325C"/>
    <w:rsid w:val="00CA334B"/>
    <w:rsid w:val="00CA3419"/>
    <w:rsid w:val="00CA34CF"/>
    <w:rsid w:val="00CA3D09"/>
    <w:rsid w:val="00CA3D48"/>
    <w:rsid w:val="00CA3F49"/>
    <w:rsid w:val="00CA3FE4"/>
    <w:rsid w:val="00CA4017"/>
    <w:rsid w:val="00CA402B"/>
    <w:rsid w:val="00CA46CA"/>
    <w:rsid w:val="00CA4721"/>
    <w:rsid w:val="00CA4974"/>
    <w:rsid w:val="00CA508D"/>
    <w:rsid w:val="00CA50B3"/>
    <w:rsid w:val="00CA52BF"/>
    <w:rsid w:val="00CA57FA"/>
    <w:rsid w:val="00CA59E8"/>
    <w:rsid w:val="00CA602E"/>
    <w:rsid w:val="00CA671A"/>
    <w:rsid w:val="00CA68A1"/>
    <w:rsid w:val="00CA69D3"/>
    <w:rsid w:val="00CA6A5A"/>
    <w:rsid w:val="00CA6B0E"/>
    <w:rsid w:val="00CA71F0"/>
    <w:rsid w:val="00CA753D"/>
    <w:rsid w:val="00CA7555"/>
    <w:rsid w:val="00CA75E5"/>
    <w:rsid w:val="00CA75E7"/>
    <w:rsid w:val="00CA781F"/>
    <w:rsid w:val="00CA79BB"/>
    <w:rsid w:val="00CA7A5A"/>
    <w:rsid w:val="00CA7DD7"/>
    <w:rsid w:val="00CB006A"/>
    <w:rsid w:val="00CB024D"/>
    <w:rsid w:val="00CB0943"/>
    <w:rsid w:val="00CB0F41"/>
    <w:rsid w:val="00CB111E"/>
    <w:rsid w:val="00CB1324"/>
    <w:rsid w:val="00CB15C7"/>
    <w:rsid w:val="00CB167E"/>
    <w:rsid w:val="00CB17C6"/>
    <w:rsid w:val="00CB19C0"/>
    <w:rsid w:val="00CB1CFB"/>
    <w:rsid w:val="00CB225F"/>
    <w:rsid w:val="00CB2424"/>
    <w:rsid w:val="00CB24D4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A3D"/>
    <w:rsid w:val="00CB3B09"/>
    <w:rsid w:val="00CB429B"/>
    <w:rsid w:val="00CB4532"/>
    <w:rsid w:val="00CB4881"/>
    <w:rsid w:val="00CB48DA"/>
    <w:rsid w:val="00CB4B87"/>
    <w:rsid w:val="00CB4F48"/>
    <w:rsid w:val="00CB504E"/>
    <w:rsid w:val="00CB5079"/>
    <w:rsid w:val="00CB52C1"/>
    <w:rsid w:val="00CB5569"/>
    <w:rsid w:val="00CB55EC"/>
    <w:rsid w:val="00CB56BF"/>
    <w:rsid w:val="00CB579E"/>
    <w:rsid w:val="00CB5AA3"/>
    <w:rsid w:val="00CB5BB6"/>
    <w:rsid w:val="00CB5C83"/>
    <w:rsid w:val="00CB5C8A"/>
    <w:rsid w:val="00CB5D65"/>
    <w:rsid w:val="00CB61D9"/>
    <w:rsid w:val="00CB61EA"/>
    <w:rsid w:val="00CB6394"/>
    <w:rsid w:val="00CB65FA"/>
    <w:rsid w:val="00CB680B"/>
    <w:rsid w:val="00CB6A9D"/>
    <w:rsid w:val="00CB6CB2"/>
    <w:rsid w:val="00CB70CC"/>
    <w:rsid w:val="00CB71C8"/>
    <w:rsid w:val="00CB72BE"/>
    <w:rsid w:val="00CB7350"/>
    <w:rsid w:val="00CB7547"/>
    <w:rsid w:val="00CB75F5"/>
    <w:rsid w:val="00CB76E5"/>
    <w:rsid w:val="00CB771E"/>
    <w:rsid w:val="00CB7945"/>
    <w:rsid w:val="00CB7C17"/>
    <w:rsid w:val="00CB7C71"/>
    <w:rsid w:val="00CB7D93"/>
    <w:rsid w:val="00CC0097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6E"/>
    <w:rsid w:val="00CC1E88"/>
    <w:rsid w:val="00CC2387"/>
    <w:rsid w:val="00CC24E2"/>
    <w:rsid w:val="00CC250C"/>
    <w:rsid w:val="00CC26D4"/>
    <w:rsid w:val="00CC277C"/>
    <w:rsid w:val="00CC2B16"/>
    <w:rsid w:val="00CC2D44"/>
    <w:rsid w:val="00CC2ED9"/>
    <w:rsid w:val="00CC335E"/>
    <w:rsid w:val="00CC3BED"/>
    <w:rsid w:val="00CC3F2D"/>
    <w:rsid w:val="00CC41BF"/>
    <w:rsid w:val="00CC4F5D"/>
    <w:rsid w:val="00CC512B"/>
    <w:rsid w:val="00CC513D"/>
    <w:rsid w:val="00CC516F"/>
    <w:rsid w:val="00CC566C"/>
    <w:rsid w:val="00CC5921"/>
    <w:rsid w:val="00CC5CFA"/>
    <w:rsid w:val="00CC5D98"/>
    <w:rsid w:val="00CC5E8A"/>
    <w:rsid w:val="00CC5EAF"/>
    <w:rsid w:val="00CC5FFE"/>
    <w:rsid w:val="00CC6672"/>
    <w:rsid w:val="00CC69B9"/>
    <w:rsid w:val="00CC6C64"/>
    <w:rsid w:val="00CC6D0B"/>
    <w:rsid w:val="00CC6EF5"/>
    <w:rsid w:val="00CC712C"/>
    <w:rsid w:val="00CC72EE"/>
    <w:rsid w:val="00CC739A"/>
    <w:rsid w:val="00CC754C"/>
    <w:rsid w:val="00CC7C3B"/>
    <w:rsid w:val="00CC7CCB"/>
    <w:rsid w:val="00CC7F1E"/>
    <w:rsid w:val="00CC7F71"/>
    <w:rsid w:val="00CD0082"/>
    <w:rsid w:val="00CD051E"/>
    <w:rsid w:val="00CD0602"/>
    <w:rsid w:val="00CD0611"/>
    <w:rsid w:val="00CD0B4E"/>
    <w:rsid w:val="00CD0CCD"/>
    <w:rsid w:val="00CD0CDF"/>
    <w:rsid w:val="00CD0EA8"/>
    <w:rsid w:val="00CD0FDE"/>
    <w:rsid w:val="00CD129C"/>
    <w:rsid w:val="00CD15AF"/>
    <w:rsid w:val="00CD1935"/>
    <w:rsid w:val="00CD1E43"/>
    <w:rsid w:val="00CD278A"/>
    <w:rsid w:val="00CD2A23"/>
    <w:rsid w:val="00CD2EB4"/>
    <w:rsid w:val="00CD2ED8"/>
    <w:rsid w:val="00CD2FBA"/>
    <w:rsid w:val="00CD304E"/>
    <w:rsid w:val="00CD322E"/>
    <w:rsid w:val="00CD3237"/>
    <w:rsid w:val="00CD3406"/>
    <w:rsid w:val="00CD340D"/>
    <w:rsid w:val="00CD3474"/>
    <w:rsid w:val="00CD36F3"/>
    <w:rsid w:val="00CD37F5"/>
    <w:rsid w:val="00CD3869"/>
    <w:rsid w:val="00CD3885"/>
    <w:rsid w:val="00CD39C2"/>
    <w:rsid w:val="00CD3DD7"/>
    <w:rsid w:val="00CD3F51"/>
    <w:rsid w:val="00CD4661"/>
    <w:rsid w:val="00CD4A34"/>
    <w:rsid w:val="00CD4AC2"/>
    <w:rsid w:val="00CD4CAE"/>
    <w:rsid w:val="00CD4D01"/>
    <w:rsid w:val="00CD4FCE"/>
    <w:rsid w:val="00CD4FFC"/>
    <w:rsid w:val="00CD5087"/>
    <w:rsid w:val="00CD526B"/>
    <w:rsid w:val="00CD5486"/>
    <w:rsid w:val="00CD54F6"/>
    <w:rsid w:val="00CD5677"/>
    <w:rsid w:val="00CD57C4"/>
    <w:rsid w:val="00CD5C06"/>
    <w:rsid w:val="00CD5CDB"/>
    <w:rsid w:val="00CD6001"/>
    <w:rsid w:val="00CD66AE"/>
    <w:rsid w:val="00CD670A"/>
    <w:rsid w:val="00CD6788"/>
    <w:rsid w:val="00CD6854"/>
    <w:rsid w:val="00CD6975"/>
    <w:rsid w:val="00CD6A58"/>
    <w:rsid w:val="00CD7876"/>
    <w:rsid w:val="00CD78BD"/>
    <w:rsid w:val="00CD7E4A"/>
    <w:rsid w:val="00CD7EF1"/>
    <w:rsid w:val="00CE0358"/>
    <w:rsid w:val="00CE06ED"/>
    <w:rsid w:val="00CE0B27"/>
    <w:rsid w:val="00CE0C1C"/>
    <w:rsid w:val="00CE0E04"/>
    <w:rsid w:val="00CE10CD"/>
    <w:rsid w:val="00CE1345"/>
    <w:rsid w:val="00CE1400"/>
    <w:rsid w:val="00CE1772"/>
    <w:rsid w:val="00CE1888"/>
    <w:rsid w:val="00CE1910"/>
    <w:rsid w:val="00CE1BD5"/>
    <w:rsid w:val="00CE1CDD"/>
    <w:rsid w:val="00CE1CF9"/>
    <w:rsid w:val="00CE1E9E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6E3"/>
    <w:rsid w:val="00CE37AF"/>
    <w:rsid w:val="00CE3A6C"/>
    <w:rsid w:val="00CE4108"/>
    <w:rsid w:val="00CE4414"/>
    <w:rsid w:val="00CE4482"/>
    <w:rsid w:val="00CE4666"/>
    <w:rsid w:val="00CE4CD3"/>
    <w:rsid w:val="00CE4FE1"/>
    <w:rsid w:val="00CE516D"/>
    <w:rsid w:val="00CE51BC"/>
    <w:rsid w:val="00CE550C"/>
    <w:rsid w:val="00CE551F"/>
    <w:rsid w:val="00CE57E8"/>
    <w:rsid w:val="00CE59F2"/>
    <w:rsid w:val="00CE5AA5"/>
    <w:rsid w:val="00CE5C77"/>
    <w:rsid w:val="00CE696F"/>
    <w:rsid w:val="00CE6BDC"/>
    <w:rsid w:val="00CE6D9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0819"/>
    <w:rsid w:val="00CF12A7"/>
    <w:rsid w:val="00CF1335"/>
    <w:rsid w:val="00CF1494"/>
    <w:rsid w:val="00CF15D4"/>
    <w:rsid w:val="00CF1AB3"/>
    <w:rsid w:val="00CF1D02"/>
    <w:rsid w:val="00CF23F3"/>
    <w:rsid w:val="00CF25EC"/>
    <w:rsid w:val="00CF27B3"/>
    <w:rsid w:val="00CF28E8"/>
    <w:rsid w:val="00CF2936"/>
    <w:rsid w:val="00CF2BEE"/>
    <w:rsid w:val="00CF3230"/>
    <w:rsid w:val="00CF34C0"/>
    <w:rsid w:val="00CF36EE"/>
    <w:rsid w:val="00CF37AA"/>
    <w:rsid w:val="00CF417F"/>
    <w:rsid w:val="00CF42B7"/>
    <w:rsid w:val="00CF4414"/>
    <w:rsid w:val="00CF451F"/>
    <w:rsid w:val="00CF4697"/>
    <w:rsid w:val="00CF4761"/>
    <w:rsid w:val="00CF4AF3"/>
    <w:rsid w:val="00CF50F3"/>
    <w:rsid w:val="00CF519F"/>
    <w:rsid w:val="00CF51A2"/>
    <w:rsid w:val="00CF522E"/>
    <w:rsid w:val="00CF52E8"/>
    <w:rsid w:val="00CF55A1"/>
    <w:rsid w:val="00CF55DC"/>
    <w:rsid w:val="00CF561F"/>
    <w:rsid w:val="00CF56EA"/>
    <w:rsid w:val="00CF57E8"/>
    <w:rsid w:val="00CF5805"/>
    <w:rsid w:val="00CF58D8"/>
    <w:rsid w:val="00CF5A8E"/>
    <w:rsid w:val="00CF5E81"/>
    <w:rsid w:val="00CF6370"/>
    <w:rsid w:val="00CF6819"/>
    <w:rsid w:val="00CF6A25"/>
    <w:rsid w:val="00CF6A53"/>
    <w:rsid w:val="00CF6DEC"/>
    <w:rsid w:val="00CF7037"/>
    <w:rsid w:val="00CF70FE"/>
    <w:rsid w:val="00CF77B7"/>
    <w:rsid w:val="00CF77EC"/>
    <w:rsid w:val="00CF7BFF"/>
    <w:rsid w:val="00D0064C"/>
    <w:rsid w:val="00D00676"/>
    <w:rsid w:val="00D0070D"/>
    <w:rsid w:val="00D00818"/>
    <w:rsid w:val="00D00B0B"/>
    <w:rsid w:val="00D00C9D"/>
    <w:rsid w:val="00D00F95"/>
    <w:rsid w:val="00D0100F"/>
    <w:rsid w:val="00D0125F"/>
    <w:rsid w:val="00D012AF"/>
    <w:rsid w:val="00D01312"/>
    <w:rsid w:val="00D01367"/>
    <w:rsid w:val="00D014CB"/>
    <w:rsid w:val="00D01665"/>
    <w:rsid w:val="00D0172F"/>
    <w:rsid w:val="00D01B1A"/>
    <w:rsid w:val="00D01C90"/>
    <w:rsid w:val="00D02480"/>
    <w:rsid w:val="00D024A5"/>
    <w:rsid w:val="00D026E6"/>
    <w:rsid w:val="00D028C8"/>
    <w:rsid w:val="00D02CCF"/>
    <w:rsid w:val="00D02F41"/>
    <w:rsid w:val="00D03001"/>
    <w:rsid w:val="00D03126"/>
    <w:rsid w:val="00D03169"/>
    <w:rsid w:val="00D031E1"/>
    <w:rsid w:val="00D032D9"/>
    <w:rsid w:val="00D03FAE"/>
    <w:rsid w:val="00D0404E"/>
    <w:rsid w:val="00D0406D"/>
    <w:rsid w:val="00D0438F"/>
    <w:rsid w:val="00D04464"/>
    <w:rsid w:val="00D04C1E"/>
    <w:rsid w:val="00D04DA4"/>
    <w:rsid w:val="00D04ECD"/>
    <w:rsid w:val="00D04F83"/>
    <w:rsid w:val="00D050A4"/>
    <w:rsid w:val="00D05163"/>
    <w:rsid w:val="00D0518D"/>
    <w:rsid w:val="00D057FF"/>
    <w:rsid w:val="00D059D3"/>
    <w:rsid w:val="00D05B41"/>
    <w:rsid w:val="00D05CC3"/>
    <w:rsid w:val="00D0622D"/>
    <w:rsid w:val="00D06235"/>
    <w:rsid w:val="00D0640E"/>
    <w:rsid w:val="00D069E3"/>
    <w:rsid w:val="00D06A2E"/>
    <w:rsid w:val="00D06AF5"/>
    <w:rsid w:val="00D07705"/>
    <w:rsid w:val="00D0770B"/>
    <w:rsid w:val="00D078C7"/>
    <w:rsid w:val="00D07975"/>
    <w:rsid w:val="00D07D5D"/>
    <w:rsid w:val="00D07E34"/>
    <w:rsid w:val="00D07F4F"/>
    <w:rsid w:val="00D10132"/>
    <w:rsid w:val="00D103D5"/>
    <w:rsid w:val="00D104D0"/>
    <w:rsid w:val="00D1089A"/>
    <w:rsid w:val="00D10B87"/>
    <w:rsid w:val="00D10BE0"/>
    <w:rsid w:val="00D10C4A"/>
    <w:rsid w:val="00D10E7F"/>
    <w:rsid w:val="00D112E0"/>
    <w:rsid w:val="00D11329"/>
    <w:rsid w:val="00D115C5"/>
    <w:rsid w:val="00D11775"/>
    <w:rsid w:val="00D118AF"/>
    <w:rsid w:val="00D11C8B"/>
    <w:rsid w:val="00D1204B"/>
    <w:rsid w:val="00D126D2"/>
    <w:rsid w:val="00D1276B"/>
    <w:rsid w:val="00D127F4"/>
    <w:rsid w:val="00D13077"/>
    <w:rsid w:val="00D131AF"/>
    <w:rsid w:val="00D13689"/>
    <w:rsid w:val="00D136E9"/>
    <w:rsid w:val="00D13D29"/>
    <w:rsid w:val="00D13DD3"/>
    <w:rsid w:val="00D13E79"/>
    <w:rsid w:val="00D1400F"/>
    <w:rsid w:val="00D14071"/>
    <w:rsid w:val="00D14461"/>
    <w:rsid w:val="00D14584"/>
    <w:rsid w:val="00D145FE"/>
    <w:rsid w:val="00D147B5"/>
    <w:rsid w:val="00D149F2"/>
    <w:rsid w:val="00D14A02"/>
    <w:rsid w:val="00D14AE9"/>
    <w:rsid w:val="00D14B37"/>
    <w:rsid w:val="00D14C6A"/>
    <w:rsid w:val="00D15094"/>
    <w:rsid w:val="00D152F2"/>
    <w:rsid w:val="00D1532A"/>
    <w:rsid w:val="00D15391"/>
    <w:rsid w:val="00D15A1C"/>
    <w:rsid w:val="00D15BA8"/>
    <w:rsid w:val="00D15C9E"/>
    <w:rsid w:val="00D15CCE"/>
    <w:rsid w:val="00D161EE"/>
    <w:rsid w:val="00D16319"/>
    <w:rsid w:val="00D16613"/>
    <w:rsid w:val="00D167C2"/>
    <w:rsid w:val="00D16ADA"/>
    <w:rsid w:val="00D16DD8"/>
    <w:rsid w:val="00D17348"/>
    <w:rsid w:val="00D1743C"/>
    <w:rsid w:val="00D174CA"/>
    <w:rsid w:val="00D17626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28A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A81"/>
    <w:rsid w:val="00D22C44"/>
    <w:rsid w:val="00D22E09"/>
    <w:rsid w:val="00D2310C"/>
    <w:rsid w:val="00D232FF"/>
    <w:rsid w:val="00D2362B"/>
    <w:rsid w:val="00D23873"/>
    <w:rsid w:val="00D238F1"/>
    <w:rsid w:val="00D23E67"/>
    <w:rsid w:val="00D241EB"/>
    <w:rsid w:val="00D24270"/>
    <w:rsid w:val="00D243F0"/>
    <w:rsid w:val="00D244EC"/>
    <w:rsid w:val="00D2454A"/>
    <w:rsid w:val="00D246B4"/>
    <w:rsid w:val="00D24741"/>
    <w:rsid w:val="00D24C92"/>
    <w:rsid w:val="00D24F05"/>
    <w:rsid w:val="00D24F10"/>
    <w:rsid w:val="00D25073"/>
    <w:rsid w:val="00D25261"/>
    <w:rsid w:val="00D2533E"/>
    <w:rsid w:val="00D254E9"/>
    <w:rsid w:val="00D25572"/>
    <w:rsid w:val="00D2568A"/>
    <w:rsid w:val="00D258D8"/>
    <w:rsid w:val="00D25F4E"/>
    <w:rsid w:val="00D25F5D"/>
    <w:rsid w:val="00D25FEA"/>
    <w:rsid w:val="00D2605C"/>
    <w:rsid w:val="00D260F7"/>
    <w:rsid w:val="00D262A5"/>
    <w:rsid w:val="00D263A4"/>
    <w:rsid w:val="00D265A6"/>
    <w:rsid w:val="00D26C1E"/>
    <w:rsid w:val="00D26D8C"/>
    <w:rsid w:val="00D26F3A"/>
    <w:rsid w:val="00D27009"/>
    <w:rsid w:val="00D272E6"/>
    <w:rsid w:val="00D2736C"/>
    <w:rsid w:val="00D2770C"/>
    <w:rsid w:val="00D27799"/>
    <w:rsid w:val="00D277A3"/>
    <w:rsid w:val="00D278B6"/>
    <w:rsid w:val="00D27BD4"/>
    <w:rsid w:val="00D27CAE"/>
    <w:rsid w:val="00D27D6A"/>
    <w:rsid w:val="00D27E29"/>
    <w:rsid w:val="00D30050"/>
    <w:rsid w:val="00D3053D"/>
    <w:rsid w:val="00D30716"/>
    <w:rsid w:val="00D3071C"/>
    <w:rsid w:val="00D30B5F"/>
    <w:rsid w:val="00D30DEE"/>
    <w:rsid w:val="00D31152"/>
    <w:rsid w:val="00D31286"/>
    <w:rsid w:val="00D315F9"/>
    <w:rsid w:val="00D317E9"/>
    <w:rsid w:val="00D31877"/>
    <w:rsid w:val="00D318AE"/>
    <w:rsid w:val="00D31C69"/>
    <w:rsid w:val="00D31DDA"/>
    <w:rsid w:val="00D32171"/>
    <w:rsid w:val="00D323C3"/>
    <w:rsid w:val="00D3245B"/>
    <w:rsid w:val="00D32866"/>
    <w:rsid w:val="00D328CE"/>
    <w:rsid w:val="00D32BA9"/>
    <w:rsid w:val="00D32FF2"/>
    <w:rsid w:val="00D32FFA"/>
    <w:rsid w:val="00D33068"/>
    <w:rsid w:val="00D33127"/>
    <w:rsid w:val="00D33192"/>
    <w:rsid w:val="00D331CA"/>
    <w:rsid w:val="00D335AA"/>
    <w:rsid w:val="00D33632"/>
    <w:rsid w:val="00D33721"/>
    <w:rsid w:val="00D33741"/>
    <w:rsid w:val="00D3387F"/>
    <w:rsid w:val="00D3388B"/>
    <w:rsid w:val="00D33BAC"/>
    <w:rsid w:val="00D33CE5"/>
    <w:rsid w:val="00D33E5F"/>
    <w:rsid w:val="00D33EB8"/>
    <w:rsid w:val="00D343EB"/>
    <w:rsid w:val="00D34403"/>
    <w:rsid w:val="00D34538"/>
    <w:rsid w:val="00D3456C"/>
    <w:rsid w:val="00D346EF"/>
    <w:rsid w:val="00D34830"/>
    <w:rsid w:val="00D3496B"/>
    <w:rsid w:val="00D34D52"/>
    <w:rsid w:val="00D34EF7"/>
    <w:rsid w:val="00D3510B"/>
    <w:rsid w:val="00D356E9"/>
    <w:rsid w:val="00D35958"/>
    <w:rsid w:val="00D35A0C"/>
    <w:rsid w:val="00D35A3E"/>
    <w:rsid w:val="00D35F35"/>
    <w:rsid w:val="00D36138"/>
    <w:rsid w:val="00D362CF"/>
    <w:rsid w:val="00D36329"/>
    <w:rsid w:val="00D3654E"/>
    <w:rsid w:val="00D36612"/>
    <w:rsid w:val="00D36975"/>
    <w:rsid w:val="00D369CA"/>
    <w:rsid w:val="00D36ED5"/>
    <w:rsid w:val="00D36F70"/>
    <w:rsid w:val="00D37463"/>
    <w:rsid w:val="00D3767C"/>
    <w:rsid w:val="00D37971"/>
    <w:rsid w:val="00D37A72"/>
    <w:rsid w:val="00D37BED"/>
    <w:rsid w:val="00D37D3D"/>
    <w:rsid w:val="00D37F5D"/>
    <w:rsid w:val="00D37FC3"/>
    <w:rsid w:val="00D401A4"/>
    <w:rsid w:val="00D40344"/>
    <w:rsid w:val="00D40381"/>
    <w:rsid w:val="00D40B5B"/>
    <w:rsid w:val="00D40D7C"/>
    <w:rsid w:val="00D410BD"/>
    <w:rsid w:val="00D414C0"/>
    <w:rsid w:val="00D41E75"/>
    <w:rsid w:val="00D42096"/>
    <w:rsid w:val="00D427D4"/>
    <w:rsid w:val="00D42AAF"/>
    <w:rsid w:val="00D42B40"/>
    <w:rsid w:val="00D42BBE"/>
    <w:rsid w:val="00D4318E"/>
    <w:rsid w:val="00D431F6"/>
    <w:rsid w:val="00D43654"/>
    <w:rsid w:val="00D4373A"/>
    <w:rsid w:val="00D43A3B"/>
    <w:rsid w:val="00D43BD6"/>
    <w:rsid w:val="00D43E7A"/>
    <w:rsid w:val="00D4436B"/>
    <w:rsid w:val="00D445A4"/>
    <w:rsid w:val="00D445CD"/>
    <w:rsid w:val="00D445ED"/>
    <w:rsid w:val="00D44603"/>
    <w:rsid w:val="00D4472B"/>
    <w:rsid w:val="00D44DCA"/>
    <w:rsid w:val="00D451EE"/>
    <w:rsid w:val="00D452AB"/>
    <w:rsid w:val="00D45577"/>
    <w:rsid w:val="00D456A0"/>
    <w:rsid w:val="00D45B0A"/>
    <w:rsid w:val="00D45B20"/>
    <w:rsid w:val="00D45C47"/>
    <w:rsid w:val="00D45C8D"/>
    <w:rsid w:val="00D46224"/>
    <w:rsid w:val="00D46367"/>
    <w:rsid w:val="00D463C8"/>
    <w:rsid w:val="00D464B9"/>
    <w:rsid w:val="00D46551"/>
    <w:rsid w:val="00D468B7"/>
    <w:rsid w:val="00D46C92"/>
    <w:rsid w:val="00D46D2F"/>
    <w:rsid w:val="00D46E5D"/>
    <w:rsid w:val="00D47034"/>
    <w:rsid w:val="00D47869"/>
    <w:rsid w:val="00D478F0"/>
    <w:rsid w:val="00D47CA2"/>
    <w:rsid w:val="00D47E99"/>
    <w:rsid w:val="00D506B9"/>
    <w:rsid w:val="00D508CC"/>
    <w:rsid w:val="00D50987"/>
    <w:rsid w:val="00D50B6C"/>
    <w:rsid w:val="00D50B84"/>
    <w:rsid w:val="00D50C86"/>
    <w:rsid w:val="00D50CAE"/>
    <w:rsid w:val="00D50CFF"/>
    <w:rsid w:val="00D51252"/>
    <w:rsid w:val="00D5150C"/>
    <w:rsid w:val="00D515D6"/>
    <w:rsid w:val="00D51789"/>
    <w:rsid w:val="00D51923"/>
    <w:rsid w:val="00D519C2"/>
    <w:rsid w:val="00D51BB7"/>
    <w:rsid w:val="00D51E4F"/>
    <w:rsid w:val="00D51FFA"/>
    <w:rsid w:val="00D520EE"/>
    <w:rsid w:val="00D52134"/>
    <w:rsid w:val="00D52152"/>
    <w:rsid w:val="00D5281D"/>
    <w:rsid w:val="00D52F16"/>
    <w:rsid w:val="00D52F7C"/>
    <w:rsid w:val="00D5319D"/>
    <w:rsid w:val="00D532DA"/>
    <w:rsid w:val="00D536A6"/>
    <w:rsid w:val="00D5388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B3C"/>
    <w:rsid w:val="00D55D8E"/>
    <w:rsid w:val="00D562E3"/>
    <w:rsid w:val="00D5644C"/>
    <w:rsid w:val="00D5645E"/>
    <w:rsid w:val="00D564CA"/>
    <w:rsid w:val="00D568F6"/>
    <w:rsid w:val="00D56AFC"/>
    <w:rsid w:val="00D57427"/>
    <w:rsid w:val="00D57EF1"/>
    <w:rsid w:val="00D600E8"/>
    <w:rsid w:val="00D60153"/>
    <w:rsid w:val="00D60231"/>
    <w:rsid w:val="00D60335"/>
    <w:rsid w:val="00D6047C"/>
    <w:rsid w:val="00D604D3"/>
    <w:rsid w:val="00D60664"/>
    <w:rsid w:val="00D60B62"/>
    <w:rsid w:val="00D60F15"/>
    <w:rsid w:val="00D610E0"/>
    <w:rsid w:val="00D612A9"/>
    <w:rsid w:val="00D61418"/>
    <w:rsid w:val="00D61A29"/>
    <w:rsid w:val="00D61C09"/>
    <w:rsid w:val="00D61DAB"/>
    <w:rsid w:val="00D62180"/>
    <w:rsid w:val="00D624D4"/>
    <w:rsid w:val="00D628FE"/>
    <w:rsid w:val="00D62FF4"/>
    <w:rsid w:val="00D632C6"/>
    <w:rsid w:val="00D63524"/>
    <w:rsid w:val="00D63A0E"/>
    <w:rsid w:val="00D63A62"/>
    <w:rsid w:val="00D63CBB"/>
    <w:rsid w:val="00D63F0F"/>
    <w:rsid w:val="00D641E6"/>
    <w:rsid w:val="00D6432F"/>
    <w:rsid w:val="00D644EF"/>
    <w:rsid w:val="00D6474D"/>
    <w:rsid w:val="00D64BE5"/>
    <w:rsid w:val="00D64DDF"/>
    <w:rsid w:val="00D64E65"/>
    <w:rsid w:val="00D65184"/>
    <w:rsid w:val="00D651B9"/>
    <w:rsid w:val="00D657D0"/>
    <w:rsid w:val="00D658E2"/>
    <w:rsid w:val="00D65A85"/>
    <w:rsid w:val="00D65F3A"/>
    <w:rsid w:val="00D6616F"/>
    <w:rsid w:val="00D66206"/>
    <w:rsid w:val="00D66355"/>
    <w:rsid w:val="00D66C87"/>
    <w:rsid w:val="00D66CC7"/>
    <w:rsid w:val="00D67275"/>
    <w:rsid w:val="00D67307"/>
    <w:rsid w:val="00D677E8"/>
    <w:rsid w:val="00D679BD"/>
    <w:rsid w:val="00D67B8E"/>
    <w:rsid w:val="00D67D24"/>
    <w:rsid w:val="00D67E4B"/>
    <w:rsid w:val="00D67EA4"/>
    <w:rsid w:val="00D7013E"/>
    <w:rsid w:val="00D7047F"/>
    <w:rsid w:val="00D70494"/>
    <w:rsid w:val="00D70A3C"/>
    <w:rsid w:val="00D71139"/>
    <w:rsid w:val="00D71471"/>
    <w:rsid w:val="00D7187D"/>
    <w:rsid w:val="00D719DE"/>
    <w:rsid w:val="00D71E36"/>
    <w:rsid w:val="00D71EBA"/>
    <w:rsid w:val="00D71F20"/>
    <w:rsid w:val="00D7209C"/>
    <w:rsid w:val="00D72129"/>
    <w:rsid w:val="00D723A8"/>
    <w:rsid w:val="00D72585"/>
    <w:rsid w:val="00D72A72"/>
    <w:rsid w:val="00D72C57"/>
    <w:rsid w:val="00D72F54"/>
    <w:rsid w:val="00D72FDB"/>
    <w:rsid w:val="00D73638"/>
    <w:rsid w:val="00D736B1"/>
    <w:rsid w:val="00D737D8"/>
    <w:rsid w:val="00D73C91"/>
    <w:rsid w:val="00D74099"/>
    <w:rsid w:val="00D741FE"/>
    <w:rsid w:val="00D744A5"/>
    <w:rsid w:val="00D745C5"/>
    <w:rsid w:val="00D74D93"/>
    <w:rsid w:val="00D75092"/>
    <w:rsid w:val="00D754C9"/>
    <w:rsid w:val="00D758FE"/>
    <w:rsid w:val="00D75CE8"/>
    <w:rsid w:val="00D75D5D"/>
    <w:rsid w:val="00D75D6E"/>
    <w:rsid w:val="00D763CC"/>
    <w:rsid w:val="00D76863"/>
    <w:rsid w:val="00D76893"/>
    <w:rsid w:val="00D7694B"/>
    <w:rsid w:val="00D76BB5"/>
    <w:rsid w:val="00D76C3A"/>
    <w:rsid w:val="00D76D50"/>
    <w:rsid w:val="00D7700D"/>
    <w:rsid w:val="00D7755E"/>
    <w:rsid w:val="00D77758"/>
    <w:rsid w:val="00D77772"/>
    <w:rsid w:val="00D7799A"/>
    <w:rsid w:val="00D77A7B"/>
    <w:rsid w:val="00D77D8D"/>
    <w:rsid w:val="00D77EF8"/>
    <w:rsid w:val="00D77F12"/>
    <w:rsid w:val="00D80118"/>
    <w:rsid w:val="00D80619"/>
    <w:rsid w:val="00D8099E"/>
    <w:rsid w:val="00D809A7"/>
    <w:rsid w:val="00D80AD4"/>
    <w:rsid w:val="00D80B11"/>
    <w:rsid w:val="00D80BA3"/>
    <w:rsid w:val="00D80C31"/>
    <w:rsid w:val="00D80E0E"/>
    <w:rsid w:val="00D80E63"/>
    <w:rsid w:val="00D81CEE"/>
    <w:rsid w:val="00D822C9"/>
    <w:rsid w:val="00D824BC"/>
    <w:rsid w:val="00D8260D"/>
    <w:rsid w:val="00D8269A"/>
    <w:rsid w:val="00D82EB8"/>
    <w:rsid w:val="00D82F80"/>
    <w:rsid w:val="00D83490"/>
    <w:rsid w:val="00D8349E"/>
    <w:rsid w:val="00D8352F"/>
    <w:rsid w:val="00D835B0"/>
    <w:rsid w:val="00D8369B"/>
    <w:rsid w:val="00D836E3"/>
    <w:rsid w:val="00D83768"/>
    <w:rsid w:val="00D8394C"/>
    <w:rsid w:val="00D84287"/>
    <w:rsid w:val="00D84364"/>
    <w:rsid w:val="00D844CC"/>
    <w:rsid w:val="00D85060"/>
    <w:rsid w:val="00D85228"/>
    <w:rsid w:val="00D85284"/>
    <w:rsid w:val="00D85484"/>
    <w:rsid w:val="00D854FC"/>
    <w:rsid w:val="00D856CC"/>
    <w:rsid w:val="00D85B20"/>
    <w:rsid w:val="00D85C12"/>
    <w:rsid w:val="00D85C82"/>
    <w:rsid w:val="00D85DD5"/>
    <w:rsid w:val="00D85F4F"/>
    <w:rsid w:val="00D861AB"/>
    <w:rsid w:val="00D865B8"/>
    <w:rsid w:val="00D865BA"/>
    <w:rsid w:val="00D86AAC"/>
    <w:rsid w:val="00D86AF3"/>
    <w:rsid w:val="00D871C9"/>
    <w:rsid w:val="00D871CB"/>
    <w:rsid w:val="00D871D9"/>
    <w:rsid w:val="00D900F8"/>
    <w:rsid w:val="00D901A5"/>
    <w:rsid w:val="00D90212"/>
    <w:rsid w:val="00D90508"/>
    <w:rsid w:val="00D905BB"/>
    <w:rsid w:val="00D90955"/>
    <w:rsid w:val="00D90A48"/>
    <w:rsid w:val="00D90AEA"/>
    <w:rsid w:val="00D90D69"/>
    <w:rsid w:val="00D910CB"/>
    <w:rsid w:val="00D91220"/>
    <w:rsid w:val="00D913A3"/>
    <w:rsid w:val="00D91718"/>
    <w:rsid w:val="00D9173C"/>
    <w:rsid w:val="00D9196E"/>
    <w:rsid w:val="00D91CA9"/>
    <w:rsid w:val="00D91E32"/>
    <w:rsid w:val="00D92320"/>
    <w:rsid w:val="00D92692"/>
    <w:rsid w:val="00D92D81"/>
    <w:rsid w:val="00D92F01"/>
    <w:rsid w:val="00D933C6"/>
    <w:rsid w:val="00D935A7"/>
    <w:rsid w:val="00D937EB"/>
    <w:rsid w:val="00D9388C"/>
    <w:rsid w:val="00D939F0"/>
    <w:rsid w:val="00D93C78"/>
    <w:rsid w:val="00D93D3A"/>
    <w:rsid w:val="00D941D6"/>
    <w:rsid w:val="00D9424A"/>
    <w:rsid w:val="00D946AF"/>
    <w:rsid w:val="00D94CAA"/>
    <w:rsid w:val="00D950BF"/>
    <w:rsid w:val="00D955B0"/>
    <w:rsid w:val="00D959AE"/>
    <w:rsid w:val="00D95A76"/>
    <w:rsid w:val="00D95EC4"/>
    <w:rsid w:val="00D9604B"/>
    <w:rsid w:val="00D960FB"/>
    <w:rsid w:val="00D96302"/>
    <w:rsid w:val="00D96B95"/>
    <w:rsid w:val="00D96DF5"/>
    <w:rsid w:val="00D96FE8"/>
    <w:rsid w:val="00D9704B"/>
    <w:rsid w:val="00D970BE"/>
    <w:rsid w:val="00D9710E"/>
    <w:rsid w:val="00D972DE"/>
    <w:rsid w:val="00D97314"/>
    <w:rsid w:val="00D97790"/>
    <w:rsid w:val="00D977D4"/>
    <w:rsid w:val="00D97960"/>
    <w:rsid w:val="00D97B45"/>
    <w:rsid w:val="00D97D5F"/>
    <w:rsid w:val="00D97ED2"/>
    <w:rsid w:val="00DA01BE"/>
    <w:rsid w:val="00DA0331"/>
    <w:rsid w:val="00DA0525"/>
    <w:rsid w:val="00DA056F"/>
    <w:rsid w:val="00DA0685"/>
    <w:rsid w:val="00DA0841"/>
    <w:rsid w:val="00DA08AC"/>
    <w:rsid w:val="00DA0CC5"/>
    <w:rsid w:val="00DA1355"/>
    <w:rsid w:val="00DA13BA"/>
    <w:rsid w:val="00DA14C0"/>
    <w:rsid w:val="00DA1B4C"/>
    <w:rsid w:val="00DA1C58"/>
    <w:rsid w:val="00DA20D7"/>
    <w:rsid w:val="00DA2167"/>
    <w:rsid w:val="00DA2543"/>
    <w:rsid w:val="00DA2A8C"/>
    <w:rsid w:val="00DA2F16"/>
    <w:rsid w:val="00DA314A"/>
    <w:rsid w:val="00DA32EE"/>
    <w:rsid w:val="00DA369F"/>
    <w:rsid w:val="00DA37F2"/>
    <w:rsid w:val="00DA3886"/>
    <w:rsid w:val="00DA395C"/>
    <w:rsid w:val="00DA3BDC"/>
    <w:rsid w:val="00DA3FD1"/>
    <w:rsid w:val="00DA407C"/>
    <w:rsid w:val="00DA4652"/>
    <w:rsid w:val="00DA4692"/>
    <w:rsid w:val="00DA4A2B"/>
    <w:rsid w:val="00DA4B38"/>
    <w:rsid w:val="00DA4DC3"/>
    <w:rsid w:val="00DA4FDF"/>
    <w:rsid w:val="00DA5120"/>
    <w:rsid w:val="00DA5464"/>
    <w:rsid w:val="00DA5769"/>
    <w:rsid w:val="00DA578B"/>
    <w:rsid w:val="00DA57BA"/>
    <w:rsid w:val="00DA5840"/>
    <w:rsid w:val="00DA6526"/>
    <w:rsid w:val="00DA6DAE"/>
    <w:rsid w:val="00DA7895"/>
    <w:rsid w:val="00DA7A25"/>
    <w:rsid w:val="00DA7B0E"/>
    <w:rsid w:val="00DA7CF9"/>
    <w:rsid w:val="00DA7D3D"/>
    <w:rsid w:val="00DA7E9D"/>
    <w:rsid w:val="00DA7EDD"/>
    <w:rsid w:val="00DB008F"/>
    <w:rsid w:val="00DB0099"/>
    <w:rsid w:val="00DB00B5"/>
    <w:rsid w:val="00DB0120"/>
    <w:rsid w:val="00DB0170"/>
    <w:rsid w:val="00DB02D5"/>
    <w:rsid w:val="00DB0B06"/>
    <w:rsid w:val="00DB0CC6"/>
    <w:rsid w:val="00DB10A0"/>
    <w:rsid w:val="00DB215F"/>
    <w:rsid w:val="00DB2227"/>
    <w:rsid w:val="00DB242C"/>
    <w:rsid w:val="00DB26DA"/>
    <w:rsid w:val="00DB2BFB"/>
    <w:rsid w:val="00DB2E88"/>
    <w:rsid w:val="00DB2EA9"/>
    <w:rsid w:val="00DB3FD7"/>
    <w:rsid w:val="00DB3FE8"/>
    <w:rsid w:val="00DB409D"/>
    <w:rsid w:val="00DB49B6"/>
    <w:rsid w:val="00DB500D"/>
    <w:rsid w:val="00DB5133"/>
    <w:rsid w:val="00DB5165"/>
    <w:rsid w:val="00DB5365"/>
    <w:rsid w:val="00DB5580"/>
    <w:rsid w:val="00DB5583"/>
    <w:rsid w:val="00DB5621"/>
    <w:rsid w:val="00DB5631"/>
    <w:rsid w:val="00DB591A"/>
    <w:rsid w:val="00DB592F"/>
    <w:rsid w:val="00DB59AF"/>
    <w:rsid w:val="00DB5B49"/>
    <w:rsid w:val="00DB6128"/>
    <w:rsid w:val="00DB6234"/>
    <w:rsid w:val="00DB668D"/>
    <w:rsid w:val="00DB66BD"/>
    <w:rsid w:val="00DB678D"/>
    <w:rsid w:val="00DB6791"/>
    <w:rsid w:val="00DB6B97"/>
    <w:rsid w:val="00DB6BF7"/>
    <w:rsid w:val="00DB6D5B"/>
    <w:rsid w:val="00DB727B"/>
    <w:rsid w:val="00DB73F0"/>
    <w:rsid w:val="00DB74F6"/>
    <w:rsid w:val="00DB783D"/>
    <w:rsid w:val="00DB7D30"/>
    <w:rsid w:val="00DC008E"/>
    <w:rsid w:val="00DC020F"/>
    <w:rsid w:val="00DC0211"/>
    <w:rsid w:val="00DC0383"/>
    <w:rsid w:val="00DC06FB"/>
    <w:rsid w:val="00DC0918"/>
    <w:rsid w:val="00DC09FD"/>
    <w:rsid w:val="00DC0AB4"/>
    <w:rsid w:val="00DC0CE6"/>
    <w:rsid w:val="00DC0E85"/>
    <w:rsid w:val="00DC0FBE"/>
    <w:rsid w:val="00DC11A7"/>
    <w:rsid w:val="00DC1C02"/>
    <w:rsid w:val="00DC1EF2"/>
    <w:rsid w:val="00DC2108"/>
    <w:rsid w:val="00DC2351"/>
    <w:rsid w:val="00DC2558"/>
    <w:rsid w:val="00DC270B"/>
    <w:rsid w:val="00DC2893"/>
    <w:rsid w:val="00DC28C6"/>
    <w:rsid w:val="00DC2C5E"/>
    <w:rsid w:val="00DC303D"/>
    <w:rsid w:val="00DC3455"/>
    <w:rsid w:val="00DC3676"/>
    <w:rsid w:val="00DC37E6"/>
    <w:rsid w:val="00DC3A02"/>
    <w:rsid w:val="00DC4063"/>
    <w:rsid w:val="00DC4083"/>
    <w:rsid w:val="00DC4089"/>
    <w:rsid w:val="00DC4866"/>
    <w:rsid w:val="00DC4BFC"/>
    <w:rsid w:val="00DC4C57"/>
    <w:rsid w:val="00DC4F99"/>
    <w:rsid w:val="00DC5077"/>
    <w:rsid w:val="00DC50C0"/>
    <w:rsid w:val="00DC522D"/>
    <w:rsid w:val="00DC52F4"/>
    <w:rsid w:val="00DC5323"/>
    <w:rsid w:val="00DC539D"/>
    <w:rsid w:val="00DC5508"/>
    <w:rsid w:val="00DC5582"/>
    <w:rsid w:val="00DC5651"/>
    <w:rsid w:val="00DC5A75"/>
    <w:rsid w:val="00DC5C84"/>
    <w:rsid w:val="00DC6645"/>
    <w:rsid w:val="00DC682B"/>
    <w:rsid w:val="00DC685D"/>
    <w:rsid w:val="00DC694B"/>
    <w:rsid w:val="00DC6BFC"/>
    <w:rsid w:val="00DC6C8C"/>
    <w:rsid w:val="00DC70B8"/>
    <w:rsid w:val="00DC70F1"/>
    <w:rsid w:val="00DC7829"/>
    <w:rsid w:val="00DC79DE"/>
    <w:rsid w:val="00DC7DCC"/>
    <w:rsid w:val="00DD04B9"/>
    <w:rsid w:val="00DD0572"/>
    <w:rsid w:val="00DD08D1"/>
    <w:rsid w:val="00DD0B98"/>
    <w:rsid w:val="00DD0C27"/>
    <w:rsid w:val="00DD0D01"/>
    <w:rsid w:val="00DD0E60"/>
    <w:rsid w:val="00DD1123"/>
    <w:rsid w:val="00DD11AD"/>
    <w:rsid w:val="00DD12B9"/>
    <w:rsid w:val="00DD1439"/>
    <w:rsid w:val="00DD178B"/>
    <w:rsid w:val="00DD17EA"/>
    <w:rsid w:val="00DD18B5"/>
    <w:rsid w:val="00DD19E8"/>
    <w:rsid w:val="00DD1FC5"/>
    <w:rsid w:val="00DD21F0"/>
    <w:rsid w:val="00DD2248"/>
    <w:rsid w:val="00DD22F9"/>
    <w:rsid w:val="00DD2969"/>
    <w:rsid w:val="00DD2993"/>
    <w:rsid w:val="00DD2C06"/>
    <w:rsid w:val="00DD34A6"/>
    <w:rsid w:val="00DD36AD"/>
    <w:rsid w:val="00DD37DF"/>
    <w:rsid w:val="00DD3A18"/>
    <w:rsid w:val="00DD3D22"/>
    <w:rsid w:val="00DD47DE"/>
    <w:rsid w:val="00DD4B89"/>
    <w:rsid w:val="00DD4BE9"/>
    <w:rsid w:val="00DD50E2"/>
    <w:rsid w:val="00DD5272"/>
    <w:rsid w:val="00DD52FB"/>
    <w:rsid w:val="00DD54FC"/>
    <w:rsid w:val="00DD5564"/>
    <w:rsid w:val="00DD5581"/>
    <w:rsid w:val="00DD5F1F"/>
    <w:rsid w:val="00DD5F3B"/>
    <w:rsid w:val="00DD6226"/>
    <w:rsid w:val="00DD6262"/>
    <w:rsid w:val="00DD638F"/>
    <w:rsid w:val="00DD650A"/>
    <w:rsid w:val="00DD656B"/>
    <w:rsid w:val="00DD73C0"/>
    <w:rsid w:val="00DD7670"/>
    <w:rsid w:val="00DD76B3"/>
    <w:rsid w:val="00DD776C"/>
    <w:rsid w:val="00DD78CB"/>
    <w:rsid w:val="00DD7AA9"/>
    <w:rsid w:val="00DD7C97"/>
    <w:rsid w:val="00DE0103"/>
    <w:rsid w:val="00DE0324"/>
    <w:rsid w:val="00DE04AD"/>
    <w:rsid w:val="00DE055F"/>
    <w:rsid w:val="00DE06AC"/>
    <w:rsid w:val="00DE08DF"/>
    <w:rsid w:val="00DE0B8B"/>
    <w:rsid w:val="00DE0BDA"/>
    <w:rsid w:val="00DE0EAE"/>
    <w:rsid w:val="00DE0FF2"/>
    <w:rsid w:val="00DE1135"/>
    <w:rsid w:val="00DE1195"/>
    <w:rsid w:val="00DE11AA"/>
    <w:rsid w:val="00DE1305"/>
    <w:rsid w:val="00DE1740"/>
    <w:rsid w:val="00DE18A0"/>
    <w:rsid w:val="00DE1975"/>
    <w:rsid w:val="00DE1995"/>
    <w:rsid w:val="00DE1A2A"/>
    <w:rsid w:val="00DE1D0A"/>
    <w:rsid w:val="00DE2402"/>
    <w:rsid w:val="00DE262E"/>
    <w:rsid w:val="00DE2A14"/>
    <w:rsid w:val="00DE2B9E"/>
    <w:rsid w:val="00DE2C5A"/>
    <w:rsid w:val="00DE2E4E"/>
    <w:rsid w:val="00DE2F47"/>
    <w:rsid w:val="00DE3298"/>
    <w:rsid w:val="00DE3469"/>
    <w:rsid w:val="00DE3472"/>
    <w:rsid w:val="00DE3516"/>
    <w:rsid w:val="00DE35A1"/>
    <w:rsid w:val="00DE3723"/>
    <w:rsid w:val="00DE376B"/>
    <w:rsid w:val="00DE384A"/>
    <w:rsid w:val="00DE39E4"/>
    <w:rsid w:val="00DE3AA5"/>
    <w:rsid w:val="00DE4814"/>
    <w:rsid w:val="00DE4950"/>
    <w:rsid w:val="00DE4D22"/>
    <w:rsid w:val="00DE50C7"/>
    <w:rsid w:val="00DE51ED"/>
    <w:rsid w:val="00DE545D"/>
    <w:rsid w:val="00DE5971"/>
    <w:rsid w:val="00DE5DB7"/>
    <w:rsid w:val="00DE61FC"/>
    <w:rsid w:val="00DE628F"/>
    <w:rsid w:val="00DE65D6"/>
    <w:rsid w:val="00DE664F"/>
    <w:rsid w:val="00DE666B"/>
    <w:rsid w:val="00DE6686"/>
    <w:rsid w:val="00DE69A2"/>
    <w:rsid w:val="00DE6D8B"/>
    <w:rsid w:val="00DE6F9F"/>
    <w:rsid w:val="00DE71B4"/>
    <w:rsid w:val="00DE7280"/>
    <w:rsid w:val="00DE74BA"/>
    <w:rsid w:val="00DE75ED"/>
    <w:rsid w:val="00DE7CC9"/>
    <w:rsid w:val="00DE7F27"/>
    <w:rsid w:val="00DF00EF"/>
    <w:rsid w:val="00DF014A"/>
    <w:rsid w:val="00DF0C7E"/>
    <w:rsid w:val="00DF0D4B"/>
    <w:rsid w:val="00DF0F25"/>
    <w:rsid w:val="00DF120D"/>
    <w:rsid w:val="00DF1350"/>
    <w:rsid w:val="00DF138A"/>
    <w:rsid w:val="00DF153A"/>
    <w:rsid w:val="00DF168B"/>
    <w:rsid w:val="00DF16AA"/>
    <w:rsid w:val="00DF173B"/>
    <w:rsid w:val="00DF176F"/>
    <w:rsid w:val="00DF1AF1"/>
    <w:rsid w:val="00DF1C59"/>
    <w:rsid w:val="00DF203D"/>
    <w:rsid w:val="00DF20B0"/>
    <w:rsid w:val="00DF21BC"/>
    <w:rsid w:val="00DF2544"/>
    <w:rsid w:val="00DF2566"/>
    <w:rsid w:val="00DF2632"/>
    <w:rsid w:val="00DF2677"/>
    <w:rsid w:val="00DF2775"/>
    <w:rsid w:val="00DF2D22"/>
    <w:rsid w:val="00DF3658"/>
    <w:rsid w:val="00DF3761"/>
    <w:rsid w:val="00DF38EA"/>
    <w:rsid w:val="00DF3E13"/>
    <w:rsid w:val="00DF3EEA"/>
    <w:rsid w:val="00DF4038"/>
    <w:rsid w:val="00DF4362"/>
    <w:rsid w:val="00DF4382"/>
    <w:rsid w:val="00DF47A9"/>
    <w:rsid w:val="00DF4892"/>
    <w:rsid w:val="00DF49FC"/>
    <w:rsid w:val="00DF4C5C"/>
    <w:rsid w:val="00DF4C9D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732"/>
    <w:rsid w:val="00DF69A0"/>
    <w:rsid w:val="00DF6B97"/>
    <w:rsid w:val="00DF6C73"/>
    <w:rsid w:val="00DF7010"/>
    <w:rsid w:val="00DF7460"/>
    <w:rsid w:val="00DF7494"/>
    <w:rsid w:val="00DF7A76"/>
    <w:rsid w:val="00DF7B0A"/>
    <w:rsid w:val="00DF7B4E"/>
    <w:rsid w:val="00DF7B72"/>
    <w:rsid w:val="00DF7C3B"/>
    <w:rsid w:val="00DF7CB1"/>
    <w:rsid w:val="00DF7DCB"/>
    <w:rsid w:val="00DF7FE6"/>
    <w:rsid w:val="00E00075"/>
    <w:rsid w:val="00E00361"/>
    <w:rsid w:val="00E00423"/>
    <w:rsid w:val="00E005DE"/>
    <w:rsid w:val="00E0083E"/>
    <w:rsid w:val="00E00F89"/>
    <w:rsid w:val="00E00F90"/>
    <w:rsid w:val="00E0131D"/>
    <w:rsid w:val="00E015C5"/>
    <w:rsid w:val="00E01ABF"/>
    <w:rsid w:val="00E01CE7"/>
    <w:rsid w:val="00E01E6D"/>
    <w:rsid w:val="00E0210E"/>
    <w:rsid w:val="00E02142"/>
    <w:rsid w:val="00E0231A"/>
    <w:rsid w:val="00E0242F"/>
    <w:rsid w:val="00E02432"/>
    <w:rsid w:val="00E02748"/>
    <w:rsid w:val="00E0280A"/>
    <w:rsid w:val="00E028AA"/>
    <w:rsid w:val="00E02C1E"/>
    <w:rsid w:val="00E0315A"/>
    <w:rsid w:val="00E0347D"/>
    <w:rsid w:val="00E035E3"/>
    <w:rsid w:val="00E03995"/>
    <w:rsid w:val="00E03C76"/>
    <w:rsid w:val="00E03DE5"/>
    <w:rsid w:val="00E03FCA"/>
    <w:rsid w:val="00E0406F"/>
    <w:rsid w:val="00E040DA"/>
    <w:rsid w:val="00E041A2"/>
    <w:rsid w:val="00E0429F"/>
    <w:rsid w:val="00E044C5"/>
    <w:rsid w:val="00E04896"/>
    <w:rsid w:val="00E05068"/>
    <w:rsid w:val="00E05182"/>
    <w:rsid w:val="00E05280"/>
    <w:rsid w:val="00E053D6"/>
    <w:rsid w:val="00E0540B"/>
    <w:rsid w:val="00E057B9"/>
    <w:rsid w:val="00E059E6"/>
    <w:rsid w:val="00E05CCB"/>
    <w:rsid w:val="00E05DA5"/>
    <w:rsid w:val="00E05DFD"/>
    <w:rsid w:val="00E05E98"/>
    <w:rsid w:val="00E05F7D"/>
    <w:rsid w:val="00E0691C"/>
    <w:rsid w:val="00E069BD"/>
    <w:rsid w:val="00E06A02"/>
    <w:rsid w:val="00E06CAC"/>
    <w:rsid w:val="00E06D4D"/>
    <w:rsid w:val="00E0718F"/>
    <w:rsid w:val="00E07296"/>
    <w:rsid w:val="00E0759A"/>
    <w:rsid w:val="00E075B1"/>
    <w:rsid w:val="00E076CC"/>
    <w:rsid w:val="00E077A8"/>
    <w:rsid w:val="00E07C7A"/>
    <w:rsid w:val="00E07E15"/>
    <w:rsid w:val="00E07F39"/>
    <w:rsid w:val="00E10370"/>
    <w:rsid w:val="00E10902"/>
    <w:rsid w:val="00E10B64"/>
    <w:rsid w:val="00E111D6"/>
    <w:rsid w:val="00E112DB"/>
    <w:rsid w:val="00E11527"/>
    <w:rsid w:val="00E11A48"/>
    <w:rsid w:val="00E11AED"/>
    <w:rsid w:val="00E12266"/>
    <w:rsid w:val="00E12586"/>
    <w:rsid w:val="00E12640"/>
    <w:rsid w:val="00E1273C"/>
    <w:rsid w:val="00E127CE"/>
    <w:rsid w:val="00E128D7"/>
    <w:rsid w:val="00E12C95"/>
    <w:rsid w:val="00E13122"/>
    <w:rsid w:val="00E137D6"/>
    <w:rsid w:val="00E138FD"/>
    <w:rsid w:val="00E13B63"/>
    <w:rsid w:val="00E13D7C"/>
    <w:rsid w:val="00E13FBE"/>
    <w:rsid w:val="00E1419C"/>
    <w:rsid w:val="00E148A6"/>
    <w:rsid w:val="00E14C3C"/>
    <w:rsid w:val="00E14C63"/>
    <w:rsid w:val="00E150B6"/>
    <w:rsid w:val="00E15836"/>
    <w:rsid w:val="00E15864"/>
    <w:rsid w:val="00E15C0D"/>
    <w:rsid w:val="00E160B4"/>
    <w:rsid w:val="00E16164"/>
    <w:rsid w:val="00E163C5"/>
    <w:rsid w:val="00E1648E"/>
    <w:rsid w:val="00E168EC"/>
    <w:rsid w:val="00E16966"/>
    <w:rsid w:val="00E1697B"/>
    <w:rsid w:val="00E16C20"/>
    <w:rsid w:val="00E16C97"/>
    <w:rsid w:val="00E171E6"/>
    <w:rsid w:val="00E1741D"/>
    <w:rsid w:val="00E175E0"/>
    <w:rsid w:val="00E17DE8"/>
    <w:rsid w:val="00E17F6E"/>
    <w:rsid w:val="00E2001C"/>
    <w:rsid w:val="00E20210"/>
    <w:rsid w:val="00E202F0"/>
    <w:rsid w:val="00E207C9"/>
    <w:rsid w:val="00E2084A"/>
    <w:rsid w:val="00E2093A"/>
    <w:rsid w:val="00E20C50"/>
    <w:rsid w:val="00E21371"/>
    <w:rsid w:val="00E214D9"/>
    <w:rsid w:val="00E219A0"/>
    <w:rsid w:val="00E21A08"/>
    <w:rsid w:val="00E21AB0"/>
    <w:rsid w:val="00E21B71"/>
    <w:rsid w:val="00E21C4F"/>
    <w:rsid w:val="00E21CE6"/>
    <w:rsid w:val="00E220E6"/>
    <w:rsid w:val="00E2235D"/>
    <w:rsid w:val="00E2244E"/>
    <w:rsid w:val="00E22904"/>
    <w:rsid w:val="00E22ABD"/>
    <w:rsid w:val="00E2317B"/>
    <w:rsid w:val="00E23431"/>
    <w:rsid w:val="00E2372F"/>
    <w:rsid w:val="00E2378C"/>
    <w:rsid w:val="00E238DA"/>
    <w:rsid w:val="00E23970"/>
    <w:rsid w:val="00E23DE1"/>
    <w:rsid w:val="00E245EE"/>
    <w:rsid w:val="00E24787"/>
    <w:rsid w:val="00E24DBB"/>
    <w:rsid w:val="00E24E76"/>
    <w:rsid w:val="00E24E98"/>
    <w:rsid w:val="00E24EC9"/>
    <w:rsid w:val="00E25039"/>
    <w:rsid w:val="00E2562A"/>
    <w:rsid w:val="00E257E8"/>
    <w:rsid w:val="00E258C6"/>
    <w:rsid w:val="00E258C9"/>
    <w:rsid w:val="00E25A27"/>
    <w:rsid w:val="00E25A73"/>
    <w:rsid w:val="00E25BFB"/>
    <w:rsid w:val="00E25E93"/>
    <w:rsid w:val="00E26041"/>
    <w:rsid w:val="00E265C3"/>
    <w:rsid w:val="00E26D70"/>
    <w:rsid w:val="00E26F98"/>
    <w:rsid w:val="00E26FE7"/>
    <w:rsid w:val="00E27029"/>
    <w:rsid w:val="00E27693"/>
    <w:rsid w:val="00E2770A"/>
    <w:rsid w:val="00E27802"/>
    <w:rsid w:val="00E27937"/>
    <w:rsid w:val="00E27C45"/>
    <w:rsid w:val="00E304B2"/>
    <w:rsid w:val="00E304F1"/>
    <w:rsid w:val="00E3055E"/>
    <w:rsid w:val="00E3079A"/>
    <w:rsid w:val="00E307A2"/>
    <w:rsid w:val="00E30C3B"/>
    <w:rsid w:val="00E30DF2"/>
    <w:rsid w:val="00E31454"/>
    <w:rsid w:val="00E3146A"/>
    <w:rsid w:val="00E314D6"/>
    <w:rsid w:val="00E31658"/>
    <w:rsid w:val="00E32164"/>
    <w:rsid w:val="00E32235"/>
    <w:rsid w:val="00E32396"/>
    <w:rsid w:val="00E323D3"/>
    <w:rsid w:val="00E32CC6"/>
    <w:rsid w:val="00E331E7"/>
    <w:rsid w:val="00E33580"/>
    <w:rsid w:val="00E33634"/>
    <w:rsid w:val="00E3376E"/>
    <w:rsid w:val="00E33923"/>
    <w:rsid w:val="00E33B1B"/>
    <w:rsid w:val="00E33B52"/>
    <w:rsid w:val="00E345A7"/>
    <w:rsid w:val="00E347C4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ABE"/>
    <w:rsid w:val="00E370BB"/>
    <w:rsid w:val="00E370FA"/>
    <w:rsid w:val="00E372CD"/>
    <w:rsid w:val="00E37457"/>
    <w:rsid w:val="00E37568"/>
    <w:rsid w:val="00E3783F"/>
    <w:rsid w:val="00E378D6"/>
    <w:rsid w:val="00E37B46"/>
    <w:rsid w:val="00E37E05"/>
    <w:rsid w:val="00E37E08"/>
    <w:rsid w:val="00E40235"/>
    <w:rsid w:val="00E40541"/>
    <w:rsid w:val="00E4072B"/>
    <w:rsid w:val="00E4079E"/>
    <w:rsid w:val="00E409C0"/>
    <w:rsid w:val="00E409E1"/>
    <w:rsid w:val="00E40A1B"/>
    <w:rsid w:val="00E40F2B"/>
    <w:rsid w:val="00E4113E"/>
    <w:rsid w:val="00E4121D"/>
    <w:rsid w:val="00E41696"/>
    <w:rsid w:val="00E41876"/>
    <w:rsid w:val="00E418AE"/>
    <w:rsid w:val="00E41BE3"/>
    <w:rsid w:val="00E41E92"/>
    <w:rsid w:val="00E42114"/>
    <w:rsid w:val="00E42165"/>
    <w:rsid w:val="00E4227F"/>
    <w:rsid w:val="00E42535"/>
    <w:rsid w:val="00E426FF"/>
    <w:rsid w:val="00E42B64"/>
    <w:rsid w:val="00E42C27"/>
    <w:rsid w:val="00E42D11"/>
    <w:rsid w:val="00E42E6F"/>
    <w:rsid w:val="00E42F26"/>
    <w:rsid w:val="00E43017"/>
    <w:rsid w:val="00E430EE"/>
    <w:rsid w:val="00E43355"/>
    <w:rsid w:val="00E4390A"/>
    <w:rsid w:val="00E43A28"/>
    <w:rsid w:val="00E43B9E"/>
    <w:rsid w:val="00E43E90"/>
    <w:rsid w:val="00E4437A"/>
    <w:rsid w:val="00E4459F"/>
    <w:rsid w:val="00E44DAA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448"/>
    <w:rsid w:val="00E47473"/>
    <w:rsid w:val="00E4750C"/>
    <w:rsid w:val="00E4756F"/>
    <w:rsid w:val="00E475B6"/>
    <w:rsid w:val="00E479CC"/>
    <w:rsid w:val="00E47FCD"/>
    <w:rsid w:val="00E505A1"/>
    <w:rsid w:val="00E507AA"/>
    <w:rsid w:val="00E50BB9"/>
    <w:rsid w:val="00E50C86"/>
    <w:rsid w:val="00E50E9E"/>
    <w:rsid w:val="00E5145D"/>
    <w:rsid w:val="00E515B3"/>
    <w:rsid w:val="00E51660"/>
    <w:rsid w:val="00E5184E"/>
    <w:rsid w:val="00E51C30"/>
    <w:rsid w:val="00E51E2A"/>
    <w:rsid w:val="00E5214B"/>
    <w:rsid w:val="00E527E5"/>
    <w:rsid w:val="00E5284F"/>
    <w:rsid w:val="00E52889"/>
    <w:rsid w:val="00E529C1"/>
    <w:rsid w:val="00E52B1E"/>
    <w:rsid w:val="00E52C4A"/>
    <w:rsid w:val="00E52C90"/>
    <w:rsid w:val="00E52CCF"/>
    <w:rsid w:val="00E52ECC"/>
    <w:rsid w:val="00E52FF4"/>
    <w:rsid w:val="00E533CA"/>
    <w:rsid w:val="00E5344E"/>
    <w:rsid w:val="00E53693"/>
    <w:rsid w:val="00E53986"/>
    <w:rsid w:val="00E53F8C"/>
    <w:rsid w:val="00E53FA0"/>
    <w:rsid w:val="00E54035"/>
    <w:rsid w:val="00E54090"/>
    <w:rsid w:val="00E5409F"/>
    <w:rsid w:val="00E5411F"/>
    <w:rsid w:val="00E5448F"/>
    <w:rsid w:val="00E5461B"/>
    <w:rsid w:val="00E546F1"/>
    <w:rsid w:val="00E5499C"/>
    <w:rsid w:val="00E54AE0"/>
    <w:rsid w:val="00E54CCD"/>
    <w:rsid w:val="00E54E52"/>
    <w:rsid w:val="00E54EFE"/>
    <w:rsid w:val="00E552B2"/>
    <w:rsid w:val="00E55327"/>
    <w:rsid w:val="00E555D8"/>
    <w:rsid w:val="00E55867"/>
    <w:rsid w:val="00E55AD8"/>
    <w:rsid w:val="00E55D49"/>
    <w:rsid w:val="00E56173"/>
    <w:rsid w:val="00E564EC"/>
    <w:rsid w:val="00E568C8"/>
    <w:rsid w:val="00E57402"/>
    <w:rsid w:val="00E574B7"/>
    <w:rsid w:val="00E5760B"/>
    <w:rsid w:val="00E57CF7"/>
    <w:rsid w:val="00E60065"/>
    <w:rsid w:val="00E601B2"/>
    <w:rsid w:val="00E60248"/>
    <w:rsid w:val="00E60300"/>
    <w:rsid w:val="00E604DE"/>
    <w:rsid w:val="00E6063C"/>
    <w:rsid w:val="00E60850"/>
    <w:rsid w:val="00E60A53"/>
    <w:rsid w:val="00E60AC1"/>
    <w:rsid w:val="00E60CC6"/>
    <w:rsid w:val="00E60D30"/>
    <w:rsid w:val="00E610B5"/>
    <w:rsid w:val="00E61202"/>
    <w:rsid w:val="00E61211"/>
    <w:rsid w:val="00E61274"/>
    <w:rsid w:val="00E61CCD"/>
    <w:rsid w:val="00E61DD8"/>
    <w:rsid w:val="00E61E60"/>
    <w:rsid w:val="00E62163"/>
    <w:rsid w:val="00E6236C"/>
    <w:rsid w:val="00E626A1"/>
    <w:rsid w:val="00E62704"/>
    <w:rsid w:val="00E627A1"/>
    <w:rsid w:val="00E62899"/>
    <w:rsid w:val="00E6293F"/>
    <w:rsid w:val="00E6299C"/>
    <w:rsid w:val="00E63060"/>
    <w:rsid w:val="00E630C2"/>
    <w:rsid w:val="00E6357F"/>
    <w:rsid w:val="00E638FD"/>
    <w:rsid w:val="00E63D75"/>
    <w:rsid w:val="00E6498F"/>
    <w:rsid w:val="00E64D5C"/>
    <w:rsid w:val="00E654C1"/>
    <w:rsid w:val="00E65654"/>
    <w:rsid w:val="00E65BFC"/>
    <w:rsid w:val="00E65C96"/>
    <w:rsid w:val="00E65CC2"/>
    <w:rsid w:val="00E661C1"/>
    <w:rsid w:val="00E664C8"/>
    <w:rsid w:val="00E6651F"/>
    <w:rsid w:val="00E66550"/>
    <w:rsid w:val="00E66590"/>
    <w:rsid w:val="00E66827"/>
    <w:rsid w:val="00E66F07"/>
    <w:rsid w:val="00E67118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D05"/>
    <w:rsid w:val="00E70F7A"/>
    <w:rsid w:val="00E71644"/>
    <w:rsid w:val="00E71806"/>
    <w:rsid w:val="00E71851"/>
    <w:rsid w:val="00E71B31"/>
    <w:rsid w:val="00E71BC9"/>
    <w:rsid w:val="00E71ED5"/>
    <w:rsid w:val="00E72901"/>
    <w:rsid w:val="00E72DC7"/>
    <w:rsid w:val="00E7306E"/>
    <w:rsid w:val="00E736D8"/>
    <w:rsid w:val="00E73BC9"/>
    <w:rsid w:val="00E73E77"/>
    <w:rsid w:val="00E74163"/>
    <w:rsid w:val="00E74179"/>
    <w:rsid w:val="00E74739"/>
    <w:rsid w:val="00E74988"/>
    <w:rsid w:val="00E74D7F"/>
    <w:rsid w:val="00E74E6C"/>
    <w:rsid w:val="00E751E5"/>
    <w:rsid w:val="00E75442"/>
    <w:rsid w:val="00E75545"/>
    <w:rsid w:val="00E755DE"/>
    <w:rsid w:val="00E75637"/>
    <w:rsid w:val="00E7569F"/>
    <w:rsid w:val="00E75D75"/>
    <w:rsid w:val="00E762D0"/>
    <w:rsid w:val="00E76420"/>
    <w:rsid w:val="00E764A8"/>
    <w:rsid w:val="00E76795"/>
    <w:rsid w:val="00E768A6"/>
    <w:rsid w:val="00E76AA1"/>
    <w:rsid w:val="00E76EC8"/>
    <w:rsid w:val="00E77323"/>
    <w:rsid w:val="00E77372"/>
    <w:rsid w:val="00E777A9"/>
    <w:rsid w:val="00E77A07"/>
    <w:rsid w:val="00E77B46"/>
    <w:rsid w:val="00E77BD0"/>
    <w:rsid w:val="00E77C21"/>
    <w:rsid w:val="00E77C32"/>
    <w:rsid w:val="00E77C96"/>
    <w:rsid w:val="00E77E43"/>
    <w:rsid w:val="00E80229"/>
    <w:rsid w:val="00E80382"/>
    <w:rsid w:val="00E8039D"/>
    <w:rsid w:val="00E804D5"/>
    <w:rsid w:val="00E80608"/>
    <w:rsid w:val="00E80894"/>
    <w:rsid w:val="00E80C3B"/>
    <w:rsid w:val="00E80FD1"/>
    <w:rsid w:val="00E8128E"/>
    <w:rsid w:val="00E81353"/>
    <w:rsid w:val="00E81381"/>
    <w:rsid w:val="00E81702"/>
    <w:rsid w:val="00E8176A"/>
    <w:rsid w:val="00E819CC"/>
    <w:rsid w:val="00E819D0"/>
    <w:rsid w:val="00E81ADE"/>
    <w:rsid w:val="00E81DF1"/>
    <w:rsid w:val="00E82227"/>
    <w:rsid w:val="00E82DD1"/>
    <w:rsid w:val="00E83432"/>
    <w:rsid w:val="00E836E3"/>
    <w:rsid w:val="00E838F4"/>
    <w:rsid w:val="00E83929"/>
    <w:rsid w:val="00E8397A"/>
    <w:rsid w:val="00E83A4D"/>
    <w:rsid w:val="00E83A84"/>
    <w:rsid w:val="00E83BF2"/>
    <w:rsid w:val="00E83C0D"/>
    <w:rsid w:val="00E83C53"/>
    <w:rsid w:val="00E83CAF"/>
    <w:rsid w:val="00E83F71"/>
    <w:rsid w:val="00E8415C"/>
    <w:rsid w:val="00E84461"/>
    <w:rsid w:val="00E847B7"/>
    <w:rsid w:val="00E84910"/>
    <w:rsid w:val="00E849B0"/>
    <w:rsid w:val="00E84B5C"/>
    <w:rsid w:val="00E84F33"/>
    <w:rsid w:val="00E853D3"/>
    <w:rsid w:val="00E854FC"/>
    <w:rsid w:val="00E8555C"/>
    <w:rsid w:val="00E859CE"/>
    <w:rsid w:val="00E85AA7"/>
    <w:rsid w:val="00E85D79"/>
    <w:rsid w:val="00E85F3E"/>
    <w:rsid w:val="00E866AA"/>
    <w:rsid w:val="00E86A25"/>
    <w:rsid w:val="00E86B5E"/>
    <w:rsid w:val="00E86E3E"/>
    <w:rsid w:val="00E87117"/>
    <w:rsid w:val="00E8738A"/>
    <w:rsid w:val="00E87797"/>
    <w:rsid w:val="00E879B6"/>
    <w:rsid w:val="00E87ACE"/>
    <w:rsid w:val="00E87E1F"/>
    <w:rsid w:val="00E90019"/>
    <w:rsid w:val="00E907B0"/>
    <w:rsid w:val="00E9097D"/>
    <w:rsid w:val="00E90BF5"/>
    <w:rsid w:val="00E90C44"/>
    <w:rsid w:val="00E90CFE"/>
    <w:rsid w:val="00E90E79"/>
    <w:rsid w:val="00E911DD"/>
    <w:rsid w:val="00E9126C"/>
    <w:rsid w:val="00E9158F"/>
    <w:rsid w:val="00E916AC"/>
    <w:rsid w:val="00E919AB"/>
    <w:rsid w:val="00E91DA9"/>
    <w:rsid w:val="00E92368"/>
    <w:rsid w:val="00E92370"/>
    <w:rsid w:val="00E92448"/>
    <w:rsid w:val="00E92829"/>
    <w:rsid w:val="00E929E0"/>
    <w:rsid w:val="00E92A27"/>
    <w:rsid w:val="00E92E2C"/>
    <w:rsid w:val="00E930DC"/>
    <w:rsid w:val="00E936CE"/>
    <w:rsid w:val="00E93A95"/>
    <w:rsid w:val="00E93B00"/>
    <w:rsid w:val="00E93E7C"/>
    <w:rsid w:val="00E9442F"/>
    <w:rsid w:val="00E94447"/>
    <w:rsid w:val="00E94808"/>
    <w:rsid w:val="00E9491D"/>
    <w:rsid w:val="00E949BE"/>
    <w:rsid w:val="00E949EC"/>
    <w:rsid w:val="00E94DEB"/>
    <w:rsid w:val="00E94DF7"/>
    <w:rsid w:val="00E952F9"/>
    <w:rsid w:val="00E95441"/>
    <w:rsid w:val="00E954AE"/>
    <w:rsid w:val="00E956F2"/>
    <w:rsid w:val="00E9602C"/>
    <w:rsid w:val="00E960D2"/>
    <w:rsid w:val="00E96364"/>
    <w:rsid w:val="00E96562"/>
    <w:rsid w:val="00E969F7"/>
    <w:rsid w:val="00E96C84"/>
    <w:rsid w:val="00E96C94"/>
    <w:rsid w:val="00E96DA3"/>
    <w:rsid w:val="00E96E0F"/>
    <w:rsid w:val="00E96FAE"/>
    <w:rsid w:val="00E96FFA"/>
    <w:rsid w:val="00E9717B"/>
    <w:rsid w:val="00E97467"/>
    <w:rsid w:val="00E97516"/>
    <w:rsid w:val="00E97563"/>
    <w:rsid w:val="00E9759B"/>
    <w:rsid w:val="00E97B0D"/>
    <w:rsid w:val="00E97B86"/>
    <w:rsid w:val="00E97C43"/>
    <w:rsid w:val="00E97D7C"/>
    <w:rsid w:val="00EA038D"/>
    <w:rsid w:val="00EA04D1"/>
    <w:rsid w:val="00EA0A52"/>
    <w:rsid w:val="00EA0C4C"/>
    <w:rsid w:val="00EA0D41"/>
    <w:rsid w:val="00EA1112"/>
    <w:rsid w:val="00EA142C"/>
    <w:rsid w:val="00EA1E18"/>
    <w:rsid w:val="00EA1E6D"/>
    <w:rsid w:val="00EA2211"/>
    <w:rsid w:val="00EA2479"/>
    <w:rsid w:val="00EA26D1"/>
    <w:rsid w:val="00EA27D9"/>
    <w:rsid w:val="00EA297B"/>
    <w:rsid w:val="00EA29D3"/>
    <w:rsid w:val="00EA2A75"/>
    <w:rsid w:val="00EA2C26"/>
    <w:rsid w:val="00EA3252"/>
    <w:rsid w:val="00EA32BD"/>
    <w:rsid w:val="00EA34F8"/>
    <w:rsid w:val="00EA3510"/>
    <w:rsid w:val="00EA3D04"/>
    <w:rsid w:val="00EA426C"/>
    <w:rsid w:val="00EA42F2"/>
    <w:rsid w:val="00EA44C0"/>
    <w:rsid w:val="00EA46CD"/>
    <w:rsid w:val="00EA4704"/>
    <w:rsid w:val="00EA49AD"/>
    <w:rsid w:val="00EA4A90"/>
    <w:rsid w:val="00EA4BB7"/>
    <w:rsid w:val="00EA5072"/>
    <w:rsid w:val="00EA557B"/>
    <w:rsid w:val="00EA5745"/>
    <w:rsid w:val="00EA590D"/>
    <w:rsid w:val="00EA5A06"/>
    <w:rsid w:val="00EA5DC2"/>
    <w:rsid w:val="00EA6318"/>
    <w:rsid w:val="00EA6783"/>
    <w:rsid w:val="00EA68DC"/>
    <w:rsid w:val="00EA6C06"/>
    <w:rsid w:val="00EA6E4C"/>
    <w:rsid w:val="00EA7287"/>
    <w:rsid w:val="00EA744A"/>
    <w:rsid w:val="00EA7703"/>
    <w:rsid w:val="00EA7705"/>
    <w:rsid w:val="00EA77B6"/>
    <w:rsid w:val="00EA7D20"/>
    <w:rsid w:val="00EA7DAC"/>
    <w:rsid w:val="00EA7F14"/>
    <w:rsid w:val="00EA7F5F"/>
    <w:rsid w:val="00EB008B"/>
    <w:rsid w:val="00EB01C2"/>
    <w:rsid w:val="00EB0409"/>
    <w:rsid w:val="00EB09D0"/>
    <w:rsid w:val="00EB0B21"/>
    <w:rsid w:val="00EB0B98"/>
    <w:rsid w:val="00EB0CAD"/>
    <w:rsid w:val="00EB0FC7"/>
    <w:rsid w:val="00EB0FFB"/>
    <w:rsid w:val="00EB1518"/>
    <w:rsid w:val="00EB1570"/>
    <w:rsid w:val="00EB160B"/>
    <w:rsid w:val="00EB1697"/>
    <w:rsid w:val="00EB1DA6"/>
    <w:rsid w:val="00EB214A"/>
    <w:rsid w:val="00EB2AB1"/>
    <w:rsid w:val="00EB2BB0"/>
    <w:rsid w:val="00EB2BEC"/>
    <w:rsid w:val="00EB2D2A"/>
    <w:rsid w:val="00EB2F43"/>
    <w:rsid w:val="00EB2FB7"/>
    <w:rsid w:val="00EB30F6"/>
    <w:rsid w:val="00EB3159"/>
    <w:rsid w:val="00EB349E"/>
    <w:rsid w:val="00EB34CD"/>
    <w:rsid w:val="00EB36B6"/>
    <w:rsid w:val="00EB36C7"/>
    <w:rsid w:val="00EB3A60"/>
    <w:rsid w:val="00EB3CB2"/>
    <w:rsid w:val="00EB4776"/>
    <w:rsid w:val="00EB480A"/>
    <w:rsid w:val="00EB49E6"/>
    <w:rsid w:val="00EB4B34"/>
    <w:rsid w:val="00EB4C68"/>
    <w:rsid w:val="00EB4FB1"/>
    <w:rsid w:val="00EB55DF"/>
    <w:rsid w:val="00EB59EC"/>
    <w:rsid w:val="00EB5A9D"/>
    <w:rsid w:val="00EB6304"/>
    <w:rsid w:val="00EB6327"/>
    <w:rsid w:val="00EB63D2"/>
    <w:rsid w:val="00EB6D00"/>
    <w:rsid w:val="00EB6DFB"/>
    <w:rsid w:val="00EB70E5"/>
    <w:rsid w:val="00EB7213"/>
    <w:rsid w:val="00EB7575"/>
    <w:rsid w:val="00EB7C5B"/>
    <w:rsid w:val="00EC0303"/>
    <w:rsid w:val="00EC089F"/>
    <w:rsid w:val="00EC0FA4"/>
    <w:rsid w:val="00EC12FB"/>
    <w:rsid w:val="00EC153B"/>
    <w:rsid w:val="00EC18FD"/>
    <w:rsid w:val="00EC1D37"/>
    <w:rsid w:val="00EC1E2F"/>
    <w:rsid w:val="00EC226F"/>
    <w:rsid w:val="00EC2501"/>
    <w:rsid w:val="00EC2587"/>
    <w:rsid w:val="00EC26C9"/>
    <w:rsid w:val="00EC277B"/>
    <w:rsid w:val="00EC285E"/>
    <w:rsid w:val="00EC29CA"/>
    <w:rsid w:val="00EC2A04"/>
    <w:rsid w:val="00EC2B6C"/>
    <w:rsid w:val="00EC2C96"/>
    <w:rsid w:val="00EC3075"/>
    <w:rsid w:val="00EC3218"/>
    <w:rsid w:val="00EC3235"/>
    <w:rsid w:val="00EC344A"/>
    <w:rsid w:val="00EC3537"/>
    <w:rsid w:val="00EC38AA"/>
    <w:rsid w:val="00EC3914"/>
    <w:rsid w:val="00EC3A95"/>
    <w:rsid w:val="00EC3B9E"/>
    <w:rsid w:val="00EC3FBE"/>
    <w:rsid w:val="00EC412E"/>
    <w:rsid w:val="00EC4281"/>
    <w:rsid w:val="00EC46F7"/>
    <w:rsid w:val="00EC492E"/>
    <w:rsid w:val="00EC4CDC"/>
    <w:rsid w:val="00EC5042"/>
    <w:rsid w:val="00EC5213"/>
    <w:rsid w:val="00EC5856"/>
    <w:rsid w:val="00EC5B73"/>
    <w:rsid w:val="00EC5DA4"/>
    <w:rsid w:val="00EC6032"/>
    <w:rsid w:val="00EC62F8"/>
    <w:rsid w:val="00EC638E"/>
    <w:rsid w:val="00EC63DC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38F"/>
    <w:rsid w:val="00ED057F"/>
    <w:rsid w:val="00ED06F9"/>
    <w:rsid w:val="00ED07DC"/>
    <w:rsid w:val="00ED1182"/>
    <w:rsid w:val="00ED11A8"/>
    <w:rsid w:val="00ED14D5"/>
    <w:rsid w:val="00ED1C7C"/>
    <w:rsid w:val="00ED1CC3"/>
    <w:rsid w:val="00ED1F01"/>
    <w:rsid w:val="00ED2273"/>
    <w:rsid w:val="00ED2275"/>
    <w:rsid w:val="00ED2AEE"/>
    <w:rsid w:val="00ED2F63"/>
    <w:rsid w:val="00ED2F97"/>
    <w:rsid w:val="00ED3285"/>
    <w:rsid w:val="00ED3458"/>
    <w:rsid w:val="00ED34EC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91"/>
    <w:rsid w:val="00ED42E9"/>
    <w:rsid w:val="00ED4B11"/>
    <w:rsid w:val="00ED4EC8"/>
    <w:rsid w:val="00ED5695"/>
    <w:rsid w:val="00ED58EF"/>
    <w:rsid w:val="00ED5A5C"/>
    <w:rsid w:val="00ED5F25"/>
    <w:rsid w:val="00ED5F90"/>
    <w:rsid w:val="00ED6098"/>
    <w:rsid w:val="00ED6146"/>
    <w:rsid w:val="00ED61BF"/>
    <w:rsid w:val="00ED6635"/>
    <w:rsid w:val="00ED6648"/>
    <w:rsid w:val="00ED675E"/>
    <w:rsid w:val="00ED68D0"/>
    <w:rsid w:val="00ED6EB2"/>
    <w:rsid w:val="00ED6ED6"/>
    <w:rsid w:val="00ED6FD4"/>
    <w:rsid w:val="00ED7479"/>
    <w:rsid w:val="00ED7534"/>
    <w:rsid w:val="00ED797A"/>
    <w:rsid w:val="00ED79A6"/>
    <w:rsid w:val="00EE0360"/>
    <w:rsid w:val="00EE0B7E"/>
    <w:rsid w:val="00EE0D0B"/>
    <w:rsid w:val="00EE106A"/>
    <w:rsid w:val="00EE12E8"/>
    <w:rsid w:val="00EE1528"/>
    <w:rsid w:val="00EE1685"/>
    <w:rsid w:val="00EE1AD2"/>
    <w:rsid w:val="00EE1BD8"/>
    <w:rsid w:val="00EE1E06"/>
    <w:rsid w:val="00EE22DE"/>
    <w:rsid w:val="00EE235B"/>
    <w:rsid w:val="00EE2367"/>
    <w:rsid w:val="00EE23BB"/>
    <w:rsid w:val="00EE247C"/>
    <w:rsid w:val="00EE2537"/>
    <w:rsid w:val="00EE258A"/>
    <w:rsid w:val="00EE2697"/>
    <w:rsid w:val="00EE272E"/>
    <w:rsid w:val="00EE27CF"/>
    <w:rsid w:val="00EE293A"/>
    <w:rsid w:val="00EE2984"/>
    <w:rsid w:val="00EE2C92"/>
    <w:rsid w:val="00EE3076"/>
    <w:rsid w:val="00EE3537"/>
    <w:rsid w:val="00EE3703"/>
    <w:rsid w:val="00EE38EB"/>
    <w:rsid w:val="00EE3AC4"/>
    <w:rsid w:val="00EE3C43"/>
    <w:rsid w:val="00EE3E97"/>
    <w:rsid w:val="00EE3EC9"/>
    <w:rsid w:val="00EE3F6E"/>
    <w:rsid w:val="00EE3FA8"/>
    <w:rsid w:val="00EE47CE"/>
    <w:rsid w:val="00EE4C20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E7B39"/>
    <w:rsid w:val="00EF01A0"/>
    <w:rsid w:val="00EF01A2"/>
    <w:rsid w:val="00EF03CB"/>
    <w:rsid w:val="00EF0703"/>
    <w:rsid w:val="00EF07CD"/>
    <w:rsid w:val="00EF07EA"/>
    <w:rsid w:val="00EF0ADF"/>
    <w:rsid w:val="00EF0BD1"/>
    <w:rsid w:val="00EF102E"/>
    <w:rsid w:val="00EF14E6"/>
    <w:rsid w:val="00EF1931"/>
    <w:rsid w:val="00EF1B04"/>
    <w:rsid w:val="00EF1B2F"/>
    <w:rsid w:val="00EF1D85"/>
    <w:rsid w:val="00EF1E3D"/>
    <w:rsid w:val="00EF1F78"/>
    <w:rsid w:val="00EF2714"/>
    <w:rsid w:val="00EF2A40"/>
    <w:rsid w:val="00EF2ED2"/>
    <w:rsid w:val="00EF2EDF"/>
    <w:rsid w:val="00EF2EFF"/>
    <w:rsid w:val="00EF2F84"/>
    <w:rsid w:val="00EF3109"/>
    <w:rsid w:val="00EF322D"/>
    <w:rsid w:val="00EF36F9"/>
    <w:rsid w:val="00EF3792"/>
    <w:rsid w:val="00EF3875"/>
    <w:rsid w:val="00EF39A3"/>
    <w:rsid w:val="00EF39E9"/>
    <w:rsid w:val="00EF3A0A"/>
    <w:rsid w:val="00EF3EBA"/>
    <w:rsid w:val="00EF3F1B"/>
    <w:rsid w:val="00EF3F49"/>
    <w:rsid w:val="00EF40B1"/>
    <w:rsid w:val="00EF416F"/>
    <w:rsid w:val="00EF418F"/>
    <w:rsid w:val="00EF42CB"/>
    <w:rsid w:val="00EF47DA"/>
    <w:rsid w:val="00EF48CF"/>
    <w:rsid w:val="00EF4A53"/>
    <w:rsid w:val="00EF4A69"/>
    <w:rsid w:val="00EF4E88"/>
    <w:rsid w:val="00EF4F5C"/>
    <w:rsid w:val="00EF50A3"/>
    <w:rsid w:val="00EF5266"/>
    <w:rsid w:val="00EF5358"/>
    <w:rsid w:val="00EF5393"/>
    <w:rsid w:val="00EF53F2"/>
    <w:rsid w:val="00EF5866"/>
    <w:rsid w:val="00EF5885"/>
    <w:rsid w:val="00EF58AA"/>
    <w:rsid w:val="00EF5B06"/>
    <w:rsid w:val="00EF5D47"/>
    <w:rsid w:val="00EF5E71"/>
    <w:rsid w:val="00EF5F4A"/>
    <w:rsid w:val="00EF6080"/>
    <w:rsid w:val="00EF623A"/>
    <w:rsid w:val="00EF6287"/>
    <w:rsid w:val="00EF66DD"/>
    <w:rsid w:val="00EF6861"/>
    <w:rsid w:val="00EF6938"/>
    <w:rsid w:val="00EF69B5"/>
    <w:rsid w:val="00EF69F2"/>
    <w:rsid w:val="00EF6B33"/>
    <w:rsid w:val="00EF6E35"/>
    <w:rsid w:val="00EF6F42"/>
    <w:rsid w:val="00EF71CB"/>
    <w:rsid w:val="00EF735C"/>
    <w:rsid w:val="00EF7504"/>
    <w:rsid w:val="00EF77CE"/>
    <w:rsid w:val="00EF78D9"/>
    <w:rsid w:val="00EF7D15"/>
    <w:rsid w:val="00EF7D16"/>
    <w:rsid w:val="00EF7D63"/>
    <w:rsid w:val="00EF7E34"/>
    <w:rsid w:val="00EF7F2F"/>
    <w:rsid w:val="00F00087"/>
    <w:rsid w:val="00F0011D"/>
    <w:rsid w:val="00F00236"/>
    <w:rsid w:val="00F0025D"/>
    <w:rsid w:val="00F002EA"/>
    <w:rsid w:val="00F003CA"/>
    <w:rsid w:val="00F0073C"/>
    <w:rsid w:val="00F008B0"/>
    <w:rsid w:val="00F00B4A"/>
    <w:rsid w:val="00F00BC0"/>
    <w:rsid w:val="00F00DD6"/>
    <w:rsid w:val="00F00F96"/>
    <w:rsid w:val="00F0117C"/>
    <w:rsid w:val="00F01F6B"/>
    <w:rsid w:val="00F0233B"/>
    <w:rsid w:val="00F0245D"/>
    <w:rsid w:val="00F025D1"/>
    <w:rsid w:val="00F02BD3"/>
    <w:rsid w:val="00F02C5A"/>
    <w:rsid w:val="00F02CFA"/>
    <w:rsid w:val="00F02F70"/>
    <w:rsid w:val="00F03063"/>
    <w:rsid w:val="00F03162"/>
    <w:rsid w:val="00F0321D"/>
    <w:rsid w:val="00F03493"/>
    <w:rsid w:val="00F03607"/>
    <w:rsid w:val="00F03B94"/>
    <w:rsid w:val="00F03F24"/>
    <w:rsid w:val="00F0422E"/>
    <w:rsid w:val="00F042A9"/>
    <w:rsid w:val="00F0433D"/>
    <w:rsid w:val="00F04DE7"/>
    <w:rsid w:val="00F04FAC"/>
    <w:rsid w:val="00F054FA"/>
    <w:rsid w:val="00F05A35"/>
    <w:rsid w:val="00F05A81"/>
    <w:rsid w:val="00F05BB8"/>
    <w:rsid w:val="00F05D09"/>
    <w:rsid w:val="00F05E5D"/>
    <w:rsid w:val="00F06346"/>
    <w:rsid w:val="00F066A1"/>
    <w:rsid w:val="00F067C7"/>
    <w:rsid w:val="00F06A90"/>
    <w:rsid w:val="00F06ACF"/>
    <w:rsid w:val="00F06B27"/>
    <w:rsid w:val="00F07422"/>
    <w:rsid w:val="00F07470"/>
    <w:rsid w:val="00F0760E"/>
    <w:rsid w:val="00F07776"/>
    <w:rsid w:val="00F078F3"/>
    <w:rsid w:val="00F07C4B"/>
    <w:rsid w:val="00F07C5E"/>
    <w:rsid w:val="00F07CF2"/>
    <w:rsid w:val="00F10202"/>
    <w:rsid w:val="00F103AD"/>
    <w:rsid w:val="00F10774"/>
    <w:rsid w:val="00F107F8"/>
    <w:rsid w:val="00F10856"/>
    <w:rsid w:val="00F108CA"/>
    <w:rsid w:val="00F10C80"/>
    <w:rsid w:val="00F10C97"/>
    <w:rsid w:val="00F10E89"/>
    <w:rsid w:val="00F116C1"/>
    <w:rsid w:val="00F11BA9"/>
    <w:rsid w:val="00F11BF4"/>
    <w:rsid w:val="00F11F65"/>
    <w:rsid w:val="00F1201E"/>
    <w:rsid w:val="00F121F6"/>
    <w:rsid w:val="00F122EE"/>
    <w:rsid w:val="00F12566"/>
    <w:rsid w:val="00F127C9"/>
    <w:rsid w:val="00F12D81"/>
    <w:rsid w:val="00F12DF6"/>
    <w:rsid w:val="00F12E4E"/>
    <w:rsid w:val="00F12E94"/>
    <w:rsid w:val="00F12FA5"/>
    <w:rsid w:val="00F1346D"/>
    <w:rsid w:val="00F134F7"/>
    <w:rsid w:val="00F1364F"/>
    <w:rsid w:val="00F139A5"/>
    <w:rsid w:val="00F13E03"/>
    <w:rsid w:val="00F13E85"/>
    <w:rsid w:val="00F142BF"/>
    <w:rsid w:val="00F14563"/>
    <w:rsid w:val="00F14572"/>
    <w:rsid w:val="00F14ACB"/>
    <w:rsid w:val="00F14B02"/>
    <w:rsid w:val="00F14B1D"/>
    <w:rsid w:val="00F14F74"/>
    <w:rsid w:val="00F14FC6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836"/>
    <w:rsid w:val="00F1689D"/>
    <w:rsid w:val="00F16969"/>
    <w:rsid w:val="00F16BAE"/>
    <w:rsid w:val="00F17873"/>
    <w:rsid w:val="00F17C5B"/>
    <w:rsid w:val="00F2000C"/>
    <w:rsid w:val="00F206F9"/>
    <w:rsid w:val="00F207D4"/>
    <w:rsid w:val="00F20B0B"/>
    <w:rsid w:val="00F20D59"/>
    <w:rsid w:val="00F20FDF"/>
    <w:rsid w:val="00F21054"/>
    <w:rsid w:val="00F21178"/>
    <w:rsid w:val="00F212C0"/>
    <w:rsid w:val="00F215EF"/>
    <w:rsid w:val="00F2179A"/>
    <w:rsid w:val="00F2197A"/>
    <w:rsid w:val="00F21AC7"/>
    <w:rsid w:val="00F21AFE"/>
    <w:rsid w:val="00F21CE7"/>
    <w:rsid w:val="00F21DCB"/>
    <w:rsid w:val="00F21E89"/>
    <w:rsid w:val="00F22289"/>
    <w:rsid w:val="00F22AD6"/>
    <w:rsid w:val="00F22C56"/>
    <w:rsid w:val="00F2318F"/>
    <w:rsid w:val="00F231D3"/>
    <w:rsid w:val="00F2327A"/>
    <w:rsid w:val="00F237F7"/>
    <w:rsid w:val="00F239CD"/>
    <w:rsid w:val="00F23B6D"/>
    <w:rsid w:val="00F23C2D"/>
    <w:rsid w:val="00F23E42"/>
    <w:rsid w:val="00F24239"/>
    <w:rsid w:val="00F24368"/>
    <w:rsid w:val="00F249A1"/>
    <w:rsid w:val="00F24B82"/>
    <w:rsid w:val="00F24D03"/>
    <w:rsid w:val="00F24D3E"/>
    <w:rsid w:val="00F24D45"/>
    <w:rsid w:val="00F24EAF"/>
    <w:rsid w:val="00F25085"/>
    <w:rsid w:val="00F256FF"/>
    <w:rsid w:val="00F25A81"/>
    <w:rsid w:val="00F26041"/>
    <w:rsid w:val="00F262AC"/>
    <w:rsid w:val="00F2662B"/>
    <w:rsid w:val="00F266E4"/>
    <w:rsid w:val="00F2684E"/>
    <w:rsid w:val="00F2685E"/>
    <w:rsid w:val="00F26A48"/>
    <w:rsid w:val="00F27072"/>
    <w:rsid w:val="00F273C3"/>
    <w:rsid w:val="00F273CA"/>
    <w:rsid w:val="00F276FB"/>
    <w:rsid w:val="00F27717"/>
    <w:rsid w:val="00F2798C"/>
    <w:rsid w:val="00F27E39"/>
    <w:rsid w:val="00F27FC6"/>
    <w:rsid w:val="00F30916"/>
    <w:rsid w:val="00F30EC5"/>
    <w:rsid w:val="00F30F32"/>
    <w:rsid w:val="00F312CE"/>
    <w:rsid w:val="00F3162F"/>
    <w:rsid w:val="00F31B96"/>
    <w:rsid w:val="00F32038"/>
    <w:rsid w:val="00F32170"/>
    <w:rsid w:val="00F3229A"/>
    <w:rsid w:val="00F3229E"/>
    <w:rsid w:val="00F325C1"/>
    <w:rsid w:val="00F32632"/>
    <w:rsid w:val="00F3266E"/>
    <w:rsid w:val="00F32868"/>
    <w:rsid w:val="00F328F9"/>
    <w:rsid w:val="00F32E47"/>
    <w:rsid w:val="00F32ED8"/>
    <w:rsid w:val="00F330FA"/>
    <w:rsid w:val="00F33421"/>
    <w:rsid w:val="00F33915"/>
    <w:rsid w:val="00F33C12"/>
    <w:rsid w:val="00F33D17"/>
    <w:rsid w:val="00F33DBB"/>
    <w:rsid w:val="00F33E59"/>
    <w:rsid w:val="00F344CB"/>
    <w:rsid w:val="00F352A6"/>
    <w:rsid w:val="00F358FC"/>
    <w:rsid w:val="00F35BD0"/>
    <w:rsid w:val="00F35C8C"/>
    <w:rsid w:val="00F35FEF"/>
    <w:rsid w:val="00F363E3"/>
    <w:rsid w:val="00F36773"/>
    <w:rsid w:val="00F36797"/>
    <w:rsid w:val="00F36842"/>
    <w:rsid w:val="00F36872"/>
    <w:rsid w:val="00F36926"/>
    <w:rsid w:val="00F369C8"/>
    <w:rsid w:val="00F36A96"/>
    <w:rsid w:val="00F36DBF"/>
    <w:rsid w:val="00F36F26"/>
    <w:rsid w:val="00F370DE"/>
    <w:rsid w:val="00F3722F"/>
    <w:rsid w:val="00F376D9"/>
    <w:rsid w:val="00F377FE"/>
    <w:rsid w:val="00F378CA"/>
    <w:rsid w:val="00F37904"/>
    <w:rsid w:val="00F379FD"/>
    <w:rsid w:val="00F37A1A"/>
    <w:rsid w:val="00F37D61"/>
    <w:rsid w:val="00F40211"/>
    <w:rsid w:val="00F4027E"/>
    <w:rsid w:val="00F404A1"/>
    <w:rsid w:val="00F40595"/>
    <w:rsid w:val="00F406D0"/>
    <w:rsid w:val="00F40891"/>
    <w:rsid w:val="00F409B9"/>
    <w:rsid w:val="00F40ACE"/>
    <w:rsid w:val="00F41052"/>
    <w:rsid w:val="00F411D4"/>
    <w:rsid w:val="00F4182D"/>
    <w:rsid w:val="00F41CA4"/>
    <w:rsid w:val="00F430EB"/>
    <w:rsid w:val="00F4323B"/>
    <w:rsid w:val="00F433E0"/>
    <w:rsid w:val="00F43669"/>
    <w:rsid w:val="00F43714"/>
    <w:rsid w:val="00F43D5B"/>
    <w:rsid w:val="00F43EB3"/>
    <w:rsid w:val="00F43F7E"/>
    <w:rsid w:val="00F44077"/>
    <w:rsid w:val="00F440D9"/>
    <w:rsid w:val="00F442B9"/>
    <w:rsid w:val="00F44375"/>
    <w:rsid w:val="00F443EC"/>
    <w:rsid w:val="00F449C6"/>
    <w:rsid w:val="00F44EA4"/>
    <w:rsid w:val="00F45013"/>
    <w:rsid w:val="00F450D2"/>
    <w:rsid w:val="00F452FB"/>
    <w:rsid w:val="00F45461"/>
    <w:rsid w:val="00F454EF"/>
    <w:rsid w:val="00F456C3"/>
    <w:rsid w:val="00F459F1"/>
    <w:rsid w:val="00F45ABB"/>
    <w:rsid w:val="00F45B53"/>
    <w:rsid w:val="00F45D11"/>
    <w:rsid w:val="00F45E3D"/>
    <w:rsid w:val="00F4647B"/>
    <w:rsid w:val="00F465B5"/>
    <w:rsid w:val="00F46882"/>
    <w:rsid w:val="00F46896"/>
    <w:rsid w:val="00F468A9"/>
    <w:rsid w:val="00F46C5B"/>
    <w:rsid w:val="00F46D33"/>
    <w:rsid w:val="00F46FFE"/>
    <w:rsid w:val="00F472E7"/>
    <w:rsid w:val="00F478B9"/>
    <w:rsid w:val="00F47973"/>
    <w:rsid w:val="00F47A01"/>
    <w:rsid w:val="00F47C39"/>
    <w:rsid w:val="00F47D4B"/>
    <w:rsid w:val="00F47D7D"/>
    <w:rsid w:val="00F50407"/>
    <w:rsid w:val="00F5043B"/>
    <w:rsid w:val="00F504FC"/>
    <w:rsid w:val="00F50729"/>
    <w:rsid w:val="00F507BE"/>
    <w:rsid w:val="00F5092D"/>
    <w:rsid w:val="00F50B62"/>
    <w:rsid w:val="00F512FD"/>
    <w:rsid w:val="00F5178C"/>
    <w:rsid w:val="00F517A9"/>
    <w:rsid w:val="00F51868"/>
    <w:rsid w:val="00F51A50"/>
    <w:rsid w:val="00F51AD7"/>
    <w:rsid w:val="00F52464"/>
    <w:rsid w:val="00F52A31"/>
    <w:rsid w:val="00F52BC4"/>
    <w:rsid w:val="00F52FDB"/>
    <w:rsid w:val="00F5316C"/>
    <w:rsid w:val="00F53230"/>
    <w:rsid w:val="00F53550"/>
    <w:rsid w:val="00F5376B"/>
    <w:rsid w:val="00F537AB"/>
    <w:rsid w:val="00F5399A"/>
    <w:rsid w:val="00F53AA7"/>
    <w:rsid w:val="00F53BF3"/>
    <w:rsid w:val="00F53C4B"/>
    <w:rsid w:val="00F53C83"/>
    <w:rsid w:val="00F53D5E"/>
    <w:rsid w:val="00F546DE"/>
    <w:rsid w:val="00F5470F"/>
    <w:rsid w:val="00F5480E"/>
    <w:rsid w:val="00F54B12"/>
    <w:rsid w:val="00F54B85"/>
    <w:rsid w:val="00F553E3"/>
    <w:rsid w:val="00F55A0C"/>
    <w:rsid w:val="00F55BF0"/>
    <w:rsid w:val="00F55F1F"/>
    <w:rsid w:val="00F56604"/>
    <w:rsid w:val="00F56869"/>
    <w:rsid w:val="00F569CA"/>
    <w:rsid w:val="00F56AC9"/>
    <w:rsid w:val="00F56B10"/>
    <w:rsid w:val="00F56D71"/>
    <w:rsid w:val="00F5707E"/>
    <w:rsid w:val="00F57405"/>
    <w:rsid w:val="00F57487"/>
    <w:rsid w:val="00F57627"/>
    <w:rsid w:val="00F57691"/>
    <w:rsid w:val="00F5772E"/>
    <w:rsid w:val="00F57AD1"/>
    <w:rsid w:val="00F57E34"/>
    <w:rsid w:val="00F57FED"/>
    <w:rsid w:val="00F600C6"/>
    <w:rsid w:val="00F60299"/>
    <w:rsid w:val="00F6034C"/>
    <w:rsid w:val="00F603B2"/>
    <w:rsid w:val="00F6061F"/>
    <w:rsid w:val="00F60634"/>
    <w:rsid w:val="00F609DA"/>
    <w:rsid w:val="00F60A51"/>
    <w:rsid w:val="00F60A86"/>
    <w:rsid w:val="00F610BD"/>
    <w:rsid w:val="00F61BE5"/>
    <w:rsid w:val="00F62092"/>
    <w:rsid w:val="00F620AE"/>
    <w:rsid w:val="00F621DF"/>
    <w:rsid w:val="00F622AE"/>
    <w:rsid w:val="00F623BE"/>
    <w:rsid w:val="00F6242C"/>
    <w:rsid w:val="00F6253A"/>
    <w:rsid w:val="00F625D5"/>
    <w:rsid w:val="00F625FD"/>
    <w:rsid w:val="00F6294E"/>
    <w:rsid w:val="00F62A4E"/>
    <w:rsid w:val="00F62B4B"/>
    <w:rsid w:val="00F6304A"/>
    <w:rsid w:val="00F63E2A"/>
    <w:rsid w:val="00F63EC2"/>
    <w:rsid w:val="00F641BC"/>
    <w:rsid w:val="00F6475A"/>
    <w:rsid w:val="00F64B89"/>
    <w:rsid w:val="00F64CD9"/>
    <w:rsid w:val="00F656A2"/>
    <w:rsid w:val="00F656ED"/>
    <w:rsid w:val="00F65968"/>
    <w:rsid w:val="00F65DC4"/>
    <w:rsid w:val="00F65F91"/>
    <w:rsid w:val="00F6606A"/>
    <w:rsid w:val="00F66547"/>
    <w:rsid w:val="00F665CE"/>
    <w:rsid w:val="00F667F0"/>
    <w:rsid w:val="00F66839"/>
    <w:rsid w:val="00F66C8B"/>
    <w:rsid w:val="00F66F5D"/>
    <w:rsid w:val="00F670CD"/>
    <w:rsid w:val="00F67133"/>
    <w:rsid w:val="00F676BA"/>
    <w:rsid w:val="00F6799D"/>
    <w:rsid w:val="00F679D8"/>
    <w:rsid w:val="00F67AC5"/>
    <w:rsid w:val="00F67B73"/>
    <w:rsid w:val="00F67D14"/>
    <w:rsid w:val="00F67FE8"/>
    <w:rsid w:val="00F7024B"/>
    <w:rsid w:val="00F702DB"/>
    <w:rsid w:val="00F707E2"/>
    <w:rsid w:val="00F708EA"/>
    <w:rsid w:val="00F70A75"/>
    <w:rsid w:val="00F70C98"/>
    <w:rsid w:val="00F713A1"/>
    <w:rsid w:val="00F71596"/>
    <w:rsid w:val="00F7167A"/>
    <w:rsid w:val="00F717C1"/>
    <w:rsid w:val="00F71824"/>
    <w:rsid w:val="00F71F5A"/>
    <w:rsid w:val="00F722BC"/>
    <w:rsid w:val="00F729AF"/>
    <w:rsid w:val="00F72C71"/>
    <w:rsid w:val="00F72C96"/>
    <w:rsid w:val="00F72D34"/>
    <w:rsid w:val="00F72D42"/>
    <w:rsid w:val="00F72E0F"/>
    <w:rsid w:val="00F72EB5"/>
    <w:rsid w:val="00F73509"/>
    <w:rsid w:val="00F7360F"/>
    <w:rsid w:val="00F73932"/>
    <w:rsid w:val="00F73A36"/>
    <w:rsid w:val="00F73B99"/>
    <w:rsid w:val="00F73DBA"/>
    <w:rsid w:val="00F742EF"/>
    <w:rsid w:val="00F74800"/>
    <w:rsid w:val="00F7487B"/>
    <w:rsid w:val="00F7490A"/>
    <w:rsid w:val="00F7493A"/>
    <w:rsid w:val="00F74A94"/>
    <w:rsid w:val="00F74BC8"/>
    <w:rsid w:val="00F75049"/>
    <w:rsid w:val="00F753DC"/>
    <w:rsid w:val="00F7543B"/>
    <w:rsid w:val="00F755BC"/>
    <w:rsid w:val="00F75695"/>
    <w:rsid w:val="00F756C1"/>
    <w:rsid w:val="00F7583A"/>
    <w:rsid w:val="00F75A3B"/>
    <w:rsid w:val="00F75B9C"/>
    <w:rsid w:val="00F75CD1"/>
    <w:rsid w:val="00F75DB6"/>
    <w:rsid w:val="00F75DC1"/>
    <w:rsid w:val="00F760C5"/>
    <w:rsid w:val="00F763EE"/>
    <w:rsid w:val="00F766A9"/>
    <w:rsid w:val="00F76DB2"/>
    <w:rsid w:val="00F774B3"/>
    <w:rsid w:val="00F774FE"/>
    <w:rsid w:val="00F7766C"/>
    <w:rsid w:val="00F7768F"/>
    <w:rsid w:val="00F77D5D"/>
    <w:rsid w:val="00F77D5E"/>
    <w:rsid w:val="00F77DD5"/>
    <w:rsid w:val="00F800B9"/>
    <w:rsid w:val="00F80170"/>
    <w:rsid w:val="00F802E2"/>
    <w:rsid w:val="00F8045D"/>
    <w:rsid w:val="00F804F1"/>
    <w:rsid w:val="00F80DA0"/>
    <w:rsid w:val="00F8118E"/>
    <w:rsid w:val="00F81225"/>
    <w:rsid w:val="00F813F7"/>
    <w:rsid w:val="00F8145B"/>
    <w:rsid w:val="00F814B7"/>
    <w:rsid w:val="00F814E0"/>
    <w:rsid w:val="00F819C8"/>
    <w:rsid w:val="00F81C06"/>
    <w:rsid w:val="00F81C69"/>
    <w:rsid w:val="00F81E64"/>
    <w:rsid w:val="00F8220D"/>
    <w:rsid w:val="00F822FC"/>
    <w:rsid w:val="00F82359"/>
    <w:rsid w:val="00F823D3"/>
    <w:rsid w:val="00F826D5"/>
    <w:rsid w:val="00F82791"/>
    <w:rsid w:val="00F827C8"/>
    <w:rsid w:val="00F8282A"/>
    <w:rsid w:val="00F82846"/>
    <w:rsid w:val="00F82A3D"/>
    <w:rsid w:val="00F82AA4"/>
    <w:rsid w:val="00F82E8F"/>
    <w:rsid w:val="00F83278"/>
    <w:rsid w:val="00F833FA"/>
    <w:rsid w:val="00F839B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53AE"/>
    <w:rsid w:val="00F85628"/>
    <w:rsid w:val="00F85907"/>
    <w:rsid w:val="00F85A0C"/>
    <w:rsid w:val="00F85AA2"/>
    <w:rsid w:val="00F85B70"/>
    <w:rsid w:val="00F85B8D"/>
    <w:rsid w:val="00F85C2F"/>
    <w:rsid w:val="00F85CA1"/>
    <w:rsid w:val="00F85E16"/>
    <w:rsid w:val="00F860B2"/>
    <w:rsid w:val="00F86186"/>
    <w:rsid w:val="00F8628F"/>
    <w:rsid w:val="00F86351"/>
    <w:rsid w:val="00F863B7"/>
    <w:rsid w:val="00F866DB"/>
    <w:rsid w:val="00F8692E"/>
    <w:rsid w:val="00F86B7F"/>
    <w:rsid w:val="00F86EE4"/>
    <w:rsid w:val="00F872C2"/>
    <w:rsid w:val="00F874A8"/>
    <w:rsid w:val="00F87640"/>
    <w:rsid w:val="00F876C2"/>
    <w:rsid w:val="00F8781B"/>
    <w:rsid w:val="00F878AE"/>
    <w:rsid w:val="00F8792E"/>
    <w:rsid w:val="00F87AF7"/>
    <w:rsid w:val="00F87BCF"/>
    <w:rsid w:val="00F87D0D"/>
    <w:rsid w:val="00F87FDC"/>
    <w:rsid w:val="00F90322"/>
    <w:rsid w:val="00F90520"/>
    <w:rsid w:val="00F9057B"/>
    <w:rsid w:val="00F90A66"/>
    <w:rsid w:val="00F90A9D"/>
    <w:rsid w:val="00F91240"/>
    <w:rsid w:val="00F9147A"/>
    <w:rsid w:val="00F91490"/>
    <w:rsid w:val="00F91527"/>
    <w:rsid w:val="00F9187C"/>
    <w:rsid w:val="00F9191E"/>
    <w:rsid w:val="00F91C27"/>
    <w:rsid w:val="00F91C9F"/>
    <w:rsid w:val="00F91D41"/>
    <w:rsid w:val="00F91F16"/>
    <w:rsid w:val="00F92000"/>
    <w:rsid w:val="00F92092"/>
    <w:rsid w:val="00F922BD"/>
    <w:rsid w:val="00F9272A"/>
    <w:rsid w:val="00F92A72"/>
    <w:rsid w:val="00F92D45"/>
    <w:rsid w:val="00F92EBB"/>
    <w:rsid w:val="00F92ED8"/>
    <w:rsid w:val="00F930E9"/>
    <w:rsid w:val="00F93101"/>
    <w:rsid w:val="00F93184"/>
    <w:rsid w:val="00F93200"/>
    <w:rsid w:val="00F932E7"/>
    <w:rsid w:val="00F93BF8"/>
    <w:rsid w:val="00F93EA0"/>
    <w:rsid w:val="00F94197"/>
    <w:rsid w:val="00F9436B"/>
    <w:rsid w:val="00F94B2D"/>
    <w:rsid w:val="00F94ECA"/>
    <w:rsid w:val="00F95116"/>
    <w:rsid w:val="00F9538E"/>
    <w:rsid w:val="00F954BB"/>
    <w:rsid w:val="00F95680"/>
    <w:rsid w:val="00F957DE"/>
    <w:rsid w:val="00F9598F"/>
    <w:rsid w:val="00F96398"/>
    <w:rsid w:val="00F964E0"/>
    <w:rsid w:val="00F96554"/>
    <w:rsid w:val="00F9666E"/>
    <w:rsid w:val="00F96A72"/>
    <w:rsid w:val="00F96B37"/>
    <w:rsid w:val="00F96B40"/>
    <w:rsid w:val="00F96BC0"/>
    <w:rsid w:val="00F96E32"/>
    <w:rsid w:val="00F96F42"/>
    <w:rsid w:val="00F96F48"/>
    <w:rsid w:val="00F971B9"/>
    <w:rsid w:val="00F9760C"/>
    <w:rsid w:val="00F976BD"/>
    <w:rsid w:val="00F97DD8"/>
    <w:rsid w:val="00F97F14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43"/>
    <w:rsid w:val="00FA0EBD"/>
    <w:rsid w:val="00FA126D"/>
    <w:rsid w:val="00FA146C"/>
    <w:rsid w:val="00FA1552"/>
    <w:rsid w:val="00FA1AC9"/>
    <w:rsid w:val="00FA1E1E"/>
    <w:rsid w:val="00FA210F"/>
    <w:rsid w:val="00FA220A"/>
    <w:rsid w:val="00FA226A"/>
    <w:rsid w:val="00FA2326"/>
    <w:rsid w:val="00FA2377"/>
    <w:rsid w:val="00FA2427"/>
    <w:rsid w:val="00FA25A3"/>
    <w:rsid w:val="00FA2607"/>
    <w:rsid w:val="00FA2B1D"/>
    <w:rsid w:val="00FA2C01"/>
    <w:rsid w:val="00FA2C37"/>
    <w:rsid w:val="00FA2F16"/>
    <w:rsid w:val="00FA35C3"/>
    <w:rsid w:val="00FA387B"/>
    <w:rsid w:val="00FA416A"/>
    <w:rsid w:val="00FA4377"/>
    <w:rsid w:val="00FA4439"/>
    <w:rsid w:val="00FA44BB"/>
    <w:rsid w:val="00FA46C8"/>
    <w:rsid w:val="00FA47D8"/>
    <w:rsid w:val="00FA487B"/>
    <w:rsid w:val="00FA4C63"/>
    <w:rsid w:val="00FA4C80"/>
    <w:rsid w:val="00FA4E25"/>
    <w:rsid w:val="00FA4EF0"/>
    <w:rsid w:val="00FA50F6"/>
    <w:rsid w:val="00FA51F3"/>
    <w:rsid w:val="00FA5346"/>
    <w:rsid w:val="00FA5981"/>
    <w:rsid w:val="00FA5B4B"/>
    <w:rsid w:val="00FA5D75"/>
    <w:rsid w:val="00FA5DC1"/>
    <w:rsid w:val="00FA6063"/>
    <w:rsid w:val="00FA6175"/>
    <w:rsid w:val="00FA61CE"/>
    <w:rsid w:val="00FA6356"/>
    <w:rsid w:val="00FA6DA9"/>
    <w:rsid w:val="00FA6FE3"/>
    <w:rsid w:val="00FA7105"/>
    <w:rsid w:val="00FA7157"/>
    <w:rsid w:val="00FA71CD"/>
    <w:rsid w:val="00FA76DA"/>
    <w:rsid w:val="00FA7747"/>
    <w:rsid w:val="00FA7828"/>
    <w:rsid w:val="00FA785E"/>
    <w:rsid w:val="00FA7A06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D74"/>
    <w:rsid w:val="00FB0DFB"/>
    <w:rsid w:val="00FB0F64"/>
    <w:rsid w:val="00FB1699"/>
    <w:rsid w:val="00FB180C"/>
    <w:rsid w:val="00FB1860"/>
    <w:rsid w:val="00FB1873"/>
    <w:rsid w:val="00FB1B36"/>
    <w:rsid w:val="00FB1D3A"/>
    <w:rsid w:val="00FB1DC5"/>
    <w:rsid w:val="00FB1FC8"/>
    <w:rsid w:val="00FB1FCD"/>
    <w:rsid w:val="00FB23EE"/>
    <w:rsid w:val="00FB2594"/>
    <w:rsid w:val="00FB26DC"/>
    <w:rsid w:val="00FB2944"/>
    <w:rsid w:val="00FB2A04"/>
    <w:rsid w:val="00FB2AC2"/>
    <w:rsid w:val="00FB2C47"/>
    <w:rsid w:val="00FB2EAE"/>
    <w:rsid w:val="00FB3238"/>
    <w:rsid w:val="00FB3356"/>
    <w:rsid w:val="00FB346D"/>
    <w:rsid w:val="00FB380F"/>
    <w:rsid w:val="00FB3AE3"/>
    <w:rsid w:val="00FB3B7F"/>
    <w:rsid w:val="00FB3D33"/>
    <w:rsid w:val="00FB416A"/>
    <w:rsid w:val="00FB42B7"/>
    <w:rsid w:val="00FB4410"/>
    <w:rsid w:val="00FB442A"/>
    <w:rsid w:val="00FB5020"/>
    <w:rsid w:val="00FB5252"/>
    <w:rsid w:val="00FB5445"/>
    <w:rsid w:val="00FB59A8"/>
    <w:rsid w:val="00FB5A28"/>
    <w:rsid w:val="00FB5D89"/>
    <w:rsid w:val="00FB5EE5"/>
    <w:rsid w:val="00FB5F60"/>
    <w:rsid w:val="00FB5F83"/>
    <w:rsid w:val="00FB6584"/>
    <w:rsid w:val="00FB699B"/>
    <w:rsid w:val="00FB6F33"/>
    <w:rsid w:val="00FB7013"/>
    <w:rsid w:val="00FB765A"/>
    <w:rsid w:val="00FB788D"/>
    <w:rsid w:val="00FB7BBF"/>
    <w:rsid w:val="00FB7C0F"/>
    <w:rsid w:val="00FB7C6C"/>
    <w:rsid w:val="00FB7D1A"/>
    <w:rsid w:val="00FB7EC1"/>
    <w:rsid w:val="00FC0078"/>
    <w:rsid w:val="00FC02E3"/>
    <w:rsid w:val="00FC02FE"/>
    <w:rsid w:val="00FC0741"/>
    <w:rsid w:val="00FC0B06"/>
    <w:rsid w:val="00FC10C1"/>
    <w:rsid w:val="00FC1131"/>
    <w:rsid w:val="00FC1185"/>
    <w:rsid w:val="00FC15F8"/>
    <w:rsid w:val="00FC1775"/>
    <w:rsid w:val="00FC1B89"/>
    <w:rsid w:val="00FC1C44"/>
    <w:rsid w:val="00FC1CDC"/>
    <w:rsid w:val="00FC2404"/>
    <w:rsid w:val="00FC256D"/>
    <w:rsid w:val="00FC2B76"/>
    <w:rsid w:val="00FC2BD5"/>
    <w:rsid w:val="00FC2D62"/>
    <w:rsid w:val="00FC2D70"/>
    <w:rsid w:val="00FC3083"/>
    <w:rsid w:val="00FC314A"/>
    <w:rsid w:val="00FC3227"/>
    <w:rsid w:val="00FC34BD"/>
    <w:rsid w:val="00FC36A6"/>
    <w:rsid w:val="00FC3778"/>
    <w:rsid w:val="00FC3BBB"/>
    <w:rsid w:val="00FC3CA0"/>
    <w:rsid w:val="00FC3CD6"/>
    <w:rsid w:val="00FC4169"/>
    <w:rsid w:val="00FC430D"/>
    <w:rsid w:val="00FC43CE"/>
    <w:rsid w:val="00FC449E"/>
    <w:rsid w:val="00FC44CD"/>
    <w:rsid w:val="00FC454D"/>
    <w:rsid w:val="00FC4A98"/>
    <w:rsid w:val="00FC4CB5"/>
    <w:rsid w:val="00FC4F37"/>
    <w:rsid w:val="00FC5182"/>
    <w:rsid w:val="00FC598E"/>
    <w:rsid w:val="00FC5A83"/>
    <w:rsid w:val="00FC5C9E"/>
    <w:rsid w:val="00FC5F65"/>
    <w:rsid w:val="00FC626E"/>
    <w:rsid w:val="00FC6661"/>
    <w:rsid w:val="00FC6D2F"/>
    <w:rsid w:val="00FC6DD9"/>
    <w:rsid w:val="00FC731F"/>
    <w:rsid w:val="00FC74E0"/>
    <w:rsid w:val="00FC75DF"/>
    <w:rsid w:val="00FC771A"/>
    <w:rsid w:val="00FC77FA"/>
    <w:rsid w:val="00FC7A9E"/>
    <w:rsid w:val="00FC7BEC"/>
    <w:rsid w:val="00FC7E72"/>
    <w:rsid w:val="00FC7F19"/>
    <w:rsid w:val="00FC7FE4"/>
    <w:rsid w:val="00FD002C"/>
    <w:rsid w:val="00FD00B4"/>
    <w:rsid w:val="00FD02C9"/>
    <w:rsid w:val="00FD0300"/>
    <w:rsid w:val="00FD086A"/>
    <w:rsid w:val="00FD08D2"/>
    <w:rsid w:val="00FD0DDD"/>
    <w:rsid w:val="00FD11DF"/>
    <w:rsid w:val="00FD128F"/>
    <w:rsid w:val="00FD12A2"/>
    <w:rsid w:val="00FD131D"/>
    <w:rsid w:val="00FD158B"/>
    <w:rsid w:val="00FD1A6A"/>
    <w:rsid w:val="00FD1EE6"/>
    <w:rsid w:val="00FD1F3A"/>
    <w:rsid w:val="00FD2001"/>
    <w:rsid w:val="00FD22CA"/>
    <w:rsid w:val="00FD2344"/>
    <w:rsid w:val="00FD24E6"/>
    <w:rsid w:val="00FD267C"/>
    <w:rsid w:val="00FD2BD4"/>
    <w:rsid w:val="00FD2CD0"/>
    <w:rsid w:val="00FD2D13"/>
    <w:rsid w:val="00FD2FBD"/>
    <w:rsid w:val="00FD30DC"/>
    <w:rsid w:val="00FD3889"/>
    <w:rsid w:val="00FD3AAE"/>
    <w:rsid w:val="00FD3D66"/>
    <w:rsid w:val="00FD3EEB"/>
    <w:rsid w:val="00FD4049"/>
    <w:rsid w:val="00FD4467"/>
    <w:rsid w:val="00FD4A56"/>
    <w:rsid w:val="00FD4C1F"/>
    <w:rsid w:val="00FD4F2E"/>
    <w:rsid w:val="00FD5071"/>
    <w:rsid w:val="00FD53B3"/>
    <w:rsid w:val="00FD562C"/>
    <w:rsid w:val="00FD58EF"/>
    <w:rsid w:val="00FD5A6D"/>
    <w:rsid w:val="00FD5DD2"/>
    <w:rsid w:val="00FD6102"/>
    <w:rsid w:val="00FD62EE"/>
    <w:rsid w:val="00FD62F3"/>
    <w:rsid w:val="00FD64EE"/>
    <w:rsid w:val="00FD6508"/>
    <w:rsid w:val="00FD652B"/>
    <w:rsid w:val="00FD657E"/>
    <w:rsid w:val="00FD7229"/>
    <w:rsid w:val="00FD7248"/>
    <w:rsid w:val="00FD74EB"/>
    <w:rsid w:val="00FD74F1"/>
    <w:rsid w:val="00FD78E6"/>
    <w:rsid w:val="00FD7C61"/>
    <w:rsid w:val="00FD7E79"/>
    <w:rsid w:val="00FD7EE3"/>
    <w:rsid w:val="00FE051F"/>
    <w:rsid w:val="00FE0E11"/>
    <w:rsid w:val="00FE0EB5"/>
    <w:rsid w:val="00FE10DB"/>
    <w:rsid w:val="00FE1240"/>
    <w:rsid w:val="00FE18E1"/>
    <w:rsid w:val="00FE19FF"/>
    <w:rsid w:val="00FE1C83"/>
    <w:rsid w:val="00FE282D"/>
    <w:rsid w:val="00FE28EF"/>
    <w:rsid w:val="00FE311D"/>
    <w:rsid w:val="00FE34C3"/>
    <w:rsid w:val="00FE3512"/>
    <w:rsid w:val="00FE35E4"/>
    <w:rsid w:val="00FE361E"/>
    <w:rsid w:val="00FE3620"/>
    <w:rsid w:val="00FE3958"/>
    <w:rsid w:val="00FE3AAC"/>
    <w:rsid w:val="00FE3BCF"/>
    <w:rsid w:val="00FE4A89"/>
    <w:rsid w:val="00FE4DBB"/>
    <w:rsid w:val="00FE4EF9"/>
    <w:rsid w:val="00FE4F74"/>
    <w:rsid w:val="00FE52EA"/>
    <w:rsid w:val="00FE560B"/>
    <w:rsid w:val="00FE5712"/>
    <w:rsid w:val="00FE5FF1"/>
    <w:rsid w:val="00FE68A9"/>
    <w:rsid w:val="00FE6AF3"/>
    <w:rsid w:val="00FE7009"/>
    <w:rsid w:val="00FE72BB"/>
    <w:rsid w:val="00FE740E"/>
    <w:rsid w:val="00FE7B3F"/>
    <w:rsid w:val="00FE7C71"/>
    <w:rsid w:val="00FE7CAF"/>
    <w:rsid w:val="00FE7D57"/>
    <w:rsid w:val="00FF002F"/>
    <w:rsid w:val="00FF01E6"/>
    <w:rsid w:val="00FF0257"/>
    <w:rsid w:val="00FF07AF"/>
    <w:rsid w:val="00FF09E9"/>
    <w:rsid w:val="00FF0BAC"/>
    <w:rsid w:val="00FF0EEC"/>
    <w:rsid w:val="00FF14B2"/>
    <w:rsid w:val="00FF1667"/>
    <w:rsid w:val="00FF1A6E"/>
    <w:rsid w:val="00FF1BEA"/>
    <w:rsid w:val="00FF1CBF"/>
    <w:rsid w:val="00FF1F14"/>
    <w:rsid w:val="00FF21CB"/>
    <w:rsid w:val="00FF24CB"/>
    <w:rsid w:val="00FF26A5"/>
    <w:rsid w:val="00FF2750"/>
    <w:rsid w:val="00FF275F"/>
    <w:rsid w:val="00FF29CB"/>
    <w:rsid w:val="00FF2A0B"/>
    <w:rsid w:val="00FF2AFE"/>
    <w:rsid w:val="00FF2CBF"/>
    <w:rsid w:val="00FF2E1C"/>
    <w:rsid w:val="00FF3061"/>
    <w:rsid w:val="00FF3227"/>
    <w:rsid w:val="00FF33C6"/>
    <w:rsid w:val="00FF3421"/>
    <w:rsid w:val="00FF360E"/>
    <w:rsid w:val="00FF37D2"/>
    <w:rsid w:val="00FF3827"/>
    <w:rsid w:val="00FF3897"/>
    <w:rsid w:val="00FF3AB7"/>
    <w:rsid w:val="00FF3AE1"/>
    <w:rsid w:val="00FF3BCE"/>
    <w:rsid w:val="00FF3CC0"/>
    <w:rsid w:val="00FF3ED2"/>
    <w:rsid w:val="00FF4010"/>
    <w:rsid w:val="00FF40CC"/>
    <w:rsid w:val="00FF43DD"/>
    <w:rsid w:val="00FF445B"/>
    <w:rsid w:val="00FF47BE"/>
    <w:rsid w:val="00FF4972"/>
    <w:rsid w:val="00FF4DBB"/>
    <w:rsid w:val="00FF4F91"/>
    <w:rsid w:val="00FF53AD"/>
    <w:rsid w:val="00FF54F3"/>
    <w:rsid w:val="00FF599F"/>
    <w:rsid w:val="00FF5E72"/>
    <w:rsid w:val="00FF6411"/>
    <w:rsid w:val="00FF6560"/>
    <w:rsid w:val="00FF69B9"/>
    <w:rsid w:val="00FF6BAD"/>
    <w:rsid w:val="00FF6BD9"/>
    <w:rsid w:val="00FF6D94"/>
    <w:rsid w:val="00FF6EF2"/>
    <w:rsid w:val="00FF6F46"/>
    <w:rsid w:val="00FF7177"/>
    <w:rsid w:val="00FF73D4"/>
    <w:rsid w:val="00FF769D"/>
    <w:rsid w:val="00FF77DC"/>
    <w:rsid w:val="00FF793B"/>
    <w:rsid w:val="00FF79B1"/>
    <w:rsid w:val="00FF7BA6"/>
    <w:rsid w:val="00FF7CBB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48747935-4CB6-40CE-A00D-75D5A82E4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E33D1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229A"/>
    <w:rPr>
      <w:szCs w:val="20"/>
      <w:lang w:val="en-GB" w:bidi="ar-SA"/>
    </w:rPr>
  </w:style>
  <w:style w:type="character" w:customStyle="1" w:styleId="Heading1Char1">
    <w:name w:val="Heading 1 Char1"/>
    <w:basedOn w:val="DefaultParagraphFont"/>
    <w:rsid w:val="00FF6F4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FF6F4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FF6F4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F6F46"/>
  </w:style>
  <w:style w:type="character" w:customStyle="1" w:styleId="st1">
    <w:name w:val="st1"/>
    <w:basedOn w:val="DefaultParagraphFont"/>
    <w:rsid w:val="00FF6F46"/>
  </w:style>
  <w:style w:type="character" w:customStyle="1" w:styleId="alt-edited1">
    <w:name w:val="alt-edited1"/>
    <w:basedOn w:val="DefaultParagraphFont"/>
    <w:rsid w:val="00FF6F46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FF6F46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">
    <w:name w:val="Pa3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F6F4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FF6F46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normaltextrun">
    <w:name w:val="normaltextrun"/>
    <w:basedOn w:val="DefaultParagraphFont"/>
    <w:rsid w:val="00BB3803"/>
  </w:style>
  <w:style w:type="character" w:customStyle="1" w:styleId="eop">
    <w:name w:val="eop"/>
    <w:basedOn w:val="DefaultParagraphFont"/>
    <w:rsid w:val="00BB3803"/>
  </w:style>
  <w:style w:type="paragraph" w:customStyle="1" w:styleId="paragraph">
    <w:name w:val="paragraph"/>
    <w:basedOn w:val="Normal"/>
    <w:rsid w:val="00203F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7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93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65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28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6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76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4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59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4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83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2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0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5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2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9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93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0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43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46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2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744CEDA6559345890CC9272FF0289D" ma:contentTypeVersion="15" ma:contentTypeDescription="Create a new document." ma:contentTypeScope="" ma:versionID="aec9a825b7395de66e9f286c477a377c">
  <xsd:schema xmlns:xsd="http://www.w3.org/2001/XMLSchema" xmlns:xs="http://www.w3.org/2001/XMLSchema" xmlns:p="http://schemas.microsoft.com/office/2006/metadata/properties" xmlns:ns2="5a7ffc68-b07f-4126-89ab-85c9f0f6e092" xmlns:ns3="5a1a7073-a35f-4f55-806f-62b888815c34" targetNamespace="http://schemas.microsoft.com/office/2006/metadata/properties" ma:root="true" ma:fieldsID="c6c8adac613fa9d8b5e80e6bacf8198e" ns2:_="" ns3:_="">
    <xsd:import namespace="5a7ffc68-b07f-4126-89ab-85c9f0f6e092"/>
    <xsd:import namespace="5a1a7073-a35f-4f55-806f-62b888815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7ffc68-b07f-4126-89ab-85c9f0f6e0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a701b674-26e8-4936-a1d6-854c71e3a9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a7073-a35f-4f55-806f-62b888815c3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f4ac70a-63e0-4f34-ae67-06569a2c63fc}" ma:internalName="TaxCatchAll" ma:showField="CatchAllData" ma:web="5a1a7073-a35f-4f55-806f-62b888815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7ffc68-b07f-4126-89ab-85c9f0f6e092">
      <Terms xmlns="http://schemas.microsoft.com/office/infopath/2007/PartnerControls"/>
    </lcf76f155ced4ddcb4097134ff3c332f>
    <TaxCatchAll xmlns="5a1a7073-a35f-4f55-806f-62b888815c34" xsi:nil="true"/>
  </documentManagement>
</p:properties>
</file>

<file path=customXml/itemProps1.xml><?xml version="1.0" encoding="utf-8"?>
<ds:datastoreItem xmlns:ds="http://schemas.openxmlformats.org/officeDocument/2006/customXml" ds:itemID="{B53E229B-1C5F-4033-A6C0-3EBE80E73B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D17846-5035-4CB7-8330-A0E564AFD3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884378-8FF7-4510-AD72-944658397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7ffc68-b07f-4126-89ab-85c9f0f6e092"/>
    <ds:schemaRef ds:uri="5a1a7073-a35f-4f55-806f-62b888815c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4BCDB0-2A61-4EBB-991A-AD88364ED4C6}">
  <ds:schemaRefs>
    <ds:schemaRef ds:uri="http://schemas.microsoft.com/office/2006/metadata/properties"/>
    <ds:schemaRef ds:uri="http://schemas.microsoft.com/office/infopath/2007/PartnerControls"/>
    <ds:schemaRef ds:uri="5a7ffc68-b07f-4126-89ab-85c9f0f6e092"/>
    <ds:schemaRef ds:uri="5a1a7073-a35f-4f55-806f-62b888815c34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2041</TotalTime>
  <Pages>19</Pages>
  <Words>3933</Words>
  <Characters>18993</Characters>
  <Application>Microsoft Office Word</Application>
  <DocSecurity>0</DocSecurity>
  <Lines>2096</Lines>
  <Paragraphs>916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Pitchakorn, Kuljittianurak</cp:lastModifiedBy>
  <cp:revision>258</cp:revision>
  <cp:lastPrinted>2025-10-22T04:38:00Z</cp:lastPrinted>
  <dcterms:created xsi:type="dcterms:W3CDTF">2025-07-21T11:06:00Z</dcterms:created>
  <dcterms:modified xsi:type="dcterms:W3CDTF">2025-10-28T08:05:00Z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27666795-976d-4eed-87fb-2f307b6aa6eb</vt:lpwstr>
  </property>
  <property fmtid="{D5CDD505-2E9C-101B-9397-08002B2CF9AE}" pid="5" name="ContentTypeId">
    <vt:lpwstr>0x01010077744CEDA6559345890CC9272FF0289D</vt:lpwstr>
  </property>
</Properties>
</file>