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594E5" w14:textId="77777777" w:rsidR="00390D85" w:rsidRDefault="00A271F9" w:rsidP="00090054">
      <w:pPr>
        <w:jc w:val="thaiDistribute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 xml:space="preserve">บริษัท ลอนดรี้ ยู </w:t>
      </w:r>
      <w:r w:rsidR="00A84E2F">
        <w:rPr>
          <w:rFonts w:ascii="Angsana New" w:hAnsi="Angsana New"/>
          <w:b/>
          <w:bCs/>
          <w:sz w:val="36"/>
          <w:szCs w:val="36"/>
          <w:cs/>
        </w:rPr>
        <w:t>จำกัด</w:t>
      </w:r>
      <w:r w:rsidR="00390D85">
        <w:rPr>
          <w:rFonts w:ascii="Angsana New" w:hAnsi="Angsana New"/>
          <w:b/>
          <w:bCs/>
          <w:sz w:val="36"/>
          <w:szCs w:val="36"/>
          <w:cs/>
        </w:rPr>
        <w:t xml:space="preserve">  </w:t>
      </w:r>
    </w:p>
    <w:p w14:paraId="124DF374" w14:textId="77777777" w:rsidR="00390D85" w:rsidRDefault="00390D85" w:rsidP="00090054">
      <w:pPr>
        <w:jc w:val="thaiDistribute"/>
        <w:rPr>
          <w:rFonts w:ascii="Angsana New" w:hAnsi="Angsana New"/>
          <w:b/>
          <w:bCs/>
          <w:sz w:val="36"/>
          <w:szCs w:val="36"/>
        </w:rPr>
      </w:pPr>
      <w:r>
        <w:rPr>
          <w:rFonts w:ascii="Angsana New" w:hAnsi="Angsana New"/>
          <w:b/>
          <w:bCs/>
          <w:sz w:val="36"/>
          <w:szCs w:val="36"/>
          <w:cs/>
        </w:rPr>
        <w:t>หมายเหตุประกอบงบการเงิน</w:t>
      </w:r>
    </w:p>
    <w:p w14:paraId="53816FF2" w14:textId="006B1E4F" w:rsidR="00BA0A8F" w:rsidRDefault="00390D85" w:rsidP="00090054">
      <w:pPr>
        <w:jc w:val="thaiDistribute"/>
        <w:rPr>
          <w:rFonts w:ascii="Angsana New" w:hAnsi="Angsana New"/>
          <w:b/>
          <w:bCs/>
          <w:sz w:val="36"/>
          <w:szCs w:val="36"/>
          <w:cs/>
        </w:rPr>
      </w:pPr>
      <w:r>
        <w:rPr>
          <w:rFonts w:ascii="Angsana New" w:hAnsi="Angsana New"/>
          <w:b/>
          <w:bCs/>
          <w:sz w:val="36"/>
          <w:szCs w:val="36"/>
          <w:cs/>
        </w:rPr>
        <w:t>สำหร</w:t>
      </w:r>
      <w:r w:rsidR="000541E5">
        <w:rPr>
          <w:rFonts w:ascii="Angsana New" w:hAnsi="Angsana New"/>
          <w:b/>
          <w:bCs/>
          <w:sz w:val="36"/>
          <w:szCs w:val="36"/>
          <w:cs/>
        </w:rPr>
        <w:t xml:space="preserve">ับปีสิ้นสุดวันที่ </w:t>
      </w:r>
      <w:r w:rsidR="00823543" w:rsidRPr="00823543">
        <w:rPr>
          <w:rFonts w:ascii="Angsana New" w:hAnsi="Angsana New"/>
          <w:b/>
          <w:bCs/>
          <w:sz w:val="36"/>
          <w:szCs w:val="36"/>
        </w:rPr>
        <w:t>31</w:t>
      </w:r>
      <w:r w:rsidR="00A271F9">
        <w:rPr>
          <w:rFonts w:ascii="Angsana New" w:hAnsi="Angsana New"/>
          <w:b/>
          <w:bCs/>
          <w:sz w:val="36"/>
          <w:szCs w:val="36"/>
        </w:rPr>
        <w:t xml:space="preserve"> </w:t>
      </w:r>
      <w:r w:rsidR="00A271F9">
        <w:rPr>
          <w:rFonts w:ascii="Angsana New" w:hAnsi="Angsana New"/>
          <w:b/>
          <w:bCs/>
          <w:sz w:val="36"/>
          <w:szCs w:val="36"/>
          <w:cs/>
        </w:rPr>
        <w:t xml:space="preserve">ธันวาคม </w:t>
      </w:r>
      <w:r w:rsidR="00823543" w:rsidRPr="00823543">
        <w:rPr>
          <w:rFonts w:ascii="Angsana New" w:hAnsi="Angsana New"/>
          <w:b/>
          <w:bCs/>
          <w:sz w:val="36"/>
          <w:szCs w:val="36"/>
        </w:rPr>
        <w:t>2567</w:t>
      </w:r>
    </w:p>
    <w:p w14:paraId="27B089B5" w14:textId="2681D448" w:rsidR="00390D85" w:rsidRDefault="00823543" w:rsidP="009F4810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1</w:t>
      </w:r>
      <w:r w:rsidR="00390D85">
        <w:rPr>
          <w:rFonts w:ascii="Angsana New" w:hAnsi="Angsana New"/>
          <w:b/>
          <w:bCs/>
          <w:sz w:val="32"/>
          <w:szCs w:val="32"/>
          <w:cs/>
        </w:rPr>
        <w:t>.</w:t>
      </w:r>
      <w:r w:rsidR="00390D85">
        <w:rPr>
          <w:rFonts w:ascii="Angsana New" w:hAnsi="Angsana New"/>
          <w:b/>
          <w:bCs/>
          <w:sz w:val="32"/>
          <w:szCs w:val="32"/>
        </w:rPr>
        <w:tab/>
      </w:r>
      <w:r w:rsidR="00390D85">
        <w:rPr>
          <w:rFonts w:ascii="Angsana New" w:hAnsi="Angsana New"/>
          <w:b/>
          <w:bCs/>
          <w:sz w:val="32"/>
          <w:szCs w:val="32"/>
          <w:cs/>
        </w:rPr>
        <w:t>การดำเนินงานและข้อมูลทั่วไปของบริษัท</w:t>
      </w:r>
    </w:p>
    <w:p w14:paraId="3A9FA2B8" w14:textId="0DDE7B00" w:rsidR="00390D85" w:rsidRDefault="00216CA8" w:rsidP="00090054">
      <w:pPr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บริษัท ลอนดรี้ ยู จำกัด (“บริษัท”) ได้จดทะเบียนเป็นบริษัทจำกัดตามประมวลกฎหมายแพ่งและพาณิชย์ของ</w:t>
      </w:r>
      <w:r w:rsidR="00AE5CFD">
        <w:rPr>
          <w:rFonts w:ascii="Angsana New" w:hAnsi="Angsana New"/>
          <w:spacing w:val="-2"/>
          <w:sz w:val="32"/>
          <w:szCs w:val="32"/>
          <w:cs/>
        </w:rPr>
        <w:t>ประเทศ</w:t>
      </w:r>
      <w:r>
        <w:rPr>
          <w:rFonts w:ascii="Angsana New" w:hAnsi="Angsana New"/>
          <w:spacing w:val="-2"/>
          <w:sz w:val="32"/>
          <w:szCs w:val="32"/>
          <w:cs/>
        </w:rPr>
        <w:t>ไทย เมื่อวันที่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spacing w:val="-2"/>
          <w:sz w:val="32"/>
          <w:szCs w:val="32"/>
        </w:rPr>
        <w:t>6</w:t>
      </w:r>
      <w:r w:rsidR="00734724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="00823543" w:rsidRPr="00823543">
        <w:rPr>
          <w:rFonts w:ascii="Angsana New" w:hAnsi="Angsana New"/>
          <w:spacing w:val="-2"/>
          <w:sz w:val="32"/>
          <w:szCs w:val="32"/>
        </w:rPr>
        <w:t>2561</w:t>
      </w:r>
      <w:r w:rsidR="00A6639D">
        <w:rPr>
          <w:rFonts w:ascii="Angsana New" w:hAnsi="Angsana New"/>
          <w:spacing w:val="-2"/>
          <w:sz w:val="32"/>
          <w:szCs w:val="32"/>
        </w:rPr>
        <w:t xml:space="preserve"> </w:t>
      </w:r>
      <w:r w:rsidR="00953AD7">
        <w:rPr>
          <w:rFonts w:ascii="Angsana New" w:hAnsi="Angsana New"/>
          <w:spacing w:val="-2"/>
          <w:sz w:val="32"/>
          <w:szCs w:val="32"/>
          <w:cs/>
        </w:rPr>
        <w:t>โดยมีที่อยู่จดทะเบียนของบริษัทตั้งอยู่</w:t>
      </w:r>
      <w:r w:rsidR="007E2126">
        <w:rPr>
          <w:rFonts w:ascii="Angsana New" w:hAnsi="Angsana New"/>
          <w:spacing w:val="-2"/>
          <w:sz w:val="32"/>
          <w:szCs w:val="32"/>
          <w:cs/>
        </w:rPr>
        <w:t>เลข</w:t>
      </w:r>
      <w:r w:rsidR="00953AD7">
        <w:rPr>
          <w:rFonts w:ascii="Angsana New" w:hAnsi="Angsana New"/>
          <w:spacing w:val="-2"/>
          <w:sz w:val="32"/>
          <w:szCs w:val="32"/>
          <w:cs/>
        </w:rPr>
        <w:t>ที่</w:t>
      </w:r>
      <w:r w:rsidR="00EF15C1">
        <w:rPr>
          <w:rFonts w:ascii="Angsana New" w:hAnsi="Angsana New"/>
          <w:spacing w:val="-2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spacing w:val="-2"/>
          <w:sz w:val="32"/>
          <w:szCs w:val="32"/>
        </w:rPr>
        <w:t>689</w:t>
      </w:r>
      <w:r w:rsidR="00EB2206">
        <w:rPr>
          <w:rFonts w:ascii="Angsana New" w:hAnsi="Angsana New"/>
          <w:spacing w:val="-2"/>
          <w:sz w:val="32"/>
          <w:szCs w:val="32"/>
        </w:rPr>
        <w:t xml:space="preserve"> </w:t>
      </w:r>
      <w:r w:rsidR="00EB2206">
        <w:rPr>
          <w:rFonts w:ascii="Angsana New" w:hAnsi="Angsana New"/>
          <w:spacing w:val="-2"/>
          <w:sz w:val="32"/>
          <w:szCs w:val="32"/>
          <w:cs/>
        </w:rPr>
        <w:t>หมู่ที่</w:t>
      </w:r>
      <w:r w:rsidR="009F4810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823543" w:rsidRPr="00823543">
        <w:rPr>
          <w:rFonts w:ascii="Angsana New" w:hAnsi="Angsana New"/>
          <w:spacing w:val="-2"/>
          <w:sz w:val="32"/>
          <w:szCs w:val="32"/>
        </w:rPr>
        <w:t>10</w:t>
      </w:r>
      <w:r w:rsidR="00EB2206">
        <w:rPr>
          <w:rFonts w:ascii="Angsana New" w:hAnsi="Angsana New"/>
          <w:spacing w:val="-2"/>
          <w:sz w:val="32"/>
          <w:szCs w:val="32"/>
        </w:rPr>
        <w:t xml:space="preserve"> </w:t>
      </w:r>
      <w:r w:rsidR="00EB2206">
        <w:rPr>
          <w:rFonts w:ascii="Angsana New" w:hAnsi="Angsana New"/>
          <w:spacing w:val="-2"/>
          <w:sz w:val="32"/>
          <w:szCs w:val="32"/>
          <w:cs/>
        </w:rPr>
        <w:t xml:space="preserve">ตำบลสำโรงเหนือ </w:t>
      </w:r>
      <w:r>
        <w:rPr>
          <w:rFonts w:ascii="Angsana New" w:hAnsi="Angsana New"/>
          <w:spacing w:val="-2"/>
          <w:sz w:val="32"/>
          <w:szCs w:val="32"/>
          <w:cs/>
        </w:rPr>
        <w:t>อำเภอเมืองสมุทรปราการ จังหวัดสมุทรปราการ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ธุรกิจ</w:t>
      </w:r>
      <w:r w:rsidR="00C72A50">
        <w:rPr>
          <w:rFonts w:ascii="Angsana New" w:hAnsi="Angsana New"/>
          <w:spacing w:val="-2"/>
          <w:sz w:val="32"/>
          <w:szCs w:val="32"/>
          <w:cs/>
        </w:rPr>
        <w:t>หลักของบริษัทคือ</w:t>
      </w:r>
      <w:r>
        <w:rPr>
          <w:rFonts w:ascii="Angsana New" w:hAnsi="Angsana New"/>
          <w:spacing w:val="-2"/>
          <w:sz w:val="32"/>
          <w:szCs w:val="32"/>
          <w:cs/>
        </w:rPr>
        <w:t>การจำหน่ายและให้บริการ</w:t>
      </w:r>
      <w:r w:rsidR="00C10FD6">
        <w:rPr>
          <w:rFonts w:ascii="Angsana New" w:hAnsi="Angsana New"/>
          <w:spacing w:val="-2"/>
          <w:sz w:val="32"/>
          <w:szCs w:val="32"/>
          <w:cs/>
        </w:rPr>
        <w:t>เครื่อง</w:t>
      </w:r>
      <w:r>
        <w:rPr>
          <w:rFonts w:ascii="Angsana New" w:hAnsi="Angsana New"/>
          <w:spacing w:val="-2"/>
          <w:sz w:val="32"/>
          <w:szCs w:val="32"/>
          <w:cs/>
        </w:rPr>
        <w:t>ซักผ้า</w:t>
      </w:r>
      <w:r w:rsidR="00C10FD6">
        <w:rPr>
          <w:rFonts w:ascii="Angsana New" w:hAnsi="Angsana New"/>
          <w:spacing w:val="-2"/>
          <w:sz w:val="32"/>
          <w:szCs w:val="32"/>
          <w:cs/>
        </w:rPr>
        <w:t>และเครื่องอบผ้าแบบ</w:t>
      </w:r>
      <w:r>
        <w:rPr>
          <w:rFonts w:ascii="Angsana New" w:hAnsi="Angsana New"/>
          <w:spacing w:val="-2"/>
          <w:sz w:val="32"/>
          <w:szCs w:val="32"/>
          <w:cs/>
        </w:rPr>
        <w:t>หยอดเหรียญ รวมถึงบริการอื่นที่เกี่ยวข้อง</w:t>
      </w:r>
    </w:p>
    <w:p w14:paraId="19324F01" w14:textId="40E242D0" w:rsidR="00AE5CFD" w:rsidRDefault="00AE5CFD" w:rsidP="009F4810">
      <w:pPr>
        <w:spacing w:before="24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บริษัทดำเนินธุรกิจภายใต้</w:t>
      </w:r>
      <w:r w:rsidR="00D36F36">
        <w:rPr>
          <w:rFonts w:ascii="Angsana New" w:hAnsi="Angsana New"/>
          <w:spacing w:val="-8"/>
          <w:sz w:val="32"/>
          <w:szCs w:val="32"/>
          <w:cs/>
        </w:rPr>
        <w:t xml:space="preserve">เครื่องหมายการค้า </w:t>
      </w:r>
      <w:r w:rsidR="00D36F36">
        <w:rPr>
          <w:rFonts w:ascii="Angsana New" w:hAnsi="Angsana New"/>
          <w:spacing w:val="-8"/>
          <w:sz w:val="32"/>
          <w:szCs w:val="32"/>
        </w:rPr>
        <w:t>“</w:t>
      </w:r>
      <w:proofErr w:type="spellStart"/>
      <w:r w:rsidR="00D36F36">
        <w:rPr>
          <w:rFonts w:ascii="Angsana New" w:hAnsi="Angsana New"/>
          <w:spacing w:val="-8"/>
          <w:sz w:val="32"/>
          <w:szCs w:val="32"/>
        </w:rPr>
        <w:t>WashXpress</w:t>
      </w:r>
      <w:proofErr w:type="spellEnd"/>
      <w:r w:rsidR="00D36F36">
        <w:rPr>
          <w:rFonts w:ascii="Angsana New" w:hAnsi="Angsana New"/>
          <w:spacing w:val="-8"/>
          <w:sz w:val="32"/>
          <w:szCs w:val="32"/>
        </w:rPr>
        <w:t>”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D36F36">
        <w:rPr>
          <w:rFonts w:ascii="Angsana New" w:hAnsi="Angsana New"/>
          <w:spacing w:val="-8"/>
          <w:sz w:val="32"/>
          <w:szCs w:val="32"/>
          <w:cs/>
        </w:rPr>
        <w:t>และให้สิทธิในการประกอบการธุรกิจแฟรนไชส์</w:t>
      </w:r>
      <w:r w:rsidR="00D36F36">
        <w:rPr>
          <w:rFonts w:ascii="Angsana New" w:hAnsi="Angsana New"/>
          <w:spacing w:val="-2"/>
          <w:sz w:val="32"/>
          <w:szCs w:val="32"/>
          <w:cs/>
        </w:rPr>
        <w:t xml:space="preserve">ภายใต้เครื่องหมายการค้าและ/หรือบริการในนาม </w:t>
      </w:r>
      <w:r w:rsidR="00D36F36">
        <w:rPr>
          <w:rFonts w:ascii="Angsana New" w:hAnsi="Angsana New"/>
          <w:spacing w:val="-2"/>
          <w:sz w:val="32"/>
          <w:szCs w:val="32"/>
        </w:rPr>
        <w:t>“</w:t>
      </w:r>
      <w:proofErr w:type="spellStart"/>
      <w:r w:rsidR="00D36F36">
        <w:rPr>
          <w:rFonts w:ascii="Angsana New" w:hAnsi="Angsana New"/>
          <w:spacing w:val="-2"/>
          <w:sz w:val="32"/>
          <w:szCs w:val="32"/>
        </w:rPr>
        <w:t>WashXpress</w:t>
      </w:r>
      <w:proofErr w:type="spellEnd"/>
      <w:r w:rsidR="00D36F36">
        <w:rPr>
          <w:rFonts w:ascii="Angsana New" w:hAnsi="Angsana New"/>
          <w:spacing w:val="-2"/>
          <w:sz w:val="32"/>
          <w:szCs w:val="32"/>
        </w:rPr>
        <w:t>”</w:t>
      </w:r>
      <w:r w:rsidR="00D36F36">
        <w:rPr>
          <w:rFonts w:ascii="Angsana New" w:hAnsi="Angsana New"/>
          <w:spacing w:val="-2"/>
          <w:sz w:val="32"/>
          <w:szCs w:val="32"/>
          <w:cs/>
        </w:rPr>
        <w:t xml:space="preserve"> โดย </w:t>
      </w:r>
      <w:r w:rsidR="00D36F36">
        <w:rPr>
          <w:rFonts w:ascii="Angsana New" w:eastAsia="MS Mincho" w:hAnsi="Angsana New"/>
          <w:sz w:val="32"/>
          <w:szCs w:val="32"/>
          <w:cs/>
          <w:lang w:eastAsia="ja-JP"/>
        </w:rPr>
        <w:t xml:space="preserve">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 w:rsidR="00D36F3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3543" w:rsidRPr="00823543">
        <w:rPr>
          <w:rFonts w:ascii="Angsana New" w:hAnsi="Angsana New"/>
          <w:spacing w:val="-4"/>
          <w:sz w:val="32"/>
          <w:szCs w:val="32"/>
        </w:rPr>
        <w:t>2567</w:t>
      </w:r>
      <w:r w:rsidR="00D36F36">
        <w:rPr>
          <w:rFonts w:ascii="Angsana New" w:hAnsi="Angsana New"/>
          <w:spacing w:val="-4"/>
          <w:sz w:val="32"/>
          <w:szCs w:val="32"/>
        </w:rPr>
        <w:t xml:space="preserve"> </w:t>
      </w:r>
      <w:r w:rsidR="00D36F36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23543" w:rsidRPr="00823543">
        <w:rPr>
          <w:rFonts w:ascii="Angsana New" w:hAnsi="Angsana New"/>
          <w:spacing w:val="-4"/>
          <w:sz w:val="32"/>
          <w:szCs w:val="32"/>
        </w:rPr>
        <w:t>2566</w:t>
      </w:r>
      <w:r w:rsidR="00D36F3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มีจำนวนสาขา</w:t>
      </w:r>
      <w:r w:rsidR="00C10FD6">
        <w:rPr>
          <w:rFonts w:ascii="Angsana New" w:hAnsi="Angsana New"/>
          <w:spacing w:val="-4"/>
          <w:sz w:val="32"/>
          <w:szCs w:val="32"/>
          <w:cs/>
        </w:rPr>
        <w:t>ของร้าน</w:t>
      </w:r>
      <w:r w:rsidR="000F0E36">
        <w:rPr>
          <w:rFonts w:ascii="Angsana New" w:hAnsi="Angsana New"/>
          <w:spacing w:val="-4"/>
          <w:sz w:val="32"/>
          <w:szCs w:val="32"/>
          <w:cs/>
        </w:rPr>
        <w:t>เปิดให้บริการจำนวน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23543" w:rsidRPr="00823543">
        <w:rPr>
          <w:rFonts w:ascii="Angsana New" w:hAnsi="Angsana New"/>
          <w:spacing w:val="-4"/>
          <w:sz w:val="32"/>
          <w:szCs w:val="32"/>
        </w:rPr>
        <w:t>436</w:t>
      </w:r>
      <w:r w:rsidR="00EB6FA8">
        <w:rPr>
          <w:rFonts w:ascii="Angsana New" w:hAnsi="Angsana New"/>
          <w:spacing w:val="-4"/>
          <w:sz w:val="32"/>
          <w:szCs w:val="32"/>
        </w:rPr>
        <w:t xml:space="preserve"> </w:t>
      </w:r>
      <w:r w:rsidR="000F0E36">
        <w:rPr>
          <w:rFonts w:ascii="Angsana New" w:hAnsi="Angsana New"/>
          <w:spacing w:val="-4"/>
          <w:sz w:val="32"/>
          <w:szCs w:val="32"/>
          <w:cs/>
        </w:rPr>
        <w:t>สาขา</w:t>
      </w:r>
      <w:r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823543" w:rsidRPr="00823543">
        <w:rPr>
          <w:rFonts w:ascii="Angsana New" w:hAnsi="Angsana New"/>
          <w:spacing w:val="-4"/>
          <w:sz w:val="32"/>
          <w:szCs w:val="32"/>
        </w:rPr>
        <w:t>357</w:t>
      </w:r>
      <w:r w:rsidR="002C35E3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0F0E36">
        <w:rPr>
          <w:rFonts w:ascii="Angsana New" w:hAnsi="Angsana New"/>
          <w:spacing w:val="-4"/>
          <w:sz w:val="32"/>
          <w:szCs w:val="32"/>
          <w:cs/>
        </w:rPr>
        <w:t>สาขา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ตามลำดับ </w:t>
      </w:r>
      <w:r w:rsidR="00D36F36">
        <w:rPr>
          <w:rFonts w:ascii="Angsana New" w:hAnsi="Angsana New"/>
          <w:spacing w:val="-4"/>
          <w:sz w:val="32"/>
          <w:szCs w:val="32"/>
          <w:cs/>
        </w:rPr>
        <w:t>มี</w:t>
      </w:r>
      <w:r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C10FD6">
        <w:rPr>
          <w:rFonts w:ascii="Angsana New" w:hAnsi="Angsana New"/>
          <w:spacing w:val="-4"/>
          <w:sz w:val="32"/>
          <w:szCs w:val="32"/>
          <w:cs/>
        </w:rPr>
        <w:t>แฟรนไชส์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23543" w:rsidRPr="00823543">
        <w:rPr>
          <w:rFonts w:ascii="Angsana New" w:hAnsi="Angsana New"/>
          <w:spacing w:val="-2"/>
          <w:sz w:val="32"/>
          <w:szCs w:val="32"/>
        </w:rPr>
        <w:t>80</w:t>
      </w:r>
      <w:r w:rsidR="00415E47">
        <w:rPr>
          <w:rFonts w:ascii="Angsana New" w:hAnsi="Angsana New"/>
          <w:spacing w:val="-2"/>
          <w:sz w:val="32"/>
          <w:szCs w:val="32"/>
        </w:rPr>
        <w:t xml:space="preserve"> </w:t>
      </w:r>
      <w:r w:rsidR="000F0E36">
        <w:rPr>
          <w:rFonts w:ascii="Angsana New" w:hAnsi="Angsana New"/>
          <w:spacing w:val="-2"/>
          <w:sz w:val="32"/>
          <w:szCs w:val="32"/>
          <w:cs/>
        </w:rPr>
        <w:t>สาขา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823543" w:rsidRPr="00823543">
        <w:rPr>
          <w:rFonts w:ascii="Angsana New" w:hAnsi="Angsana New"/>
          <w:spacing w:val="-2"/>
          <w:sz w:val="32"/>
          <w:szCs w:val="32"/>
        </w:rPr>
        <w:t>8</w:t>
      </w:r>
      <w:r w:rsidR="0089294F">
        <w:rPr>
          <w:rFonts w:ascii="Angsana New" w:hAnsi="Angsana New"/>
          <w:spacing w:val="-2"/>
          <w:sz w:val="32"/>
          <w:szCs w:val="32"/>
        </w:rPr>
        <w:t>0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 w:rsidR="000F0E36">
        <w:rPr>
          <w:rFonts w:ascii="Angsana New" w:hAnsi="Angsana New"/>
          <w:spacing w:val="-2"/>
          <w:sz w:val="32"/>
          <w:szCs w:val="32"/>
          <w:cs/>
        </w:rPr>
        <w:t>สาขา</w:t>
      </w:r>
      <w:r w:rsidR="00D36F36">
        <w:rPr>
          <w:rFonts w:ascii="Angsana New" w:hAnsi="Angsana New"/>
          <w:spacing w:val="-2"/>
          <w:sz w:val="32"/>
          <w:szCs w:val="32"/>
          <w:cs/>
        </w:rPr>
        <w:t xml:space="preserve"> ตามลำดับ</w:t>
      </w:r>
    </w:p>
    <w:p w14:paraId="3A0D8AE4" w14:textId="7762532A" w:rsidR="00C84A48" w:rsidRDefault="00C84A48" w:rsidP="009F4810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23543" w:rsidRPr="00823543">
        <w:rPr>
          <w:rFonts w:ascii="Angsana New" w:hAnsi="Angsana New"/>
          <w:spacing w:val="-4"/>
          <w:sz w:val="32"/>
          <w:szCs w:val="32"/>
        </w:rPr>
        <w:t>2566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ผู้ถือหุ้</w:t>
      </w:r>
      <w:r w:rsidR="005B0377">
        <w:rPr>
          <w:rFonts w:ascii="Angsana New" w:hAnsi="Angsana New"/>
          <w:sz w:val="32"/>
          <w:szCs w:val="32"/>
          <w:cs/>
        </w:rPr>
        <w:t>นราย</w:t>
      </w:r>
      <w:r>
        <w:rPr>
          <w:rFonts w:ascii="Angsana New" w:hAnsi="Angsana New"/>
          <w:sz w:val="32"/>
          <w:szCs w:val="32"/>
          <w:cs/>
        </w:rPr>
        <w:t>ใหญ่ของบริษัท</w:t>
      </w:r>
      <w:r w:rsidR="00792AD8">
        <w:rPr>
          <w:rFonts w:ascii="Angsana New" w:hAnsi="Angsana New"/>
          <w:sz w:val="32"/>
          <w:szCs w:val="32"/>
          <w:cs/>
        </w:rPr>
        <w:t xml:space="preserve">คือ </w:t>
      </w:r>
      <w:r w:rsidR="00792AD8">
        <w:rPr>
          <w:rFonts w:ascii="Angsana New" w:hAnsi="Angsana New"/>
          <w:sz w:val="32"/>
          <w:szCs w:val="32"/>
        </w:rPr>
        <w:t>Holistic Impact Pte. Ltd.</w:t>
      </w:r>
      <w:r w:rsidR="00792AD8">
        <w:rPr>
          <w:rFonts w:ascii="Angsana New" w:hAnsi="Angsana New"/>
          <w:sz w:val="32"/>
          <w:szCs w:val="32"/>
          <w:cs/>
        </w:rPr>
        <w:t xml:space="preserve"> </w:t>
      </w:r>
      <w:r w:rsidR="009F4810">
        <w:rPr>
          <w:rFonts w:ascii="Angsana New" w:hAnsi="Angsana New"/>
          <w:sz w:val="32"/>
          <w:szCs w:val="32"/>
          <w:cs/>
        </w:rPr>
        <w:br/>
      </w:r>
      <w:r w:rsidR="00792AD8">
        <w:rPr>
          <w:rFonts w:ascii="Angsana New" w:hAnsi="Angsana New"/>
          <w:sz w:val="32"/>
          <w:szCs w:val="32"/>
          <w:cs/>
        </w:rPr>
        <w:t xml:space="preserve">ซึ่งจดทะเบียนในประเทศสิงคโปร์ </w:t>
      </w:r>
      <w:r w:rsidR="0089294F">
        <w:rPr>
          <w:rFonts w:ascii="Angsana New" w:hAnsi="Angsana New" w:hint="cs"/>
          <w:sz w:val="32"/>
          <w:szCs w:val="32"/>
          <w:cs/>
        </w:rPr>
        <w:t>นายชิษณุพันธ์ ตั้งเฉลิมกุล และนายกวิน กลองกระโทก ตามลำดับ</w:t>
      </w:r>
    </w:p>
    <w:p w14:paraId="1CD5362B" w14:textId="1CA37077" w:rsidR="009625CF" w:rsidRDefault="00B5447F" w:rsidP="009F4810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>
        <w:rPr>
          <w:rFonts w:ascii="Angsana New" w:hAnsi="Angsana New"/>
          <w:spacing w:val="-10"/>
          <w:sz w:val="32"/>
          <w:szCs w:val="32"/>
          <w:cs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>
        <w:rPr>
          <w:rFonts w:ascii="Angsana New" w:hAnsi="Angsana New"/>
          <w:sz w:val="32"/>
          <w:szCs w:val="32"/>
          <w:cs/>
        </w:rPr>
        <w:t>ความสัมพันธ์กันดังกล่าว</w:t>
      </w:r>
    </w:p>
    <w:p w14:paraId="61EDCE87" w14:textId="745FF884" w:rsidR="00390D85" w:rsidRDefault="00823543" w:rsidP="009F4810">
      <w:pPr>
        <w:spacing w:before="3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2</w:t>
      </w:r>
      <w:r w:rsidR="00701383">
        <w:rPr>
          <w:rFonts w:ascii="Angsana New" w:hAnsi="Angsana New"/>
          <w:b/>
          <w:bCs/>
          <w:sz w:val="32"/>
          <w:szCs w:val="32"/>
        </w:rPr>
        <w:t>.</w:t>
      </w:r>
      <w:r w:rsidR="00701383">
        <w:rPr>
          <w:rFonts w:ascii="Angsana New" w:hAnsi="Angsana New"/>
          <w:b/>
          <w:bCs/>
          <w:sz w:val="32"/>
          <w:szCs w:val="32"/>
        </w:rPr>
        <w:tab/>
      </w:r>
      <w:r w:rsidR="00390D85">
        <w:rPr>
          <w:rFonts w:ascii="Angsana New" w:hAnsi="Angsana New"/>
          <w:b/>
          <w:bCs/>
          <w:sz w:val="32"/>
          <w:szCs w:val="32"/>
          <w:cs/>
        </w:rPr>
        <w:t>เกณฑ์การ</w:t>
      </w:r>
      <w:r w:rsidR="00DC2FCF">
        <w:rPr>
          <w:rFonts w:ascii="Angsana New" w:hAnsi="Angsana New"/>
          <w:b/>
          <w:bCs/>
          <w:sz w:val="32"/>
          <w:szCs w:val="32"/>
          <w:cs/>
        </w:rPr>
        <w:t>จัดทำ</w:t>
      </w:r>
      <w:r w:rsidR="00173A42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6B5439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173A42">
        <w:rPr>
          <w:rFonts w:ascii="Angsana New" w:hAnsi="Angsana New"/>
          <w:b/>
          <w:bCs/>
          <w:sz w:val="32"/>
          <w:szCs w:val="32"/>
          <w:cs/>
        </w:rPr>
        <w:t>นำเสนอ</w:t>
      </w:r>
      <w:r w:rsidR="00390D85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7B18EBC7" w14:textId="13C71F99" w:rsidR="00B066A1" w:rsidRDefault="00823543" w:rsidP="00090054">
      <w:pPr>
        <w:pStyle w:val="ListParagraph"/>
        <w:ind w:left="1260" w:hanging="71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eastAsia="Times New Roman" w:hAnsi="Angsana New"/>
          <w:sz w:val="32"/>
          <w:szCs w:val="32"/>
        </w:rPr>
        <w:t>2</w:t>
      </w:r>
      <w:r w:rsidR="006E19A7">
        <w:rPr>
          <w:rFonts w:ascii="Angsana New" w:eastAsia="Times New Roman" w:hAnsi="Angsana New"/>
          <w:sz w:val="32"/>
          <w:szCs w:val="32"/>
          <w:lang w:val="th-TH"/>
        </w:rPr>
        <w:t>.</w:t>
      </w:r>
      <w:r w:rsidRPr="00823543">
        <w:rPr>
          <w:rFonts w:ascii="Angsana New" w:eastAsia="Times New Roman" w:hAnsi="Angsana New"/>
          <w:sz w:val="32"/>
          <w:szCs w:val="32"/>
        </w:rPr>
        <w:t>1</w:t>
      </w:r>
      <w:r w:rsidR="000B3253">
        <w:rPr>
          <w:rFonts w:ascii="Angsana New" w:hAnsi="Angsana New"/>
          <w:sz w:val="32"/>
          <w:szCs w:val="32"/>
        </w:rPr>
        <w:tab/>
      </w:r>
      <w:r w:rsidR="006B5439">
        <w:rPr>
          <w:rFonts w:ascii="Angsana New" w:hAnsi="Angsana New"/>
          <w:sz w:val="32"/>
          <w:szCs w:val="32"/>
          <w:cs/>
        </w:rPr>
        <w:t>บริษัทจัดทำบัญชีเป็นเงินบาท</w:t>
      </w:r>
      <w:r w:rsidR="006E19A7">
        <w:rPr>
          <w:rFonts w:ascii="Angsana New" w:hAnsi="Angsana New"/>
          <w:spacing w:val="-10"/>
          <w:sz w:val="32"/>
          <w:szCs w:val="32"/>
          <w:cs/>
        </w:rPr>
        <w:t>และจัดทำงบการเงินตามกฎหมายเป็นภาษาไทย</w:t>
      </w:r>
      <w:r w:rsidR="0036621D">
        <w:rPr>
          <w:rFonts w:ascii="Angsana New" w:hAnsi="Angsana New"/>
          <w:spacing w:val="-10"/>
          <w:sz w:val="32"/>
          <w:szCs w:val="32"/>
          <w:cs/>
        </w:rPr>
        <w:t>ตามมาตรฐานการรายงานท</w:t>
      </w:r>
      <w:r w:rsidR="002B0DAC">
        <w:rPr>
          <w:rFonts w:ascii="Angsana New" w:hAnsi="Angsana New"/>
          <w:spacing w:val="-10"/>
          <w:sz w:val="32"/>
          <w:szCs w:val="32"/>
          <w:cs/>
        </w:rPr>
        <w:t>างการเงิน</w:t>
      </w:r>
      <w:r w:rsidR="0036621D">
        <w:rPr>
          <w:rFonts w:ascii="Angsana New" w:hAnsi="Angsana New"/>
          <w:sz w:val="32"/>
          <w:szCs w:val="32"/>
          <w:cs/>
        </w:rPr>
        <w:t>และวิธีปฏิบัติทางการบัญชีที่รับรองทั่วไปในประเทศไทย</w:t>
      </w:r>
    </w:p>
    <w:p w14:paraId="061A303A" w14:textId="784AEC09" w:rsidR="002A1A59" w:rsidRDefault="00823543" w:rsidP="009F4810">
      <w:pPr>
        <w:pStyle w:val="ListParagraph"/>
        <w:spacing w:before="240"/>
        <w:ind w:left="1267" w:hanging="72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823543">
        <w:rPr>
          <w:rFonts w:ascii="Angsana New" w:hAnsi="Angsana New"/>
          <w:spacing w:val="-6"/>
          <w:sz w:val="32"/>
          <w:szCs w:val="32"/>
        </w:rPr>
        <w:t>2</w:t>
      </w:r>
      <w:r w:rsidR="0023755B">
        <w:rPr>
          <w:rFonts w:ascii="Angsana New" w:hAnsi="Angsana New"/>
          <w:spacing w:val="-6"/>
          <w:sz w:val="32"/>
          <w:szCs w:val="32"/>
        </w:rPr>
        <w:t>.</w:t>
      </w:r>
      <w:r w:rsidRPr="00823543">
        <w:rPr>
          <w:rFonts w:ascii="Angsana New" w:hAnsi="Angsana New"/>
          <w:spacing w:val="-6"/>
          <w:sz w:val="32"/>
          <w:szCs w:val="32"/>
        </w:rPr>
        <w:t>2</w:t>
      </w:r>
      <w:r w:rsidR="0023755B">
        <w:rPr>
          <w:rFonts w:ascii="Angsana New" w:hAnsi="Angsana New"/>
          <w:spacing w:val="-6"/>
          <w:sz w:val="32"/>
          <w:szCs w:val="32"/>
        </w:rPr>
        <w:tab/>
      </w:r>
      <w:r w:rsidR="000F024C">
        <w:rPr>
          <w:rFonts w:ascii="Angsana New" w:hAnsi="Angsana New"/>
          <w:spacing w:val="-8"/>
          <w:sz w:val="32"/>
          <w:szCs w:val="32"/>
          <w:cs/>
        </w:rPr>
        <w:t xml:space="preserve">งบการเงินของบริษัทได้จัดทำขึ้นตามประกาศของกรมพัฒนาธุรกิจการค้าลงวันที่ </w:t>
      </w:r>
      <w:r w:rsidRPr="00823543">
        <w:rPr>
          <w:rFonts w:ascii="Angsana New" w:hAnsi="Angsana New"/>
          <w:spacing w:val="-8"/>
          <w:sz w:val="32"/>
          <w:szCs w:val="32"/>
        </w:rPr>
        <w:t>27</w:t>
      </w:r>
      <w:r w:rsidR="00487FA8">
        <w:rPr>
          <w:rFonts w:ascii="Angsana New" w:hAnsi="Angsana New"/>
          <w:spacing w:val="-8"/>
          <w:sz w:val="32"/>
          <w:szCs w:val="32"/>
        </w:rPr>
        <w:t xml:space="preserve"> </w:t>
      </w:r>
      <w:r w:rsidR="000F024C">
        <w:rPr>
          <w:rFonts w:ascii="Angsana New" w:hAnsi="Angsana New"/>
          <w:spacing w:val="-8"/>
          <w:sz w:val="32"/>
          <w:szCs w:val="32"/>
          <w:cs/>
        </w:rPr>
        <w:t xml:space="preserve">ตุลาคม </w:t>
      </w:r>
      <w:r w:rsidRPr="00823543">
        <w:rPr>
          <w:rFonts w:ascii="Angsana New" w:hAnsi="Angsana New"/>
          <w:spacing w:val="-8"/>
          <w:sz w:val="32"/>
          <w:szCs w:val="32"/>
        </w:rPr>
        <w:t>2566</w:t>
      </w:r>
      <w:r w:rsidR="000F024C">
        <w:rPr>
          <w:rFonts w:ascii="Angsana New" w:hAnsi="Angsana New"/>
          <w:spacing w:val="-8"/>
          <w:sz w:val="32"/>
          <w:szCs w:val="32"/>
          <w:cs/>
        </w:rPr>
        <w:t xml:space="preserve"> เรื่อง กำหนดรายการย่อที่ต้องมีในงบการเงิน พ.ศ. </w:t>
      </w:r>
      <w:r w:rsidRPr="00823543">
        <w:rPr>
          <w:rFonts w:ascii="Angsana New" w:hAnsi="Angsana New"/>
          <w:spacing w:val="-8"/>
          <w:sz w:val="32"/>
          <w:szCs w:val="32"/>
        </w:rPr>
        <w:t>2566</w:t>
      </w:r>
    </w:p>
    <w:p w14:paraId="0D09E431" w14:textId="35E12313" w:rsidR="00923888" w:rsidRDefault="00823543" w:rsidP="009F4810">
      <w:pPr>
        <w:pStyle w:val="ListParagraph"/>
        <w:spacing w:before="240"/>
        <w:ind w:left="1267" w:hanging="720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823543">
        <w:rPr>
          <w:rFonts w:ascii="Angsana New" w:hAnsi="Angsana New"/>
          <w:spacing w:val="-6"/>
          <w:sz w:val="32"/>
          <w:szCs w:val="32"/>
        </w:rPr>
        <w:t>2</w:t>
      </w:r>
      <w:r w:rsidR="00887DAC">
        <w:rPr>
          <w:rFonts w:ascii="Angsana New" w:hAnsi="Angsana New"/>
          <w:spacing w:val="-6"/>
          <w:sz w:val="32"/>
          <w:szCs w:val="32"/>
        </w:rPr>
        <w:t>.</w:t>
      </w:r>
      <w:r w:rsidRPr="00823543">
        <w:rPr>
          <w:rFonts w:ascii="Angsana New" w:hAnsi="Angsana New"/>
          <w:spacing w:val="-6"/>
          <w:sz w:val="32"/>
          <w:szCs w:val="32"/>
        </w:rPr>
        <w:t>3</w:t>
      </w:r>
      <w:r w:rsidR="00887DAC">
        <w:rPr>
          <w:rFonts w:ascii="Angsana New" w:hAnsi="Angsana New"/>
          <w:spacing w:val="-6"/>
          <w:sz w:val="32"/>
          <w:szCs w:val="32"/>
        </w:rPr>
        <w:t xml:space="preserve"> </w:t>
      </w:r>
      <w:r w:rsidR="00887DAC">
        <w:rPr>
          <w:rFonts w:ascii="Angsana New" w:hAnsi="Angsana New"/>
          <w:spacing w:val="-6"/>
          <w:sz w:val="32"/>
          <w:szCs w:val="32"/>
        </w:rPr>
        <w:tab/>
      </w:r>
      <w:r w:rsidR="0023755B">
        <w:rPr>
          <w:rFonts w:ascii="Angsana New" w:hAnsi="Angsana New"/>
          <w:spacing w:val="-8"/>
          <w:sz w:val="32"/>
          <w:szCs w:val="32"/>
          <w:cs/>
        </w:rPr>
        <w:t>งบการเงินนี้ได้จัดทำขึ้นตามเกณฑ์การวัดมูลค่าด้วยราคาทุนเดิม ยกเว้นตามที่ได้เปิดเผยใน</w:t>
      </w:r>
      <w:r w:rsidR="00EA5C5C">
        <w:rPr>
          <w:rFonts w:ascii="Angsana New" w:hAnsi="Angsana New"/>
          <w:sz w:val="32"/>
          <w:szCs w:val="32"/>
          <w:cs/>
        </w:rPr>
        <w:t>นโยบายการบัญชีที่มีสาระ</w:t>
      </w:r>
      <w:r w:rsidR="00EA5C5C">
        <w:rPr>
          <w:rFonts w:ascii="Angsana New" w:eastAsia="Malgun Gothic" w:hAnsi="Angsana New"/>
          <w:sz w:val="32"/>
          <w:szCs w:val="32"/>
          <w:cs/>
        </w:rPr>
        <w:t>สำคัญ</w:t>
      </w:r>
      <w:r w:rsidR="0023755B">
        <w:rPr>
          <w:rFonts w:ascii="Angsana New" w:hAnsi="Angsana New"/>
          <w:sz w:val="32"/>
          <w:szCs w:val="32"/>
        </w:rPr>
        <w:t xml:space="preserve"> (</w:t>
      </w:r>
      <w:r w:rsidR="0023755B"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Pr="00823543">
        <w:rPr>
          <w:rFonts w:ascii="Angsana New" w:hAnsi="Angsana New"/>
          <w:sz w:val="32"/>
          <w:szCs w:val="32"/>
        </w:rPr>
        <w:t>3</w:t>
      </w:r>
      <w:r w:rsidR="0023755B">
        <w:rPr>
          <w:rFonts w:ascii="Angsana New" w:hAnsi="Angsana New"/>
          <w:sz w:val="32"/>
          <w:szCs w:val="32"/>
        </w:rPr>
        <w:t>)</w:t>
      </w:r>
    </w:p>
    <w:p w14:paraId="16E42878" w14:textId="3F3CBCD5" w:rsidR="00090054" w:rsidRDefault="00823543" w:rsidP="009F4810">
      <w:pPr>
        <w:pStyle w:val="ListParagraph"/>
        <w:spacing w:before="240"/>
        <w:ind w:left="1267" w:hanging="7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2</w:t>
      </w:r>
      <w:r w:rsidR="00B17DA8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4</w:t>
      </w:r>
      <w:r w:rsidR="00B17DA8">
        <w:rPr>
          <w:rFonts w:ascii="Angsana New" w:hAnsi="Angsana New"/>
          <w:sz w:val="32"/>
          <w:szCs w:val="32"/>
        </w:rPr>
        <w:tab/>
      </w:r>
      <w:r w:rsidR="00B17DA8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375614">
        <w:rPr>
          <w:rFonts w:ascii="Angsana New" w:hAnsi="Angsana New"/>
          <w:sz w:val="32"/>
          <w:szCs w:val="32"/>
          <w:cs/>
        </w:rPr>
        <w:t>งวด</w:t>
      </w:r>
      <w:r w:rsidR="00B17DA8">
        <w:rPr>
          <w:rFonts w:ascii="Angsana New" w:hAnsi="Angsana New"/>
          <w:sz w:val="32"/>
          <w:szCs w:val="32"/>
          <w:cs/>
        </w:rPr>
        <w:t>บัญชีปัจจุบัน</w:t>
      </w:r>
    </w:p>
    <w:p w14:paraId="475BADE2" w14:textId="77777777" w:rsidR="00090054" w:rsidRDefault="00090054" w:rsidP="00090054">
      <w:pPr>
        <w:pStyle w:val="ListParagraph"/>
        <w:ind w:left="1267" w:hanging="720"/>
        <w:contextualSpacing w:val="0"/>
        <w:jc w:val="thaiDistribute"/>
        <w:rPr>
          <w:rFonts w:ascii="Angsana New" w:hAnsi="Angsana New"/>
          <w:sz w:val="32"/>
          <w:szCs w:val="32"/>
        </w:rPr>
      </w:pPr>
    </w:p>
    <w:p w14:paraId="02C23E99" w14:textId="77777777" w:rsidR="00090054" w:rsidRDefault="00090054" w:rsidP="00090054">
      <w:pPr>
        <w:pStyle w:val="ListParagraph"/>
        <w:ind w:left="1267" w:hanging="720"/>
        <w:contextualSpacing w:val="0"/>
        <w:jc w:val="thaiDistribute"/>
        <w:rPr>
          <w:rFonts w:ascii="Angsana New" w:hAnsi="Angsana New"/>
          <w:sz w:val="32"/>
          <w:szCs w:val="32"/>
          <w:cs/>
        </w:rPr>
        <w:sectPr w:rsidR="00090054" w:rsidSect="00090054">
          <w:headerReference w:type="default" r:id="rId11"/>
          <w:headerReference w:type="first" r:id="rId12"/>
          <w:footerReference w:type="first" r:id="rId13"/>
          <w:pgSz w:w="11909" w:h="16834" w:code="9"/>
          <w:pgMar w:top="1440" w:right="1224" w:bottom="720" w:left="1440" w:header="864" w:footer="432" w:gutter="0"/>
          <w:pgNumType w:fmt="numberInDash" w:start="1"/>
          <w:cols w:space="720"/>
          <w:docGrid w:linePitch="360"/>
        </w:sectPr>
      </w:pPr>
    </w:p>
    <w:p w14:paraId="4D5C6749" w14:textId="65BA8A39" w:rsidR="00960026" w:rsidRDefault="00960026" w:rsidP="00090054">
      <w:pPr>
        <w:ind w:left="1260"/>
        <w:jc w:val="thaiDistribute"/>
        <w:rPr>
          <w:rFonts w:ascii="Angsana New" w:hAnsi="Angsana New"/>
          <w:sz w:val="32"/>
          <w:szCs w:val="32"/>
          <w:lang w:val="en-GB"/>
        </w:rPr>
      </w:pPr>
      <w:r w:rsidRPr="009F4810">
        <w:rPr>
          <w:rFonts w:ascii="Angsana New" w:eastAsia="Times New Roman" w:hAnsi="Angsana New"/>
          <w:color w:val="000000"/>
          <w:spacing w:val="-8"/>
          <w:sz w:val="32"/>
          <w:szCs w:val="32"/>
          <w:cs/>
          <w:lang w:val="en-GB"/>
        </w:rPr>
        <w:lastRenderedPageBreak/>
        <w:t>ในระหว่าง</w:t>
      </w:r>
      <w:r w:rsidR="00375614" w:rsidRPr="009F4810">
        <w:rPr>
          <w:rFonts w:ascii="Angsana New" w:eastAsia="Times New Roman" w:hAnsi="Angsana New"/>
          <w:color w:val="000000"/>
          <w:spacing w:val="-8"/>
          <w:sz w:val="32"/>
          <w:szCs w:val="32"/>
          <w:cs/>
          <w:lang w:val="en-GB"/>
        </w:rPr>
        <w:t>ปี</w:t>
      </w:r>
      <w:r w:rsidRPr="009F4810">
        <w:rPr>
          <w:rFonts w:ascii="Angsana New" w:eastAsia="Times New Roman" w:hAnsi="Angsana New"/>
          <w:color w:val="000000"/>
          <w:spacing w:val="-8"/>
          <w:sz w:val="32"/>
          <w:szCs w:val="32"/>
          <w:cs/>
          <w:lang w:val="en-GB"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>
        <w:rPr>
          <w:rFonts w:ascii="Angsana New" w:eastAsia="Times New Roman" w:hAnsi="Angsana New"/>
          <w:color w:val="000000"/>
          <w:sz w:val="32"/>
          <w:szCs w:val="32"/>
          <w:cs/>
          <w:lang w:val="en-GB"/>
        </w:rPr>
        <w:t xml:space="preserve"> </w:t>
      </w:r>
      <w:r w:rsidRPr="009F4810">
        <w:rPr>
          <w:rFonts w:ascii="Angsana New" w:eastAsia="Times New Roman" w:hAnsi="Angsana New"/>
          <w:color w:val="000000"/>
          <w:spacing w:val="-4"/>
          <w:sz w:val="32"/>
          <w:szCs w:val="32"/>
          <w:cs/>
          <w:lang w:val="en-GB"/>
        </w:rPr>
        <w:t xml:space="preserve">ซึ่งมีผลบังคับใช้สำหรับรอบระยะเวลาบัญชีที่เริ่มในหรือหลังวันที่ </w:t>
      </w:r>
      <w:r w:rsidR="00823543" w:rsidRPr="00823543">
        <w:rPr>
          <w:rFonts w:ascii="Angsana New" w:eastAsia="Times New Roman" w:hAnsi="Angsana New"/>
          <w:color w:val="000000"/>
          <w:spacing w:val="-4"/>
          <w:sz w:val="32"/>
          <w:szCs w:val="32"/>
        </w:rPr>
        <w:t>1</w:t>
      </w:r>
      <w:r w:rsidRPr="009F4810">
        <w:rPr>
          <w:rFonts w:ascii="Angsana New" w:eastAsia="Times New Roman" w:hAnsi="Angsana New"/>
          <w:color w:val="000000"/>
          <w:spacing w:val="-4"/>
          <w:sz w:val="32"/>
          <w:szCs w:val="32"/>
          <w:cs/>
          <w:lang w:val="en-GB"/>
        </w:rPr>
        <w:t xml:space="preserve"> มกราคม </w:t>
      </w:r>
      <w:r w:rsidR="00823543" w:rsidRPr="00823543">
        <w:rPr>
          <w:rFonts w:ascii="Angsana New" w:eastAsia="Times New Roman" w:hAnsi="Angsana New"/>
          <w:color w:val="000000"/>
          <w:spacing w:val="-4"/>
          <w:sz w:val="32"/>
          <w:szCs w:val="32"/>
        </w:rPr>
        <w:t>2567</w:t>
      </w:r>
      <w:r w:rsidRPr="009F4810">
        <w:rPr>
          <w:rFonts w:ascii="Angsana New" w:eastAsia="Times New Roman" w:hAnsi="Angsana New"/>
          <w:color w:val="000000"/>
          <w:spacing w:val="-4"/>
          <w:sz w:val="32"/>
          <w:szCs w:val="32"/>
          <w:cs/>
          <w:lang w:val="en-GB"/>
        </w:rPr>
        <w:t xml:space="preserve"> มาถือปฏิบัติ</w:t>
      </w:r>
      <w:r>
        <w:rPr>
          <w:rFonts w:ascii="Angsana New" w:eastAsia="Times New Roman" w:hAnsi="Angsana New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>
        <w:rPr>
          <w:rFonts w:ascii="Angsana New" w:eastAsia="Times New Roman" w:hAnsi="Angsana New"/>
          <w:sz w:val="32"/>
          <w:szCs w:val="32"/>
          <w:cs/>
          <w:lang w:val="en-GB"/>
        </w:rPr>
        <w:t>โดย</w:t>
      </w:r>
      <w:r>
        <w:rPr>
          <w:rFonts w:ascii="Angsana New" w:hAnsi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6CF337C1" w14:textId="28475FA6" w:rsidR="00960026" w:rsidRDefault="00960026" w:rsidP="009F4810">
      <w:pPr>
        <w:tabs>
          <w:tab w:val="left" w:pos="1530"/>
        </w:tabs>
        <w:spacing w:before="240"/>
        <w:ind w:left="1530" w:hanging="1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  </w:t>
      </w:r>
      <w:r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823543" w:rsidRPr="0082354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เรื่อง การนำเสนองบการเงิน กำหนดให้เปิดเผยข้อมูลนโยบายการบัญชีที่มีสาระสำคัญ </w:t>
      </w:r>
    </w:p>
    <w:p w14:paraId="49AED7F4" w14:textId="04A94782" w:rsidR="00960026" w:rsidRDefault="00960026" w:rsidP="009F4810">
      <w:pPr>
        <w:tabs>
          <w:tab w:val="left" w:pos="1530"/>
          <w:tab w:val="left" w:pos="1980"/>
        </w:tabs>
        <w:spacing w:before="240"/>
        <w:ind w:left="1530" w:hanging="18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  </w:t>
      </w:r>
      <w:r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823543" w:rsidRPr="00823543">
        <w:rPr>
          <w:rFonts w:ascii="Angsana New" w:hAnsi="Angsana New"/>
          <w:sz w:val="32"/>
          <w:szCs w:val="32"/>
        </w:rPr>
        <w:t>8</w:t>
      </w:r>
      <w:r>
        <w:rPr>
          <w:rFonts w:ascii="Angsana New" w:hAnsi="Angsana New"/>
          <w:sz w:val="32"/>
          <w:szCs w:val="32"/>
          <w:cs/>
        </w:rPr>
        <w:t xml:space="preserve"> เรื่อง นโยบายการบัญชี การเปลี่ยนแปลงประมาณการทางบัญชีและข้อผิดพลาด แก้ไขคำนิยามของประมาณการทางบัญชี</w:t>
      </w:r>
    </w:p>
    <w:p w14:paraId="539F9AC2" w14:textId="1490164B" w:rsidR="00960026" w:rsidRDefault="00960026" w:rsidP="009F4810">
      <w:pPr>
        <w:tabs>
          <w:tab w:val="left" w:pos="1530"/>
        </w:tabs>
        <w:spacing w:before="240"/>
        <w:ind w:left="1530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823543" w:rsidRPr="00823543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  <w:cs/>
        </w:rPr>
        <w:t xml:space="preserve"> เรื่อง ภาษีเงินได้ กำหนดเงื่อนไขในการรับรู้ภาษีเงินได้รอการตัดบัญชี ณ การรับรู้เมื่อเริ่มแรก สำหรับรายการที่ก่อให้เกิดมูลค่าที่เท่ากันของผลแตกต่างชั่วคราวที่ต้องเสียภาษีและผลแตกต่างชั่วคราวที่ใช้หักภาษี รวมทั้งเพิ่มเติมข้อผ่อนปรน</w:t>
      </w:r>
      <w:r w:rsidRPr="009F4810">
        <w:rPr>
          <w:rFonts w:ascii="Angsana New" w:hAnsi="Angsana New"/>
          <w:sz w:val="32"/>
          <w:szCs w:val="32"/>
          <w:cs/>
        </w:rPr>
        <w:t xml:space="preserve">สำหรับการรับรู้ภาษีเงินได้รอการตัดบัญชีที่เกี่ยวข้องกับการปฏิรูปภาษีระหว่างประเทศ </w:t>
      </w:r>
      <w:r w:rsidR="009F4810">
        <w:rPr>
          <w:rFonts w:ascii="Angsana New" w:hAnsi="Angsana New"/>
          <w:sz w:val="32"/>
          <w:szCs w:val="32"/>
          <w:cs/>
        </w:rPr>
        <w:br/>
      </w:r>
      <w:r w:rsidRPr="009F4810">
        <w:rPr>
          <w:rFonts w:ascii="Angsana New" w:hAnsi="Angsana New"/>
          <w:sz w:val="32"/>
          <w:szCs w:val="32"/>
          <w:cs/>
        </w:rPr>
        <w:t>- กฎโมเดลเสาหลักที่สอง (</w:t>
      </w:r>
      <w:r w:rsidRPr="009F4810">
        <w:rPr>
          <w:rFonts w:ascii="Angsana New" w:hAnsi="Angsana New"/>
          <w:sz w:val="32"/>
          <w:szCs w:val="32"/>
          <w:lang w:val="en-GB"/>
        </w:rPr>
        <w:t>Pillar Two)</w:t>
      </w:r>
      <w:r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2D00ECA1" w14:textId="7C27B413" w:rsidR="00960026" w:rsidRDefault="00960026" w:rsidP="009F4810">
      <w:pPr>
        <w:tabs>
          <w:tab w:val="left" w:pos="1260"/>
        </w:tabs>
        <w:spacing w:before="240"/>
        <w:ind w:left="1260" w:firstLine="3"/>
        <w:jc w:val="thaiDistribute"/>
        <w:rPr>
          <w:rFonts w:ascii="Angsana New" w:eastAsia="Times New Roman" w:hAnsi="Angsana New"/>
          <w:color w:val="000000"/>
          <w:sz w:val="32"/>
          <w:szCs w:val="32"/>
        </w:rPr>
      </w:pPr>
      <w:r>
        <w:rPr>
          <w:rFonts w:ascii="Angsana New" w:eastAsia="Times New Roman" w:hAnsi="Angsana New"/>
          <w:sz w:val="32"/>
          <w:szCs w:val="32"/>
          <w:cs/>
          <w:lang w:val="en-GB"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>
        <w:rPr>
          <w:rFonts w:ascii="Angsana New" w:eastAsia="Times New Roman" w:hAnsi="Angsana New"/>
          <w:color w:val="000000"/>
          <w:sz w:val="32"/>
          <w:szCs w:val="32"/>
          <w:cs/>
          <w:lang w:val="en-GB"/>
        </w:rPr>
        <w:t>บริษัท</w:t>
      </w:r>
      <w:r>
        <w:rPr>
          <w:rFonts w:ascii="Angsana New" w:eastAsia="Times New Roman" w:hAnsi="Angsana New"/>
          <w:color w:val="000000"/>
          <w:sz w:val="32"/>
          <w:szCs w:val="32"/>
        </w:rPr>
        <w:t xml:space="preserve"> </w:t>
      </w:r>
    </w:p>
    <w:p w14:paraId="61BE48E8" w14:textId="45F4F586" w:rsidR="001B1052" w:rsidRDefault="00823543" w:rsidP="009F4810">
      <w:pPr>
        <w:pStyle w:val="ListParagraph"/>
        <w:spacing w:before="240"/>
        <w:ind w:left="1267" w:hanging="7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2</w:t>
      </w:r>
      <w:r w:rsidR="00B97827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5</w:t>
      </w:r>
      <w:r w:rsidR="00B97827">
        <w:rPr>
          <w:rFonts w:ascii="Angsana New" w:hAnsi="Angsana New"/>
          <w:sz w:val="32"/>
          <w:szCs w:val="32"/>
        </w:rPr>
        <w:tab/>
      </w:r>
      <w:r w:rsidR="00B97827">
        <w:rPr>
          <w:rFonts w:ascii="Angsana New" w:hAnsi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75D821FE" w14:textId="566DD22B" w:rsidR="00CB22BD" w:rsidRDefault="00CB22BD" w:rsidP="009F4810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มาตรฐานการรายงานทางการเงินฉบับที่มีการปรับปรุงได้ประกาศในราชกิจจานุเบกษาแล้ว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823543" w:rsidRPr="0082354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 w:rsidR="00823543" w:rsidRPr="00823543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เป็นต้นไป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eastAsia="Times New Roman" w:hAnsi="Angsana New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</w:t>
      </w:r>
      <w:r>
        <w:rPr>
          <w:rFonts w:ascii="Angsana New" w:hAnsi="Angsana New"/>
          <w:sz w:val="32"/>
          <w:szCs w:val="32"/>
          <w:cs/>
        </w:rPr>
        <w:t>เป็นการปรับปรุงข้อกำหนดทางการบัญชี ได้แก่</w:t>
      </w:r>
    </w:p>
    <w:p w14:paraId="43048224" w14:textId="09B7EDD9" w:rsidR="00CB22BD" w:rsidRDefault="009F4810" w:rsidP="009F4810">
      <w:pPr>
        <w:ind w:left="12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CB22BD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มาตรฐานการบัญชี ฉบับที่ </w:t>
      </w:r>
      <w:r w:rsidR="00823543" w:rsidRPr="00823543">
        <w:rPr>
          <w:rFonts w:ascii="Angsana New" w:hAnsi="Angsana New"/>
          <w:b/>
          <w:bCs/>
          <w:sz w:val="32"/>
          <w:szCs w:val="32"/>
        </w:rPr>
        <w:t>1</w:t>
      </w:r>
      <w:r w:rsidR="00CB22BD">
        <w:rPr>
          <w:rFonts w:ascii="Angsana New" w:hAnsi="Angsana New"/>
          <w:b/>
          <w:bCs/>
          <w:sz w:val="32"/>
          <w:szCs w:val="32"/>
        </w:rPr>
        <w:t xml:space="preserve"> </w:t>
      </w:r>
      <w:r w:rsidR="00CB22BD">
        <w:rPr>
          <w:rFonts w:ascii="Angsana New" w:hAnsi="Angsana New"/>
          <w:b/>
          <w:bCs/>
          <w:sz w:val="32"/>
          <w:szCs w:val="32"/>
          <w:cs/>
        </w:rPr>
        <w:t xml:space="preserve">เรื่อง การนำเสนองบการเงิน </w:t>
      </w:r>
    </w:p>
    <w:p w14:paraId="181B0EF1" w14:textId="77777777" w:rsidR="00CB22BD" w:rsidRDefault="00CB22BD" w:rsidP="009F4810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  <w:cs/>
        </w:rPr>
        <w:t xml:space="preserve"> การจัดประเภทหนี้สินเป็นรายการหมุนเวียนและไม่หมุนเวียน</w:t>
      </w:r>
    </w:p>
    <w:p w14:paraId="13190C95" w14:textId="77777777" w:rsidR="00CB22BD" w:rsidRDefault="00CB22BD" w:rsidP="009F4810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การแก้ไขเพิ่มเติมนี้ได้อธิบายให้ชัดเจนว่าการจัดประเภทรายการหนี้สินหมุนเวียนหรือไม่หมุนเวียน ให้พิจารณากับสิทธิที่มีอยู่ ณ วันสิ้นรอบระยะเวลารายงาน ซึ่งระบุว่าการคาดการณ์ที่กิจการจะใช้สิทธิที่จะเลื่อนการชำระหนี้ออกไปไม่ส่งผลกระทบต่อการจัดประเภทรายการหนี้สิน โดยอธิบายเพิ่มเติมถึงสิทธิที่มีอยู่หากกิจการได้ปฏิบัติตามการดำรงสถานะ ณ วันสิ้นรอบระยะเวลารายงาน และกำหนดคำนิยามของ “การชำระ” เพื่อให้ชัดเจนว่าการชำระหมายถึงการโอนเงินสด ตราสารทุน สินทรัพย์อื่นหรือบริการ ไปให้คู่สัญญา</w:t>
      </w:r>
    </w:p>
    <w:p w14:paraId="192C1178" w14:textId="0EB5D7AF" w:rsidR="00CB22BD" w:rsidRDefault="00CB22BD" w:rsidP="009F4810">
      <w:pPr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  <w:cs/>
        </w:rPr>
        <w:t xml:space="preserve"> หนี้สินไม่หมุนเวียนที่ต้องดำรงสถานะ</w:t>
      </w:r>
    </w:p>
    <w:p w14:paraId="7E722EEA" w14:textId="504A5AB3" w:rsidR="00CB22BD" w:rsidRDefault="00CB22BD" w:rsidP="009F4810">
      <w:pPr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การแก้ไขเพิ่มเติมนี้ได้ระบุการดำรงสถานะซึ่งกิจการถูกกำหนดให้ปฏิบัติตามการดำรงสถานะ ณ หรือก่อนวันสิ้นรอบระยะเวลารายงานเท่านั้น ที่ส่งผลให้กิจการใช้สิทธิเลื่อนการชำระหนี้ออกไปอย่างน้อย </w:t>
      </w:r>
      <w:r w:rsidR="00823543" w:rsidRPr="00823543">
        <w:rPr>
          <w:rFonts w:ascii="Angsana New" w:hAnsi="Angsana New"/>
          <w:sz w:val="32"/>
          <w:szCs w:val="32"/>
        </w:rPr>
        <w:t>12</w:t>
      </w:r>
      <w:r>
        <w:rPr>
          <w:rFonts w:ascii="Angsana New" w:hAnsi="Angsana New"/>
          <w:sz w:val="32"/>
          <w:szCs w:val="32"/>
          <w:cs/>
        </w:rPr>
        <w:t xml:space="preserve"> เดือนนับจากวันสิ้นรอบระยะเวลารายงาน ดังนั้น จึงต้องพิจารณาในการประเมินการจัดประเภทหนี้สินเป็นรายการหมุนเวียนหรือไม่หมุนเวียน</w:t>
      </w:r>
    </w:p>
    <w:p w14:paraId="032EBA0F" w14:textId="77777777" w:rsidR="00CB22BD" w:rsidRDefault="00CB22BD" w:rsidP="009F4810">
      <w:pPr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การดำรงสถานะนั้นส่งผลต่อการพิจารณาว่าสิทธินั้นมีอยู่ ณ วันสิ้นรอบระยะเวลารายงานหรือไม่ แม้ว่าการปฏิบัติตามการดำรงสถานะจะเป็นการประเมินภายหลังรอบระยะเวลารายงาน เช่น การดำรงสถานะที่อิงกับฐานะการเงินของกิจการ ณ วันสิ้นรอบระยะเวลารายงาน แต่ถูกประเมินการปฏิบัติตามการดำรงสถานะภายหลังรอบระยะเวลารายงาน</w:t>
      </w:r>
    </w:p>
    <w:p w14:paraId="6BF6D07F" w14:textId="6CB49F78" w:rsidR="00CB22BD" w:rsidRDefault="00CB22BD" w:rsidP="009F4810">
      <w:pPr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การแก้ไขเพิ่มเติมดังกล่าวให้ถือปฏิบัติย้อนหลังสำหรับรอบระยะเวลารายงานประจำปีที่เริ่ม </w:t>
      </w:r>
      <w:r w:rsidR="009F4810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 xml:space="preserve">ณ หรือหลังวันที่ </w:t>
      </w:r>
      <w:r w:rsidR="00823543" w:rsidRPr="0082354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มกราคม </w:t>
      </w:r>
      <w:r w:rsidR="00823543" w:rsidRPr="00823543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และอนุญาตให้กิจการถือปฏิบัติได้ก่อนวันบังคับใช้</w:t>
      </w:r>
    </w:p>
    <w:p w14:paraId="57208766" w14:textId="003F5CDB" w:rsidR="00CB22BD" w:rsidRDefault="00CB22BD" w:rsidP="009F4810">
      <w:pPr>
        <w:spacing w:before="24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มาตรฐานการบัญชี ฉบับที่ </w:t>
      </w:r>
      <w:r w:rsidR="00823543" w:rsidRPr="00823543">
        <w:rPr>
          <w:rFonts w:ascii="Angsana New" w:hAnsi="Angsana New"/>
          <w:b/>
          <w:bCs/>
          <w:spacing w:val="-6"/>
          <w:sz w:val="32"/>
          <w:szCs w:val="32"/>
        </w:rPr>
        <w:t>7</w:t>
      </w:r>
      <w:r>
        <w:rPr>
          <w:rFonts w:ascii="Angsana New" w:hAnsi="Angsana New"/>
          <w:b/>
          <w:bCs/>
          <w:spacing w:val="-6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ฉบับ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ที่ </w:t>
      </w:r>
      <w:r w:rsidR="00823543" w:rsidRPr="00823543">
        <w:rPr>
          <w:rFonts w:ascii="Angsana New" w:hAnsi="Angsana New"/>
          <w:b/>
          <w:bCs/>
          <w:sz w:val="32"/>
          <w:szCs w:val="32"/>
        </w:rPr>
        <w:t>7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เรื่อง การเปิดเผยข้อมูลเครื่องมือทางการเงิน </w:t>
      </w:r>
      <w:r>
        <w:rPr>
          <w:rFonts w:ascii="Angsana New" w:hAnsi="Angsana New"/>
          <w:b/>
          <w:bCs/>
          <w:sz w:val="32"/>
          <w:szCs w:val="32"/>
        </w:rPr>
        <w:t>-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ข้อตกลงจัดหาเงินทุนเพื่อจ่ายผู้ขาย</w:t>
      </w:r>
    </w:p>
    <w:p w14:paraId="48B3A453" w14:textId="4AC62182" w:rsidR="009F4810" w:rsidRDefault="00CB22BD" w:rsidP="009F4810">
      <w:pPr>
        <w:spacing w:before="240"/>
        <w:ind w:left="12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การแก้ไขเพิ่มเติมนี้ได้เพิ่มวัตถุประสงค์ของการเปิดเผยข้อมูลในมาตรฐานการบัญชี ฉบับที่ </w:t>
      </w:r>
      <w:r w:rsidR="00823543" w:rsidRPr="00823543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cs/>
        </w:rPr>
        <w:t xml:space="preserve"> โดยระบุว่ากิจการต้องเปิดเผยข้อมูลเกี่ยวกับข้อตกลงจัดหาเงินทุนเพื่อจ่ายผู้ขาย ที่ช่วยให้ผู้ใช้</w:t>
      </w:r>
      <w:r w:rsidR="009F4810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 xml:space="preserve">งบการเงินประเมินผลกระทบของข้อตกลงเหล่านั้นที่มีต่อหนี้สินและกระแสเงินสดของกิจการ นอกจากนี้ มาตรฐานการรายงานทางการเงิน ฉบับที่ </w:t>
      </w:r>
      <w:r w:rsidR="00823543" w:rsidRPr="00823543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/>
          <w:sz w:val="32"/>
          <w:szCs w:val="32"/>
          <w:cs/>
        </w:rPr>
        <w:t xml:space="preserve"> มีการแก้ไขโดยเพิ่มข้อตกลงจัดหาเงินทุนเพื่อจ่ายผู้ขาย เป็นตัวอย่างตามข้อกำหนดในการเปิดเผยข้อมูลเกี่ยวกับฐานะเปิดของกิจการต่อการกระจุกตัวของความเสี่ยงด้านสภาพคล่อง</w:t>
      </w:r>
    </w:p>
    <w:p w14:paraId="47DC0DFA" w14:textId="45295E0A" w:rsidR="00CB22BD" w:rsidRDefault="009F4810" w:rsidP="009F4810">
      <w:pPr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B22BD">
        <w:rPr>
          <w:rFonts w:ascii="Angsana New" w:hAnsi="Angsana New"/>
          <w:sz w:val="32"/>
          <w:szCs w:val="32"/>
          <w:cs/>
        </w:rPr>
        <w:lastRenderedPageBreak/>
        <w:t xml:space="preserve"> </w:t>
      </w:r>
      <w:r w:rsidR="00CB22BD">
        <w:rPr>
          <w:rFonts w:ascii="Angsana New" w:hAnsi="Angsana New"/>
          <w:sz w:val="32"/>
          <w:szCs w:val="32"/>
        </w:rPr>
        <w:t>“</w:t>
      </w:r>
      <w:r w:rsidR="00CB22BD">
        <w:rPr>
          <w:rFonts w:ascii="Angsana New" w:hAnsi="Angsana New"/>
          <w:sz w:val="32"/>
          <w:szCs w:val="32"/>
          <w:cs/>
        </w:rPr>
        <w:t>ข้อตกลงจัดหาเงินทุนเพื่อจ่ายผู้ขาย” ไม่ได้ถูกกำหนดคำนิยามของคำศัพท์ การแก้ไขเพิ่มเติมดังกล่าวได้อธิบายลักษณะของข้อตกลงที่กิจการถูกกำหนดให้แสดงข้อมูลเพื่อให้บรรลุวัตถุประสงค์ของการเปิดเผยข้อมูลนั้น กิจการต้องเปิดเผยข้อมูลโดยรวมสำหรับข้อตกลงจัดหาเงินทุนเพื่อจ่ายผู้ขาย ดังนี้</w:t>
      </w:r>
    </w:p>
    <w:p w14:paraId="601106CF" w14:textId="77777777" w:rsidR="00CB22BD" w:rsidRDefault="00CB22BD" w:rsidP="009F4810">
      <w:pPr>
        <w:pStyle w:val="ListParagraph"/>
        <w:numPr>
          <w:ilvl w:val="0"/>
          <w:numId w:val="39"/>
        </w:numPr>
        <w:ind w:left="1546" w:hanging="232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ข้อกำหนดและเงื่อนไขของข้อตกลง</w:t>
      </w:r>
    </w:p>
    <w:p w14:paraId="083F2EFC" w14:textId="77777777" w:rsidR="00CB22BD" w:rsidRDefault="00CB22BD" w:rsidP="009F4810">
      <w:pPr>
        <w:pStyle w:val="ListParagraph"/>
        <w:widowControl w:val="0"/>
        <w:numPr>
          <w:ilvl w:val="0"/>
          <w:numId w:val="39"/>
        </w:numPr>
        <w:ind w:left="1440" w:hanging="13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ที่นำเสนอในงบฐานะการเงินของกิจการสำหรับหนี้สินทางการเงินที่เป็นส่วนหนึ่งของข้อตกลงจัดหาเงินทุนเพื่อจ่ายผู้ขาย</w:t>
      </w:r>
    </w:p>
    <w:p w14:paraId="7AFA2FB7" w14:textId="77777777" w:rsidR="00CB22BD" w:rsidRDefault="00CB22BD" w:rsidP="009F4810">
      <w:pPr>
        <w:pStyle w:val="ListParagraph"/>
        <w:numPr>
          <w:ilvl w:val="0"/>
          <w:numId w:val="39"/>
        </w:numPr>
        <w:ind w:left="1440" w:hanging="126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มูลค่าตามบัญชีและรายการรายบรรทัดที่เกี่ยวข้อง ซึ่งผู้ขายได้รับชำระเงินเรียบร้อยแล้วจากผู้ให้เงินทุน</w:t>
      </w:r>
    </w:p>
    <w:p w14:paraId="6B058C32" w14:textId="77777777" w:rsidR="00CB22BD" w:rsidRDefault="00CB22BD" w:rsidP="009F4810">
      <w:pPr>
        <w:pStyle w:val="ListParagraph"/>
        <w:numPr>
          <w:ilvl w:val="0"/>
          <w:numId w:val="39"/>
        </w:numPr>
        <w:ind w:left="1440" w:hanging="126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ช่วงของวันครบกำหนดชำระ สำหรับทั้งหนี้สินทางการเงินที่เป็นส่วนหนึ่งของข้อตกลงเงินทุนเพื่อจ่ายผู้ขายและเจ้าหนี้การค้าเทียบเคียงที่ไม่ได้เป็นส่วนหนึ่งของข้อตกลงเงินทุนเพื่อจ่ายผู้ขาย</w:t>
      </w:r>
    </w:p>
    <w:p w14:paraId="4EE038CC" w14:textId="77777777" w:rsidR="00CB22BD" w:rsidRDefault="00CB22BD" w:rsidP="009F4810">
      <w:pPr>
        <w:pStyle w:val="ListParagraph"/>
        <w:numPr>
          <w:ilvl w:val="0"/>
          <w:numId w:val="39"/>
        </w:numPr>
        <w:ind w:left="1546" w:hanging="232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ข้อมูลความเสี่ยงด้านสภาพคล่อง</w:t>
      </w:r>
    </w:p>
    <w:p w14:paraId="38D4DAEE" w14:textId="5EAF5A39" w:rsidR="00CB22BD" w:rsidRDefault="00CB22BD" w:rsidP="009F4810">
      <w:pPr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แก้ไขเพิ่มเติมดังกล่าวมีข้อผ่อนปรนเฉพาะสำหรับรอบระยะเวลารายงานประจำปีแรกที่กิจการถือปฏิบัติ ซึ่งมีผลบังคับใช้สำหรับรอบระยะเวลาบัญชีที่เริ่ม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ณ หรือหลังวันที่ </w:t>
      </w:r>
      <w:r w:rsidR="00823543" w:rsidRPr="0082354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  <w:cs/>
        </w:rPr>
        <w:t xml:space="preserve"> มกราคม </w:t>
      </w:r>
      <w:r w:rsidR="00823543" w:rsidRPr="00823543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เป็นต้นไป และอนุญาตให้กิจการถือปฏิบัติได้ก่อนวันบังคับใช้</w:t>
      </w:r>
    </w:p>
    <w:p w14:paraId="58DFA5AA" w14:textId="4B88AE3A" w:rsidR="00CB22BD" w:rsidRDefault="00CB22BD" w:rsidP="009F4810">
      <w:pPr>
        <w:spacing w:before="24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23543" w:rsidRPr="00823543">
        <w:rPr>
          <w:rFonts w:ascii="Angsana New" w:hAnsi="Angsana New"/>
          <w:b/>
          <w:bCs/>
          <w:sz w:val="32"/>
          <w:szCs w:val="32"/>
        </w:rPr>
        <w:t>16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เรื่อง สัญญาเช่า - หนี้สินตามสัญญาเช่าในการขายและเช่ากลับคืน</w:t>
      </w:r>
    </w:p>
    <w:p w14:paraId="16E3565C" w14:textId="01D26F8A" w:rsidR="00CB22BD" w:rsidRDefault="00CB22BD" w:rsidP="009F4810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แก้ไขเพิ่มเติมนี้ได้เพิ่มข้อกำหนดการวัดค่าภายหลังสำหรับรายการขายและเช่ากลับคืนที่ถือเป็นการขายสินทรัพย์ตามข้อกำหนดของมาตรฐานการรายงานทางการเงิน ฉบับที่ </w:t>
      </w:r>
      <w:r w:rsidR="00823543" w:rsidRPr="00823543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การแก้ไขเพิ่มเติมดังกล่าวได้ให้ผู้ขาย-ผู้เช่าต้องกำหนด “การจ่ายชำระตามสัญญาเช่า” หรือ “การจ่ายชำระตามสัญญาเช่าที่ปรับปรุง” เพื่อให้ผู้ขาย-ผู้เช่าไม่รับรู้กำไรหรือขาดทุนที่เกี่ยวข้องกับสิทธิในการใช้ที่ยังคงอยู่กับผู้ขาย-ผู้เช่า ภายหลังวันที่สัญญาเช่าเริ่มมีผล</w:t>
      </w:r>
    </w:p>
    <w:p w14:paraId="2A74B49B" w14:textId="2CD5615D" w:rsidR="009F4810" w:rsidRDefault="00CB22BD" w:rsidP="009F4810">
      <w:pPr>
        <w:spacing w:before="24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การแก้ไขเพิ่มเติมดังกล่าวไม่กระทบต่อกำไรหรือขาดทุนจากการรับรู้โดยผู้ขาย-ผู้เช่าที่เกี่ยวกับการยกเลิกสัญญาเช่าบางส่วนหรือทั้งหมด หากไม่มีข้อกำหนดใหม่ ผู้ขาย-ผู้เช่าอาจรับรู้กำไรจากสิทธิในการใช้ที่ยังคงอยู่เท่านั้น เพราะการวัดค่าหนี้สินตามสัญญาเช่าใหม่ (เช่น ภายหลังจากการเปลี่ยนแปลงสัญญาเช่าหรือการเปลี่ยนแปลงอายุสัญญาเช่า) ให้ปฏิบัติตามข้อกำหนดทั่วไปในมาตรฐานการรายงานทางการเงิน ฉบับที่ </w:t>
      </w:r>
      <w:r w:rsidR="00823543" w:rsidRPr="00823543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  <w:cs/>
        </w:rPr>
        <w:t xml:space="preserve"> ซึ่งกรณีนี้อาจเป็นกรณีเฉพาะสำหรับการเช่ากลับคืนที่รวมถึงการจ่ายชำระค่าเช่าผันแปรที่ไม่ได้ขึ้นอยู่กับดัชนีหรืออัตรา</w:t>
      </w:r>
    </w:p>
    <w:p w14:paraId="5A416617" w14:textId="13DB93A5" w:rsidR="00CB22BD" w:rsidRDefault="009F4810" w:rsidP="009F4810">
      <w:pPr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B22BD">
        <w:rPr>
          <w:rFonts w:ascii="Angsana New" w:hAnsi="Angsana New"/>
          <w:sz w:val="32"/>
          <w:szCs w:val="32"/>
          <w:cs/>
        </w:rPr>
        <w:lastRenderedPageBreak/>
        <w:t xml:space="preserve">ผู้ขาย-ผู้เช่าต้องถือปฏิบัติตามการแก้ไขเพิ่มเติมดังกล่าวสำหรับรอบระยะเวลารายงานประจำปีที่เริ่ม ณ หรือหลังวันที่ </w:t>
      </w:r>
      <w:r w:rsidR="00823543" w:rsidRPr="00823543">
        <w:rPr>
          <w:rFonts w:ascii="Angsana New" w:hAnsi="Angsana New"/>
          <w:sz w:val="32"/>
          <w:szCs w:val="32"/>
        </w:rPr>
        <w:t>1</w:t>
      </w:r>
      <w:r w:rsidR="00CB22BD">
        <w:rPr>
          <w:rFonts w:ascii="Angsana New" w:hAnsi="Angsana New"/>
          <w:sz w:val="32"/>
          <w:szCs w:val="32"/>
        </w:rPr>
        <w:t xml:space="preserve"> </w:t>
      </w:r>
      <w:r w:rsidR="00CB22BD">
        <w:rPr>
          <w:rFonts w:ascii="Angsana New" w:hAnsi="Angsana New"/>
          <w:sz w:val="32"/>
          <w:szCs w:val="32"/>
          <w:cs/>
        </w:rPr>
        <w:t xml:space="preserve">มกราคม </w:t>
      </w:r>
      <w:r w:rsidR="00823543" w:rsidRPr="00823543">
        <w:rPr>
          <w:rFonts w:ascii="Angsana New" w:hAnsi="Angsana New"/>
          <w:sz w:val="32"/>
          <w:szCs w:val="32"/>
        </w:rPr>
        <w:t>2568</w:t>
      </w:r>
      <w:r w:rsidR="00CB22BD">
        <w:rPr>
          <w:rFonts w:ascii="Angsana New" w:hAnsi="Angsana New"/>
          <w:sz w:val="32"/>
          <w:szCs w:val="32"/>
        </w:rPr>
        <w:t xml:space="preserve"> </w:t>
      </w:r>
      <w:r w:rsidR="00CB22BD">
        <w:rPr>
          <w:rFonts w:ascii="Angsana New" w:hAnsi="Angsana New"/>
          <w:sz w:val="32"/>
          <w:szCs w:val="32"/>
          <w:cs/>
        </w:rPr>
        <w:t>เป็นต้นไป</w:t>
      </w:r>
      <w:r w:rsidR="00CB22BD">
        <w:rPr>
          <w:rFonts w:ascii="Angsana New" w:hAnsi="Angsana New"/>
          <w:sz w:val="32"/>
          <w:szCs w:val="32"/>
        </w:rPr>
        <w:t xml:space="preserve"> </w:t>
      </w:r>
      <w:r w:rsidR="00CB22BD">
        <w:rPr>
          <w:rFonts w:ascii="Angsana New" w:hAnsi="Angsana New"/>
          <w:sz w:val="32"/>
          <w:szCs w:val="32"/>
          <w:cs/>
        </w:rPr>
        <w:t>ทั้งนี้อนุญาตให้กิจการนำไปใช้ก่อนวันบังคับใช้</w:t>
      </w:r>
      <w:r w:rsidR="00CB22BD">
        <w:rPr>
          <w:rFonts w:ascii="Angsana New" w:hAnsi="Angsana New"/>
          <w:sz w:val="32"/>
          <w:szCs w:val="32"/>
        </w:rPr>
        <w:t xml:space="preserve"> </w:t>
      </w:r>
      <w:r w:rsidR="00CB22BD">
        <w:rPr>
          <w:rFonts w:ascii="Angsana New" w:hAnsi="Angsana New"/>
          <w:sz w:val="32"/>
          <w:szCs w:val="32"/>
          <w:cs/>
        </w:rPr>
        <w:t>หากผู้ขาย-ผู้เช่าถือปฏิบัติตามการแก้ไขเพิ่มเติมดังกล่าวสำหรับรอบระยะเวลาก่อนวันบังคับใช้</w:t>
      </w:r>
      <w:r w:rsidR="00CB22BD">
        <w:rPr>
          <w:rFonts w:ascii="Angsana New" w:hAnsi="Angsana New"/>
          <w:sz w:val="32"/>
          <w:szCs w:val="32"/>
        </w:rPr>
        <w:t xml:space="preserve"> </w:t>
      </w:r>
      <w:r w:rsidR="00CB22BD">
        <w:rPr>
          <w:rFonts w:ascii="Angsana New" w:hAnsi="Angsana New"/>
          <w:sz w:val="32"/>
          <w:szCs w:val="32"/>
          <w:cs/>
        </w:rPr>
        <w:t>ผู้ขาย-ผู้เช่าต้องเปิดเผยข้อเท็จจริงดังกล่าวด้วย</w:t>
      </w:r>
    </w:p>
    <w:p w14:paraId="19F65AA6" w14:textId="77777777" w:rsidR="00CB22BD" w:rsidRDefault="00CB22BD" w:rsidP="009F4810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</w:t>
      </w:r>
      <w:r>
        <w:rPr>
          <w:rFonts w:ascii="Angsana New" w:hAnsi="Angsana New"/>
          <w:spacing w:val="-6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>อยู่ระหว่างการประเมินผลกระทบจากมาตรฐานการรายงานทางการเงินดังกล่าวที่มีต่องบการเงินของ</w:t>
      </w:r>
      <w:r>
        <w:rPr>
          <w:rFonts w:ascii="Angsana New" w:hAnsi="Angsana New"/>
          <w:spacing w:val="-6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>ในงวดที่จะเริ่มถือปฏิบัติ</w:t>
      </w:r>
    </w:p>
    <w:p w14:paraId="2B4039FD" w14:textId="61CE1EC5" w:rsidR="00D05F9A" w:rsidRDefault="00823543" w:rsidP="009F4810">
      <w:pPr>
        <w:pStyle w:val="ListParagraph"/>
        <w:tabs>
          <w:tab w:val="left" w:pos="540"/>
        </w:tabs>
        <w:spacing w:before="360"/>
        <w:ind w:left="0"/>
        <w:contextualSpacing w:val="0"/>
        <w:rPr>
          <w:rFonts w:ascii="Angsana New" w:hAnsi="Angsana New"/>
          <w:b/>
          <w:bCs/>
          <w:sz w:val="32"/>
          <w:szCs w:val="32"/>
          <w:lang w:val="x-none"/>
        </w:rPr>
      </w:pPr>
      <w:r w:rsidRPr="00823543">
        <w:rPr>
          <w:rFonts w:ascii="Angsana New" w:hAnsi="Angsana New"/>
          <w:b/>
          <w:bCs/>
          <w:sz w:val="32"/>
          <w:szCs w:val="32"/>
        </w:rPr>
        <w:t>3</w:t>
      </w:r>
      <w:r w:rsidR="00D05F9A">
        <w:rPr>
          <w:rFonts w:ascii="Angsana New" w:hAnsi="Angsana New"/>
          <w:b/>
          <w:bCs/>
          <w:sz w:val="32"/>
          <w:szCs w:val="32"/>
          <w:cs/>
        </w:rPr>
        <w:t>.</w:t>
      </w:r>
      <w:r w:rsidR="00D05F9A">
        <w:rPr>
          <w:rFonts w:ascii="Angsana New" w:hAnsi="Angsana New"/>
          <w:b/>
          <w:bCs/>
          <w:sz w:val="32"/>
          <w:szCs w:val="32"/>
        </w:rPr>
        <w:tab/>
      </w:r>
      <w:r w:rsidR="00A2305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นโยบายการบัญชีที่มีสาระ</w:t>
      </w:r>
      <w:r w:rsidR="00A23053">
        <w:rPr>
          <w:rFonts w:ascii="Angsana New" w:eastAsia="Cordia New" w:hAnsi="Angsana New"/>
          <w:b/>
          <w:bCs/>
          <w:spacing w:val="2"/>
          <w:sz w:val="32"/>
          <w:szCs w:val="32"/>
          <w:cs/>
        </w:rPr>
        <w:t>สำคัญ</w:t>
      </w:r>
    </w:p>
    <w:p w14:paraId="6BB5136E" w14:textId="1D1AB282" w:rsidR="00AA156B" w:rsidRDefault="00823543" w:rsidP="00090054">
      <w:pPr>
        <w:ind w:left="1260" w:hanging="720"/>
        <w:jc w:val="thaiDistribute"/>
        <w:rPr>
          <w:rFonts w:ascii="Angsana New" w:hAnsi="Angsana New"/>
          <w:sz w:val="32"/>
          <w:szCs w:val="32"/>
          <w:cs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D05F9A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1</w:t>
      </w:r>
      <w:r w:rsidR="00D05F9A">
        <w:rPr>
          <w:rFonts w:ascii="Angsana New" w:hAnsi="Angsana New"/>
          <w:sz w:val="32"/>
          <w:szCs w:val="32"/>
        </w:rPr>
        <w:tab/>
      </w:r>
      <w:r w:rsidR="00AA156B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1CB74904" w14:textId="1A513FF6" w:rsidR="00593115" w:rsidRDefault="00AA156B" w:rsidP="00090054">
      <w:pPr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เงินสดในมือ เงินฝากธนาคารและสถาบันการเงิน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ทุกประเภทที่มีระยะเวลาครบกำหนด </w:t>
      </w:r>
      <w:r w:rsidR="00823543" w:rsidRPr="00823543"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เดือนหรือน้อยกว่านับแต่วันที่ได้มา ทั้งนี้ไม่รวมเงินฝากธนาคาร</w:t>
      </w:r>
      <w:r>
        <w:rPr>
          <w:rFonts w:ascii="Angsana New" w:hAnsi="Angsana New"/>
          <w:sz w:val="32"/>
          <w:szCs w:val="32"/>
          <w:cs/>
        </w:rPr>
        <w:t>ที่มีภาระผูกพัน (ถ้ามี)</w:t>
      </w:r>
    </w:p>
    <w:p w14:paraId="3E78E137" w14:textId="00379BFD" w:rsidR="004965DD" w:rsidRDefault="00823543" w:rsidP="009F4810">
      <w:pPr>
        <w:pStyle w:val="ListParagraph"/>
        <w:tabs>
          <w:tab w:val="left" w:pos="1260"/>
        </w:tabs>
        <w:spacing w:before="240"/>
        <w:ind w:left="0" w:right="-58" w:firstLine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AA156B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2</w:t>
      </w:r>
      <w:r w:rsidR="00AA156B">
        <w:rPr>
          <w:rFonts w:ascii="Angsana New" w:hAnsi="Angsana New"/>
          <w:sz w:val="32"/>
          <w:szCs w:val="32"/>
        </w:rPr>
        <w:tab/>
      </w:r>
      <w:r w:rsidR="004965DD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93661D">
        <w:rPr>
          <w:rFonts w:ascii="Angsana New" w:hAnsi="Angsana New"/>
          <w:sz w:val="32"/>
          <w:szCs w:val="32"/>
          <w:cs/>
        </w:rPr>
        <w:t>หมุนเวียน</w:t>
      </w:r>
      <w:r w:rsidR="004965DD">
        <w:rPr>
          <w:rFonts w:ascii="Angsana New" w:hAnsi="Angsana New"/>
          <w:sz w:val="32"/>
          <w:szCs w:val="32"/>
          <w:cs/>
        </w:rPr>
        <w:t>อื่น</w:t>
      </w:r>
    </w:p>
    <w:p w14:paraId="3E64CEC0" w14:textId="6D356B39" w:rsidR="0093661D" w:rsidRDefault="004965DD" w:rsidP="00090054">
      <w:pPr>
        <w:ind w:left="1267"/>
        <w:jc w:val="thaiDistribute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pacing w:val="-12"/>
          <w:sz w:val="32"/>
          <w:szCs w:val="32"/>
          <w:cs/>
        </w:rPr>
        <w:t>ลูกหนี้การค้า</w:t>
      </w:r>
      <w:r w:rsidR="0093661D">
        <w:rPr>
          <w:rFonts w:ascii="Angsana New" w:hAnsi="Angsana New"/>
          <w:spacing w:val="-12"/>
          <w:sz w:val="32"/>
          <w:szCs w:val="32"/>
          <w:cs/>
        </w:rPr>
        <w:t>และลูกหนี้หมุนเวียนอื่นแสดงในราคาตามใบแจ้งหนี้หักค่าเผื่อผลขาดทุนด้านเครดิต</w:t>
      </w:r>
      <w:r w:rsidR="00032C7D">
        <w:rPr>
          <w:rFonts w:ascii="Angsana New" w:hAnsi="Angsana New"/>
          <w:spacing w:val="-12"/>
          <w:sz w:val="32"/>
          <w:szCs w:val="32"/>
        </w:rPr>
        <w:t xml:space="preserve">         </w:t>
      </w:r>
      <w:r w:rsidR="0093661D">
        <w:rPr>
          <w:rFonts w:ascii="Angsana New" w:hAnsi="Angsana New"/>
          <w:spacing w:val="-12"/>
          <w:sz w:val="32"/>
          <w:szCs w:val="32"/>
          <w:cs/>
        </w:rPr>
        <w:t>ที่คาดว่าจะเกิดขึ้น</w:t>
      </w:r>
    </w:p>
    <w:p w14:paraId="3C5C7870" w14:textId="77777777" w:rsidR="0093661D" w:rsidRDefault="0093661D" w:rsidP="009F4810">
      <w:pPr>
        <w:spacing w:before="240"/>
        <w:ind w:left="1267"/>
        <w:jc w:val="thaiDistribute"/>
        <w:rPr>
          <w:rFonts w:ascii="Angsana New" w:hAnsi="Angsana New"/>
          <w:spacing w:val="-12"/>
          <w:sz w:val="32"/>
          <w:szCs w:val="32"/>
        </w:rPr>
      </w:pPr>
      <w:r>
        <w:rPr>
          <w:rFonts w:ascii="Angsana New" w:hAnsi="Angsana New"/>
          <w:spacing w:val="-12"/>
          <w:sz w:val="32"/>
          <w:szCs w:val="32"/>
          <w:cs/>
        </w:rPr>
        <w:t>ลูกหนี้รับรู้เมื่อบริษัทมีสิทธิปราศจากเงื่อนไขการได้รับสิ่งตอบแทนตามสัญญา หากบริษัทรับรู้รายได้ก่อนมีสิทธิปราศจากเงื่อนไขการได้รับสิ่งตอบแทน จำนวนสิ่งตอบแทนรับรู้เป็นสินทรัพย์เกิดจากสัญญา คือ รายได้ค้างรับ</w:t>
      </w:r>
    </w:p>
    <w:p w14:paraId="2871E922" w14:textId="5FFE6F6E" w:rsidR="00034D84" w:rsidRDefault="0093661D" w:rsidP="009F4810">
      <w:pPr>
        <w:spacing w:before="240"/>
        <w:ind w:left="12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="00823543" w:rsidRPr="00823543">
        <w:rPr>
          <w:rFonts w:ascii="Angsana New" w:hAnsi="Angsana New"/>
          <w:spacing w:val="-4"/>
          <w:sz w:val="32"/>
          <w:szCs w:val="32"/>
        </w:rPr>
        <w:t>3</w:t>
      </w:r>
      <w:r>
        <w:rPr>
          <w:rFonts w:ascii="Angsana New" w:hAnsi="Angsana New"/>
          <w:spacing w:val="-4"/>
          <w:sz w:val="32"/>
          <w:szCs w:val="32"/>
        </w:rPr>
        <w:t>.</w:t>
      </w:r>
      <w:r w:rsidR="00823543" w:rsidRPr="00823543">
        <w:rPr>
          <w:rFonts w:ascii="Angsana New" w:hAnsi="Angsana New"/>
          <w:spacing w:val="-4"/>
          <w:sz w:val="32"/>
          <w:szCs w:val="32"/>
        </w:rPr>
        <w:t>4</w:t>
      </w:r>
    </w:p>
    <w:p w14:paraId="0A5A1348" w14:textId="720C56FB" w:rsidR="00C72A50" w:rsidRDefault="00823543" w:rsidP="009F4810">
      <w:pPr>
        <w:pStyle w:val="ListParagraph"/>
        <w:tabs>
          <w:tab w:val="left" w:pos="1260"/>
        </w:tabs>
        <w:spacing w:before="240"/>
        <w:ind w:left="0" w:right="-58" w:firstLine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C72A50">
        <w:rPr>
          <w:rFonts w:ascii="Angsana New" w:hAnsi="Angsana New"/>
          <w:sz w:val="32"/>
          <w:szCs w:val="32"/>
          <w:cs/>
        </w:rPr>
        <w:t>.</w:t>
      </w:r>
      <w:r w:rsidRPr="00823543">
        <w:rPr>
          <w:rFonts w:ascii="Angsana New" w:hAnsi="Angsana New"/>
          <w:sz w:val="32"/>
          <w:szCs w:val="32"/>
        </w:rPr>
        <w:t>3</w:t>
      </w:r>
      <w:r w:rsidR="00C72A50">
        <w:rPr>
          <w:rFonts w:ascii="Angsana New" w:hAnsi="Angsana New"/>
          <w:sz w:val="32"/>
          <w:szCs w:val="32"/>
          <w:cs/>
        </w:rPr>
        <w:tab/>
        <w:t>สินค้าคงเหลือ</w:t>
      </w:r>
    </w:p>
    <w:p w14:paraId="3CA26741" w14:textId="77777777" w:rsidR="007D7654" w:rsidRDefault="00C60A6D" w:rsidP="00090054">
      <w:pPr>
        <w:ind w:left="1260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 xml:space="preserve">สินค้าคงเหลือแสดงในราคาทุนหรือมูลค่าสุทธิที่จะได้รับแล้วแต่ราคาใดจะต่ำกว่า  </w:t>
      </w:r>
    </w:p>
    <w:p w14:paraId="3D6007FF" w14:textId="77777777" w:rsidR="007D7654" w:rsidRDefault="007D7654" w:rsidP="009F4810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ต้นทุนของสินค้า</w:t>
      </w:r>
      <w:r>
        <w:rPr>
          <w:rFonts w:ascii="Angsana New" w:hAnsi="Angsana New"/>
          <w:spacing w:val="-8"/>
          <w:sz w:val="32"/>
          <w:szCs w:val="32"/>
          <w:cs/>
        </w:rPr>
        <w:t>คงเหลือ</w:t>
      </w:r>
      <w:r>
        <w:rPr>
          <w:rFonts w:ascii="Angsana New" w:hAnsi="Angsana New"/>
          <w:spacing w:val="-4"/>
          <w:sz w:val="32"/>
          <w:szCs w:val="32"/>
          <w:cs/>
        </w:rPr>
        <w:t>คำนวณโดยใช้วิธีเข้าก่อนออกก่อน ต้นทุน</w:t>
      </w:r>
      <w:r>
        <w:rPr>
          <w:rFonts w:ascii="Angsana New" w:hAnsi="Angsana New"/>
          <w:sz w:val="32"/>
          <w:szCs w:val="32"/>
          <w:cs/>
        </w:rPr>
        <w:t>สินค้าคงเหลือประกอบด้วยต้นทุนในการซื้อ หักด้วยส่วนลดการค้า เงินที่ได้รับคืนและรายการอื่น ๆ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ที่คล้ายคลึงกัน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ต้นทุนในการดัดแปลงหรือต้นทุนอื่นเพื่อให้สินค้าอยู่ในสถานที่และสภาพปัจจุบัน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14:paraId="281FA43E" w14:textId="73C2F700" w:rsidR="00C72A50" w:rsidRDefault="009F4810" w:rsidP="009F4810">
      <w:pPr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  <w:r w:rsidR="00305791">
        <w:rPr>
          <w:rFonts w:ascii="Angsana New" w:hAnsi="Angsana New"/>
          <w:spacing w:val="-6"/>
          <w:sz w:val="32"/>
          <w:szCs w:val="32"/>
          <w:cs/>
        </w:rPr>
        <w:lastRenderedPageBreak/>
        <w:t>มูลค่าสุทธิที่จะได้รับเป็นการ</w:t>
      </w:r>
      <w:r w:rsidR="00305791">
        <w:rPr>
          <w:rFonts w:ascii="Angsana New" w:hAnsi="Angsana New"/>
          <w:spacing w:val="-4"/>
          <w:sz w:val="32"/>
          <w:szCs w:val="32"/>
          <w:cs/>
        </w:rPr>
        <w:t>ประมาณ</w:t>
      </w:r>
      <w:r w:rsidR="00305791">
        <w:rPr>
          <w:rFonts w:ascii="Angsana New" w:hAnsi="Angsana New"/>
          <w:spacing w:val="-6"/>
          <w:sz w:val="32"/>
          <w:szCs w:val="32"/>
          <w:cs/>
        </w:rPr>
        <w:t>ราคาที่จะขายได้จากการดำเนินธุรกิจปกติหักด้วยค่าใช้จ่าย</w:t>
      </w:r>
      <w:r w:rsidR="000F0E36">
        <w:rPr>
          <w:rFonts w:ascii="Angsana New" w:hAnsi="Angsana New"/>
          <w:spacing w:val="-6"/>
          <w:sz w:val="32"/>
          <w:szCs w:val="32"/>
        </w:rPr>
        <w:br/>
      </w:r>
      <w:r w:rsidR="00305791">
        <w:rPr>
          <w:rFonts w:ascii="Angsana New" w:hAnsi="Angsana New"/>
          <w:spacing w:val="-6"/>
          <w:sz w:val="32"/>
          <w:szCs w:val="32"/>
          <w:cs/>
        </w:rPr>
        <w:t>ที่จำเป็นโดยประมาณในการขาย</w:t>
      </w:r>
    </w:p>
    <w:p w14:paraId="60ECB9DC" w14:textId="104208DC" w:rsidR="00540FAD" w:rsidRDefault="00305791" w:rsidP="009F4810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ค่าเผื่อการลดมูลค่าสินค้าคงเหลือ ประกอบด้วย ค่าเผื่อสินค้าล้าสมัยและเคลื่อนไหวช้า และการปรับลดราคาทุนให้เป็นมูลค่าสุทธิที่จะได้รับ</w:t>
      </w:r>
    </w:p>
    <w:p w14:paraId="74A316DE" w14:textId="58E43E3A" w:rsidR="00D37C0D" w:rsidRDefault="00823543" w:rsidP="009F4810">
      <w:pPr>
        <w:pStyle w:val="ListParagraph"/>
        <w:tabs>
          <w:tab w:val="left" w:pos="1260"/>
        </w:tabs>
        <w:spacing w:before="240"/>
        <w:ind w:left="0" w:right="-58" w:firstLine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A66BDF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4</w:t>
      </w:r>
      <w:r w:rsidR="00D37C0D">
        <w:rPr>
          <w:rFonts w:ascii="Angsana New" w:hAnsi="Angsana New"/>
          <w:sz w:val="32"/>
          <w:szCs w:val="32"/>
        </w:rPr>
        <w:tab/>
      </w:r>
      <w:r w:rsidR="00D37C0D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2FB13CB5" w14:textId="4CB87A42" w:rsidR="00D37C0D" w:rsidRDefault="00D37C0D" w:rsidP="00090054">
      <w:pPr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สินทรัพย์ทางการเงินและหนี้สินทางการเงินรับรู้ในงบฐานะการเงินของบริษัท เมื่อบริษัทเป็นคู่สัญญาตามข้อกำหนดของสัญญาของเครื่องมือทางการเงิน</w:t>
      </w:r>
    </w:p>
    <w:p w14:paraId="3D72C18C" w14:textId="77777777" w:rsidR="005C5287" w:rsidRDefault="005C5287" w:rsidP="009F4810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ยกเว้น</w:t>
      </w:r>
      <w:r>
        <w:rPr>
          <w:rFonts w:ascii="Angsana New" w:hAnsi="Angsana New"/>
          <w:spacing w:val="-4"/>
          <w:sz w:val="32"/>
          <w:szCs w:val="32"/>
          <w:cs/>
        </w:rPr>
        <w:t>ลูกหนี้การค้าที่ไม่มีองค์ประกอบทางการเงินที่สำคัญซึ่งวัดมูลค่าด้วยราคาซื้อขาย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</w:t>
      </w:r>
      <w:r>
        <w:rPr>
          <w:rFonts w:ascii="Angsana New" w:hAnsi="Angsana New"/>
          <w:sz w:val="32"/>
          <w:szCs w:val="32"/>
          <w:cs/>
        </w:rPr>
        <w:t xml:space="preserve">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7677F0DF" w14:textId="77777777" w:rsidR="005C5287" w:rsidRDefault="005C5287" w:rsidP="009F4810">
      <w:pPr>
        <w:spacing w:before="240"/>
        <w:ind w:left="12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</w:p>
    <w:p w14:paraId="7260931E" w14:textId="77777777" w:rsidR="005C5287" w:rsidRDefault="005C5287" w:rsidP="00090054">
      <w:pPr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ในการซื้อหรือการขายสินทรัพย์ทางการเงินตามวิธีปกติ กิจการรับรู้และตัดรายการในวันซื้อขาย (</w:t>
      </w:r>
      <w:r>
        <w:rPr>
          <w:rFonts w:ascii="Angsana New" w:hAnsi="Angsana New"/>
          <w:sz w:val="32"/>
          <w:szCs w:val="32"/>
        </w:rPr>
        <w:t xml:space="preserve">trade date) </w:t>
      </w:r>
      <w:r>
        <w:rPr>
          <w:rFonts w:ascii="Angsana New" w:hAnsi="Angsana New"/>
          <w:sz w:val="32"/>
          <w:szCs w:val="32"/>
          <w:cs/>
        </w:rPr>
        <w:t>การซื้อหรือการขายตามวิธีปกติ คือ การซื้อหรือการขายสินทรัพย์ทางการเงินที่มีการส่งมอบสินทรัพย์ภายในระยะเวลาที่กำหนดขึ้นจากหลักเกณฑ์หรือวิธีปฏิบัติโดยทั่วไปของตลาดซื้อขายที่พิจารณา</w:t>
      </w:r>
    </w:p>
    <w:p w14:paraId="7DF8ECB1" w14:textId="77777777" w:rsidR="005C5287" w:rsidRDefault="005C5287" w:rsidP="009F4810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519D39D0" w14:textId="77777777" w:rsidR="00FB598D" w:rsidRDefault="00FB598D" w:rsidP="009F4810">
      <w:pPr>
        <w:spacing w:before="24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การจัดประเภทรายการของสินทรัพย์ทางการเงิน</w:t>
      </w:r>
    </w:p>
    <w:p w14:paraId="17BFAF9D" w14:textId="77777777" w:rsidR="00FB598D" w:rsidRDefault="00FB598D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สินทรัพย์ทางการเงินที่เข้าเงื่อนไขการวัดมูลค่าภายหลังด้วยราคาทุนตัดจำหน่าย</w:t>
      </w:r>
    </w:p>
    <w:p w14:paraId="2FC0E5B7" w14:textId="77777777" w:rsidR="00FB598D" w:rsidRDefault="00FB598D" w:rsidP="00090054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ind w:left="1710"/>
        <w:contextualSpacing w:val="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เพื่อรับกระแสเงินสดตามสัญญา และ</w:t>
      </w:r>
    </w:p>
    <w:p w14:paraId="1639627E" w14:textId="77777777" w:rsidR="00FB598D" w:rsidRDefault="00FB598D" w:rsidP="00090054">
      <w:pPr>
        <w:pStyle w:val="ListParagraph"/>
        <w:numPr>
          <w:ilvl w:val="0"/>
          <w:numId w:val="24"/>
        </w:numPr>
        <w:overflowPunct w:val="0"/>
        <w:autoSpaceDE w:val="0"/>
        <w:autoSpaceDN w:val="0"/>
        <w:adjustRightInd w:val="0"/>
        <w:ind w:left="1710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4D6D60F" w14:textId="02BC94E3" w:rsidR="002F4089" w:rsidRDefault="004B2BA1" w:rsidP="00090054">
      <w:pPr>
        <w:ind w:left="12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2F4089">
        <w:rPr>
          <w:rFonts w:ascii="Angsana New" w:hAnsi="Angsana New"/>
          <w:i/>
          <w:i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70DEFBED" w14:textId="77777777" w:rsidR="00102524" w:rsidRDefault="00102524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ทางการเงินมีการด้อยค่าด้านเครดิต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สินทรัพย์ทางการเงิน โดยหลักฐานที่แสดงว่าสินทรัพย์ทางการเงินมีการด้อยค่าด้านเครดิตครอบคลุมถึงข้อมูลที่สังเกตได้จากเหตุการณ์ดังต่อไปนี้</w:t>
      </w:r>
    </w:p>
    <w:p w14:paraId="3573A451" w14:textId="77777777" w:rsidR="00102524" w:rsidRDefault="00102524" w:rsidP="004B2BA1">
      <w:pPr>
        <w:numPr>
          <w:ilvl w:val="0"/>
          <w:numId w:val="24"/>
        </w:numPr>
        <w:spacing w:before="240"/>
        <w:ind w:left="191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การประสบปัญหาทางการเงินอย่างมีนัยสำคัญของผู้ออกหรือผู้กู้</w:t>
      </w:r>
    </w:p>
    <w:p w14:paraId="30737C96" w14:textId="77777777" w:rsidR="00102524" w:rsidRDefault="00102524" w:rsidP="00090054">
      <w:pPr>
        <w:numPr>
          <w:ilvl w:val="0"/>
          <w:numId w:val="24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การละเมิดสัญญา เช่น การปฏิบัติผิดสัญญาหรือการค้างชำระเกินกำหนด </w:t>
      </w:r>
    </w:p>
    <w:p w14:paraId="597F5311" w14:textId="77777777" w:rsidR="00102524" w:rsidRDefault="00102524" w:rsidP="00090054">
      <w:pPr>
        <w:numPr>
          <w:ilvl w:val="0"/>
          <w:numId w:val="24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มีความเป็นไปได้ค่อนข้างแน่ที่ผู้กู้จะล้มละลายหรือการปรับโครงสร้างทางการเงิน</w:t>
      </w:r>
    </w:p>
    <w:p w14:paraId="04A2A572" w14:textId="77777777" w:rsidR="00102524" w:rsidRDefault="00102524" w:rsidP="00090054">
      <w:pPr>
        <w:numPr>
          <w:ilvl w:val="0"/>
          <w:numId w:val="24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การล่มสลายของตลาดซื้อขายคล่องของสินทรัพย์ทางการเงินเนื่องจากประสบปัญหาทางการเงิน</w:t>
      </w:r>
    </w:p>
    <w:p w14:paraId="6EB1B9F6" w14:textId="77777777" w:rsidR="00102524" w:rsidRDefault="00102524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บริษัทพิจารณาเหตุการณ์ผิดสัญญาสำหรับวัตถุประสงค์ในการบริหารความเสี่ยงด้านเครดิตภายใน เนื่องจากประสบการณ์ในอดีตบ่งชี้ว่าสินทรัพย์ทางการเงินที่เข้าเกณฑ์ข้อใดข้อหนึ่งต่อไปนี้มักจะไม่สามารถชำระคืนได้</w:t>
      </w:r>
    </w:p>
    <w:p w14:paraId="3338115F" w14:textId="77777777" w:rsidR="00102524" w:rsidRDefault="00102524" w:rsidP="004B2BA1">
      <w:pPr>
        <w:numPr>
          <w:ilvl w:val="0"/>
          <w:numId w:val="24"/>
        </w:numPr>
        <w:spacing w:before="240"/>
        <w:ind w:left="191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เมื่อมีการละเมิดข้อกำหนดทางการเงินในสัญญาโดยลูกหนี้</w:t>
      </w:r>
    </w:p>
    <w:p w14:paraId="08FF3EDC" w14:textId="77777777" w:rsidR="00102524" w:rsidRDefault="00102524" w:rsidP="00090054">
      <w:pPr>
        <w:numPr>
          <w:ilvl w:val="0"/>
          <w:numId w:val="24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ข้อมูลที่พัฒนาขึ้นภายในหรือได้รับจากแหล่งภายนอกบ่งชี้ว่าลูกหนี้ไม่น่าจะชำระคืนเงินให้เจ้าหนี้ ซึ่งรวมบริษัทได้เต็มจำนวน (โดยไม่คำนึงถึงหลักประกันใด ๆ ที่ถือโดยบริษัท)</w:t>
      </w:r>
    </w:p>
    <w:p w14:paraId="431B2D20" w14:textId="21D3775D" w:rsidR="00102524" w:rsidRDefault="00102524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โดยไม่คำนึงถึงการวิเคราะห์ข้างต้น บริษัทถือว่าการผิดสัญญาเกิดขึ้นเมื่อสินทรัพย์ทางการเงินเกินกำหนดชำระมากกว่า </w:t>
      </w:r>
      <w:r w:rsidR="00823543" w:rsidRPr="00823543">
        <w:rPr>
          <w:rFonts w:ascii="Angsana New" w:hAnsi="Angsana New"/>
          <w:sz w:val="32"/>
          <w:szCs w:val="32"/>
        </w:rPr>
        <w:t>365</w:t>
      </w:r>
      <w:r>
        <w:rPr>
          <w:rFonts w:ascii="Angsana New" w:hAnsi="Angsana New"/>
          <w:sz w:val="32"/>
          <w:szCs w:val="32"/>
          <w:cs/>
        </w:rPr>
        <w:t xml:space="preserve"> วัน เว้นแต่บริษัทจะมีข้อมูลที่มีความสมเหตุสมผลและสามารถ</w:t>
      </w:r>
      <w:r>
        <w:rPr>
          <w:rFonts w:ascii="Angsana New" w:hAnsi="Angsana New"/>
          <w:spacing w:val="-12"/>
          <w:sz w:val="32"/>
          <w:szCs w:val="32"/>
          <w:cs/>
        </w:rPr>
        <w:t>สนับสนุนได้ที่แสดงว่าการปฏิบัติผิดสัญญาในช่วงเวลาที่เกินกว่ากำหนดนั้นมีความเหมาะสม</w:t>
      </w:r>
      <w:r>
        <w:rPr>
          <w:rFonts w:ascii="Angsana New" w:hAnsi="Angsana New"/>
          <w:sz w:val="32"/>
          <w:szCs w:val="32"/>
          <w:cs/>
        </w:rPr>
        <w:t>มากกว่า</w:t>
      </w:r>
    </w:p>
    <w:p w14:paraId="049F0F1A" w14:textId="28F6650A" w:rsidR="0019005B" w:rsidRDefault="006A605A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บริษัทรับรู้ค่าเผื่อผลขาดทุนสำหรับผลขาดทุนด้านเครดิตที่คาดว่าจะเกิดขึ้นกับ</w:t>
      </w:r>
      <w:r w:rsidR="00321A83">
        <w:rPr>
          <w:rFonts w:ascii="Angsana New" w:hAnsi="Angsana New"/>
          <w:sz w:val="32"/>
          <w:szCs w:val="32"/>
          <w:cs/>
        </w:rPr>
        <w:t>ลูกหนี้การค้า</w:t>
      </w:r>
      <w:r w:rsidR="00904574">
        <w:rPr>
          <w:rFonts w:ascii="Angsana New" w:hAnsi="Angsana New"/>
          <w:sz w:val="32"/>
          <w:szCs w:val="32"/>
          <w:cs/>
        </w:rPr>
        <w:t xml:space="preserve"> </w:t>
      </w:r>
      <w:r w:rsidR="001509D0">
        <w:rPr>
          <w:rFonts w:ascii="Angsana New" w:hAnsi="Angsana New"/>
          <w:sz w:val="32"/>
          <w:szCs w:val="32"/>
          <w:cs/>
        </w:rPr>
        <w:t>จำนวนเงินของผลขาดทุนด้านเครดิตที่คาดว่าจะเกิดขึ้น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65131031" w14:textId="3E694A5A" w:rsidR="006A605A" w:rsidRPr="004B2BA1" w:rsidRDefault="004B2BA1" w:rsidP="004B2BA1">
      <w:pPr>
        <w:ind w:left="12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21A83">
        <w:rPr>
          <w:rFonts w:ascii="Angsana New" w:hAnsi="Angsana New"/>
          <w:sz w:val="32"/>
          <w:szCs w:val="32"/>
          <w:cs/>
        </w:rPr>
        <w:lastRenderedPageBreak/>
        <w:t>สำหรับลูกหนี้การค้า บริษัทได้ใช้วิธีการอย่างง่าย (</w:t>
      </w:r>
      <w:r w:rsidR="00321A83">
        <w:rPr>
          <w:rFonts w:ascii="Angsana New" w:hAnsi="Angsana New"/>
          <w:sz w:val="32"/>
          <w:szCs w:val="32"/>
        </w:rPr>
        <w:t xml:space="preserve">Simplified Approach) </w:t>
      </w:r>
      <w:r w:rsidR="00321A83">
        <w:rPr>
          <w:rFonts w:ascii="Angsana New" w:hAnsi="Angsana New"/>
          <w:sz w:val="32"/>
          <w:szCs w:val="32"/>
          <w:cs/>
        </w:rPr>
        <w:t>ตาม</w:t>
      </w:r>
      <w:r w:rsidR="00321A83">
        <w:rPr>
          <w:rFonts w:ascii="Angsana New" w:hAnsi="Angsana New"/>
          <w:sz w:val="32"/>
          <w:szCs w:val="32"/>
        </w:rPr>
        <w:t xml:space="preserve"> TFRS </w:t>
      </w:r>
      <w:r w:rsidR="00823543" w:rsidRPr="00823543">
        <w:rPr>
          <w:rFonts w:ascii="Angsana New" w:hAnsi="Angsana New"/>
          <w:sz w:val="32"/>
          <w:szCs w:val="32"/>
        </w:rPr>
        <w:t>9</w:t>
      </w:r>
      <w:r w:rsidR="00321A83">
        <w:rPr>
          <w:rFonts w:ascii="Angsana New" w:hAnsi="Angsana New"/>
          <w:sz w:val="32"/>
          <w:szCs w:val="32"/>
        </w:rPr>
        <w:t xml:space="preserve"> </w:t>
      </w:r>
      <w:r w:rsidR="00321A83">
        <w:rPr>
          <w:rFonts w:ascii="Angsana New" w:hAnsi="Angsana New"/>
          <w:sz w:val="32"/>
          <w:szCs w:val="32"/>
          <w:cs/>
        </w:rPr>
        <w:t>เพื่อวัดมูลค่าผลขาดทุนด้านเครดิตที่คาดว่าจะเกิดขึ้นตลอดอายุ บริษัทพิจารณาผลขาดทุนด้านเครดิต</w:t>
      </w:r>
      <w:r w:rsidR="000F0E36">
        <w:rPr>
          <w:rFonts w:ascii="Angsana New" w:hAnsi="Angsana New"/>
          <w:sz w:val="32"/>
          <w:szCs w:val="32"/>
        </w:rPr>
        <w:br/>
      </w:r>
      <w:r w:rsidR="00321A83" w:rsidRPr="004B2BA1">
        <w:rPr>
          <w:rFonts w:ascii="Angsana New" w:hAnsi="Angsana New"/>
          <w:spacing w:val="-4"/>
          <w:sz w:val="32"/>
          <w:szCs w:val="32"/>
          <w:cs/>
        </w:rPr>
        <w:t xml:space="preserve">ที่คาดว่าจะเกิดขึ้นจากรายการเหล่านี้โดยใช้ตารางการตั้งสำรองซึ่งประมาณการจากประสบการณ์การการขาดทุนด้านเครดิตในอดีต โดยพิจารณาจากสถานการณ์ที่เกินกำหนดชำระของลูกหนี้และปรับปรุงเพื่อให้สอดคล้องกับสภาพปัจจุบันและการประมาณการภาวะเศรษฐกิจในอนาคตตามความเหมาะสม </w:t>
      </w:r>
    </w:p>
    <w:p w14:paraId="27610709" w14:textId="3F22ACF9" w:rsidR="00B86FA8" w:rsidRDefault="00B86FA8" w:rsidP="004B2BA1">
      <w:pPr>
        <w:spacing w:before="240"/>
        <w:ind w:left="12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นโยบายการตัดรายการ</w:t>
      </w:r>
    </w:p>
    <w:p w14:paraId="5057B8F0" w14:textId="2D9BA0AB" w:rsidR="00B86FA8" w:rsidRDefault="00B86FA8" w:rsidP="004B2BA1">
      <w:pPr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บริษัทตัดรายการสินทรัพย์ทางการเงินเมื่อมีข้อมูลที่บ่งชี้ว่าลูกหนี้มีปัญหาด้านการเงินอย่างร้ายแรงและไม่มีความเป็นไปได้ที่จะได้รับคืน เช่น เมื่อลูกหนี้อยู่ระหว่างชำระบัญชี หรือล้มละลาย หรืออยู่ในสถานการณ์ที่ลูกหนี้การค้ามีจำนวนเงินหนี้ค้างชำระเกินกว่า </w:t>
      </w:r>
      <w:r w:rsidR="00823543" w:rsidRPr="0082354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ปี แล้วแต่เหตุการณ์ใดจะเกิดขึ้นก่อน สินทรัพย์ทางการเงินที่ถูกตัดรายการอาจขึ้นอยู่กับวิธีการบังคับภายใต้กระบวนการทวงถามของบริษัท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505EB2C4" w14:textId="1E5B2DD9" w:rsidR="006A605A" w:rsidRDefault="006A605A" w:rsidP="004B2BA1">
      <w:pPr>
        <w:spacing w:before="24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หนี้สินทางการเงิน</w:t>
      </w:r>
    </w:p>
    <w:p w14:paraId="5BFCF267" w14:textId="77777777" w:rsidR="006A605A" w:rsidRDefault="006A605A" w:rsidP="004B2BA1">
      <w:pPr>
        <w:spacing w:before="24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(รวมถึงค่าธรรมเนียมทั้งหมดเพื่ออัตราลดดอกเบี้ย (</w:t>
      </w:r>
      <w:r>
        <w:rPr>
          <w:rFonts w:ascii="Angsana New" w:hAnsi="Angsana New"/>
          <w:sz w:val="32"/>
          <w:szCs w:val="32"/>
        </w:rPr>
        <w:t xml:space="preserve">points) </w:t>
      </w:r>
      <w:r w:rsidR="000F0E36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ที่จ่ายไปหรือได้รับมา ซึ่งเป็นส่วนหนึ่งของอัตราดอกเบี้ยที่แท้จริง ต้นทุนการทำรายการ และส่วนเกินหรือส่วนลดมูลค่าอื่น</w:t>
      </w:r>
      <w:r w:rsidR="000F0E3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ๆ) ตลอดอายุที่คาดไว้ของหนี้สินทางการเงินหรือ (ตามความเหมาะสม) ระยะเวลาที่สั้นกว่า เพื่อให้ได้ราคาทุนตัดจำหน่ายของหนี้สินทางการเงิน</w:t>
      </w:r>
    </w:p>
    <w:p w14:paraId="11EC3429" w14:textId="77777777" w:rsidR="00700ADC" w:rsidRDefault="00700ADC" w:rsidP="004B2BA1">
      <w:pPr>
        <w:spacing w:before="240"/>
        <w:ind w:left="126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การตัดรายการของหนี้สินทางการเงิน</w:t>
      </w:r>
    </w:p>
    <w:p w14:paraId="2D99BB19" w14:textId="77777777" w:rsidR="00700ADC" w:rsidRDefault="00700ADC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บริษัทตัดรายการหนี้สินทางการเงินเฉพาะเมื่อภาระผูกพันของบริษัทได้มีการปฏิบัติตามแล้ว ได้มีการยกเลิก หรือสิ้นสุด ผลแตกต่างระหว่างมูลค่าตามบัญชีของหนี้สินทางการเงินที่ตัดรายการและสิ่งตอบแทนที่จ่ายและค้างจ่ายรับรู้ในกำไรหรือขาดทุน</w:t>
      </w:r>
    </w:p>
    <w:p w14:paraId="7DAB7C61" w14:textId="1949BA55" w:rsidR="00161CF7" w:rsidRDefault="004B2BA1" w:rsidP="00090054">
      <w:pPr>
        <w:tabs>
          <w:tab w:val="left" w:pos="1260"/>
        </w:tabs>
        <w:ind w:left="450" w:firstLine="9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823543" w:rsidRPr="00823543">
        <w:rPr>
          <w:rFonts w:ascii="Angsana New" w:hAnsi="Angsana New"/>
          <w:sz w:val="32"/>
          <w:szCs w:val="32"/>
        </w:rPr>
        <w:lastRenderedPageBreak/>
        <w:t>3</w:t>
      </w:r>
      <w:r w:rsidR="00D5354F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5</w:t>
      </w:r>
      <w:r w:rsidR="000A747C">
        <w:rPr>
          <w:rFonts w:ascii="Angsana New" w:hAnsi="Angsana New"/>
          <w:sz w:val="32"/>
          <w:szCs w:val="32"/>
        </w:rPr>
        <w:tab/>
      </w:r>
      <w:r w:rsidR="00161CF7">
        <w:rPr>
          <w:rFonts w:ascii="Angsana New" w:hAnsi="Angsana New"/>
          <w:sz w:val="32"/>
          <w:szCs w:val="32"/>
          <w:cs/>
        </w:rPr>
        <w:t>อาคารและอุปกรณ์</w:t>
      </w:r>
    </w:p>
    <w:p w14:paraId="36CF8E53" w14:textId="77777777" w:rsidR="001E0F23" w:rsidRDefault="001E0F23" w:rsidP="004B2BA1">
      <w:pPr>
        <w:spacing w:before="240"/>
        <w:ind w:left="1260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การรับรู้และการวัดมูลค่า</w:t>
      </w:r>
    </w:p>
    <w:p w14:paraId="5393CE02" w14:textId="2040BBC4" w:rsidR="001E0F23" w:rsidRDefault="001E0F23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อาคารและอุปกรณ์แสดงด้วยราคาทุนหักค่าเสื่อมราคาสะสมและค่าเผื่อจากการด้อยค่า</w:t>
      </w:r>
    </w:p>
    <w:p w14:paraId="67E51EE3" w14:textId="5B8110EA" w:rsidR="00A251B8" w:rsidRDefault="001E0F23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แรงงานทางตรง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 ต้นทุนในการรื้อถอน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การขนย้าย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การบูรณะสถานที่ตั้งของสินทรัพย์และต้นทุนการกู้ยืม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สำหรับเครื่องมือที่ควบคุมโดยลิขสิทธิ์ซอฟ</w:t>
      </w:r>
      <w:r w:rsidR="00DB25B9">
        <w:rPr>
          <w:rFonts w:ascii="Angsana New" w:hAnsi="Angsana New"/>
          <w:sz w:val="32"/>
          <w:szCs w:val="32"/>
          <w:cs/>
        </w:rPr>
        <w:t>ต์</w:t>
      </w:r>
      <w:r>
        <w:rPr>
          <w:rFonts w:ascii="Angsana New" w:hAnsi="Angsana New"/>
          <w:sz w:val="32"/>
          <w:szCs w:val="32"/>
          <w:cs/>
        </w:rPr>
        <w:t>แวร์ซึ่งไม่สามารถทำงานได้โดยปราศจากลิขสิทธิ์ซอฟ</w:t>
      </w:r>
      <w:r w:rsidR="00DB25B9">
        <w:rPr>
          <w:rFonts w:ascii="Angsana New" w:hAnsi="Angsana New"/>
          <w:sz w:val="32"/>
          <w:szCs w:val="32"/>
          <w:cs/>
        </w:rPr>
        <w:t>ต์</w:t>
      </w:r>
      <w:r>
        <w:rPr>
          <w:rFonts w:ascii="Angsana New" w:hAnsi="Angsana New"/>
          <w:sz w:val="32"/>
          <w:szCs w:val="32"/>
          <w:cs/>
        </w:rPr>
        <w:t>แวร์นั้นให้ถือว่าลิขสิทธิ์ซอฟ</w:t>
      </w:r>
      <w:r w:rsidR="00960C24">
        <w:rPr>
          <w:rFonts w:ascii="Angsana New" w:hAnsi="Angsana New"/>
          <w:sz w:val="32"/>
          <w:szCs w:val="32"/>
          <w:cs/>
        </w:rPr>
        <w:t>ต์</w:t>
      </w:r>
      <w:r>
        <w:rPr>
          <w:rFonts w:ascii="Angsana New" w:hAnsi="Angsana New"/>
          <w:sz w:val="32"/>
          <w:szCs w:val="32"/>
          <w:cs/>
        </w:rPr>
        <w:t>แวร์ดังกล่าวเป็นส่วนหนึ่งของอุปกรณ์</w:t>
      </w:r>
      <w:r>
        <w:rPr>
          <w:rFonts w:ascii="Angsana New" w:hAnsi="Angsana New"/>
          <w:sz w:val="32"/>
          <w:szCs w:val="32"/>
        </w:rPr>
        <w:t xml:space="preserve"> </w:t>
      </w:r>
    </w:p>
    <w:p w14:paraId="3E92C1AB" w14:textId="75726DF2" w:rsidR="00C2321F" w:rsidRDefault="00C2321F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นอกจากนี้ ราคาทุนของส่วนปรับปรุงอาคารเช่า ยัง</w:t>
      </w:r>
      <w:r w:rsidR="00D72EDF">
        <w:rPr>
          <w:rFonts w:ascii="Angsana New" w:hAnsi="Angsana New"/>
          <w:sz w:val="32"/>
          <w:szCs w:val="32"/>
          <w:cs/>
        </w:rPr>
        <w:t>ได้รวมค่าเสื่อมราคาของสินทรัพย์สิทธิการใช้ที่อยู่ระหว่างการก่อสร้างและยังไม่สามารถใช้งานสินทรัพย์ที่เช่าได้ เป็นส่วนหนึ่งของต้นทุนที่เกี่ยวข้องกับการจัดหาสินทรัพย์เพื่อให้สินทรัพย์นั้นอยู่ในสภาพที่พร้อมจะใช้งานได้ตามวัตถุประสงค์</w:t>
      </w:r>
    </w:p>
    <w:p w14:paraId="53CCAB8B" w14:textId="1DD63A99" w:rsidR="001E0F23" w:rsidRDefault="001E0F23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่วนประกอบของรายการ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>
        <w:rPr>
          <w:rFonts w:ascii="Angsana New" w:hAnsi="Angsana New"/>
          <w:sz w:val="32"/>
          <w:szCs w:val="32"/>
        </w:rPr>
        <w:t xml:space="preserve"> </w:t>
      </w:r>
    </w:p>
    <w:p w14:paraId="6DDDDAE5" w14:textId="77777777" w:rsidR="001E0F23" w:rsidRDefault="001E0F23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t>กำไรหรือขาดทุนจาก</w:t>
      </w:r>
      <w:r>
        <w:rPr>
          <w:rFonts w:ascii="Angsana New" w:hAnsi="Angsana New"/>
          <w:sz w:val="32"/>
          <w:szCs w:val="32"/>
          <w:cs/>
        </w:rPr>
        <w:t>การ</w:t>
      </w:r>
      <w:r>
        <w:rPr>
          <w:rFonts w:ascii="Angsana New" w:hAnsi="Angsana New"/>
          <w:spacing w:val="-10"/>
          <w:sz w:val="32"/>
          <w:szCs w:val="32"/>
          <w:cs/>
        </w:rPr>
        <w:t>จำหน่าย อาคาร และอุปกรณ์ คือผลต่างระหว่างสิ่งตอบแทนสุทธิ</w:t>
      </w:r>
      <w:r w:rsidR="000F0E36">
        <w:rPr>
          <w:rFonts w:ascii="Angsana New" w:hAnsi="Angsana New"/>
          <w:spacing w:val="-10"/>
          <w:sz w:val="32"/>
          <w:szCs w:val="32"/>
        </w:rPr>
        <w:br/>
      </w:r>
      <w:r>
        <w:rPr>
          <w:rFonts w:ascii="Angsana New" w:hAnsi="Angsana New"/>
          <w:spacing w:val="-10"/>
          <w:sz w:val="32"/>
          <w:szCs w:val="32"/>
          <w:cs/>
        </w:rPr>
        <w:t>ที่ได้รับจากการจำหน่าย</w:t>
      </w:r>
      <w:r>
        <w:rPr>
          <w:rFonts w:ascii="Angsana New" w:hAnsi="Angsana New"/>
          <w:sz w:val="32"/>
          <w:szCs w:val="32"/>
          <w:cs/>
        </w:rPr>
        <w:t>กับมูลค่าตามบัญชีของอาคารและอุปกรณ์ โดยรับรู้สุทธิเป็นกำไรหรือขาดทุนในงบกำไรขาดทุนเบ็ดเสร็จ</w:t>
      </w:r>
    </w:p>
    <w:p w14:paraId="73237681" w14:textId="77777777" w:rsidR="001E0F23" w:rsidRDefault="001E0F23" w:rsidP="004B2BA1">
      <w:pPr>
        <w:spacing w:before="240"/>
        <w:ind w:left="1260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ต้นทุนที่เกิดขึ้นในภายหลัง</w:t>
      </w:r>
    </w:p>
    <w:p w14:paraId="328621AF" w14:textId="77777777" w:rsidR="001E0F23" w:rsidRDefault="001E0F23" w:rsidP="004B2BA1">
      <w:pPr>
        <w:spacing w:before="240"/>
        <w:ind w:left="1267"/>
        <w:jc w:val="thaiDistribute"/>
        <w:rPr>
          <w:rFonts w:ascii="Angsana New" w:hAnsi="Angsana New"/>
          <w:sz w:val="32"/>
          <w:szCs w:val="32"/>
          <w:cs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</w:t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>อุปกรณ์ ถ้ามีความเป็นไปได้ค่อนข้างแน่ที่บริษัทจะได้รับประโยชน์เชิงเศรษฐกิจในอนาคตจากรายการนั้น และ</w:t>
      </w:r>
      <w:r>
        <w:rPr>
          <w:rFonts w:ascii="Angsana New" w:hAnsi="Angsana New"/>
          <w:sz w:val="32"/>
          <w:szCs w:val="32"/>
          <w:cs/>
          <w:lang w:val="en-GB"/>
        </w:rPr>
        <w:t>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</w:t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>มูลค่าตามบัญชี ต้นทุนที่เกิดขึ้นในการซ่อมบำรุงอาคารและอุปกรณ์ที่เกิดขึ้นเป็นประจำจะรับรู้เป็นค่าใช้จ่าย</w:t>
      </w:r>
      <w:r>
        <w:rPr>
          <w:rFonts w:ascii="Angsana New" w:hAnsi="Angsana New"/>
          <w:sz w:val="32"/>
          <w:szCs w:val="32"/>
          <w:cs/>
          <w:lang w:val="en-GB"/>
        </w:rPr>
        <w:t>ในงบกำไรขาดทุนเบ็ดเสร็จเมื่อเกิดขึ้น</w:t>
      </w:r>
    </w:p>
    <w:p w14:paraId="5EC702ED" w14:textId="01280538" w:rsidR="001E0F23" w:rsidRDefault="004B2BA1" w:rsidP="004B2BA1">
      <w:pPr>
        <w:ind w:left="1267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1E0F23">
        <w:rPr>
          <w:rFonts w:ascii="Angsana New" w:hAnsi="Angsana New"/>
          <w:i/>
          <w:iCs/>
          <w:sz w:val="32"/>
          <w:szCs w:val="32"/>
          <w:cs/>
        </w:rPr>
        <w:lastRenderedPageBreak/>
        <w:t>ค่าเสื่อมราคา</w:t>
      </w:r>
    </w:p>
    <w:p w14:paraId="13C81B76" w14:textId="77777777" w:rsidR="001E0F23" w:rsidRDefault="001E0F23" w:rsidP="004B2BA1">
      <w:pPr>
        <w:spacing w:before="240"/>
        <w:ind w:left="126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>
        <w:rPr>
          <w:rFonts w:ascii="Angsana New" w:hAnsi="Angsana New"/>
          <w:spacing w:val="-4"/>
          <w:sz w:val="32"/>
          <w:szCs w:val="32"/>
          <w:cs/>
        </w:rPr>
        <w:t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</w:t>
      </w:r>
      <w:r>
        <w:rPr>
          <w:rFonts w:ascii="Angsana New" w:hAnsi="Angsana New"/>
          <w:sz w:val="32"/>
          <w:szCs w:val="32"/>
          <w:cs/>
        </w:rPr>
        <w:t>หรือต้นทุนใน</w:t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>การเปลี่ยนแทนอื่น</w:t>
      </w:r>
      <w:r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หักด้วยมูลค่าคงเหลือของสินทรัพย์ </w:t>
      </w:r>
    </w:p>
    <w:p w14:paraId="7ED23DC7" w14:textId="76ECE8A2" w:rsidR="001E0F23" w:rsidRDefault="001E0F23" w:rsidP="004B2BA1">
      <w:pPr>
        <w:spacing w:before="240" w:after="240"/>
        <w:ind w:left="126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en-GB"/>
        </w:rPr>
        <w:t>ค่าเสื่อมราคาบันทึกเป็นค่าใช้จ่ายในงบกำไรขาดทุนเบ็ดเสร็จ คำนวณโดยวิธีเส้นตรงตามเกณฑ์อายุการใช้งานโดยประมาณขอ</w:t>
      </w:r>
      <w:r>
        <w:rPr>
          <w:rFonts w:ascii="Angsana New" w:hAnsi="Angsana New"/>
          <w:spacing w:val="-6"/>
          <w:sz w:val="32"/>
          <w:szCs w:val="32"/>
          <w:cs/>
        </w:rPr>
        <w:t xml:space="preserve">งส่วนประกอบของสินทรัพย์แต่ละรายการ ประมาณการอายุการใช้งานของสินทรัพย์แสดงได้ดังนี้ </w:t>
      </w:r>
    </w:p>
    <w:tbl>
      <w:tblPr>
        <w:tblW w:w="3904" w:type="pct"/>
        <w:tblInd w:w="1728" w:type="dxa"/>
        <w:tblLayout w:type="fixed"/>
        <w:tblLook w:val="0000" w:firstRow="0" w:lastRow="0" w:firstColumn="0" w:lastColumn="0" w:noHBand="0" w:noVBand="0"/>
      </w:tblPr>
      <w:tblGrid>
        <w:gridCol w:w="5516"/>
        <w:gridCol w:w="1169"/>
        <w:gridCol w:w="702"/>
      </w:tblGrid>
      <w:tr w:rsidR="00CB597A" w14:paraId="1F14A6CC" w14:textId="77777777" w:rsidTr="00686D88">
        <w:tc>
          <w:tcPr>
            <w:tcW w:w="5516" w:type="dxa"/>
          </w:tcPr>
          <w:p w14:paraId="6298F92C" w14:textId="77777777" w:rsidR="003C508A" w:rsidRDefault="003C508A" w:rsidP="00090054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อาคาร</w:t>
            </w:r>
          </w:p>
        </w:tc>
        <w:tc>
          <w:tcPr>
            <w:tcW w:w="1169" w:type="dxa"/>
            <w:shd w:val="clear" w:color="auto" w:fill="auto"/>
          </w:tcPr>
          <w:p w14:paraId="219BECD2" w14:textId="4B4E5946" w:rsidR="003C508A" w:rsidRDefault="00823543" w:rsidP="00090054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02" w:type="dxa"/>
          </w:tcPr>
          <w:p w14:paraId="75D8F3FA" w14:textId="77777777" w:rsidR="003C508A" w:rsidRDefault="003C508A" w:rsidP="00090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B597A" w14:paraId="28FF5F6A" w14:textId="77777777" w:rsidTr="00686D88">
        <w:tc>
          <w:tcPr>
            <w:tcW w:w="5516" w:type="dxa"/>
          </w:tcPr>
          <w:p w14:paraId="764FA604" w14:textId="77777777" w:rsidR="003C508A" w:rsidRDefault="003C508A" w:rsidP="00090054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1169" w:type="dxa"/>
            <w:shd w:val="clear" w:color="auto" w:fill="auto"/>
          </w:tcPr>
          <w:p w14:paraId="68A0D359" w14:textId="4921DFD3" w:rsidR="003C508A" w:rsidRDefault="00823543" w:rsidP="00090054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  <w:r w:rsidR="00742FE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42FE1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02" w:type="dxa"/>
          </w:tcPr>
          <w:p w14:paraId="7CD8ECBF" w14:textId="77777777" w:rsidR="003C508A" w:rsidRDefault="003C508A" w:rsidP="00090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B597A" w14:paraId="15AB5E34" w14:textId="77777777" w:rsidTr="00686D88">
        <w:tc>
          <w:tcPr>
            <w:tcW w:w="5516" w:type="dxa"/>
          </w:tcPr>
          <w:p w14:paraId="67FC1B14" w14:textId="77777777" w:rsidR="003C508A" w:rsidRDefault="003C508A" w:rsidP="00090054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เครื่องซักผ้าและเครื่องอบผ้า</w:t>
            </w:r>
          </w:p>
        </w:tc>
        <w:tc>
          <w:tcPr>
            <w:tcW w:w="1169" w:type="dxa"/>
            <w:shd w:val="clear" w:color="auto" w:fill="auto"/>
          </w:tcPr>
          <w:p w14:paraId="4DA7C999" w14:textId="61C868A7" w:rsidR="003C508A" w:rsidRDefault="00823543" w:rsidP="00090054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  <w:r w:rsidR="00742FE1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742FE1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02" w:type="dxa"/>
          </w:tcPr>
          <w:p w14:paraId="38EDCBAC" w14:textId="77777777" w:rsidR="003C508A" w:rsidRDefault="003C508A" w:rsidP="00090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B597A" w14:paraId="3D0AE7ED" w14:textId="77777777" w:rsidTr="00686D88">
        <w:tc>
          <w:tcPr>
            <w:tcW w:w="5516" w:type="dxa"/>
          </w:tcPr>
          <w:p w14:paraId="6A49A6C3" w14:textId="77777777" w:rsidR="003C508A" w:rsidRDefault="003C508A" w:rsidP="00090054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1169" w:type="dxa"/>
            <w:shd w:val="clear" w:color="auto" w:fill="auto"/>
          </w:tcPr>
          <w:p w14:paraId="268F77AF" w14:textId="1A80B408" w:rsidR="003C508A" w:rsidRDefault="00823543" w:rsidP="00090054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2" w:type="dxa"/>
          </w:tcPr>
          <w:p w14:paraId="68EF3D2D" w14:textId="77777777" w:rsidR="003C508A" w:rsidRDefault="003C508A" w:rsidP="00090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B597A" w14:paraId="6AA948BB" w14:textId="77777777" w:rsidTr="00686D88">
        <w:tc>
          <w:tcPr>
            <w:tcW w:w="5516" w:type="dxa"/>
          </w:tcPr>
          <w:p w14:paraId="66703D3F" w14:textId="77777777" w:rsidR="003C508A" w:rsidRDefault="003C508A" w:rsidP="00090054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เครื่องมือและอุปกรณ์</w:t>
            </w:r>
          </w:p>
        </w:tc>
        <w:tc>
          <w:tcPr>
            <w:tcW w:w="1169" w:type="dxa"/>
            <w:shd w:val="clear" w:color="auto" w:fill="auto"/>
          </w:tcPr>
          <w:p w14:paraId="7AEA8508" w14:textId="1FC47D33" w:rsidR="003C508A" w:rsidRDefault="00823543" w:rsidP="00090054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2" w:type="dxa"/>
          </w:tcPr>
          <w:p w14:paraId="11FE7A5F" w14:textId="77777777" w:rsidR="003C508A" w:rsidRDefault="003C508A" w:rsidP="00090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CB597A" w14:paraId="18BE9068" w14:textId="77777777" w:rsidTr="00686D88">
        <w:tc>
          <w:tcPr>
            <w:tcW w:w="5516" w:type="dxa"/>
          </w:tcPr>
          <w:p w14:paraId="7B580CF0" w14:textId="77777777" w:rsidR="003C508A" w:rsidRDefault="003C508A" w:rsidP="00090054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169" w:type="dxa"/>
          </w:tcPr>
          <w:p w14:paraId="7BF55FAD" w14:textId="3AB6F90B" w:rsidR="003C508A" w:rsidRDefault="00823543" w:rsidP="00090054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2" w:type="dxa"/>
          </w:tcPr>
          <w:p w14:paraId="0F645FDE" w14:textId="77777777" w:rsidR="003C508A" w:rsidRDefault="003C508A" w:rsidP="00090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1B6A791" w14:textId="056302C3" w:rsidR="00E05408" w:rsidRDefault="00E05408" w:rsidP="004B2BA1">
      <w:pPr>
        <w:spacing w:before="240"/>
        <w:ind w:left="126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>
        <w:rPr>
          <w:rFonts w:ascii="Angsana New" w:hAnsi="Angsana New"/>
          <w:spacing w:val="-6"/>
          <w:sz w:val="32"/>
          <w:szCs w:val="32"/>
          <w:cs/>
          <w:lang w:val="en-GB"/>
        </w:rPr>
        <w:t>บริษัทไม่คิดค่าเสื่อมราคาสำหรับสินทรัพย์ที่อยู่ระหว่างการก่อสร้าง</w:t>
      </w:r>
      <w:r w:rsidR="00C91ECD">
        <w:rPr>
          <w:rFonts w:ascii="Angsana New" w:hAnsi="Angsana New"/>
          <w:spacing w:val="-6"/>
          <w:sz w:val="32"/>
          <w:szCs w:val="32"/>
          <w:cs/>
          <w:lang w:val="en-GB"/>
        </w:rPr>
        <w:t>หรือติดตั้ง</w:t>
      </w:r>
    </w:p>
    <w:p w14:paraId="374751F3" w14:textId="77777777" w:rsidR="001E0F23" w:rsidRDefault="001E0F23" w:rsidP="004B2BA1">
      <w:pPr>
        <w:spacing w:before="240"/>
        <w:ind w:left="1267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>
        <w:rPr>
          <w:rFonts w:ascii="Angsana New" w:hAnsi="Angsana New"/>
          <w:spacing w:val="-6"/>
          <w:sz w:val="32"/>
          <w:szCs w:val="32"/>
          <w:cs/>
          <w:lang w:val="en-GB"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461F9CD0" w14:textId="5A63BDFB" w:rsidR="00056B5A" w:rsidRDefault="007C55A9" w:rsidP="004B2BA1">
      <w:pPr>
        <w:spacing w:before="240"/>
        <w:ind w:left="1267"/>
        <w:jc w:val="thaiDistribute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  <w:lang w:val="en-GB"/>
        </w:rPr>
        <w:t>การซ่อมแซมและบำรุงรักษา จะรับรู้เป็นค่าใช้จ่ายในงบกำไร</w:t>
      </w:r>
      <w:r>
        <w:rPr>
          <w:rFonts w:ascii="Angsana New" w:hAnsi="Angsana New"/>
          <w:spacing w:val="-10"/>
          <w:sz w:val="32"/>
          <w:szCs w:val="32"/>
          <w:cs/>
        </w:rPr>
        <w:t>ขาดทุนในระหว่างงวดบัญชีที่เกิดรายการ</w:t>
      </w:r>
    </w:p>
    <w:p w14:paraId="45CFA09E" w14:textId="60748F84" w:rsidR="00161CF7" w:rsidRDefault="00823543" w:rsidP="004B2BA1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8574B1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6</w:t>
      </w:r>
      <w:r w:rsidR="00161CF7">
        <w:rPr>
          <w:rFonts w:ascii="Angsana New" w:hAnsi="Angsana New"/>
          <w:sz w:val="32"/>
          <w:szCs w:val="32"/>
          <w:cs/>
        </w:rPr>
        <w:tab/>
        <w:t>สินทรัพย์ไม่มีตัวตน</w:t>
      </w:r>
    </w:p>
    <w:p w14:paraId="4951AB0F" w14:textId="77777777" w:rsidR="008574B1" w:rsidRDefault="008574B1" w:rsidP="00090054">
      <w:pPr>
        <w:pStyle w:val="BodyText"/>
        <w:spacing w:after="0"/>
        <w:ind w:left="12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</w:rPr>
        <w:t>สินทรัพย์ไม่มีตัวตนที่บริษัทซื้อมาและมีอายุการใช้งานจำกัด แสดงในราคาทุนหักค่าตัดจำหน่ายสะสม</w:t>
      </w:r>
      <w:r>
        <w:rPr>
          <w:rFonts w:ascii="Angsana New" w:hAnsi="Angsana New"/>
          <w:sz w:val="32"/>
          <w:szCs w:val="32"/>
          <w:cs/>
        </w:rPr>
        <w:t>และค่าเผื่อจากการด้อยค่า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(ถ้ามี)</w:t>
      </w:r>
    </w:p>
    <w:p w14:paraId="5D1C3A3C" w14:textId="77777777" w:rsidR="008574B1" w:rsidRDefault="008574B1" w:rsidP="004B2BA1">
      <w:pPr>
        <w:pStyle w:val="BodyText"/>
        <w:spacing w:before="240" w:after="0"/>
        <w:ind w:left="1267"/>
        <w:jc w:val="thaiDistribute"/>
        <w:rPr>
          <w:rFonts w:ascii="Angsana New" w:hAnsi="Angsana New"/>
          <w:b/>
          <w:bCs/>
          <w:i/>
          <w:iCs/>
          <w:sz w:val="32"/>
          <w:szCs w:val="32"/>
          <w:shd w:val="clear" w:color="auto" w:fill="E0E0E0"/>
        </w:rPr>
      </w:pPr>
      <w:r>
        <w:rPr>
          <w:rFonts w:ascii="Angsana New" w:hAnsi="Angsana New"/>
          <w:i/>
          <w:iCs/>
          <w:sz w:val="32"/>
          <w:szCs w:val="32"/>
          <w:cs/>
        </w:rPr>
        <w:t>ค่าตัดจำหน่าย</w:t>
      </w:r>
    </w:p>
    <w:p w14:paraId="1EF2FD32" w14:textId="77777777" w:rsidR="008574B1" w:rsidRDefault="008574B1" w:rsidP="004B2BA1">
      <w:pPr>
        <w:autoSpaceDE w:val="0"/>
        <w:autoSpaceDN w:val="0"/>
        <w:adjustRightInd w:val="0"/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ค่าตัดจำหน่ายคำนวณโดยนำราคาทุนของสินทรัพย์หรือจำนวนอื่นที่ใช้แทนราคาทุนหักด้วยมูลค่าคงเหลือ</w:t>
      </w:r>
    </w:p>
    <w:p w14:paraId="6AE82221" w14:textId="77777777" w:rsidR="008574B1" w:rsidRDefault="008574B1" w:rsidP="004B2BA1">
      <w:pPr>
        <w:autoSpaceDE w:val="0"/>
        <w:autoSpaceDN w:val="0"/>
        <w:adjustRightInd w:val="0"/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ค่าตัดจำหน่ายรับรู้เป็นค่าใช้จ่ายในงบกำไรขาดทุนเบ็ดเสร็จโดยวิธีเส้นตรงตามระยะเวลาที่คาดว่า</w:t>
      </w:r>
      <w:r>
        <w:rPr>
          <w:rFonts w:ascii="Angsana New" w:hAnsi="Angsana New"/>
          <w:spacing w:val="4"/>
          <w:sz w:val="32"/>
          <w:szCs w:val="32"/>
          <w:cs/>
        </w:rPr>
        <w:t>จะได้รับประโยชน์จากสินทรัพย์ไม่มีตัวตนซึ่งไม่รวมค่าความนิยม โดยเริ่มตัดจำหน่ายสินทรัพย์ไม่มีตัวตนเมื่อ</w:t>
      </w:r>
      <w:r>
        <w:rPr>
          <w:rFonts w:ascii="Angsana New" w:hAnsi="Angsana New"/>
          <w:sz w:val="32"/>
          <w:szCs w:val="32"/>
          <w:cs/>
        </w:rPr>
        <w:t>สินทรัพย์นั้นพร้อมที่จะให้ประโยชน์</w:t>
      </w:r>
    </w:p>
    <w:p w14:paraId="66724A51" w14:textId="6F071412" w:rsidR="008574B1" w:rsidRDefault="004B2BA1" w:rsidP="004B2BA1">
      <w:pPr>
        <w:autoSpaceDE w:val="0"/>
        <w:autoSpaceDN w:val="0"/>
        <w:adjustRightInd w:val="0"/>
        <w:spacing w:after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574B1">
        <w:rPr>
          <w:rFonts w:ascii="Angsana New" w:hAnsi="Angsana New"/>
          <w:sz w:val="32"/>
          <w:szCs w:val="32"/>
          <w:cs/>
        </w:rPr>
        <w:lastRenderedPageBreak/>
        <w:t>ประมาณการอายุการใช้งานของสินทรัพย์แสดงได้ ดังนี้</w:t>
      </w:r>
    </w:p>
    <w:tbl>
      <w:tblPr>
        <w:tblW w:w="3904" w:type="pct"/>
        <w:tblInd w:w="1728" w:type="dxa"/>
        <w:tblLayout w:type="fixed"/>
        <w:tblLook w:val="0000" w:firstRow="0" w:lastRow="0" w:firstColumn="0" w:lastColumn="0" w:noHBand="0" w:noVBand="0"/>
      </w:tblPr>
      <w:tblGrid>
        <w:gridCol w:w="5516"/>
        <w:gridCol w:w="1169"/>
        <w:gridCol w:w="702"/>
      </w:tblGrid>
      <w:tr w:rsidR="00CB597A" w14:paraId="57CFD1E2" w14:textId="77777777" w:rsidTr="00762204">
        <w:tc>
          <w:tcPr>
            <w:tcW w:w="5516" w:type="dxa"/>
          </w:tcPr>
          <w:p w14:paraId="4999E8DB" w14:textId="77777777" w:rsidR="00D964A8" w:rsidRDefault="00D964A8" w:rsidP="00090054">
            <w:pPr>
              <w:ind w:left="230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6"/>
                <w:sz w:val="32"/>
                <w:szCs w:val="32"/>
                <w:cs/>
              </w:rPr>
              <w:t>โปรแกรมคอมพิวเตอร์</w:t>
            </w:r>
          </w:p>
        </w:tc>
        <w:tc>
          <w:tcPr>
            <w:tcW w:w="1169" w:type="dxa"/>
            <w:shd w:val="clear" w:color="auto" w:fill="auto"/>
          </w:tcPr>
          <w:p w14:paraId="3086F4D3" w14:textId="0E9E1256" w:rsidR="00D964A8" w:rsidRDefault="00823543" w:rsidP="00090054">
            <w:pPr>
              <w:ind w:left="-3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  <w:r w:rsidR="00D964A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964A8">
              <w:rPr>
                <w:rFonts w:ascii="Angsana New" w:hAnsi="Angsana New"/>
                <w:sz w:val="32"/>
                <w:szCs w:val="32"/>
                <w:cs/>
              </w:rPr>
              <w:t xml:space="preserve">และ </w:t>
            </w:r>
            <w:r w:rsidRPr="00823543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702" w:type="dxa"/>
          </w:tcPr>
          <w:p w14:paraId="446AFF45" w14:textId="77777777" w:rsidR="00D964A8" w:rsidRDefault="00D964A8" w:rsidP="00090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AB3A072" w14:textId="77777777" w:rsidR="00C26E91" w:rsidRDefault="00C26E91" w:rsidP="004B2BA1">
      <w:pPr>
        <w:autoSpaceDE w:val="0"/>
        <w:autoSpaceDN w:val="0"/>
        <w:adjustRightInd w:val="0"/>
        <w:spacing w:before="240"/>
        <w:ind w:left="1267"/>
        <w:jc w:val="thaiDistribute"/>
        <w:rPr>
          <w:rFonts w:ascii="Angsana New" w:hAnsi="Angsana New"/>
          <w:spacing w:val="4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วิธีการตัด</w:t>
      </w:r>
      <w:r>
        <w:rPr>
          <w:rFonts w:ascii="Angsana New" w:hAnsi="Angsana New"/>
          <w:spacing w:val="4"/>
          <w:sz w:val="32"/>
          <w:szCs w:val="32"/>
          <w:cs/>
        </w:rPr>
        <w:t>จำหน่าย</w:t>
      </w:r>
      <w:r>
        <w:rPr>
          <w:rFonts w:ascii="Angsana New" w:hAnsi="Angsana New"/>
          <w:spacing w:val="4"/>
          <w:sz w:val="32"/>
          <w:szCs w:val="32"/>
        </w:rPr>
        <w:t xml:space="preserve"> </w:t>
      </w:r>
      <w:r>
        <w:rPr>
          <w:rFonts w:ascii="Angsana New" w:hAnsi="Angsana New"/>
          <w:spacing w:val="4"/>
          <w:sz w:val="32"/>
          <w:szCs w:val="32"/>
          <w:cs/>
        </w:rPr>
        <w:t>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381F0AFC" w14:textId="62391B66" w:rsidR="00C26E91" w:rsidRDefault="00C26E91" w:rsidP="004B2BA1">
      <w:pPr>
        <w:tabs>
          <w:tab w:val="left" w:pos="1260"/>
        </w:tabs>
        <w:autoSpaceDE w:val="0"/>
        <w:autoSpaceDN w:val="0"/>
        <w:adjustRightInd w:val="0"/>
        <w:spacing w:before="240"/>
        <w:ind w:left="126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spacing w:val="4"/>
          <w:sz w:val="32"/>
          <w:szCs w:val="32"/>
          <w:cs/>
        </w:rPr>
        <w:t xml:space="preserve">สินทรัพย์ไม่มีตัวตนที่มีอายุการใช้งานที่แน่นอนจะทำการทดสอบการด้อยค่าเมื่อมีข้อบ่งชี้ว่าสินทรัพย์นั้นอาจมีการด้อยค่า </w:t>
      </w:r>
    </w:p>
    <w:p w14:paraId="19F529A9" w14:textId="5D7306AF" w:rsidR="00AF595B" w:rsidRDefault="00823543" w:rsidP="004B2BA1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596E95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7</w:t>
      </w:r>
      <w:r w:rsidR="00AF595B">
        <w:rPr>
          <w:rFonts w:ascii="Angsana New" w:hAnsi="Angsana New"/>
          <w:sz w:val="32"/>
          <w:szCs w:val="32"/>
        </w:rPr>
        <w:tab/>
      </w:r>
      <w:r w:rsidR="00AF595B">
        <w:rPr>
          <w:rFonts w:ascii="Angsana New" w:hAnsi="Angsana New"/>
          <w:sz w:val="32"/>
          <w:szCs w:val="32"/>
          <w:cs/>
        </w:rPr>
        <w:t>การด้อยค่า</w:t>
      </w:r>
    </w:p>
    <w:p w14:paraId="6D4BF024" w14:textId="77777777" w:rsidR="00596E95" w:rsidRDefault="00596E95" w:rsidP="004B2BA1">
      <w:pPr>
        <w:autoSpaceDE w:val="0"/>
        <w:autoSpaceDN w:val="0"/>
        <w:adjustRightInd w:val="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ในกรณีที่มีข้อบ่งชี้บริษัทจะทำการประมาณมูลค่าสินทรัพย์ที่คาดว่าจะได้รับคืน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สำหรับค่าความนิยมจะมีการ</w:t>
      </w:r>
      <w:r>
        <w:rPr>
          <w:rFonts w:ascii="Angsana New" w:hAnsi="Angsana New"/>
          <w:spacing w:val="-6"/>
          <w:sz w:val="32"/>
          <w:szCs w:val="32"/>
          <w:cs/>
        </w:rPr>
        <w:t>ประมาณมูลค่า</w:t>
      </w:r>
      <w:r>
        <w:rPr>
          <w:rFonts w:ascii="Angsana New" w:hAnsi="Angsana New"/>
          <w:sz w:val="32"/>
          <w:szCs w:val="32"/>
          <w:cs/>
        </w:rPr>
        <w:t xml:space="preserve">ที่คาดว่าจะได้รับคืนทุกปีในช่วงเวลาเดียวกัน  </w:t>
      </w:r>
    </w:p>
    <w:p w14:paraId="15487451" w14:textId="198B873A" w:rsidR="00596E95" w:rsidRDefault="00596E95" w:rsidP="004B2BA1">
      <w:pPr>
        <w:autoSpaceDE w:val="0"/>
        <w:autoSpaceDN w:val="0"/>
        <w:adjustRightInd w:val="0"/>
        <w:spacing w:before="240"/>
        <w:ind w:left="12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2"/>
          <w:sz w:val="32"/>
          <w:szCs w:val="32"/>
          <w:cs/>
        </w:rPr>
        <w:t>ขาดทุนจากการด้อยค่ารับรู้เมื่อมูลค่าตามบัญชีของสินทรัพย์หรือมูลค่าตามบัญชีของหน่วยสินทรัพย์ที่ก่อให้เกิด</w:t>
      </w:r>
      <w:r>
        <w:rPr>
          <w:rFonts w:ascii="Angsana New" w:hAnsi="Angsana New"/>
          <w:spacing w:val="-4"/>
          <w:sz w:val="32"/>
          <w:szCs w:val="32"/>
          <w:cs/>
        </w:rPr>
        <w:t>เงินสดสูงกว่ามูลค่าที่จะได้รับคืน ขาดทุนจากการด้อยค่าบันทึกเป็นค่าใช้จ่ายในงบกำไรขาดทุนเบ็ดเสร็จ</w:t>
      </w:r>
      <w:r>
        <w:rPr>
          <w:rFonts w:ascii="Angsana New" w:hAnsi="Angsana New"/>
          <w:spacing w:val="2"/>
          <w:sz w:val="32"/>
          <w:szCs w:val="32"/>
          <w:cs/>
        </w:rPr>
        <w:t xml:space="preserve"> เว้นแต่เมื่อมี</w:t>
      </w:r>
      <w:r>
        <w:rPr>
          <w:rFonts w:ascii="Angsana New" w:hAnsi="Angsana New"/>
          <w:spacing w:val="-2"/>
          <w:sz w:val="32"/>
          <w:szCs w:val="32"/>
          <w:cs/>
        </w:rPr>
        <w:t>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</w:t>
      </w:r>
      <w:r>
        <w:rPr>
          <w:rFonts w:ascii="Angsana New" w:hAnsi="Angsana New"/>
          <w:spacing w:val="-10"/>
          <w:sz w:val="32"/>
          <w:szCs w:val="32"/>
          <w:cs/>
        </w:rPr>
        <w:t>มีการด้อยค่าใน</w:t>
      </w:r>
      <w:r>
        <w:rPr>
          <w:rFonts w:ascii="Angsana New" w:hAnsi="Angsana New"/>
          <w:sz w:val="32"/>
          <w:szCs w:val="32"/>
          <w:cs/>
        </w:rPr>
        <w:t>เวลาต่อมา ในกรณีนี้จะรับรู้ใน</w:t>
      </w:r>
      <w:r w:rsidR="000F0E36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งบกำไรขาดทุนเบ็ดเสร็จ</w:t>
      </w:r>
    </w:p>
    <w:p w14:paraId="17A2F5CF" w14:textId="77777777" w:rsidR="00596E95" w:rsidRDefault="00596E95" w:rsidP="004B2BA1">
      <w:pPr>
        <w:spacing w:before="240"/>
        <w:ind w:left="1260"/>
        <w:jc w:val="both"/>
        <w:rPr>
          <w:rFonts w:ascii="Angsana New" w:hAnsi="Angsana New"/>
          <w:iCs/>
          <w:sz w:val="32"/>
          <w:szCs w:val="32"/>
        </w:rPr>
      </w:pPr>
      <w:r>
        <w:rPr>
          <w:rFonts w:ascii="Angsana New" w:hAnsi="Angsana New"/>
          <w:iCs/>
          <w:sz w:val="32"/>
          <w:szCs w:val="32"/>
          <w:cs/>
        </w:rPr>
        <w:t>การคำนวณมูลค่าที่คาดว่าจะได้รับคืน</w:t>
      </w:r>
    </w:p>
    <w:p w14:paraId="61BCCA62" w14:textId="406931B6" w:rsidR="00596E95" w:rsidRDefault="00596E95" w:rsidP="004B2BA1">
      <w:pPr>
        <w:pStyle w:val="BodyText"/>
        <w:spacing w:before="240" w:after="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</w:t>
      </w:r>
      <w:r>
        <w:rPr>
          <w:rFonts w:ascii="Angsana New" w:hAnsi="Angsana New"/>
          <w:spacing w:val="-4"/>
          <w:sz w:val="32"/>
          <w:szCs w:val="32"/>
          <w:cs/>
        </w:rPr>
        <w:t>หรือมูลค่ายุติธรรมของสินทรัพย์หักต้นทุนในการขายแล้วแต่มูลค่าใดจะสูงกว่า</w:t>
      </w:r>
      <w:r w:rsidR="00C4139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ในการประเมินมูลค่าจากการใช้</w:t>
      </w:r>
      <w:r>
        <w:rPr>
          <w:rFonts w:ascii="Angsana New" w:hAnsi="Angsana New"/>
          <w:sz w:val="32"/>
          <w:szCs w:val="32"/>
          <w:cs/>
        </w:rPr>
        <w:t xml:space="preserve">ของสินทรัพย์ </w:t>
      </w:r>
      <w:r>
        <w:rPr>
          <w:rFonts w:ascii="Angsana New" w:hAnsi="Angsana New"/>
          <w:sz w:val="32"/>
          <w:szCs w:val="32"/>
          <w:cs/>
          <w:lang w:val="en-US"/>
        </w:rPr>
        <w:t>จะ</w:t>
      </w:r>
      <w:r>
        <w:rPr>
          <w:rFonts w:ascii="Angsana New" w:hAnsi="Angsana New"/>
          <w:sz w:val="32"/>
          <w:szCs w:val="32"/>
          <w:cs/>
        </w:rPr>
        <w:t>ประมาณการกระแสเงินสดที่จะได้รับใน</w:t>
      </w:r>
      <w:r>
        <w:rPr>
          <w:rFonts w:ascii="Angsana New" w:hAnsi="Angsana New"/>
          <w:spacing w:val="20"/>
          <w:sz w:val="32"/>
          <w:szCs w:val="32"/>
          <w:cs/>
        </w:rPr>
        <w:t>อนาคตคิดลดเป็นมูลค่าปัจจุบันโดยใช้อัตราคิดลดก่อนคำนึงถึงภาษีเงินได้เพื่อให้สะท้อนมูลค่า</w:t>
      </w:r>
      <w:r>
        <w:rPr>
          <w:rFonts w:ascii="Angsana New" w:hAnsi="Angsana New"/>
          <w:sz w:val="32"/>
          <w:szCs w:val="32"/>
          <w:cs/>
        </w:rPr>
        <w:t>ที่อาจประเมินได้ในตลาดปัจจุบัน ซึ่งแปรไปตามเวลาและความเสี่ยง</w:t>
      </w:r>
      <w:r>
        <w:rPr>
          <w:rFonts w:ascii="Angsana New" w:hAnsi="Angsana New"/>
          <w:spacing w:val="-4"/>
          <w:sz w:val="32"/>
          <w:szCs w:val="32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</w:t>
      </w:r>
      <w:r>
        <w:rPr>
          <w:rFonts w:ascii="Angsana New" w:hAnsi="Angsana New"/>
          <w:sz w:val="32"/>
          <w:szCs w:val="32"/>
          <w:cs/>
        </w:rPr>
        <w:t>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2ACF6AF" w14:textId="4C8039CB" w:rsidR="00596E95" w:rsidRDefault="004B2BA1" w:rsidP="004B2BA1">
      <w:pPr>
        <w:pStyle w:val="BodyText"/>
        <w:spacing w:after="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  <w:r w:rsidR="00596E95">
        <w:rPr>
          <w:rFonts w:ascii="Angsana New" w:hAnsi="Angsana New"/>
          <w:i/>
          <w:iCs/>
          <w:sz w:val="32"/>
          <w:szCs w:val="32"/>
          <w:cs/>
        </w:rPr>
        <w:lastRenderedPageBreak/>
        <w:t>การกลับรายการด้อยค่า</w:t>
      </w:r>
    </w:p>
    <w:p w14:paraId="34FCE132" w14:textId="77777777" w:rsidR="00596E95" w:rsidRDefault="00596E95" w:rsidP="004B2BA1">
      <w:pPr>
        <w:pStyle w:val="BodyText"/>
        <w:spacing w:before="240" w:after="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</w:t>
      </w:r>
      <w:r>
        <w:rPr>
          <w:rFonts w:ascii="Angsana New" w:hAnsi="Angsana New"/>
          <w:sz w:val="32"/>
          <w:szCs w:val="32"/>
          <w:cs/>
        </w:rPr>
        <w:t xml:space="preserve">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เบ็ดเสร็จ</w:t>
      </w:r>
    </w:p>
    <w:p w14:paraId="64581B38" w14:textId="240AB2C0" w:rsidR="00596E95" w:rsidRDefault="00596E95" w:rsidP="004B2BA1">
      <w:pPr>
        <w:pStyle w:val="BodyText"/>
        <w:tabs>
          <w:tab w:val="left" w:pos="90"/>
        </w:tabs>
        <w:spacing w:before="240" w:after="0"/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ขาดทุนจากการด้อยค่าของสินทรัพย์ที่</w:t>
      </w:r>
      <w:r>
        <w:rPr>
          <w:rFonts w:ascii="Angsana New" w:hAnsi="Angsana New"/>
          <w:spacing w:val="4"/>
          <w:sz w:val="32"/>
          <w:szCs w:val="32"/>
          <w:cs/>
        </w:rPr>
        <w:t>ไม่ใช่สินทรัพย์ทางการเงินอื่น ๆ ที่เคยรับรู้ในงวดก่อนจะถูกประเมิน ณ ทุกวันที่ที่ออกรายงานว่ามีข้อบ่งชี้เรื่อง</w:t>
      </w:r>
      <w:r>
        <w:rPr>
          <w:rFonts w:ascii="Angsana New" w:hAnsi="Angsana New"/>
          <w:sz w:val="32"/>
          <w:szCs w:val="32"/>
          <w:cs/>
        </w:rPr>
        <w:t>การด้อยค่าลดระดับลงหรือหมดไป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</w:t>
      </w:r>
      <w:r>
        <w:rPr>
          <w:rFonts w:ascii="Angsana New" w:hAnsi="Angsana New"/>
          <w:spacing w:val="-4"/>
          <w:sz w:val="32"/>
          <w:szCs w:val="32"/>
          <w:cs/>
        </w:rPr>
        <w:t>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</w:t>
      </w:r>
      <w:r>
        <w:rPr>
          <w:rFonts w:ascii="Angsana New" w:hAnsi="Angsana New"/>
          <w:sz w:val="32"/>
          <w:szCs w:val="32"/>
          <w:cs/>
        </w:rPr>
        <w:t>หนึ่งไม่เคยมีการบันทึกขาดทุนจากการด้อยค่ามาก่อน</w:t>
      </w:r>
    </w:p>
    <w:p w14:paraId="23192E4E" w14:textId="65AB8039" w:rsidR="007019CB" w:rsidRDefault="00823543" w:rsidP="004B2BA1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AA58ED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8</w:t>
      </w:r>
      <w:r w:rsidR="00AA58ED">
        <w:rPr>
          <w:rFonts w:ascii="Angsana New" w:hAnsi="Angsana New"/>
          <w:sz w:val="32"/>
          <w:szCs w:val="32"/>
        </w:rPr>
        <w:tab/>
      </w:r>
      <w:r w:rsidR="00904574">
        <w:rPr>
          <w:rFonts w:ascii="Angsana New" w:hAnsi="Angsana New"/>
          <w:sz w:val="32"/>
          <w:szCs w:val="32"/>
          <w:cs/>
        </w:rPr>
        <w:t>รายได้</w:t>
      </w:r>
      <w:r w:rsidR="007019CB">
        <w:rPr>
          <w:rFonts w:ascii="Angsana New" w:hAnsi="Angsana New"/>
          <w:sz w:val="32"/>
          <w:szCs w:val="32"/>
          <w:cs/>
        </w:rPr>
        <w:t>รับล่วงหน้า</w:t>
      </w:r>
    </w:p>
    <w:p w14:paraId="6FBD4689" w14:textId="1E27D4E1" w:rsidR="004770DA" w:rsidRDefault="007019CB" w:rsidP="00090054">
      <w:pPr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บริษัทรับรู้</w:t>
      </w:r>
      <w:r w:rsidR="00D57D92">
        <w:rPr>
          <w:rFonts w:ascii="Angsana New" w:hAnsi="Angsana New"/>
          <w:spacing w:val="-6"/>
          <w:sz w:val="32"/>
          <w:szCs w:val="32"/>
          <w:cs/>
        </w:rPr>
        <w:t>เงินรับล่วงหน้าจากลูกค้าเ</w:t>
      </w:r>
      <w:r w:rsidR="00E4499A">
        <w:rPr>
          <w:rFonts w:ascii="Angsana New" w:hAnsi="Angsana New"/>
          <w:spacing w:val="-6"/>
          <w:sz w:val="32"/>
          <w:szCs w:val="32"/>
          <w:cs/>
        </w:rPr>
        <w:t>ป็น</w:t>
      </w:r>
      <w:r w:rsidR="00074C4F">
        <w:rPr>
          <w:rFonts w:ascii="Angsana New" w:hAnsi="Angsana New"/>
          <w:spacing w:val="-6"/>
          <w:sz w:val="32"/>
          <w:szCs w:val="32"/>
          <w:cs/>
        </w:rPr>
        <w:t>รายได้</w:t>
      </w:r>
      <w:r>
        <w:rPr>
          <w:rFonts w:ascii="Angsana New" w:hAnsi="Angsana New"/>
          <w:spacing w:val="-6"/>
          <w:sz w:val="32"/>
          <w:szCs w:val="32"/>
          <w:cs/>
        </w:rPr>
        <w:t>รับล่วงหน้า</w:t>
      </w:r>
      <w:r w:rsidR="00E4499A">
        <w:rPr>
          <w:rFonts w:ascii="Angsana New" w:hAnsi="Angsana New"/>
          <w:spacing w:val="-6"/>
          <w:sz w:val="32"/>
          <w:szCs w:val="32"/>
          <w:cs/>
        </w:rPr>
        <w:t>ใน</w:t>
      </w:r>
      <w:r w:rsidR="00074C4F">
        <w:rPr>
          <w:rFonts w:ascii="Angsana New" w:hAnsi="Angsana New"/>
          <w:spacing w:val="-6"/>
          <w:sz w:val="32"/>
          <w:szCs w:val="32"/>
          <w:cs/>
        </w:rPr>
        <w:t>เจ้าหนี้การค้าและเจ้าหนี้หมุนเวีย</w:t>
      </w:r>
      <w:r w:rsidR="003C4647">
        <w:rPr>
          <w:rFonts w:ascii="Angsana New" w:hAnsi="Angsana New"/>
          <w:spacing w:val="-6"/>
          <w:sz w:val="32"/>
          <w:szCs w:val="32"/>
          <w:cs/>
        </w:rPr>
        <w:t>น</w:t>
      </w:r>
      <w:r w:rsidR="00074C4F">
        <w:rPr>
          <w:rFonts w:ascii="Angsana New" w:hAnsi="Angsana New"/>
          <w:sz w:val="32"/>
          <w:szCs w:val="32"/>
          <w:cs/>
        </w:rPr>
        <w:t>อื่น</w:t>
      </w:r>
      <w:r>
        <w:rPr>
          <w:rFonts w:ascii="Angsana New" w:hAnsi="Angsana New"/>
          <w:sz w:val="32"/>
          <w:szCs w:val="32"/>
          <w:cs/>
        </w:rPr>
        <w:t xml:space="preserve"> บริษัทรับรู้รายได้จากเงินรับล่วงหน้าเมื่อโอนการควบคุมสินค้าให้ลูกค้า</w:t>
      </w:r>
      <w:r w:rsidR="00237CD2">
        <w:rPr>
          <w:rFonts w:ascii="Angsana New" w:hAnsi="Angsana New"/>
          <w:sz w:val="32"/>
          <w:szCs w:val="32"/>
          <w:cs/>
        </w:rPr>
        <w:t>หรือ</w:t>
      </w:r>
      <w:r w:rsidR="00E55C57">
        <w:rPr>
          <w:rFonts w:ascii="Angsana New" w:hAnsi="Angsana New"/>
          <w:spacing w:val="-4"/>
          <w:sz w:val="32"/>
          <w:szCs w:val="32"/>
          <w:cs/>
        </w:rPr>
        <w:t>เมื่อลูกค้ามาใช้บริการเครื่องซักผ้า</w:t>
      </w:r>
      <w:r w:rsidR="00AA531B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55C57">
        <w:rPr>
          <w:rFonts w:ascii="Angsana New" w:hAnsi="Angsana New"/>
          <w:spacing w:val="-4"/>
          <w:sz w:val="32"/>
          <w:szCs w:val="32"/>
          <w:cs/>
        </w:rPr>
        <w:t>และ</w:t>
      </w:r>
      <w:r w:rsidR="00AA531B">
        <w:rPr>
          <w:rFonts w:ascii="Angsana New" w:hAnsi="Angsana New"/>
          <w:spacing w:val="-4"/>
          <w:sz w:val="32"/>
          <w:szCs w:val="32"/>
        </w:rPr>
        <w:t>/</w:t>
      </w:r>
      <w:r w:rsidR="00E55C57">
        <w:rPr>
          <w:rFonts w:ascii="Angsana New" w:hAnsi="Angsana New"/>
          <w:spacing w:val="-4"/>
          <w:sz w:val="32"/>
          <w:szCs w:val="32"/>
          <w:cs/>
        </w:rPr>
        <w:t>หรือเครื่องอบผ้า</w:t>
      </w:r>
      <w:r w:rsidR="00AA531B">
        <w:rPr>
          <w:rFonts w:ascii="Angsana New" w:hAnsi="Angsana New"/>
          <w:spacing w:val="-4"/>
          <w:sz w:val="32"/>
          <w:szCs w:val="32"/>
        </w:rPr>
        <w:t xml:space="preserve"> </w:t>
      </w:r>
      <w:r w:rsidR="00E55C57">
        <w:rPr>
          <w:rFonts w:ascii="Angsana New" w:hAnsi="Angsana New"/>
          <w:spacing w:val="-4"/>
          <w:sz w:val="32"/>
          <w:szCs w:val="32"/>
          <w:cs/>
        </w:rPr>
        <w:t>และ</w:t>
      </w:r>
      <w:r w:rsidR="00AA531B">
        <w:rPr>
          <w:rFonts w:ascii="Angsana New" w:hAnsi="Angsana New"/>
          <w:spacing w:val="-4"/>
          <w:sz w:val="32"/>
          <w:szCs w:val="32"/>
        </w:rPr>
        <w:t>/</w:t>
      </w:r>
      <w:r w:rsidR="00E55C57">
        <w:rPr>
          <w:rFonts w:ascii="Angsana New" w:hAnsi="Angsana New"/>
          <w:spacing w:val="-4"/>
          <w:sz w:val="32"/>
          <w:szCs w:val="32"/>
          <w:cs/>
        </w:rPr>
        <w:t>หรือการพับผ้าพร้อมทั้งชำระค่าบริการทางช่องทางออนไลน์เรียบร้อยแล้ว</w:t>
      </w:r>
      <w:r w:rsidR="00084674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7E6DB206" w14:textId="6B190B53" w:rsidR="00E60CAE" w:rsidRDefault="00823543" w:rsidP="004B2BA1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E60CAE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9</w:t>
      </w:r>
      <w:r w:rsidR="00E60CAE">
        <w:rPr>
          <w:rFonts w:ascii="Angsana New" w:hAnsi="Angsana New"/>
          <w:sz w:val="32"/>
          <w:szCs w:val="32"/>
        </w:rPr>
        <w:t xml:space="preserve"> </w:t>
      </w:r>
      <w:r w:rsidR="005F70F2">
        <w:rPr>
          <w:rFonts w:ascii="Angsana New" w:hAnsi="Angsana New"/>
          <w:sz w:val="32"/>
          <w:szCs w:val="32"/>
        </w:rPr>
        <w:tab/>
      </w:r>
      <w:r w:rsidR="009B11F2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</w:p>
    <w:p w14:paraId="4A0BD646" w14:textId="02489860" w:rsidR="00D201A6" w:rsidRDefault="005F6ED0" w:rsidP="00090054">
      <w:pPr>
        <w:tabs>
          <w:tab w:val="left" w:pos="1260"/>
        </w:tabs>
        <w:ind w:left="1260"/>
        <w:jc w:val="thaiDistribute"/>
        <w:rPr>
          <w:rFonts w:ascii="Angsana New" w:hAnsi="Angsana New"/>
          <w:sz w:val="32"/>
          <w:szCs w:val="32"/>
          <w:lang w:val="x-none" w:eastAsia="x-none"/>
        </w:rPr>
      </w:pPr>
      <w:r>
        <w:rPr>
          <w:rFonts w:ascii="Angsana New" w:hAnsi="Angsana New"/>
          <w:sz w:val="32"/>
          <w:szCs w:val="32"/>
          <w:cs/>
          <w:lang w:val="x-none" w:eastAsia="x-none"/>
        </w:rPr>
        <w:t>หนี้สินที่เกิดจากสัญญา หมายถึง รายได้รับล่วงหน้าหรือมูลค่างานที่ยังไม่ได้ให้บริการตามสัญญาบริการบำรุงรักษาเครื่องซักผ้าและอบผ้าให้แก่แฟรนไชส์ ซึ่งรายได้รับล่วงหน้าจะถูกบันทึกรับรู้เป็นรายได้ในงบกำไรขาดทุนเบ็ดเสร็จตลอดอายุสัญญา</w:t>
      </w:r>
    </w:p>
    <w:p w14:paraId="09DF6D74" w14:textId="72CFDDF8" w:rsidR="00AA58ED" w:rsidRDefault="00823543" w:rsidP="004B2BA1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7019CB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10</w:t>
      </w:r>
      <w:r w:rsidR="007019CB">
        <w:rPr>
          <w:rFonts w:ascii="Angsana New" w:hAnsi="Angsana New"/>
          <w:sz w:val="32"/>
          <w:szCs w:val="32"/>
        </w:rPr>
        <w:tab/>
      </w:r>
      <w:r w:rsidR="00AA58ED">
        <w:rPr>
          <w:rFonts w:ascii="Angsana New" w:hAnsi="Angsana New"/>
          <w:sz w:val="32"/>
          <w:szCs w:val="32"/>
          <w:cs/>
        </w:rPr>
        <w:t>หนี้สินที่มีภาระดอกเบี้ย</w:t>
      </w:r>
    </w:p>
    <w:p w14:paraId="495D8E72" w14:textId="5E580A37" w:rsidR="00272567" w:rsidRDefault="00AA58ED" w:rsidP="00090054">
      <w:pPr>
        <w:pStyle w:val="BodyText"/>
        <w:spacing w:after="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หนี้สินที่มีภาระดอกเบี้ยบันทึกเริ่มแรกด้วย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</w:t>
      </w:r>
      <w:r w:rsidR="00246DB6">
        <w:rPr>
          <w:rFonts w:ascii="Angsana New" w:hAnsi="Angsana New"/>
          <w:sz w:val="32"/>
          <w:szCs w:val="32"/>
          <w:cs/>
          <w:lang w:val="en-US"/>
        </w:rPr>
        <w:t>ตามวิธีอัตราดอกเบี้ยที่แท้จริง</w:t>
      </w:r>
      <w:r>
        <w:rPr>
          <w:rFonts w:ascii="Angsana New" w:hAnsi="Angsana New"/>
          <w:sz w:val="32"/>
          <w:szCs w:val="32"/>
          <w:cs/>
        </w:rPr>
        <w:t xml:space="preserve"> ผลต่างระหว่างยอดหนี้เริ่มแรกและยอดหนี้เมื่อครบกำหนดไถ่ถอนจะบันทึกรับรู้เป็นค่าใช้จ่ายในงบกำไรขาดทุนเบ็ดเสร็จตลอดอายุการกู้ยืม</w:t>
      </w:r>
    </w:p>
    <w:p w14:paraId="7329D42A" w14:textId="6A5B99D7" w:rsidR="000D6EAC" w:rsidRDefault="00823543" w:rsidP="004B2BA1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0D6EAC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11</w:t>
      </w:r>
      <w:r w:rsidR="000D6EAC">
        <w:rPr>
          <w:rFonts w:ascii="Angsana New" w:hAnsi="Angsana New"/>
          <w:sz w:val="32"/>
          <w:szCs w:val="32"/>
        </w:rPr>
        <w:tab/>
      </w:r>
      <w:r w:rsidR="000D6EAC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26BD322A" w14:textId="77777777" w:rsidR="000D6EAC" w:rsidRDefault="000D6EAC" w:rsidP="00090054">
      <w:pPr>
        <w:pStyle w:val="BodyText"/>
        <w:spacing w:after="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และมีความเป็นไปได้ค่อนข้างแน่นอนว่าบริษัทจะเสียทรัพยากรเชิงเศรษฐกิจไป เพื่อปลดเปลื้องภาระผูกพันนั้น และบริษัทสามารถประมาณมูลค่าภาระผูกพันนั้นได้อย่างน่าเชื่อถือ</w:t>
      </w:r>
    </w:p>
    <w:p w14:paraId="433A461B" w14:textId="77C4D7BE" w:rsidR="00161CF7" w:rsidRDefault="004B2BA1" w:rsidP="004B2BA1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  <w:r w:rsidR="00823543" w:rsidRPr="00823543">
        <w:rPr>
          <w:rFonts w:ascii="Angsana New" w:hAnsi="Angsana New"/>
          <w:sz w:val="32"/>
          <w:szCs w:val="32"/>
        </w:rPr>
        <w:lastRenderedPageBreak/>
        <w:t>3</w:t>
      </w:r>
      <w:r w:rsidR="000D6EAC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12</w:t>
      </w:r>
      <w:r w:rsidR="00161CF7">
        <w:rPr>
          <w:rFonts w:ascii="Angsana New" w:hAnsi="Angsana New"/>
          <w:sz w:val="32"/>
          <w:szCs w:val="32"/>
        </w:rPr>
        <w:tab/>
      </w:r>
      <w:r w:rsidR="00161CF7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2DA05346" w14:textId="77777777" w:rsidR="000D6EAC" w:rsidRDefault="000D6EAC" w:rsidP="004B2BA1">
      <w:pPr>
        <w:tabs>
          <w:tab w:val="left" w:pos="720"/>
        </w:tabs>
        <w:spacing w:before="240"/>
        <w:ind w:left="1260"/>
        <w:jc w:val="thaiDistribute"/>
        <w:rPr>
          <w:rFonts w:ascii="Angsana New" w:hAnsi="Angsana New"/>
          <w:iCs/>
          <w:sz w:val="32"/>
          <w:szCs w:val="32"/>
        </w:rPr>
      </w:pPr>
      <w:r>
        <w:rPr>
          <w:rFonts w:ascii="Angsana New" w:hAnsi="Angsana New"/>
          <w:iCs/>
          <w:sz w:val="32"/>
          <w:szCs w:val="32"/>
          <w:cs/>
        </w:rPr>
        <w:t>โครงการสมทบเงิน</w:t>
      </w:r>
    </w:p>
    <w:p w14:paraId="7AA7799F" w14:textId="77777777" w:rsidR="000D6EAC" w:rsidRDefault="000D6EAC" w:rsidP="004B2BA1">
      <w:pPr>
        <w:tabs>
          <w:tab w:val="left" w:pos="540"/>
        </w:tabs>
        <w:spacing w:before="240"/>
        <w:ind w:left="126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i/>
          <w:spacing w:val="2"/>
          <w:sz w:val="32"/>
          <w:szCs w:val="32"/>
          <w:cs/>
        </w:rPr>
        <w:t>โครงการสมทบเงินเป็นโครงการผลประโยชน์พนักงานหลังออกจากงาน ซึ่งกิจการจ่ายสมทบเป็นจำนวนเงินที่</w:t>
      </w:r>
      <w:r>
        <w:rPr>
          <w:rFonts w:ascii="Angsana New" w:hAnsi="Angsana New"/>
          <w:i/>
          <w:sz w:val="32"/>
          <w:szCs w:val="32"/>
          <w:cs/>
        </w:rPr>
        <w:t xml:space="preserve">แน่นอนให้แก่กิจการหนึ่งแยกต่างหาก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งบกำไรขาดทุนเบ็ดเสร็จในรอบระยะเวลาที่พนักงานได้ทำงานให้กับกิจการ </w:t>
      </w:r>
    </w:p>
    <w:p w14:paraId="05F1B6C3" w14:textId="06B54128" w:rsidR="000D6EAC" w:rsidRDefault="000D6EAC" w:rsidP="004B2BA1">
      <w:pPr>
        <w:tabs>
          <w:tab w:val="left" w:pos="720"/>
        </w:tabs>
        <w:spacing w:before="240"/>
        <w:ind w:left="1260"/>
        <w:jc w:val="thaiDistribute"/>
        <w:rPr>
          <w:rFonts w:ascii="Angsana New" w:hAnsi="Angsana New"/>
          <w:iCs/>
          <w:sz w:val="32"/>
          <w:szCs w:val="32"/>
        </w:rPr>
      </w:pPr>
      <w:r>
        <w:rPr>
          <w:rFonts w:ascii="Angsana New" w:hAnsi="Angsana New"/>
          <w:iCs/>
          <w:sz w:val="32"/>
          <w:szCs w:val="32"/>
          <w:cs/>
        </w:rPr>
        <w:t>โครงการผลประโยชน์ที่กำหนดไว้</w:t>
      </w:r>
    </w:p>
    <w:p w14:paraId="24FCFCD5" w14:textId="77777777" w:rsidR="000D6EAC" w:rsidRDefault="000D6EAC" w:rsidP="004B2BA1">
      <w:pPr>
        <w:spacing w:before="240"/>
        <w:ind w:left="1260"/>
        <w:jc w:val="thaiDistribute"/>
        <w:rPr>
          <w:rFonts w:ascii="Angsana New" w:hAnsi="Angsana New"/>
          <w:i/>
          <w:spacing w:val="-18"/>
          <w:sz w:val="32"/>
          <w:szCs w:val="32"/>
          <w:cs/>
        </w:rPr>
      </w:pPr>
      <w:r>
        <w:rPr>
          <w:rFonts w:ascii="Angsana New" w:hAnsi="Angsana New"/>
          <w:i/>
          <w:spacing w:val="-2"/>
          <w:sz w:val="32"/>
          <w:szCs w:val="32"/>
          <w:cs/>
        </w:rPr>
        <w:t xml:space="preserve">โครงการผลประโยชน์ที่กำหนดไว้เป็นโครงการผลประโยชน์หลังออกจากงานนอกเหนือจากโครงการสมทบเงิน ภาระผูกพันสุทธิของ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ปัจจุบันและในงวดก่อน ๆ </w:t>
      </w:r>
      <w:r>
        <w:rPr>
          <w:rFonts w:ascii="Angsana New" w:hAnsi="Angsana New"/>
          <w:i/>
          <w:spacing w:val="4"/>
          <w:sz w:val="32"/>
          <w:szCs w:val="32"/>
          <w:cs/>
        </w:rPr>
        <w:t>ผลประโยชน์ดังกล่าวได้มีการคิดลดเพื่อให้เป็นมูลค่าปัจจุบัน โดยคำนวณบนพื้นฐานของเงินเดือนพนักงาน อัตรามรณะ อายุงาน และปัจจัยอื่น ๆ ทั้งนี้อัตราคิดลดที่ใช้ในการคำนวณภาระผูกพันผลประโยชน์พนักงานหลังออกจากงานอ้างอิงจากอัตราผลตอบแทนของพันธบัตรรัฐบาล</w:t>
      </w:r>
    </w:p>
    <w:p w14:paraId="187C2E61" w14:textId="71D41DDB" w:rsidR="000D6EAC" w:rsidRDefault="000D6EAC" w:rsidP="004B2BA1">
      <w:pPr>
        <w:spacing w:before="240"/>
        <w:ind w:left="1260"/>
        <w:jc w:val="thaiDistribute"/>
        <w:rPr>
          <w:rFonts w:ascii="Angsana New" w:hAnsi="Angsana New"/>
          <w:i/>
          <w:sz w:val="32"/>
          <w:szCs w:val="32"/>
          <w:cs/>
        </w:rPr>
      </w:pPr>
      <w:r>
        <w:rPr>
          <w:rFonts w:ascii="Angsana New" w:hAnsi="Angsana New"/>
          <w:i/>
          <w:sz w:val="32"/>
          <w:szCs w:val="32"/>
          <w:cs/>
        </w:rPr>
        <w:t>เมื่อมีการเพิ่มผลประโยชน์ในโครงการผลประโยชน์ สัดส่วนที่เพิ่มขึ้นของผลประโยชน์</w:t>
      </w:r>
      <w:r w:rsidR="00746E6E">
        <w:rPr>
          <w:rFonts w:ascii="Angsana New" w:hAnsi="Angsana New"/>
          <w:i/>
          <w:sz w:val="32"/>
          <w:szCs w:val="32"/>
          <w:cs/>
        </w:rPr>
        <w:br/>
      </w:r>
      <w:r>
        <w:rPr>
          <w:rFonts w:ascii="Angsana New" w:hAnsi="Angsana New"/>
          <w:i/>
          <w:sz w:val="32"/>
          <w:szCs w:val="32"/>
          <w:cs/>
        </w:rPr>
        <w:t xml:space="preserve">ที่เกี่ยวข้องกับต้นทุนบริการในอดีตของพนักงานรับรู้เป็นค่าใช้จ่ายในงบกำไรขาดทุนเบ็ดเสร็จโดยวิธีเส้นตรงจนถึงวันที่ผลประโยชน์นั้นเป็นสิทธิขาด ผลประโยชน์ที่เป็นสิทธิขาดจะรับรู้เป็นค่าใช้จ่ายในงบกำไรขาดทุนเบ็ดเสร็จทันที </w:t>
      </w:r>
    </w:p>
    <w:p w14:paraId="6F0BFF26" w14:textId="77777777" w:rsidR="000D6EAC" w:rsidRDefault="000D6EAC" w:rsidP="004B2BA1">
      <w:pPr>
        <w:spacing w:before="240"/>
        <w:ind w:left="1260"/>
        <w:jc w:val="thaiDistribute"/>
        <w:rPr>
          <w:rFonts w:ascii="Angsana New" w:hAnsi="Angsana New"/>
          <w:i/>
          <w:sz w:val="32"/>
          <w:szCs w:val="32"/>
        </w:rPr>
      </w:pPr>
      <w:r>
        <w:rPr>
          <w:rFonts w:ascii="Angsana New" w:hAnsi="Angsana New"/>
          <w:i/>
          <w:sz w:val="32"/>
          <w:szCs w:val="32"/>
          <w:cs/>
        </w:rPr>
        <w:t>บริษัทรับรู้กำไรขาดทุนจากการประมาณการตามหลักการคณิตศาสตร์ประกันภัยทั้งหมด</w:t>
      </w:r>
      <w:r w:rsidR="00746E6E">
        <w:rPr>
          <w:rFonts w:ascii="Angsana New" w:hAnsi="Angsana New"/>
          <w:i/>
          <w:sz w:val="32"/>
          <w:szCs w:val="32"/>
          <w:cs/>
        </w:rPr>
        <w:br/>
      </w:r>
      <w:r>
        <w:rPr>
          <w:rFonts w:ascii="Angsana New" w:hAnsi="Angsana New"/>
          <w:i/>
          <w:sz w:val="32"/>
          <w:szCs w:val="32"/>
          <w:cs/>
        </w:rPr>
        <w:t>ที่เกิดขึ้น</w:t>
      </w:r>
      <w:r>
        <w:rPr>
          <w:rFonts w:ascii="Angsana New" w:hAnsi="Angsana New"/>
          <w:i/>
          <w:spacing w:val="-10"/>
          <w:sz w:val="32"/>
          <w:szCs w:val="32"/>
          <w:cs/>
        </w:rPr>
        <w:t>จากโครงการผลประโยชน์ที่กำหนดไว้ในรายการกำไรขาดทุนเบ็ดเสร็จอื่น และรับรู้ค่าใช้จ่ายของโครงการผลประโยชน์</w:t>
      </w:r>
      <w:r>
        <w:rPr>
          <w:rFonts w:ascii="Angsana New" w:hAnsi="Angsana New"/>
          <w:i/>
          <w:sz w:val="32"/>
          <w:szCs w:val="32"/>
          <w:cs/>
        </w:rPr>
        <w:t>ที่กำหนดไว้ในงบกำไรขาดทุนเบ็ดเสร็จ</w:t>
      </w:r>
    </w:p>
    <w:p w14:paraId="044AC555" w14:textId="5679CF60" w:rsidR="00272567" w:rsidRDefault="000D6EAC" w:rsidP="004B2BA1">
      <w:pPr>
        <w:spacing w:before="240"/>
        <w:ind w:left="1260"/>
        <w:jc w:val="thaiDistribute"/>
        <w:rPr>
          <w:rFonts w:ascii="Angsana New" w:hAnsi="Angsana New"/>
          <w:i/>
          <w:sz w:val="32"/>
          <w:szCs w:val="32"/>
        </w:rPr>
      </w:pPr>
      <w:r>
        <w:rPr>
          <w:rFonts w:ascii="Angsana New" w:hAnsi="Angsana New"/>
          <w:i/>
          <w:sz w:val="32"/>
          <w:szCs w:val="32"/>
          <w:cs/>
        </w:rPr>
        <w:t>ต้นทุนบริการในอดีตที่เกี่ยวข้องกับการแก้ไขโครงการจะรับรู้เป็นค่าใช้จ่ายในงบกำไรขาดทุนเมื่อการแก้ไขโครงการมีผลบังคับใช</w:t>
      </w:r>
      <w:r w:rsidR="00B56C78">
        <w:rPr>
          <w:rFonts w:ascii="Angsana New" w:hAnsi="Angsana New"/>
          <w:i/>
          <w:sz w:val="32"/>
          <w:szCs w:val="32"/>
          <w:cs/>
        </w:rPr>
        <w:t>้</w:t>
      </w:r>
    </w:p>
    <w:p w14:paraId="0398E369" w14:textId="298A6853" w:rsidR="000D6EAC" w:rsidRDefault="004B2BA1" w:rsidP="004B2BA1">
      <w:pPr>
        <w:tabs>
          <w:tab w:val="left" w:pos="720"/>
        </w:tabs>
        <w:ind w:left="1267"/>
        <w:jc w:val="thaiDistribute"/>
        <w:rPr>
          <w:rFonts w:ascii="Angsana New" w:hAnsi="Angsana New"/>
          <w:iCs/>
          <w:sz w:val="32"/>
          <w:szCs w:val="32"/>
        </w:rPr>
      </w:pPr>
      <w:r>
        <w:rPr>
          <w:rFonts w:ascii="Angsana New" w:hAnsi="Angsana New"/>
          <w:iCs/>
          <w:sz w:val="32"/>
          <w:szCs w:val="32"/>
          <w:cs/>
        </w:rPr>
        <w:br w:type="page"/>
      </w:r>
      <w:r w:rsidR="000D6EAC">
        <w:rPr>
          <w:rFonts w:ascii="Angsana New" w:hAnsi="Angsana New"/>
          <w:iCs/>
          <w:sz w:val="32"/>
          <w:szCs w:val="32"/>
          <w:cs/>
        </w:rPr>
        <w:lastRenderedPageBreak/>
        <w:t>ผลประโยชน์ระยะสั้นของพนักงาน</w:t>
      </w:r>
    </w:p>
    <w:p w14:paraId="1B58F2D6" w14:textId="77777777" w:rsidR="000D6EAC" w:rsidRDefault="000D6EAC" w:rsidP="004B2BA1">
      <w:pPr>
        <w:tabs>
          <w:tab w:val="left" w:pos="720"/>
        </w:tabs>
        <w:spacing w:before="240"/>
        <w:ind w:left="1260"/>
        <w:jc w:val="thaiDistribute"/>
        <w:rPr>
          <w:rFonts w:ascii="Angsana New" w:hAnsi="Angsana New"/>
          <w:i/>
          <w:sz w:val="32"/>
          <w:szCs w:val="32"/>
        </w:rPr>
      </w:pPr>
      <w:r>
        <w:rPr>
          <w:rFonts w:ascii="Angsana New" w:hAnsi="Angsana New"/>
          <w:i/>
          <w:sz w:val="32"/>
          <w:szCs w:val="32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</w:t>
      </w:r>
      <w:r>
        <w:rPr>
          <w:rFonts w:ascii="Angsana New" w:hAnsi="Angsana New"/>
          <w:i/>
          <w:sz w:val="32"/>
          <w:szCs w:val="32"/>
        </w:rPr>
        <w:t xml:space="preserve"> </w:t>
      </w:r>
      <w:r>
        <w:rPr>
          <w:rFonts w:ascii="Angsana New" w:hAnsi="Angsana New"/>
          <w:i/>
          <w:sz w:val="32"/>
          <w:szCs w:val="32"/>
          <w:cs/>
        </w:rPr>
        <w:t>เมื่อพนักงานทำงานให้</w:t>
      </w:r>
    </w:p>
    <w:p w14:paraId="3E68BE5B" w14:textId="4473E4E3" w:rsidR="000D6EAC" w:rsidRDefault="000D6EAC" w:rsidP="004B2BA1">
      <w:pPr>
        <w:tabs>
          <w:tab w:val="left" w:pos="720"/>
        </w:tabs>
        <w:spacing w:before="240"/>
        <w:ind w:left="1267"/>
        <w:jc w:val="thaiDistribute"/>
        <w:rPr>
          <w:rFonts w:ascii="Angsana New" w:hAnsi="Angsana New"/>
          <w:i/>
          <w:sz w:val="32"/>
          <w:szCs w:val="32"/>
        </w:rPr>
      </w:pPr>
      <w:r>
        <w:rPr>
          <w:rFonts w:ascii="Angsana New" w:hAnsi="Angsana New"/>
          <w:i/>
          <w:spacing w:val="2"/>
          <w:sz w:val="32"/>
          <w:szCs w:val="32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 หาก</w:t>
      </w:r>
      <w:r>
        <w:rPr>
          <w:rFonts w:ascii="Angsana New" w:hAnsi="Angsana New"/>
          <w:i/>
          <w:sz w:val="32"/>
          <w:szCs w:val="32"/>
          <w:cs/>
        </w:rPr>
        <w:t>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>
        <w:rPr>
          <w:rFonts w:ascii="Angsana New" w:hAnsi="Angsana New"/>
          <w:i/>
          <w:sz w:val="32"/>
          <w:szCs w:val="32"/>
        </w:rPr>
        <w:t xml:space="preserve"> </w:t>
      </w:r>
    </w:p>
    <w:p w14:paraId="535B6EE4" w14:textId="6F6BD453" w:rsidR="00161CF7" w:rsidRDefault="00823543" w:rsidP="004B2BA1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927E90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13</w:t>
      </w:r>
      <w:r w:rsidR="00161CF7">
        <w:rPr>
          <w:rFonts w:ascii="Angsana New" w:hAnsi="Angsana New"/>
          <w:sz w:val="32"/>
          <w:szCs w:val="32"/>
        </w:rPr>
        <w:tab/>
      </w:r>
      <w:r w:rsidR="00161CF7">
        <w:rPr>
          <w:rFonts w:ascii="Angsana New" w:hAnsi="Angsana New"/>
          <w:sz w:val="32"/>
          <w:szCs w:val="32"/>
          <w:cs/>
        </w:rPr>
        <w:t>การรับรู้รายได้</w:t>
      </w:r>
    </w:p>
    <w:p w14:paraId="75BA05C1" w14:textId="77777777" w:rsidR="00A46679" w:rsidRDefault="00A46679" w:rsidP="00090054">
      <w:pPr>
        <w:tabs>
          <w:tab w:val="left" w:pos="720"/>
        </w:tabs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รายได้ของบริษัทมาจากแหล่งต่าง ๆ ดังนี้</w:t>
      </w:r>
    </w:p>
    <w:p w14:paraId="7C7BB0A6" w14:textId="77777777" w:rsidR="00513AA7" w:rsidRDefault="00513AA7" w:rsidP="00090054">
      <w:pPr>
        <w:numPr>
          <w:ilvl w:val="0"/>
          <w:numId w:val="28"/>
        </w:numPr>
        <w:tabs>
          <w:tab w:val="left" w:pos="720"/>
        </w:tabs>
        <w:ind w:left="180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รายได้จากการให้บริการเครื่องซักผ้า</w:t>
      </w:r>
      <w:r w:rsidR="00BF1D4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เครื่องอบผ้า</w:t>
      </w:r>
      <w:r w:rsidR="00BF1D46">
        <w:rPr>
          <w:rFonts w:ascii="Angsana New" w:hAnsi="Angsana New"/>
          <w:spacing w:val="-6"/>
          <w:sz w:val="32"/>
          <w:szCs w:val="32"/>
          <w:cs/>
        </w:rPr>
        <w:t xml:space="preserve"> และการพับผ้า </w:t>
      </w:r>
      <w:r>
        <w:rPr>
          <w:rFonts w:ascii="Angsana New" w:hAnsi="Angsana New"/>
          <w:spacing w:val="-6"/>
          <w:sz w:val="32"/>
          <w:szCs w:val="32"/>
          <w:cs/>
        </w:rPr>
        <w:t>รวมถึงโปรแกรมสิทธิพิเศษ</w:t>
      </w:r>
    </w:p>
    <w:p w14:paraId="3034D41B" w14:textId="77777777" w:rsidR="00BB2942" w:rsidRDefault="00BB2942" w:rsidP="00090054">
      <w:pPr>
        <w:numPr>
          <w:ilvl w:val="0"/>
          <w:numId w:val="28"/>
        </w:numPr>
        <w:tabs>
          <w:tab w:val="left" w:pos="720"/>
        </w:tabs>
        <w:ind w:left="18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รายได้จากการให้บริการกับผู้แทนจำหน่าย </w:t>
      </w:r>
      <w:r>
        <w:rPr>
          <w:rFonts w:ascii="Angsana New" w:hAnsi="Angsana New"/>
          <w:sz w:val="32"/>
          <w:szCs w:val="32"/>
        </w:rPr>
        <w:t>(Franchises)</w:t>
      </w:r>
    </w:p>
    <w:p w14:paraId="75B9D6C3" w14:textId="77777777" w:rsidR="002B2D2E" w:rsidRDefault="002B2D2E" w:rsidP="00090054">
      <w:pPr>
        <w:numPr>
          <w:ilvl w:val="0"/>
          <w:numId w:val="28"/>
        </w:numPr>
        <w:tabs>
          <w:tab w:val="left" w:pos="720"/>
        </w:tabs>
        <w:ind w:left="18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รายได้จากการขายสินค้า</w:t>
      </w:r>
    </w:p>
    <w:p w14:paraId="7570F790" w14:textId="11E4B0B3" w:rsidR="00A46679" w:rsidRDefault="00A46679" w:rsidP="004B2BA1">
      <w:pPr>
        <w:spacing w:before="240"/>
        <w:ind w:left="1267" w:right="-2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การวัดมูลค่าของรายได้จะพิจารณาจากข้อกำหนดในสัญญาที่ทำกับลูกค้า</w:t>
      </w:r>
      <w:r w:rsidR="004D5E3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โดยไม่รวมจำนวนเงินที่เรียกเก็บได้ในฐานะของบุคคลที่สาม บริษัทจะรับรู้รายได้เมื่อส่งมอบสินค้าหรือบริการให้แก่ลูกค้าแล้ว</w:t>
      </w:r>
    </w:p>
    <w:p w14:paraId="09D651EB" w14:textId="388A4E28" w:rsidR="00965EA1" w:rsidRDefault="00823543" w:rsidP="004B2BA1">
      <w:pPr>
        <w:spacing w:before="24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 w:rsidRPr="00823543">
        <w:rPr>
          <w:rFonts w:ascii="Angsana New" w:hAnsi="Angsana New"/>
          <w:i/>
          <w:iCs/>
          <w:sz w:val="32"/>
          <w:szCs w:val="32"/>
        </w:rPr>
        <w:t>3</w:t>
      </w:r>
      <w:r w:rsidR="008C6609">
        <w:rPr>
          <w:rFonts w:ascii="Angsana New" w:hAnsi="Angsana New"/>
          <w:i/>
          <w:iCs/>
          <w:sz w:val="32"/>
          <w:szCs w:val="32"/>
        </w:rPr>
        <w:t>.</w:t>
      </w:r>
      <w:r w:rsidRPr="00823543">
        <w:rPr>
          <w:rFonts w:ascii="Angsana New" w:hAnsi="Angsana New"/>
          <w:i/>
          <w:iCs/>
          <w:sz w:val="32"/>
          <w:szCs w:val="32"/>
        </w:rPr>
        <w:t>13</w:t>
      </w:r>
      <w:r w:rsidR="008C6609">
        <w:rPr>
          <w:rFonts w:ascii="Angsana New" w:hAnsi="Angsana New"/>
          <w:i/>
          <w:iCs/>
          <w:sz w:val="32"/>
          <w:szCs w:val="32"/>
        </w:rPr>
        <w:t>.</w:t>
      </w:r>
      <w:r w:rsidRPr="00823543">
        <w:rPr>
          <w:rFonts w:ascii="Angsana New" w:hAnsi="Angsana New"/>
          <w:i/>
          <w:iCs/>
          <w:sz w:val="32"/>
          <w:szCs w:val="32"/>
        </w:rPr>
        <w:t>1</w:t>
      </w:r>
      <w:r w:rsidR="008C6609">
        <w:rPr>
          <w:rFonts w:ascii="Angsana New" w:hAnsi="Angsana New"/>
          <w:i/>
          <w:iCs/>
          <w:sz w:val="32"/>
          <w:szCs w:val="32"/>
        </w:rPr>
        <w:tab/>
      </w:r>
      <w:r w:rsidR="003C7A34">
        <w:rPr>
          <w:rFonts w:ascii="Angsana New" w:hAnsi="Angsana New"/>
          <w:i/>
          <w:iCs/>
          <w:sz w:val="32"/>
          <w:szCs w:val="32"/>
          <w:cs/>
        </w:rPr>
        <w:t>รายได้จาก</w:t>
      </w:r>
      <w:r w:rsidR="00965EA1">
        <w:rPr>
          <w:rFonts w:ascii="Angsana New" w:hAnsi="Angsana New"/>
          <w:i/>
          <w:iCs/>
          <w:sz w:val="32"/>
          <w:szCs w:val="32"/>
          <w:cs/>
        </w:rPr>
        <w:t>การขายสินค้</w:t>
      </w:r>
      <w:r w:rsidR="00746E6E">
        <w:rPr>
          <w:rFonts w:ascii="Angsana New" w:hAnsi="Angsana New"/>
          <w:i/>
          <w:iCs/>
          <w:sz w:val="32"/>
          <w:szCs w:val="32"/>
          <w:cs/>
        </w:rPr>
        <w:t>า</w:t>
      </w:r>
      <w:r w:rsidR="007B295C">
        <w:rPr>
          <w:rFonts w:ascii="Angsana New" w:hAnsi="Angsana New"/>
          <w:i/>
          <w:iCs/>
          <w:sz w:val="32"/>
          <w:szCs w:val="32"/>
          <w:cs/>
        </w:rPr>
        <w:t>และการให้บริการ</w:t>
      </w:r>
    </w:p>
    <w:p w14:paraId="7E11488F" w14:textId="77777777" w:rsidR="00BF1D46" w:rsidRDefault="00BF1D46" w:rsidP="004B2BA1">
      <w:pPr>
        <w:spacing w:before="240"/>
        <w:ind w:left="21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รายได้จากการขายสินค้ารับรู้ในงบกำไรขาดทุนเบ็ดเสร็จ เมื่อได้โอนอำนาจควบคุมในสินค้าให้แก่ลูกค้าแล้ว กล่าวคือ เมื่อมีการส่งมอบสินค้า และจะไม่รับรู้รายได้ถ้าฝ่ายบริหารยังมีการควบคุมหรือบริหารสินค้าที่ขายไปแล้วนั้น หรือมีความไม่แน่นอนที่มีนัยสำคัญในการได้รับประโยชน์เชิงเศรษฐกิจจากการขายสินค้านั้น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78198BE2" w14:textId="176A8735" w:rsidR="00965EA1" w:rsidRDefault="00965EA1" w:rsidP="004B2BA1">
      <w:pPr>
        <w:spacing w:before="240"/>
        <w:ind w:left="21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สัญญา</w:t>
      </w:r>
      <w:r w:rsidR="00F93C89">
        <w:rPr>
          <w:rFonts w:ascii="Angsana New" w:hAnsi="Angsana New"/>
          <w:spacing w:val="-10"/>
          <w:sz w:val="32"/>
          <w:szCs w:val="32"/>
          <w:cs/>
        </w:rPr>
        <w:t>ที่</w:t>
      </w:r>
      <w:r>
        <w:rPr>
          <w:rFonts w:ascii="Angsana New" w:hAnsi="Angsana New"/>
          <w:spacing w:val="-10"/>
          <w:sz w:val="32"/>
          <w:szCs w:val="32"/>
          <w:cs/>
        </w:rPr>
        <w:t>รวมการขายสินค้าและบริการเข้าด้วยกัน บริษัทบันทึกสินค้าและบริการแยกจากกัน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หากสินค้าและบริการแตกต่างกัน หากสามารถแยกสินค้าหรือบริการออกจากกัน</w:t>
      </w:r>
      <w:r w:rsidR="00B4214A">
        <w:rPr>
          <w:rFonts w:ascii="Angsana New" w:hAnsi="Angsana New"/>
          <w:spacing w:val="-4"/>
          <w:sz w:val="32"/>
          <w:szCs w:val="32"/>
          <w:cs/>
        </w:rPr>
        <w:br/>
      </w:r>
      <w:r>
        <w:rPr>
          <w:rFonts w:ascii="Angsana New" w:hAnsi="Angsana New"/>
          <w:spacing w:val="-4"/>
          <w:sz w:val="32"/>
          <w:szCs w:val="32"/>
          <w:cs/>
        </w:rPr>
        <w:t>และลูกค้าได้รับประโยชน์จากสินค้าหรือบริการ หรือการให้บริการหลายประเภท</w:t>
      </w:r>
      <w:r w:rsidR="00B4214A">
        <w:rPr>
          <w:rFonts w:ascii="Angsana New" w:hAnsi="Angsana New"/>
          <w:spacing w:val="-4"/>
          <w:sz w:val="32"/>
          <w:szCs w:val="32"/>
          <w:cs/>
        </w:rPr>
        <w:br/>
      </w:r>
      <w:r>
        <w:rPr>
          <w:rFonts w:ascii="Angsana New" w:hAnsi="Angsana New"/>
          <w:spacing w:val="-4"/>
          <w:sz w:val="32"/>
          <w:szCs w:val="32"/>
          <w:cs/>
        </w:rPr>
        <w:t>ในรอบระยะเวลารายงานแตกต่างกัน สิ่งตอบแทนที่ได้รับจะถูกปันส่วนตามสัดส่วนของราคาขายแบบเอกเทศของสินค้าและบริการ</w:t>
      </w:r>
    </w:p>
    <w:p w14:paraId="071859B6" w14:textId="458C8BAD" w:rsidR="00F46B8A" w:rsidRDefault="004B2BA1" w:rsidP="004B2BA1">
      <w:pPr>
        <w:ind w:left="21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BF1D46">
        <w:rPr>
          <w:rFonts w:ascii="Angsana New" w:hAnsi="Angsana New"/>
          <w:spacing w:val="-4"/>
          <w:sz w:val="32"/>
          <w:szCs w:val="32"/>
          <w:cs/>
        </w:rPr>
        <w:lastRenderedPageBreak/>
        <w:t>รายได้จากการให้บริการเครื่องซักผ้า เครื่องอบผ้าและการพับผ้า</w:t>
      </w:r>
      <w:r w:rsidR="00F46B8A">
        <w:rPr>
          <w:rFonts w:ascii="Angsana New" w:hAnsi="Angsana New"/>
          <w:spacing w:val="-4"/>
          <w:sz w:val="32"/>
          <w:szCs w:val="32"/>
          <w:cs/>
        </w:rPr>
        <w:t>รับรู้</w:t>
      </w:r>
      <w:r w:rsidR="00BF1D46">
        <w:rPr>
          <w:rFonts w:ascii="Angsana New" w:hAnsi="Angsana New"/>
          <w:spacing w:val="-4"/>
          <w:sz w:val="32"/>
          <w:szCs w:val="32"/>
          <w:cs/>
        </w:rPr>
        <w:t>ในงบกำไรขาดทุนเบ็ดเสร็จ</w:t>
      </w:r>
      <w:r w:rsidR="00F46B8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902564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="00F46B8A">
        <w:rPr>
          <w:rFonts w:ascii="Angsana New" w:hAnsi="Angsana New"/>
          <w:spacing w:val="-4"/>
          <w:sz w:val="32"/>
          <w:szCs w:val="32"/>
          <w:cs/>
        </w:rPr>
        <w:t>ลูกค้ามาใช้บริการเครื่องซักผ้า</w:t>
      </w:r>
      <w:r w:rsidR="00F27CA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46B8A">
        <w:rPr>
          <w:rFonts w:ascii="Angsana New" w:hAnsi="Angsana New"/>
          <w:spacing w:val="-4"/>
          <w:sz w:val="32"/>
          <w:szCs w:val="32"/>
          <w:cs/>
        </w:rPr>
        <w:t>และ</w:t>
      </w:r>
      <w:r w:rsidR="00F27CAA">
        <w:rPr>
          <w:rFonts w:ascii="Angsana New" w:hAnsi="Angsana New"/>
          <w:spacing w:val="-4"/>
          <w:sz w:val="32"/>
          <w:szCs w:val="32"/>
        </w:rPr>
        <w:t>/</w:t>
      </w:r>
      <w:r w:rsidR="00F46B8A">
        <w:rPr>
          <w:rFonts w:ascii="Angsana New" w:hAnsi="Angsana New"/>
          <w:spacing w:val="-4"/>
          <w:sz w:val="32"/>
          <w:szCs w:val="32"/>
          <w:cs/>
        </w:rPr>
        <w:t>หรือเครื่องอบผ้า</w:t>
      </w:r>
      <w:r w:rsidR="00F27CAA">
        <w:rPr>
          <w:rFonts w:ascii="Angsana New" w:hAnsi="Angsana New"/>
          <w:spacing w:val="-4"/>
          <w:sz w:val="32"/>
          <w:szCs w:val="32"/>
        </w:rPr>
        <w:t xml:space="preserve"> </w:t>
      </w:r>
      <w:r w:rsidR="00F46B8A">
        <w:rPr>
          <w:rFonts w:ascii="Angsana New" w:hAnsi="Angsana New"/>
          <w:spacing w:val="-4"/>
          <w:sz w:val="32"/>
          <w:szCs w:val="32"/>
          <w:cs/>
        </w:rPr>
        <w:t>และ</w:t>
      </w:r>
      <w:r w:rsidR="00F27CAA">
        <w:rPr>
          <w:rFonts w:ascii="Angsana New" w:hAnsi="Angsana New"/>
          <w:spacing w:val="-4"/>
          <w:sz w:val="32"/>
          <w:szCs w:val="32"/>
        </w:rPr>
        <w:t>/</w:t>
      </w:r>
      <w:r w:rsidR="00F46B8A">
        <w:rPr>
          <w:rFonts w:ascii="Angsana New" w:hAnsi="Angsana New"/>
          <w:spacing w:val="-4"/>
          <w:sz w:val="32"/>
          <w:szCs w:val="32"/>
          <w:cs/>
        </w:rPr>
        <w:t>หรือการพับผ้าพร้อมทั้งชำระค่าบริการแบบหยอดเหรียญและหรือชำระค่าบริการทางช่องทางออนไลน์เรียบร้อยแล้ว</w:t>
      </w:r>
    </w:p>
    <w:p w14:paraId="4C36514A" w14:textId="6A2C9C44" w:rsidR="00B75103" w:rsidRDefault="00823543" w:rsidP="004B2BA1">
      <w:pPr>
        <w:spacing w:before="24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 w:rsidRPr="00823543">
        <w:rPr>
          <w:rFonts w:ascii="Angsana New" w:hAnsi="Angsana New"/>
          <w:i/>
          <w:iCs/>
          <w:sz w:val="32"/>
          <w:szCs w:val="32"/>
        </w:rPr>
        <w:t>3</w:t>
      </w:r>
      <w:r w:rsidR="008C6609">
        <w:rPr>
          <w:rFonts w:ascii="Angsana New" w:hAnsi="Angsana New"/>
          <w:i/>
          <w:iCs/>
          <w:sz w:val="32"/>
          <w:szCs w:val="32"/>
        </w:rPr>
        <w:t>.</w:t>
      </w:r>
      <w:r w:rsidRPr="00823543">
        <w:rPr>
          <w:rFonts w:ascii="Angsana New" w:hAnsi="Angsana New"/>
          <w:i/>
          <w:iCs/>
          <w:sz w:val="32"/>
          <w:szCs w:val="32"/>
        </w:rPr>
        <w:t>13</w:t>
      </w:r>
      <w:r w:rsidR="008C6609">
        <w:rPr>
          <w:rFonts w:ascii="Angsana New" w:hAnsi="Angsana New"/>
          <w:i/>
          <w:iCs/>
          <w:sz w:val="32"/>
          <w:szCs w:val="32"/>
        </w:rPr>
        <w:t>.</w:t>
      </w:r>
      <w:r w:rsidRPr="00823543">
        <w:rPr>
          <w:rFonts w:ascii="Angsana New" w:hAnsi="Angsana New"/>
          <w:i/>
          <w:iCs/>
          <w:sz w:val="32"/>
          <w:szCs w:val="32"/>
        </w:rPr>
        <w:t>2</w:t>
      </w:r>
      <w:r w:rsidR="008C6609">
        <w:rPr>
          <w:rFonts w:ascii="Angsana New" w:hAnsi="Angsana New"/>
          <w:i/>
          <w:iCs/>
          <w:sz w:val="32"/>
          <w:szCs w:val="32"/>
        </w:rPr>
        <w:tab/>
      </w:r>
      <w:r w:rsidR="00B75103">
        <w:rPr>
          <w:rFonts w:ascii="Angsana New" w:hAnsi="Angsana New"/>
          <w:i/>
          <w:iCs/>
          <w:sz w:val="32"/>
          <w:szCs w:val="32"/>
          <w:cs/>
        </w:rPr>
        <w:t>รายได้จากการให้บริการ</w:t>
      </w:r>
      <w:r w:rsidR="00BB2942">
        <w:rPr>
          <w:rFonts w:ascii="Angsana New" w:hAnsi="Angsana New"/>
          <w:i/>
          <w:iCs/>
          <w:sz w:val="32"/>
          <w:szCs w:val="32"/>
          <w:cs/>
        </w:rPr>
        <w:t xml:space="preserve">กับผู้แทนจำหน่าย </w:t>
      </w:r>
      <w:r w:rsidR="00BB2942">
        <w:rPr>
          <w:rFonts w:ascii="Angsana New" w:hAnsi="Angsana New"/>
          <w:i/>
          <w:iCs/>
          <w:sz w:val="32"/>
          <w:szCs w:val="32"/>
        </w:rPr>
        <w:t>(Franchises)</w:t>
      </w:r>
    </w:p>
    <w:p w14:paraId="33687042" w14:textId="7E37A42F" w:rsidR="00D136D1" w:rsidRDefault="00B75103" w:rsidP="00090054">
      <w:pPr>
        <w:ind w:left="21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บริษัทรับรู้รายได้จากการให้บริการตลอดช่วงระยะเวลาของสัญญา โดยใช้วิธีเส้นตรงตามสัดส่วนของเวลาซึ่งได้ให้บริการแล้วต่อระยะเวลาซึ่งต้องให้บริการทั้งหมดตามสัญญา</w:t>
      </w:r>
    </w:p>
    <w:p w14:paraId="63635657" w14:textId="6116ECE3" w:rsidR="009A7A7A" w:rsidRDefault="00823543" w:rsidP="004B2BA1">
      <w:pPr>
        <w:spacing w:before="240"/>
        <w:ind w:left="1267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bookmarkStart w:id="0" w:name="_Hlk133460338"/>
      <w:r w:rsidRPr="00823543">
        <w:rPr>
          <w:rFonts w:ascii="Angsana New" w:hAnsi="Angsana New"/>
          <w:i/>
          <w:iCs/>
          <w:sz w:val="32"/>
          <w:szCs w:val="32"/>
        </w:rPr>
        <w:t>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823543">
        <w:rPr>
          <w:rFonts w:ascii="Angsana New" w:hAnsi="Angsana New"/>
          <w:i/>
          <w:iCs/>
          <w:sz w:val="32"/>
          <w:szCs w:val="32"/>
        </w:rPr>
        <w:t>13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823543">
        <w:rPr>
          <w:rFonts w:ascii="Angsana New" w:hAnsi="Angsana New"/>
          <w:i/>
          <w:iCs/>
          <w:sz w:val="32"/>
          <w:szCs w:val="32"/>
        </w:rPr>
        <w:t>3</w:t>
      </w:r>
      <w:r w:rsidR="009A7A7A">
        <w:rPr>
          <w:rFonts w:ascii="Angsana New" w:hAnsi="Angsana New"/>
          <w:i/>
          <w:iCs/>
          <w:sz w:val="32"/>
          <w:szCs w:val="32"/>
        </w:rPr>
        <w:tab/>
      </w:r>
      <w:r w:rsidR="009A7A7A">
        <w:rPr>
          <w:rFonts w:ascii="Angsana New" w:hAnsi="Angsana New"/>
          <w:i/>
          <w:iCs/>
          <w:sz w:val="32"/>
          <w:szCs w:val="32"/>
          <w:cs/>
        </w:rPr>
        <w:t>โปรแกรม</w:t>
      </w:r>
      <w:r w:rsidR="009A7A7A">
        <w:rPr>
          <w:rFonts w:ascii="Angsana New" w:hAnsi="Angsana New"/>
          <w:i/>
          <w:iCs/>
          <w:spacing w:val="-4"/>
          <w:sz w:val="32"/>
          <w:szCs w:val="32"/>
          <w:cs/>
        </w:rPr>
        <w:t xml:space="preserve">สิทธิพิเศษ </w:t>
      </w:r>
      <w:r w:rsidR="009A7A7A">
        <w:rPr>
          <w:rFonts w:ascii="Angsana New" w:hAnsi="Angsana New"/>
          <w:i/>
          <w:iCs/>
          <w:spacing w:val="-4"/>
          <w:sz w:val="32"/>
          <w:szCs w:val="32"/>
        </w:rPr>
        <w:t>“Points”</w:t>
      </w:r>
    </w:p>
    <w:p w14:paraId="74F442EF" w14:textId="47ED1793" w:rsidR="009A7A7A" w:rsidRDefault="009A7A7A" w:rsidP="00090054">
      <w:pPr>
        <w:ind w:left="21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บริษัทมีโปรแกรมสิทธิพิเศษ “</w:t>
      </w:r>
      <w:r>
        <w:rPr>
          <w:rFonts w:ascii="Angsana New" w:hAnsi="Angsana New"/>
          <w:spacing w:val="-4"/>
          <w:sz w:val="32"/>
          <w:szCs w:val="32"/>
        </w:rPr>
        <w:t xml:space="preserve">Points” </w:t>
      </w:r>
      <w:r>
        <w:rPr>
          <w:rFonts w:ascii="Angsana New" w:hAnsi="Angsana New"/>
          <w:spacing w:val="-4"/>
          <w:sz w:val="32"/>
          <w:szCs w:val="32"/>
          <w:cs/>
        </w:rPr>
        <w:t>ซึ่งลูกค้าสามารถสะสมคะแนนจากการใช้บริการเครื่องซักผ้าและ</w:t>
      </w:r>
      <w:r w:rsidR="00C54087">
        <w:rPr>
          <w:rFonts w:ascii="Angsana New" w:hAnsi="Angsana New"/>
          <w:spacing w:val="-4"/>
          <w:sz w:val="32"/>
          <w:szCs w:val="32"/>
        </w:rPr>
        <w:t>/</w:t>
      </w:r>
      <w:r>
        <w:rPr>
          <w:rFonts w:ascii="Angsana New" w:hAnsi="Angsana New"/>
          <w:spacing w:val="-4"/>
          <w:sz w:val="32"/>
          <w:szCs w:val="32"/>
          <w:cs/>
        </w:rPr>
        <w:t>หรือเครื่องอบผ้าและการพับผ้าผ่านช่องทางออนไลน์ โดยลูกค้าจะนำคะแนนสะสมมาแลกเพื่อใช้บริการในครั้งต่อไป คะแนนสะสมจะรับรู้เป็นประมาณการหนี้สินหมุนเวียนอื่นและจะรับรู้รายได้เมื่อลูกค้ามาใช้สิทธิ รายได้จากคะแนนที่คาดว่าจะไม่ถูกนำมาใช้สิทธิจะถูกรับรู้</w:t>
      </w:r>
      <w:r>
        <w:rPr>
          <w:rFonts w:ascii="Angsana New" w:hAnsi="Angsana New"/>
          <w:spacing w:val="-12"/>
          <w:sz w:val="32"/>
          <w:szCs w:val="32"/>
          <w:cs/>
        </w:rPr>
        <w:t>ตามสัดส่วนการใช้สิทธิของลูกค้า บริษัทจะทบทวนการประมาณการดังกล่าว ณ วันสิ้นรอบ</w:t>
      </w:r>
      <w:r>
        <w:rPr>
          <w:rFonts w:ascii="Angsana New" w:hAnsi="Angsana New"/>
          <w:spacing w:val="-4"/>
          <w:sz w:val="32"/>
          <w:szCs w:val="32"/>
          <w:cs/>
        </w:rPr>
        <w:t>ระยะเวลารายงาน</w:t>
      </w:r>
    </w:p>
    <w:bookmarkEnd w:id="0"/>
    <w:p w14:paraId="59B8CA47" w14:textId="3608EED5" w:rsidR="009A7A7A" w:rsidRDefault="00823543" w:rsidP="004B2BA1">
      <w:pPr>
        <w:spacing w:before="24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 w:rsidRPr="00823543">
        <w:rPr>
          <w:rFonts w:ascii="Angsana New" w:hAnsi="Angsana New"/>
          <w:i/>
          <w:iCs/>
          <w:sz w:val="32"/>
          <w:szCs w:val="32"/>
        </w:rPr>
        <w:t>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823543">
        <w:rPr>
          <w:rFonts w:ascii="Angsana New" w:hAnsi="Angsana New"/>
          <w:i/>
          <w:iCs/>
          <w:sz w:val="32"/>
          <w:szCs w:val="32"/>
        </w:rPr>
        <w:t>13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823543">
        <w:rPr>
          <w:rFonts w:ascii="Angsana New" w:hAnsi="Angsana New"/>
          <w:i/>
          <w:iCs/>
          <w:sz w:val="32"/>
          <w:szCs w:val="32"/>
        </w:rPr>
        <w:t>4</w:t>
      </w:r>
      <w:r w:rsidR="009A7A7A">
        <w:rPr>
          <w:rFonts w:ascii="Angsana New" w:hAnsi="Angsana New"/>
          <w:i/>
          <w:iCs/>
          <w:sz w:val="32"/>
          <w:szCs w:val="32"/>
        </w:rPr>
        <w:tab/>
      </w:r>
      <w:r w:rsidR="009A7A7A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14:paraId="2134DE96" w14:textId="77777777" w:rsidR="009A7A7A" w:rsidRDefault="009A7A7A" w:rsidP="00090054">
      <w:pPr>
        <w:ind w:left="21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ดอกเบี้ยถือเป็นรายได้ตาม</w:t>
      </w:r>
      <w:r>
        <w:rPr>
          <w:rFonts w:ascii="Angsana New" w:hAnsi="Angsana New"/>
          <w:spacing w:val="-4"/>
          <w:sz w:val="32"/>
          <w:szCs w:val="32"/>
          <w:cs/>
        </w:rPr>
        <w:t>เกณฑ์</w:t>
      </w:r>
      <w:r>
        <w:rPr>
          <w:rFonts w:ascii="Angsana New" w:hAnsi="Angsana New"/>
          <w:sz w:val="32"/>
          <w:szCs w:val="32"/>
          <w:cs/>
        </w:rPr>
        <w:t>คงค้างโดยคำนึงถึงอัตราผลตอบแทนที่แท้จริง</w:t>
      </w:r>
    </w:p>
    <w:p w14:paraId="044BDD57" w14:textId="5DDE44D4" w:rsidR="009A7A7A" w:rsidRDefault="00823543" w:rsidP="004B2BA1">
      <w:pPr>
        <w:spacing w:before="240"/>
        <w:ind w:left="1267"/>
        <w:jc w:val="thaiDistribute"/>
        <w:rPr>
          <w:rFonts w:ascii="Angsana New" w:hAnsi="Angsana New"/>
          <w:i/>
          <w:iCs/>
          <w:sz w:val="32"/>
          <w:szCs w:val="32"/>
        </w:rPr>
      </w:pPr>
      <w:r w:rsidRPr="00823543">
        <w:rPr>
          <w:rFonts w:ascii="Angsana New" w:hAnsi="Angsana New"/>
          <w:i/>
          <w:iCs/>
          <w:sz w:val="32"/>
          <w:szCs w:val="32"/>
        </w:rPr>
        <w:t>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823543">
        <w:rPr>
          <w:rFonts w:ascii="Angsana New" w:hAnsi="Angsana New"/>
          <w:i/>
          <w:iCs/>
          <w:sz w:val="32"/>
          <w:szCs w:val="32"/>
        </w:rPr>
        <w:t>13</w:t>
      </w:r>
      <w:r w:rsidR="009A7A7A">
        <w:rPr>
          <w:rFonts w:ascii="Angsana New" w:hAnsi="Angsana New"/>
          <w:i/>
          <w:iCs/>
          <w:sz w:val="32"/>
          <w:szCs w:val="32"/>
        </w:rPr>
        <w:t>.</w:t>
      </w:r>
      <w:r w:rsidRPr="00823543">
        <w:rPr>
          <w:rFonts w:ascii="Angsana New" w:hAnsi="Angsana New"/>
          <w:i/>
          <w:iCs/>
          <w:sz w:val="32"/>
          <w:szCs w:val="32"/>
        </w:rPr>
        <w:t>5</w:t>
      </w:r>
      <w:r w:rsidR="009A7A7A">
        <w:rPr>
          <w:rFonts w:ascii="Angsana New" w:hAnsi="Angsana New"/>
          <w:i/>
          <w:iCs/>
          <w:sz w:val="32"/>
          <w:szCs w:val="32"/>
        </w:rPr>
        <w:tab/>
      </w:r>
      <w:r w:rsidR="009A7A7A">
        <w:rPr>
          <w:rFonts w:ascii="Angsana New" w:hAnsi="Angsana New"/>
          <w:i/>
          <w:iCs/>
          <w:sz w:val="32"/>
          <w:szCs w:val="32"/>
          <w:cs/>
        </w:rPr>
        <w:t>รายได้อื่น</w:t>
      </w:r>
    </w:p>
    <w:p w14:paraId="6D76F299" w14:textId="77777777" w:rsidR="009A7A7A" w:rsidRDefault="009A7A7A" w:rsidP="00090054">
      <w:pPr>
        <w:ind w:left="21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รายได้อื่นรับรู้ตามเกณฑ์คงค้าง</w:t>
      </w:r>
    </w:p>
    <w:p w14:paraId="32FA7665" w14:textId="336A0662" w:rsidR="00560533" w:rsidRDefault="00823543" w:rsidP="004B2BA1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560533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14</w:t>
      </w:r>
      <w:r w:rsidR="00560533">
        <w:rPr>
          <w:rFonts w:ascii="Angsana New" w:hAnsi="Angsana New"/>
          <w:sz w:val="32"/>
          <w:szCs w:val="32"/>
          <w:cs/>
        </w:rPr>
        <w:tab/>
        <w:t>การรับรู้ค่าใช้จ่าย</w:t>
      </w:r>
    </w:p>
    <w:p w14:paraId="227E142B" w14:textId="3F5C5E7F" w:rsidR="00C62657" w:rsidRDefault="00560533" w:rsidP="00090054">
      <w:pPr>
        <w:tabs>
          <w:tab w:val="left" w:pos="1260"/>
        </w:tabs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ค่าใช้จ่ายรับรู้ตามเกณฑ์คงค้าง</w:t>
      </w:r>
    </w:p>
    <w:p w14:paraId="13438E7E" w14:textId="256860E0" w:rsidR="00E930A4" w:rsidRDefault="00823543" w:rsidP="004B2BA1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E930A4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15</w:t>
      </w:r>
      <w:r w:rsidR="00E930A4">
        <w:rPr>
          <w:rFonts w:ascii="Angsana New" w:hAnsi="Angsana New"/>
          <w:sz w:val="32"/>
          <w:szCs w:val="32"/>
        </w:rPr>
        <w:tab/>
      </w:r>
      <w:r w:rsidR="00E930A4">
        <w:rPr>
          <w:rFonts w:ascii="Angsana New" w:hAnsi="Angsana New"/>
          <w:sz w:val="32"/>
          <w:szCs w:val="32"/>
          <w:cs/>
        </w:rPr>
        <w:t>ต้นทุนทางการเงิน</w:t>
      </w:r>
    </w:p>
    <w:p w14:paraId="21BE421B" w14:textId="77777777" w:rsidR="00E930A4" w:rsidRDefault="00E930A4" w:rsidP="00090054">
      <w:pPr>
        <w:tabs>
          <w:tab w:val="left" w:pos="1260"/>
        </w:tabs>
        <w:ind w:left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ต้นทุนทางการเงินประกอบด้วยดอกเบี้ยจ่ายของเงินกู้ยืม และสิ่งตอบแทนที่คาดว่าจะต้องจ่าย </w:t>
      </w:r>
    </w:p>
    <w:p w14:paraId="1AFAC07B" w14:textId="77777777" w:rsidR="00F46B8A" w:rsidRDefault="00E930A4" w:rsidP="004B2BA1">
      <w:pPr>
        <w:tabs>
          <w:tab w:val="left" w:pos="1260"/>
        </w:tabs>
        <w:spacing w:before="24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 รับรู้ในงบกำไรขาดทุนเบ็ดเสร็จ โดยใช้วิธีอัตราดอกเบี้ยที่แท้จริง</w:t>
      </w:r>
    </w:p>
    <w:p w14:paraId="20B6EAC7" w14:textId="4B9DB7E7" w:rsidR="00D63640" w:rsidRDefault="004B2BA1" w:rsidP="004B2BA1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823543" w:rsidRPr="00823543">
        <w:rPr>
          <w:rFonts w:ascii="Angsana New" w:hAnsi="Angsana New"/>
          <w:sz w:val="32"/>
          <w:szCs w:val="32"/>
        </w:rPr>
        <w:lastRenderedPageBreak/>
        <w:t>3</w:t>
      </w:r>
      <w:r w:rsidR="00D63640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16</w:t>
      </w:r>
      <w:r w:rsidR="00AD58EF">
        <w:rPr>
          <w:rFonts w:ascii="Angsana New" w:hAnsi="Angsana New"/>
          <w:sz w:val="32"/>
          <w:szCs w:val="32"/>
          <w:cs/>
        </w:rPr>
        <w:tab/>
      </w:r>
      <w:r w:rsidR="00D63640">
        <w:rPr>
          <w:rFonts w:ascii="Angsana New" w:hAnsi="Angsana New"/>
          <w:sz w:val="32"/>
          <w:szCs w:val="32"/>
          <w:cs/>
        </w:rPr>
        <w:t>สัญญาเช่า</w:t>
      </w:r>
    </w:p>
    <w:p w14:paraId="2459A1B2" w14:textId="77777777" w:rsidR="00D63640" w:rsidRDefault="00D63640" w:rsidP="004B2BA1">
      <w:pPr>
        <w:spacing w:before="240"/>
        <w:ind w:left="1260"/>
        <w:jc w:val="thaiDistribute"/>
        <w:rPr>
          <w:rFonts w:ascii="Angsana New" w:hAnsi="Angsana New"/>
          <w:i/>
          <w:iCs/>
          <w:spacing w:val="-2"/>
          <w:sz w:val="32"/>
          <w:szCs w:val="32"/>
        </w:rPr>
      </w:pPr>
      <w:r>
        <w:rPr>
          <w:rFonts w:ascii="Angsana New" w:hAnsi="Angsana New"/>
          <w:i/>
          <w:iCs/>
          <w:spacing w:val="-2"/>
          <w:sz w:val="32"/>
          <w:szCs w:val="32"/>
          <w:cs/>
        </w:rPr>
        <w:t>บริษัทที่เป็นผู้เช่า</w:t>
      </w:r>
    </w:p>
    <w:p w14:paraId="1D9CF57E" w14:textId="77777777" w:rsidR="00D63640" w:rsidRDefault="00D63640" w:rsidP="004B2BA1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บริษัทประเมินว่าสัญญาเป็นสัญญาเช่าหรือประกอบด้วยสัญญาเช่าหรือไม่ ณ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วันเริ่มต้นของสัญญาเช่า 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หนี้สินตามสัญญาเช่าวัดมูลค่าเริ่มแรกด้วยมูลค่าปัจจุบันของการจ่าย</w:t>
      </w:r>
      <w:r>
        <w:rPr>
          <w:rFonts w:ascii="Angsana New" w:hAnsi="Angsana New"/>
          <w:spacing w:val="-6"/>
          <w:sz w:val="32"/>
          <w:szCs w:val="32"/>
          <w:cs/>
        </w:rPr>
        <w:t>ชำระตามสัญญาเช่าที่ยังไม่ได้จ่ายชำระ ณ วันนั้น โดยคิดลดด้วยอัตราดอกเบี้ยตามนัยของสัญญาเช่า</w:t>
      </w:r>
      <w:r>
        <w:rPr>
          <w:rFonts w:ascii="Angsana New" w:hAnsi="Angsana New"/>
          <w:spacing w:val="-2"/>
          <w:sz w:val="32"/>
          <w:szCs w:val="32"/>
          <w:cs/>
        </w:rPr>
        <w:t xml:space="preserve"> แต่หากอัตรานั้นไม่สามารถกำหนดได้ บริษัทใช้อัตราดอกเบี้ยการกู้ยืมส่วนเพิ่ม</w:t>
      </w:r>
    </w:p>
    <w:p w14:paraId="2982B5B9" w14:textId="6326878B" w:rsidR="00D63640" w:rsidRDefault="00D63640" w:rsidP="004B2BA1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อัตราดอกเบี้ยการกู้ยืมส่วนเพิ่มขึ้นอยู่กับระยะเวลา สกุลเงิน และวันที่เริ่มต้นของสัญญาเช่า และกำหนดโดยอิงตามข้อมูลต่าง</w:t>
      </w:r>
      <w:r w:rsidR="00C02E64"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 xml:space="preserve">ๆ ได้แก่ อัตราผลตอบแทนที่ปราศจากความเสี่ยงตามอัตราดอกเบี้ยพันธบัตรรัฐบาล การปรับความเสี่ยงเฉพาะของประเทศคู่สัญญา การปรับความเสี่ยงด้านเครดิตตามอัตราผลตอบแทนพันธบัตร และการปรับความเสี่ยงเฉพาะของกิจการเมื่อความเสี่ยงของกิจการที่ทำสัญญาเช่าแตกต่างจากของบริษัทและการเช่าไม่ได้รับประโยชน์จากการรับประกันจากบริษัท </w:t>
      </w:r>
    </w:p>
    <w:p w14:paraId="1682309C" w14:textId="77777777" w:rsidR="00D63640" w:rsidRDefault="00D63640" w:rsidP="004B2BA1">
      <w:pPr>
        <w:spacing w:before="24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1B8F7F34" w14:textId="77777777" w:rsidR="00D63640" w:rsidRDefault="00D63640" w:rsidP="004B2BA1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การจ่ายชำระคงที่ </w:t>
      </w:r>
      <w:r>
        <w:rPr>
          <w:rFonts w:ascii="Angsana New" w:hAnsi="Angsana New"/>
          <w:spacing w:val="-6"/>
          <w:sz w:val="32"/>
          <w:szCs w:val="32"/>
        </w:rPr>
        <w:t>(</w:t>
      </w:r>
      <w:r>
        <w:rPr>
          <w:rFonts w:ascii="Angsana New" w:hAnsi="Angsana New"/>
          <w:spacing w:val="-6"/>
          <w:sz w:val="32"/>
          <w:szCs w:val="32"/>
          <w:cs/>
        </w:rPr>
        <w:t>รวมถึง การจ่ายชำระคงที่โดยเนื้อหา</w:t>
      </w:r>
      <w:r>
        <w:rPr>
          <w:rFonts w:ascii="Angsana New" w:hAnsi="Angsana New"/>
          <w:spacing w:val="-6"/>
          <w:sz w:val="32"/>
          <w:szCs w:val="32"/>
        </w:rPr>
        <w:t xml:space="preserve">) </w:t>
      </w:r>
      <w:r>
        <w:rPr>
          <w:rFonts w:ascii="Angsana New" w:hAnsi="Angsana New"/>
          <w:spacing w:val="-6"/>
          <w:sz w:val="32"/>
          <w:szCs w:val="32"/>
          <w:cs/>
        </w:rPr>
        <w:t>หักลูกหนี้สิ่งจูงใจตามสัญญาเช่าใดๆ</w:t>
      </w:r>
    </w:p>
    <w:p w14:paraId="6B0FC002" w14:textId="77777777" w:rsidR="00D63640" w:rsidRDefault="00D63640" w:rsidP="004B2BA1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56460FED" w14:textId="77777777" w:rsidR="00D63640" w:rsidRDefault="00D63640" w:rsidP="004B2BA1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58DDD309" w14:textId="77777777" w:rsidR="00D63640" w:rsidRDefault="00D63640" w:rsidP="004B2BA1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</w:t>
      </w:r>
      <w:r w:rsidR="00E3112C">
        <w:rPr>
          <w:rFonts w:ascii="Angsana New" w:hAnsi="Angsana New"/>
          <w:spacing w:val="-6"/>
          <w:sz w:val="32"/>
          <w:szCs w:val="32"/>
        </w:rPr>
        <w:br/>
      </w:r>
      <w:r>
        <w:rPr>
          <w:rFonts w:ascii="Angsana New" w:hAnsi="Angsana New"/>
          <w:spacing w:val="-6"/>
          <w:sz w:val="32"/>
          <w:szCs w:val="32"/>
          <w:cs/>
        </w:rPr>
        <w:t>เลือกนั้น</w:t>
      </w:r>
    </w:p>
    <w:p w14:paraId="50F5D53D" w14:textId="77777777" w:rsidR="00D63640" w:rsidRDefault="00D63640" w:rsidP="004B2BA1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</w:t>
      </w:r>
      <w:r w:rsidR="00A84DA5">
        <w:rPr>
          <w:rFonts w:ascii="Angsana New" w:hAnsi="Angsana New"/>
          <w:spacing w:val="-6"/>
          <w:sz w:val="32"/>
          <w:szCs w:val="32"/>
          <w:cs/>
        </w:rPr>
        <w:br/>
      </w:r>
      <w:r>
        <w:rPr>
          <w:rFonts w:ascii="Angsana New" w:hAnsi="Angsana New"/>
          <w:spacing w:val="-6"/>
          <w:sz w:val="32"/>
          <w:szCs w:val="32"/>
          <w:cs/>
        </w:rPr>
        <w:t>ผู้เช่าจะใช้สิทธิเลือกในการยกเลิกสัญญาเช่า</w:t>
      </w:r>
    </w:p>
    <w:p w14:paraId="02025E41" w14:textId="497F2975" w:rsidR="00D63640" w:rsidRDefault="00BB21D6" w:rsidP="00BB21D6">
      <w:pPr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  <w:r w:rsidR="00D63640">
        <w:rPr>
          <w:rFonts w:ascii="Angsana New" w:hAnsi="Angsana New"/>
          <w:spacing w:val="-2"/>
          <w:sz w:val="32"/>
          <w:szCs w:val="32"/>
          <w:cs/>
        </w:rPr>
        <w:lastRenderedPageBreak/>
        <w:t xml:space="preserve">หนี้สินตามสัญญาเช่าแยกแสดงบรรทัดในงบฐานะการเงิน </w:t>
      </w:r>
    </w:p>
    <w:p w14:paraId="2FE695F7" w14:textId="77777777" w:rsidR="00D63640" w:rsidRDefault="00D63640" w:rsidP="004B2BA1">
      <w:pPr>
        <w:spacing w:before="24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 </w:t>
      </w:r>
      <w:r>
        <w:rPr>
          <w:rFonts w:ascii="Angsana New" w:hAnsi="Angsana New"/>
          <w:spacing w:val="-2"/>
          <w:sz w:val="32"/>
          <w:szCs w:val="32"/>
        </w:rPr>
        <w:t>(</w:t>
      </w:r>
      <w:r>
        <w:rPr>
          <w:rFonts w:ascii="Angsana New" w:hAnsi="Angsana New"/>
          <w:spacing w:val="-2"/>
          <w:sz w:val="32"/>
          <w:szCs w:val="32"/>
          <w:cs/>
        </w:rPr>
        <w:t>ใช้วิธีดอกเบี้ยที่แท้จริง</w:t>
      </w:r>
      <w:r>
        <w:rPr>
          <w:rFonts w:ascii="Angsana New" w:hAnsi="Angsana New"/>
          <w:spacing w:val="-2"/>
          <w:sz w:val="32"/>
          <w:szCs w:val="32"/>
        </w:rPr>
        <w:t xml:space="preserve">) </w:t>
      </w:r>
      <w:r>
        <w:rPr>
          <w:rFonts w:ascii="Angsana New" w:hAnsi="Angsana New"/>
          <w:spacing w:val="-2"/>
          <w:sz w:val="32"/>
          <w:szCs w:val="32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3C1400F8" w14:textId="791C1036" w:rsidR="00D63640" w:rsidRDefault="00D63640" w:rsidP="004B2BA1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บริษัทวัดมูลค่าหนี้สินตามสัญญาเช่าใหม่ </w:t>
      </w:r>
      <w:r>
        <w:rPr>
          <w:rFonts w:ascii="Angsana New" w:hAnsi="Angsana New"/>
          <w:spacing w:val="-2"/>
          <w:sz w:val="32"/>
          <w:szCs w:val="32"/>
        </w:rPr>
        <w:t>(</w:t>
      </w:r>
      <w:r>
        <w:rPr>
          <w:rFonts w:ascii="Angsana New" w:hAnsi="Angsana New"/>
          <w:spacing w:val="-2"/>
          <w:sz w:val="32"/>
          <w:szCs w:val="32"/>
          <w:cs/>
        </w:rPr>
        <w:t>โดยการปรับปรุงสินทรัพย์สิทธิการใช้ที่เกี่ยวข้อง</w:t>
      </w:r>
      <w:r>
        <w:rPr>
          <w:rFonts w:ascii="Angsana New" w:hAnsi="Angsana New"/>
          <w:spacing w:val="-2"/>
          <w:sz w:val="32"/>
          <w:szCs w:val="32"/>
        </w:rPr>
        <w:t>)</w:t>
      </w:r>
      <w:r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27452">
        <w:rPr>
          <w:rFonts w:ascii="Angsana New" w:hAnsi="Angsana New"/>
          <w:spacing w:val="-2"/>
          <w:sz w:val="32"/>
          <w:szCs w:val="32"/>
          <w:cs/>
        </w:rPr>
        <w:br/>
      </w:r>
      <w:r>
        <w:rPr>
          <w:rFonts w:ascii="Angsana New" w:hAnsi="Angsana New"/>
          <w:spacing w:val="-2"/>
          <w:sz w:val="32"/>
          <w:szCs w:val="32"/>
          <w:cs/>
        </w:rPr>
        <w:t>เมื่อเกิดเหตุการณ์ดังต่อไปนี้</w:t>
      </w:r>
    </w:p>
    <w:p w14:paraId="045B69FA" w14:textId="77777777" w:rsidR="008648DF" w:rsidRDefault="00D63640" w:rsidP="00BB21D6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 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59A6EC4E" w14:textId="7202BA10" w:rsidR="00863E9C" w:rsidRDefault="00D63640" w:rsidP="00BB21D6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>
        <w:rPr>
          <w:rFonts w:ascii="Angsana New" w:hAnsi="Angsana New"/>
          <w:spacing w:val="-2"/>
          <w:sz w:val="32"/>
          <w:szCs w:val="32"/>
        </w:rPr>
        <w:t>(</w:t>
      </w:r>
      <w:r>
        <w:rPr>
          <w:rFonts w:ascii="Angsana New" w:hAnsi="Angsana New"/>
          <w:spacing w:val="-2"/>
          <w:sz w:val="32"/>
          <w:szCs w:val="32"/>
          <w:cs/>
        </w:rPr>
        <w:t>เว้นแต่การเปลี่ยนแปลงการจ่ายชำระตาม</w:t>
      </w:r>
      <w:r>
        <w:rPr>
          <w:rFonts w:ascii="Angsana New" w:hAnsi="Angsana New"/>
          <w:spacing w:val="-6"/>
          <w:sz w:val="32"/>
          <w:szCs w:val="32"/>
          <w:cs/>
        </w:rPr>
        <w:t>สัญญาเช่าเป็นผลมาจากการเปลี่ยนแปลงอัตราดอกเบี้ยลอยตัว ในกรณีดังกล่าวใช้อัตราคิดลด</w:t>
      </w:r>
      <w:r>
        <w:rPr>
          <w:rFonts w:ascii="Angsana New" w:hAnsi="Angsana New"/>
          <w:spacing w:val="-2"/>
          <w:sz w:val="32"/>
          <w:szCs w:val="32"/>
          <w:cs/>
        </w:rPr>
        <w:t>ที่ปรับปรุง</w:t>
      </w:r>
      <w:r>
        <w:rPr>
          <w:rFonts w:ascii="Angsana New" w:hAnsi="Angsana New"/>
          <w:spacing w:val="-2"/>
          <w:sz w:val="32"/>
          <w:szCs w:val="32"/>
        </w:rPr>
        <w:t>)</w:t>
      </w:r>
    </w:p>
    <w:p w14:paraId="73C4475F" w14:textId="77777777" w:rsidR="00D63640" w:rsidRDefault="00D63640" w:rsidP="00BB21D6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มีการเปลี่ยนแปลงสัญญาเช่าและการเปลี่ยนแปลงสัญญาเช่าไม่บันทึกเป็นสัญญาเช่าแยก</w:t>
      </w:r>
      <w:r>
        <w:rPr>
          <w:rFonts w:ascii="Angsana New" w:hAnsi="Angsana New"/>
          <w:spacing w:val="-6"/>
          <w:sz w:val="32"/>
          <w:szCs w:val="32"/>
          <w:cs/>
        </w:rPr>
        <w:t>ต่างหาก ในกรณีนี้หนี้สินตามสัญญาเช่าวัดมูลค่าใหม่ขึ้นอยู่กับอายุสัญญาเช่าของสัญญาเช่า</w:t>
      </w:r>
      <w:r>
        <w:rPr>
          <w:rFonts w:ascii="Angsana New" w:hAnsi="Angsana New"/>
          <w:spacing w:val="-2"/>
          <w:sz w:val="32"/>
          <w:szCs w:val="32"/>
          <w:cs/>
        </w:rPr>
        <w:t>ที่เปลี่ยนแปลงโดยคิดลดการจ่ายชำระตามสัญญาเช่าที่ปรับปรุงด้วยอัตราคิดลด</w:t>
      </w:r>
      <w:r w:rsidR="00063543">
        <w:rPr>
          <w:rFonts w:ascii="Angsana New" w:hAnsi="Angsana New"/>
          <w:spacing w:val="-2"/>
          <w:sz w:val="32"/>
          <w:szCs w:val="32"/>
          <w:cs/>
        </w:rPr>
        <w:br/>
      </w:r>
      <w:r>
        <w:rPr>
          <w:rFonts w:ascii="Angsana New" w:hAnsi="Angsana New"/>
          <w:spacing w:val="-2"/>
          <w:sz w:val="32"/>
          <w:szCs w:val="32"/>
          <w:cs/>
        </w:rPr>
        <w:t>ที่ปรับปรุง ณ วันที่การเปลี่ยนแปลงสัญญามีผล</w:t>
      </w:r>
    </w:p>
    <w:p w14:paraId="43B87D9B" w14:textId="248559F2" w:rsidR="00D63640" w:rsidRDefault="00D63640" w:rsidP="00BB21D6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</w:t>
      </w:r>
      <w:r>
        <w:rPr>
          <w:rFonts w:ascii="Angsana New" w:hAnsi="Angsana New"/>
          <w:spacing w:val="-2"/>
          <w:sz w:val="32"/>
          <w:szCs w:val="32"/>
          <w:cs/>
        </w:rPr>
        <w:t>ชำระตามสัญญาเช่าใด ๆ ที่จ่ายชำระ ณ วันที่</w:t>
      </w:r>
      <w:r w:rsidR="00AE3C2F">
        <w:rPr>
          <w:rFonts w:ascii="Angsana New" w:hAnsi="Angsana New"/>
          <w:spacing w:val="-2"/>
          <w:sz w:val="32"/>
          <w:szCs w:val="32"/>
          <w:cs/>
        </w:rPr>
        <w:t xml:space="preserve">เปิดสาขา </w:t>
      </w:r>
      <w:r>
        <w:rPr>
          <w:rFonts w:ascii="Angsana New" w:hAnsi="Angsana New"/>
          <w:spacing w:val="-2"/>
          <w:sz w:val="32"/>
          <w:szCs w:val="32"/>
          <w:cs/>
        </w:rPr>
        <w:t>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สะสมและผลขาดทุนจากการด้อยค่าสะสม</w:t>
      </w:r>
    </w:p>
    <w:p w14:paraId="6C23D678" w14:textId="09FDEFC3" w:rsidR="00C62657" w:rsidRDefault="00BB21D6" w:rsidP="00BB21D6">
      <w:pPr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br w:type="page"/>
      </w:r>
      <w:r w:rsidR="00D63640">
        <w:rPr>
          <w:rFonts w:ascii="Angsana New" w:hAnsi="Angsana New"/>
          <w:spacing w:val="-2"/>
          <w:sz w:val="32"/>
          <w:szCs w:val="32"/>
          <w:cs/>
        </w:rPr>
        <w:lastRenderedPageBreak/>
        <w:t>เมื่อบริษัทมีประมาณการต้นทุนที่จะเกิดขึ้นในการรื้อและการขนย้ายสินทรัพย์อ้างอิง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</w:t>
      </w:r>
      <w:r w:rsidR="00464A66">
        <w:rPr>
          <w:rFonts w:ascii="Angsana New" w:hAnsi="Angsana New"/>
          <w:spacing w:val="-2"/>
          <w:sz w:val="32"/>
          <w:szCs w:val="32"/>
          <w:cs/>
        </w:rPr>
        <w:br/>
      </w:r>
      <w:r w:rsidR="00D63640">
        <w:rPr>
          <w:rFonts w:ascii="Angsana New" w:hAnsi="Angsana New"/>
          <w:spacing w:val="-2"/>
          <w:sz w:val="32"/>
          <w:szCs w:val="32"/>
          <w:cs/>
        </w:rPr>
        <w:t xml:space="preserve">การบัญชีฉบับที่ </w:t>
      </w:r>
      <w:r w:rsidR="00823543" w:rsidRPr="00823543">
        <w:rPr>
          <w:rFonts w:ascii="Angsana New" w:hAnsi="Angsana New"/>
          <w:spacing w:val="-2"/>
          <w:sz w:val="32"/>
          <w:szCs w:val="32"/>
        </w:rPr>
        <w:t>37</w:t>
      </w:r>
      <w:r w:rsidR="00D63640">
        <w:rPr>
          <w:rFonts w:ascii="Angsana New" w:hAnsi="Angsana New"/>
          <w:spacing w:val="-2"/>
          <w:sz w:val="32"/>
          <w:szCs w:val="32"/>
        </w:rPr>
        <w:t xml:space="preserve"> </w:t>
      </w:r>
      <w:r w:rsidR="00D63640">
        <w:rPr>
          <w:rFonts w:ascii="Angsana New" w:hAnsi="Angsana New"/>
          <w:spacing w:val="-2"/>
          <w:sz w:val="32"/>
          <w:szCs w:val="32"/>
          <w:cs/>
        </w:rPr>
        <w:t>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7687FE1E" w14:textId="77777777" w:rsidR="00D63640" w:rsidRDefault="00D63640" w:rsidP="00BB21D6">
      <w:pPr>
        <w:spacing w:before="240"/>
        <w:ind w:left="1267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หากสัญญาเช่าโอนความเป็นเจ้าของในสินทรัพย์อ้างอิงหรือราคาทุนของสินทรัพย์สิทธิการใช้ สะท้อนว่า บริษัทจะใช้สิทธิเลือกซื้อ สินทรัพย์สิทธิการใช้</w:t>
      </w:r>
      <w:r w:rsidR="00A67160">
        <w:rPr>
          <w:rFonts w:ascii="Angsana New" w:hAnsi="Angsana New"/>
          <w:spacing w:val="-2"/>
          <w:sz w:val="32"/>
          <w:szCs w:val="32"/>
          <w:cs/>
        </w:rPr>
        <w:br/>
      </w:r>
      <w:r>
        <w:rPr>
          <w:rFonts w:ascii="Angsana New" w:hAnsi="Angsana New"/>
          <w:spacing w:val="-2"/>
          <w:sz w:val="32"/>
          <w:szCs w:val="32"/>
          <w:cs/>
        </w:rPr>
        <w:t>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A2CC792" w14:textId="14BA07A1" w:rsidR="00D63640" w:rsidRDefault="00D63640" w:rsidP="00BB21D6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สินทรัพย์สิทธิการใช้แยกแสดงบรรทัดในงบฐานะการเงิน</w:t>
      </w:r>
    </w:p>
    <w:p w14:paraId="0C9E51F7" w14:textId="61ED2C86" w:rsidR="008648DF" w:rsidRDefault="00D63640" w:rsidP="00BB21D6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บริษัทปฏิบัติตามมาตรฐานการบัญชีฉบับที่ </w:t>
      </w:r>
      <w:r w:rsidR="00823543" w:rsidRPr="00823543">
        <w:rPr>
          <w:rFonts w:ascii="Angsana New" w:hAnsi="Angsana New"/>
          <w:spacing w:val="-2"/>
          <w:sz w:val="32"/>
          <w:szCs w:val="32"/>
        </w:rPr>
        <w:t>36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>
        <w:rPr>
          <w:rFonts w:ascii="Angsana New" w:hAnsi="Angsana New"/>
          <w:spacing w:val="-2"/>
          <w:sz w:val="32"/>
          <w:szCs w:val="32"/>
        </w:rPr>
        <w:t>“</w:t>
      </w:r>
      <w:r w:rsidR="00200FA8">
        <w:rPr>
          <w:rFonts w:ascii="Angsana New" w:hAnsi="Angsana New"/>
          <w:spacing w:val="-2"/>
          <w:sz w:val="32"/>
          <w:szCs w:val="32"/>
          <w:cs/>
        </w:rPr>
        <w:t>การด้อยค่า</w:t>
      </w:r>
      <w:r>
        <w:rPr>
          <w:rFonts w:ascii="Angsana New" w:hAnsi="Angsana New"/>
          <w:spacing w:val="-2"/>
          <w:sz w:val="32"/>
          <w:szCs w:val="32"/>
        </w:rPr>
        <w:t>”</w:t>
      </w:r>
    </w:p>
    <w:p w14:paraId="482365F6" w14:textId="2A7ABDDA" w:rsidR="00272567" w:rsidRDefault="00D63640" w:rsidP="00BB21D6">
      <w:pPr>
        <w:spacing w:before="240"/>
        <w:ind w:left="126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ข้อผ่อนปรนในทางปฏิบัติตาม </w:t>
      </w:r>
      <w:r>
        <w:rPr>
          <w:rFonts w:ascii="Angsana New" w:hAnsi="Angsana New"/>
          <w:spacing w:val="-2"/>
          <w:sz w:val="32"/>
          <w:szCs w:val="32"/>
        </w:rPr>
        <w:t xml:space="preserve">TFRS </w:t>
      </w:r>
      <w:r w:rsidR="00823543" w:rsidRPr="00823543">
        <w:rPr>
          <w:rFonts w:ascii="Angsana New" w:hAnsi="Angsana New"/>
          <w:spacing w:val="-2"/>
          <w:sz w:val="32"/>
          <w:szCs w:val="32"/>
        </w:rPr>
        <w:t>16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บริษัทใช้ข้อผ่อนปรนในทางปฏิบัติดังกล่าว</w:t>
      </w:r>
    </w:p>
    <w:p w14:paraId="3D2A891B" w14:textId="5412C4E6" w:rsidR="00E04E8E" w:rsidRDefault="00823543" w:rsidP="00BB21D6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E04E8E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17</w:t>
      </w:r>
      <w:r w:rsidR="00E04E8E">
        <w:rPr>
          <w:rFonts w:ascii="Angsana New" w:hAnsi="Angsana New"/>
          <w:sz w:val="32"/>
          <w:szCs w:val="32"/>
        </w:rPr>
        <w:tab/>
      </w:r>
      <w:r w:rsidR="00E04E8E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</w:p>
    <w:p w14:paraId="23DA9E49" w14:textId="77777777" w:rsidR="00E04E8E" w:rsidRDefault="00E04E8E" w:rsidP="00BB21D6">
      <w:pPr>
        <w:spacing w:before="24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ค่าใช้จ่ายภาษีเงินได้สำหรับปีประกอบด้วยภาษีเงินได้ปัจจุบันและภาษีเงินได้รอการตัดบัญชี ภาษีเงินได้ปัจจุบันและภาษีเงินได้รอการตัดบัญชีรับรู้เป็นรายได้หรือค่าใช้จ่ายในงบกำไรขาดทุนเบ็ดเสร็จ เว้นแต่ในส่วนที่เกี่ยวกับ</w:t>
      </w:r>
      <w:r>
        <w:rPr>
          <w:rFonts w:ascii="Angsana New" w:hAnsi="Angsana New"/>
          <w:spacing w:val="-2"/>
          <w:sz w:val="32"/>
          <w:szCs w:val="32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14F72951" w14:textId="393C8555" w:rsidR="00E04E8E" w:rsidRDefault="00E04E8E" w:rsidP="00BB21D6">
      <w:pPr>
        <w:spacing w:before="240"/>
        <w:ind w:left="126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ภาษีเงินได้ปัจจุบันได้แก่ภาษีที่คาดว่าจะจ่ายชำระหรือได้รับชำระ โดยคำนวณจากกำไรหรือขาดทุนประจำปีที่ต้อง</w:t>
      </w:r>
      <w:r>
        <w:rPr>
          <w:rFonts w:ascii="Angsana New" w:hAnsi="Angsana New"/>
          <w:sz w:val="32"/>
          <w:szCs w:val="32"/>
          <w:cs/>
        </w:rPr>
        <w:t>เสียภาษี โดยใช้อัตราภาษีที่ประกาศใช้ ตลอดจนการปรับปรุงทางภาษีที่เกี่ยวกับรายการในปีก่อน ๆ</w:t>
      </w:r>
    </w:p>
    <w:p w14:paraId="68F8D740" w14:textId="015D89E4" w:rsidR="00E04E8E" w:rsidRDefault="00BB21D6" w:rsidP="00BB21D6">
      <w:pPr>
        <w:pStyle w:val="BodyText"/>
        <w:spacing w:after="0"/>
        <w:ind w:left="12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  <w:r w:rsidR="00E04E8E">
        <w:rPr>
          <w:rFonts w:ascii="Angsana New" w:hAnsi="Angsana New"/>
          <w:spacing w:val="-8"/>
          <w:sz w:val="32"/>
          <w:szCs w:val="32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 เมื่อเกิดจากผลแตกต่างชั่วคราวต่อไปนี้ การรับรู้ค่าความนิยมในครั้งแรกในงบการเงินรวม</w:t>
      </w:r>
      <w:r w:rsidR="00E04E8E">
        <w:rPr>
          <w:rFonts w:ascii="Angsana New" w:hAnsi="Angsana New"/>
          <w:spacing w:val="-4"/>
          <w:sz w:val="32"/>
          <w:szCs w:val="32"/>
          <w:cs/>
        </w:rPr>
        <w:t xml:space="preserve"> การรับรู้สินทรัพย์หรือหนี้สินใน</w:t>
      </w:r>
      <w:r w:rsidR="00E04E8E">
        <w:rPr>
          <w:rFonts w:ascii="Angsana New" w:hAnsi="Angsana New"/>
          <w:sz w:val="32"/>
          <w:szCs w:val="32"/>
          <w:cs/>
        </w:rPr>
        <w:t>ครั้งแรกในงบการเงินรวม ซึ่งเป็นรายการที่ไม่ใช่การรวมธุรกิจและรายการนั้นไม่มีผลกระทบต่อกำไรขาดทุน</w:t>
      </w:r>
      <w:r w:rsidR="00E04E8E">
        <w:rPr>
          <w:rFonts w:ascii="Angsana New" w:hAnsi="Angsana New"/>
          <w:spacing w:val="4"/>
          <w:sz w:val="32"/>
          <w:szCs w:val="32"/>
          <w:cs/>
        </w:rPr>
        <w:t>ทางบัญชีหรือทางภาษี และผลแตกต่างที่เกี่ยวข้องกับเงินลงทุนในบริษัทย่อยและกิจการที่ควบคุมร่วมกันหาก</w:t>
      </w:r>
      <w:r w:rsidR="00E04E8E">
        <w:rPr>
          <w:rFonts w:ascii="Angsana New" w:hAnsi="Angsana New"/>
          <w:spacing w:val="-4"/>
          <w:sz w:val="32"/>
          <w:szCs w:val="32"/>
          <w:cs/>
        </w:rPr>
        <w:t>เป็นไปได้ว่าจะไม่มีการกลับรายการในอนาคตอันใกล้</w:t>
      </w:r>
    </w:p>
    <w:p w14:paraId="2D668F63" w14:textId="77777777" w:rsidR="00E04E8E" w:rsidRDefault="00E04E8E" w:rsidP="00BB21D6">
      <w:pPr>
        <w:pStyle w:val="BodyText"/>
        <w:spacing w:before="240" w:after="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ภาษีเงินได้รอการตัดบัญชีวัดมูลค่าโดยใช้อัตราภาษีที่ประกาศใช้ ณ วันที่รายงาน</w:t>
      </w:r>
    </w:p>
    <w:p w14:paraId="286570D5" w14:textId="1004093B" w:rsidR="008648DF" w:rsidRDefault="00E04E8E" w:rsidP="00BB21D6">
      <w:pPr>
        <w:pStyle w:val="BodyText"/>
        <w:spacing w:before="240" w:after="0"/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ในการกำหนดมูลค่าของภาษีเงินได้ปัจจุบันและภาษีเงินได้รอการตัดบัญชี  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10"/>
          <w:sz w:val="32"/>
          <w:szCs w:val="32"/>
          <w:cs/>
        </w:rPr>
        <w:t xml:space="preserve">อยู่บนพื้นฐานการประมาณการและข้อสมมติฐาน </w:t>
      </w:r>
      <w:r w:rsidR="0001704A">
        <w:rPr>
          <w:rFonts w:ascii="Angsana New" w:hAnsi="Angsana New"/>
          <w:spacing w:val="-10"/>
          <w:sz w:val="32"/>
          <w:szCs w:val="32"/>
          <w:cs/>
        </w:rPr>
        <w:br/>
      </w:r>
      <w:r>
        <w:rPr>
          <w:rFonts w:ascii="Angsana New" w:hAnsi="Angsana New"/>
          <w:spacing w:val="-10"/>
          <w:sz w:val="32"/>
          <w:szCs w:val="32"/>
          <w:cs/>
        </w:rPr>
        <w:t>และอาจจะเกี่ยวข้องกับการตัดสินใจเกี่ยวกับเหตุการณ์ใน</w:t>
      </w:r>
      <w:r>
        <w:rPr>
          <w:rFonts w:ascii="Angsana New" w:hAnsi="Angsana New"/>
          <w:spacing w:val="-4"/>
          <w:sz w:val="32"/>
          <w:szCs w:val="32"/>
          <w:cs/>
        </w:rPr>
        <w:t>อนาคต ข้อมูลใหม่ ๆ อาจจะทำให้</w:t>
      </w:r>
      <w:r w:rsidR="00E34284">
        <w:rPr>
          <w:rFonts w:ascii="Angsana New" w:hAnsi="Angsana New"/>
          <w:spacing w:val="-4"/>
          <w:sz w:val="32"/>
          <w:szCs w:val="32"/>
          <w:cs/>
        </w:rPr>
        <w:t>บริษัท</w:t>
      </w:r>
      <w:r>
        <w:rPr>
          <w:rFonts w:ascii="Angsana New" w:hAnsi="Angsana New"/>
          <w:spacing w:val="-4"/>
          <w:sz w:val="32"/>
          <w:szCs w:val="32"/>
          <w:cs/>
        </w:rPr>
        <w:t>เปลี่ยนการตัดสินใจโดยขึ้นอยู่กับความเพียงพอของภาษีเงินได้ค้างจ่ายที่มีอยู่</w:t>
      </w:r>
      <w:r w:rsidR="00693C2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การเปลี่ยนแปลง</w:t>
      </w:r>
      <w:r w:rsidR="00561CBD">
        <w:rPr>
          <w:rFonts w:ascii="Angsana New" w:hAnsi="Angsana New"/>
          <w:spacing w:val="-4"/>
          <w:sz w:val="32"/>
          <w:szCs w:val="32"/>
          <w:cs/>
        </w:rPr>
        <w:t xml:space="preserve">   </w:t>
      </w:r>
      <w:r>
        <w:rPr>
          <w:rFonts w:ascii="Angsana New" w:hAnsi="Angsana New"/>
          <w:spacing w:val="-4"/>
          <w:sz w:val="32"/>
          <w:szCs w:val="32"/>
          <w:cs/>
        </w:rPr>
        <w:t>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09161C05" w14:textId="6AF98C56" w:rsidR="00272567" w:rsidRDefault="00E04E8E" w:rsidP="00BB21D6">
      <w:pPr>
        <w:pStyle w:val="BodyText"/>
        <w:spacing w:before="240" w:after="0"/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สินทรัพย์ภาษีเงินได้รอการตัดบัญชีและหนี้สินภาษีเงินได้รอการตัดบัญชีจะหักกลบกัน </w:t>
      </w:r>
      <w:r w:rsidR="0001704A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เมื่อเป็นค่าภาษีเงินได้ ที่</w:t>
      </w:r>
      <w:r>
        <w:rPr>
          <w:rFonts w:ascii="Angsana New" w:hAnsi="Angsana New"/>
          <w:spacing w:val="2"/>
          <w:sz w:val="32"/>
          <w:szCs w:val="32"/>
          <w:cs/>
        </w:rPr>
        <w:t>จะต้องนำส่งให้กับ</w:t>
      </w:r>
      <w:r>
        <w:rPr>
          <w:rFonts w:ascii="Angsana New" w:hAnsi="Angsana New"/>
          <w:sz w:val="32"/>
          <w:szCs w:val="32"/>
          <w:cs/>
        </w:rPr>
        <w:t>หน่วยจัดเก็บภาษีเดียวกันและบริษัทและบริษัทย่อยมีความตั้งใจที่จะเสียภาษีเงินได้ด้วยยอดสุทธิ</w:t>
      </w:r>
    </w:p>
    <w:p w14:paraId="72B2B8F8" w14:textId="77777777" w:rsidR="00E04E8E" w:rsidRDefault="00E04E8E" w:rsidP="00BB21D6">
      <w:pPr>
        <w:spacing w:before="240"/>
        <w:ind w:left="1267" w:right="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2"/>
          <w:sz w:val="32"/>
          <w:szCs w:val="32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</w:t>
      </w:r>
      <w:r w:rsidR="0001704A">
        <w:rPr>
          <w:rFonts w:ascii="Angsana New" w:hAnsi="Angsana New"/>
          <w:spacing w:val="2"/>
          <w:sz w:val="32"/>
          <w:szCs w:val="32"/>
          <w:cs/>
        </w:rPr>
        <w:br/>
      </w:r>
      <w:r>
        <w:rPr>
          <w:rFonts w:ascii="Angsana New" w:hAnsi="Angsana New"/>
          <w:spacing w:val="2"/>
          <w:sz w:val="32"/>
          <w:szCs w:val="32"/>
          <w:cs/>
        </w:rPr>
        <w:t>ว่ากำไรเพื่อเสียภาษี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>
        <w:rPr>
          <w:rFonts w:ascii="Angsana New" w:hAnsi="Angsana New"/>
          <w:spacing w:val="2"/>
          <w:sz w:val="32"/>
          <w:szCs w:val="32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</w:t>
      </w:r>
      <w:r>
        <w:rPr>
          <w:rFonts w:ascii="Angsana New" w:hAnsi="Angsana New"/>
          <w:spacing w:val="-6"/>
          <w:sz w:val="32"/>
          <w:szCs w:val="32"/>
          <w:cs/>
        </w:rPr>
        <w:t>ตัดบัญชีจะถูกทบทวน ณ ทุกวันที่รายงานและจะถูก</w:t>
      </w:r>
      <w:r>
        <w:rPr>
          <w:rFonts w:ascii="Angsana New" w:hAnsi="Angsana New"/>
          <w:spacing w:val="-10"/>
          <w:sz w:val="32"/>
          <w:szCs w:val="32"/>
          <w:cs/>
        </w:rPr>
        <w:t>ปรับลดลงเท่าที่ประโยชน์ทางภาษีจะมีโอกาสถูกใช้จริง บริษัทรับรู้หนี้สินภาษีเงินได้รอการตัดบัญชีสำหรับผลแตกต่างชั่วคราวที่ต้องเสียภาษีทุกรายการในงบการเงินรวม</w:t>
      </w:r>
      <w:r>
        <w:rPr>
          <w:rFonts w:ascii="Angsana New" w:hAnsi="Angsana New"/>
          <w:sz w:val="32"/>
          <w:szCs w:val="32"/>
          <w:cs/>
        </w:rPr>
        <w:t xml:space="preserve"> และงบการเงินเฉพาะกิจการ</w:t>
      </w:r>
    </w:p>
    <w:p w14:paraId="4D6EF2B6" w14:textId="121CE70F" w:rsidR="00E04E8E" w:rsidRDefault="00823543" w:rsidP="00BB21D6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E04E8E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18</w:t>
      </w:r>
      <w:r w:rsidR="00E04E8E">
        <w:rPr>
          <w:rFonts w:ascii="Angsana New" w:hAnsi="Angsana New"/>
          <w:sz w:val="32"/>
          <w:szCs w:val="32"/>
        </w:rPr>
        <w:tab/>
      </w:r>
      <w:r w:rsidR="00E04E8E">
        <w:rPr>
          <w:rFonts w:ascii="Angsana New" w:hAnsi="Angsana New"/>
          <w:sz w:val="32"/>
          <w:szCs w:val="32"/>
          <w:cs/>
        </w:rPr>
        <w:t>กำไรต่อหุ้น</w:t>
      </w:r>
    </w:p>
    <w:p w14:paraId="249338AD" w14:textId="1BD3EBF3" w:rsidR="00C62657" w:rsidRDefault="00E04E8E" w:rsidP="00BB21D6">
      <w:pPr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กำไรต่อหุ้นขั้นพื้นฐานคำนวณโดยการหารกำไรสำหรับปีที่เป็นของผู้ถือหุ้นสามัญด้วยจำนวนหุ้นสามัญถัว</w:t>
      </w:r>
      <w:r>
        <w:rPr>
          <w:rFonts w:ascii="Angsana New" w:hAnsi="Angsana New"/>
          <w:sz w:val="32"/>
          <w:szCs w:val="32"/>
          <w:cs/>
        </w:rPr>
        <w:t xml:space="preserve">เฉลี่ยถ่วงน้ำหนักที่ถือโดยบุคคลภายนอกในระหว่างปี </w:t>
      </w:r>
    </w:p>
    <w:p w14:paraId="30304D29" w14:textId="02FA4539" w:rsidR="00851C29" w:rsidRDefault="00BB21D6" w:rsidP="00BB21D6">
      <w:pPr>
        <w:tabs>
          <w:tab w:val="left" w:pos="126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23543" w:rsidRPr="00823543">
        <w:rPr>
          <w:rFonts w:ascii="Angsana New" w:hAnsi="Angsana New"/>
          <w:sz w:val="32"/>
          <w:szCs w:val="32"/>
        </w:rPr>
        <w:lastRenderedPageBreak/>
        <w:t>3</w:t>
      </w:r>
      <w:r w:rsidR="00AA6C63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19</w:t>
      </w:r>
      <w:r w:rsidR="00AA6C63">
        <w:rPr>
          <w:rFonts w:ascii="Angsana New" w:hAnsi="Angsana New"/>
          <w:sz w:val="32"/>
          <w:szCs w:val="32"/>
        </w:rPr>
        <w:tab/>
      </w:r>
      <w:r w:rsidR="00851C29">
        <w:rPr>
          <w:rFonts w:ascii="Angsana New" w:hAnsi="Angsana New"/>
          <w:sz w:val="32"/>
          <w:szCs w:val="32"/>
          <w:cs/>
        </w:rPr>
        <w:t>ข้อมูลจำแนกตามส่วนงาน</w:t>
      </w:r>
    </w:p>
    <w:p w14:paraId="480CE6CD" w14:textId="77777777" w:rsidR="00851C29" w:rsidRDefault="00851C29" w:rsidP="00BB21D6">
      <w:pPr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ส่วนงาน</w:t>
      </w:r>
      <w:r>
        <w:rPr>
          <w:rFonts w:ascii="Angsana New" w:hAnsi="Angsana New"/>
          <w:spacing w:val="6"/>
          <w:sz w:val="32"/>
          <w:szCs w:val="32"/>
          <w:cs/>
        </w:rPr>
        <w:t>ดำเนินงาน</w:t>
      </w:r>
      <w:r>
        <w:rPr>
          <w:rFonts w:ascii="Angsana New" w:hAnsi="Angsana New"/>
          <w:sz w:val="32"/>
          <w:szCs w:val="32"/>
          <w:cs/>
        </w:rPr>
        <w:t>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31FF1633" w14:textId="5D510BFF" w:rsidR="00AA6C63" w:rsidRDefault="00823543" w:rsidP="00BB21D6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851C29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20</w:t>
      </w:r>
      <w:r w:rsidR="00851C29">
        <w:rPr>
          <w:rFonts w:ascii="Angsana New" w:hAnsi="Angsana New"/>
          <w:sz w:val="32"/>
          <w:szCs w:val="32"/>
        </w:rPr>
        <w:tab/>
      </w:r>
      <w:r w:rsidR="00AA6C63">
        <w:rPr>
          <w:rFonts w:ascii="Angsana New" w:hAnsi="Angsana New"/>
          <w:sz w:val="32"/>
          <w:szCs w:val="32"/>
          <w:cs/>
        </w:rPr>
        <w:t xml:space="preserve">เงินตราต่างประเทศ </w:t>
      </w:r>
    </w:p>
    <w:p w14:paraId="22036032" w14:textId="77777777" w:rsidR="00AA6C63" w:rsidRDefault="00AA6C63" w:rsidP="00BB21D6">
      <w:pPr>
        <w:pStyle w:val="BodyText2"/>
        <w:spacing w:before="240" w:after="0" w:line="240" w:lineRule="auto"/>
        <w:ind w:left="1260" w:right="43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t>รายการบัญชีที่เป็นเงินตราต่างประเทศ</w:t>
      </w:r>
      <w:r>
        <w:rPr>
          <w:rFonts w:ascii="Angsana New" w:hAnsi="Angsana New"/>
          <w:i/>
          <w:iCs/>
          <w:sz w:val="32"/>
          <w:szCs w:val="32"/>
        </w:rPr>
        <w:t xml:space="preserve"> </w:t>
      </w:r>
    </w:p>
    <w:p w14:paraId="768E2472" w14:textId="77777777" w:rsidR="00AA6C63" w:rsidRDefault="00AA6C63" w:rsidP="00BB21D6">
      <w:pPr>
        <w:pStyle w:val="BodyText2"/>
        <w:spacing w:before="240" w:after="0" w:line="240" w:lineRule="auto"/>
        <w:ind w:left="1260" w:right="43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>รายการบัญชีที่เป็นเงินตราต่างประเทศแปลงค่าเป็นเงินบาทโดยใช้อัตราแลกเปลี่ยน ณ วันที่เกิดรายการ</w:t>
      </w:r>
    </w:p>
    <w:p w14:paraId="461911CA" w14:textId="77777777" w:rsidR="00AA6C63" w:rsidRDefault="00AA6C63" w:rsidP="00BB21D6">
      <w:pPr>
        <w:pStyle w:val="BodyText2"/>
        <w:spacing w:before="240" w:after="0" w:line="240" w:lineRule="auto"/>
        <w:ind w:left="1260" w:right="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แปลงค่าเป็นเงินบาทโดยใช้</w:t>
      </w:r>
      <w:r>
        <w:rPr>
          <w:rFonts w:ascii="Angsana New" w:hAnsi="Angsana New"/>
          <w:spacing w:val="-6"/>
          <w:sz w:val="32"/>
          <w:szCs w:val="32"/>
          <w:cs/>
        </w:rPr>
        <w:t>อัตราแลกเปลี่ยน ณ วันนั้น กำไรหรือขาดทุนจากการแปลงค่าบันทึกรับรู้เป็นกำไรหรือขาดทุนในงบกำไรขาดทุน</w:t>
      </w:r>
      <w:r>
        <w:rPr>
          <w:rFonts w:ascii="Angsana New" w:hAnsi="Angsana New"/>
          <w:sz w:val="32"/>
          <w:szCs w:val="32"/>
          <w:cs/>
        </w:rPr>
        <w:t>เบ็ดเสร็จ</w:t>
      </w:r>
    </w:p>
    <w:p w14:paraId="4B1D2AE9" w14:textId="5AAEDAD0" w:rsidR="00B56C78" w:rsidRDefault="00AA6C63" w:rsidP="00BB21D6">
      <w:pPr>
        <w:pStyle w:val="BodyText2"/>
        <w:spacing w:before="240" w:after="0" w:line="240" w:lineRule="auto"/>
        <w:ind w:left="1260" w:right="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แปลงค่าเป็นเงินบาทโดยใช้อัตราแลกเปลี่ยน ณ วันที่เกิดรายการ</w:t>
      </w:r>
    </w:p>
    <w:p w14:paraId="1ABD3692" w14:textId="5FC3ED61" w:rsidR="006C7B1F" w:rsidRDefault="00823543" w:rsidP="00BB21D6">
      <w:pPr>
        <w:tabs>
          <w:tab w:val="left" w:pos="1260"/>
        </w:tabs>
        <w:spacing w:before="240"/>
        <w:ind w:left="540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6C7B1F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21</w:t>
      </w:r>
      <w:r w:rsidR="006C7B1F">
        <w:rPr>
          <w:rFonts w:ascii="Angsana New" w:hAnsi="Angsana New"/>
          <w:sz w:val="32"/>
          <w:szCs w:val="32"/>
        </w:rPr>
        <w:tab/>
      </w:r>
      <w:r w:rsidR="006C7B1F">
        <w:rPr>
          <w:rFonts w:ascii="Angsana New" w:hAnsi="Angsana New"/>
          <w:sz w:val="32"/>
          <w:szCs w:val="32"/>
          <w:cs/>
        </w:rPr>
        <w:t>การวัดมูลค่ายุติธรรม</w:t>
      </w:r>
    </w:p>
    <w:p w14:paraId="67E34518" w14:textId="77777777" w:rsidR="006C7B1F" w:rsidRDefault="006C7B1F" w:rsidP="00BB21D6">
      <w:pPr>
        <w:ind w:left="12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t>มูลค่ายุติธรรมเป็น</w:t>
      </w:r>
      <w:r>
        <w:rPr>
          <w:rFonts w:ascii="Angsana New" w:hAnsi="Angsana New"/>
          <w:sz w:val="32"/>
          <w:szCs w:val="32"/>
          <w:cs/>
        </w:rPr>
        <w:t>ราคาที่จะได้รับจากการขายสินทรัพย์ หรือจะจ่ายเพื่อโอนหนี้สินในรายการ</w:t>
      </w:r>
      <w:r w:rsidR="00AB38E6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ที่เกิดขึ้นในสภาพปกติระหว่างผู้ร่วมตลาด ณ วันที่วัดมูลค่า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ไม่ว่าราคานั้นจะสามารถสังเกตได้โดยตรงหรือประมาณมาจากเทคนิคการประเมินมูลค่า ในการประมาณมูลค่ายุติธรรมของรายการสินทรัพย์หรือหนี้สินรายการใดรายการหนึ่ง บริษัทพิจารณาถึงลักษณะของสินทรัพย์หรือหนี้สินนั้นซึ่งผู้ร่วมตลาดจะนำมาพิจารณาในการกำหนดราคาของสินทรัพย์หรือหนี้สิน</w:t>
      </w:r>
      <w:r w:rsidR="00863E9C">
        <w:rPr>
          <w:rFonts w:ascii="Angsana New" w:hAnsi="Angsana New"/>
          <w:sz w:val="32"/>
          <w:szCs w:val="32"/>
          <w:cs/>
        </w:rPr>
        <w:t xml:space="preserve"> </w:t>
      </w:r>
      <w:r w:rsidR="00AD58EF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>ณ วันที่วัดมูลค่า โดยการวัดมูลค่ายุติธรรมและ</w:t>
      </w:r>
      <w:r>
        <w:rPr>
          <w:rFonts w:ascii="Angsana New" w:hAnsi="Angsana New"/>
          <w:sz w:val="32"/>
          <w:szCs w:val="32"/>
        </w:rPr>
        <w:t>/</w:t>
      </w:r>
      <w:r>
        <w:rPr>
          <w:rFonts w:ascii="Angsana New" w:hAnsi="Angsana New"/>
          <w:sz w:val="32"/>
          <w:szCs w:val="32"/>
          <w:cs/>
        </w:rPr>
        <w:t>หรือการเปิดเผยข้อมูลในงบการเงินนี้ใช้</w:t>
      </w:r>
      <w:r w:rsidR="00AD58EF"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  <w:cs/>
        </w:rPr>
        <w:t xml:space="preserve">ตามเกณฑ์ตามที่กล่าว </w:t>
      </w:r>
    </w:p>
    <w:p w14:paraId="14DEA38E" w14:textId="304BE860" w:rsidR="006C7B1F" w:rsidRDefault="00BB21D6" w:rsidP="00BB21D6">
      <w:pPr>
        <w:ind w:left="12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6C7B1F">
        <w:rPr>
          <w:rFonts w:ascii="Angsana New" w:hAnsi="Angsana New"/>
          <w:sz w:val="32"/>
          <w:szCs w:val="32"/>
          <w:cs/>
        </w:rPr>
        <w:lastRenderedPageBreak/>
        <w:t xml:space="preserve">นอกจากนี้ การวัดมูลค่ายุติธรรมได้จัดลำดับชั้นเป็นระดับ </w:t>
      </w:r>
      <w:r w:rsidR="00823543" w:rsidRPr="00823543">
        <w:rPr>
          <w:rFonts w:ascii="Angsana New" w:hAnsi="Angsana New"/>
          <w:sz w:val="32"/>
          <w:szCs w:val="32"/>
        </w:rPr>
        <w:t>1</w:t>
      </w:r>
      <w:r w:rsidR="006C7B1F">
        <w:rPr>
          <w:rFonts w:ascii="Angsana New" w:hAnsi="Angsana New"/>
          <w:sz w:val="32"/>
          <w:szCs w:val="32"/>
        </w:rPr>
        <w:t xml:space="preserve"> </w:t>
      </w:r>
      <w:r w:rsidR="006C7B1F">
        <w:rPr>
          <w:rFonts w:ascii="Angsana New" w:hAnsi="Angsana New"/>
          <w:sz w:val="32"/>
          <w:szCs w:val="32"/>
          <w:cs/>
        </w:rPr>
        <w:t xml:space="preserve">ระดับ </w:t>
      </w:r>
      <w:r w:rsidR="00823543" w:rsidRPr="00823543">
        <w:rPr>
          <w:rFonts w:ascii="Angsana New" w:hAnsi="Angsana New"/>
          <w:sz w:val="32"/>
          <w:szCs w:val="32"/>
        </w:rPr>
        <w:t>2</w:t>
      </w:r>
      <w:r w:rsidR="006C7B1F">
        <w:rPr>
          <w:rFonts w:ascii="Angsana New" w:hAnsi="Angsana New"/>
          <w:sz w:val="32"/>
          <w:szCs w:val="32"/>
          <w:cs/>
        </w:rPr>
        <w:t xml:space="preserve"> และระดับ </w:t>
      </w:r>
      <w:r w:rsidR="00823543" w:rsidRPr="00823543">
        <w:rPr>
          <w:rFonts w:ascii="Angsana New" w:hAnsi="Angsana New"/>
          <w:sz w:val="32"/>
          <w:szCs w:val="32"/>
        </w:rPr>
        <w:t>3</w:t>
      </w:r>
      <w:r w:rsidR="006C7B1F">
        <w:rPr>
          <w:rFonts w:ascii="Angsana New" w:hAnsi="Angsana New"/>
          <w:sz w:val="32"/>
          <w:szCs w:val="32"/>
          <w:cs/>
        </w:rPr>
        <w:t xml:space="preserve"> โดยแบ่งตามลำดับขั้นของข้อมูลที่สามารถสังเกตได้ และตามลำดับความสำคัญของข้อมูลที่ใช้วัดมูลค่ายุติธรรม ซึ่งมีดังต่อไปนี้</w:t>
      </w:r>
    </w:p>
    <w:p w14:paraId="3C353F66" w14:textId="75A63F52" w:rsidR="006C7B1F" w:rsidRDefault="006C7B1F" w:rsidP="00BB21D6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การวัดมูลค่ายุติธรรมระดับ </w:t>
      </w:r>
      <w:r w:rsidR="00823543" w:rsidRPr="00823543">
        <w:rPr>
          <w:rFonts w:ascii="Angsana New" w:hAnsi="Angsana New"/>
          <w:spacing w:val="-2"/>
          <w:sz w:val="32"/>
          <w:szCs w:val="32"/>
        </w:rPr>
        <w:t>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คือ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การวัดมูลค่าที่ได้มาจากราคาเสนอซื้อขาย (ไม่ต้องปรับปรุง) ในตลาดที่มีสภาพคล่องสำหรับสินทรัพย์ หรือหนี้สินอย่างเดียวกัน</w:t>
      </w:r>
    </w:p>
    <w:p w14:paraId="61CE0A76" w14:textId="1501FC41" w:rsidR="006C7B1F" w:rsidRDefault="006C7B1F" w:rsidP="00BB21D6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การวัดมูลค่ายุติธรรมระดับ </w:t>
      </w:r>
      <w:r w:rsidR="00823543" w:rsidRPr="00823543">
        <w:rPr>
          <w:rFonts w:ascii="Angsana New" w:hAnsi="Angsana New"/>
          <w:spacing w:val="-2"/>
          <w:sz w:val="32"/>
          <w:szCs w:val="32"/>
        </w:rPr>
        <w:t>2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คือ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การวัดมูลค่าที่ได้มาจากข้อมูลที่นอกเหนือจากราคาเสนอซื้อขายในระดับ </w:t>
      </w:r>
      <w:r w:rsidR="00823543" w:rsidRPr="00823543">
        <w:rPr>
          <w:rFonts w:ascii="Angsana New" w:hAnsi="Angsana New"/>
          <w:spacing w:val="-2"/>
          <w:sz w:val="32"/>
          <w:szCs w:val="32"/>
        </w:rPr>
        <w:t>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ที่สังเกตได้สำหรับสินทรัพย์หรือหนี้สินนั้นไม่ว่าโดยทางตรงหรือโดยทางอ้อม</w:t>
      </w:r>
    </w:p>
    <w:p w14:paraId="38744BFA" w14:textId="0C51F81B" w:rsidR="006C7B1F" w:rsidRDefault="006C7B1F" w:rsidP="00BB21D6">
      <w:pPr>
        <w:pStyle w:val="ListParagraph"/>
        <w:numPr>
          <w:ilvl w:val="0"/>
          <w:numId w:val="31"/>
        </w:numPr>
        <w:spacing w:before="240"/>
        <w:ind w:left="1800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การวัดมูลค่ายุติธรรมระดับ </w:t>
      </w:r>
      <w:r w:rsidR="00823543" w:rsidRPr="00823543">
        <w:rPr>
          <w:rFonts w:ascii="Angsana New" w:hAnsi="Angsana New"/>
          <w:spacing w:val="-2"/>
          <w:sz w:val="32"/>
          <w:szCs w:val="32"/>
        </w:rPr>
        <w:t>3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คือ</w:t>
      </w:r>
      <w:r>
        <w:rPr>
          <w:rFonts w:ascii="Angsana New" w:hAnsi="Angsana New"/>
          <w:spacing w:val="-2"/>
          <w:sz w:val="32"/>
          <w:szCs w:val="32"/>
        </w:rPr>
        <w:t xml:space="preserve"> </w:t>
      </w:r>
      <w:r>
        <w:rPr>
          <w:rFonts w:ascii="Angsana New" w:hAnsi="Angsana New"/>
          <w:spacing w:val="-2"/>
          <w:sz w:val="32"/>
          <w:szCs w:val="32"/>
          <w:cs/>
        </w:rPr>
        <w:t>การวัดมูลค่าที่ได้มาจากเทคนิคการประเมินมูลค่า</w:t>
      </w:r>
      <w:r w:rsidR="00AB38E6">
        <w:rPr>
          <w:rFonts w:ascii="Angsana New" w:hAnsi="Angsana New"/>
          <w:spacing w:val="-2"/>
          <w:sz w:val="32"/>
          <w:szCs w:val="32"/>
          <w:cs/>
        </w:rPr>
        <w:br/>
      </w:r>
      <w:r>
        <w:rPr>
          <w:rFonts w:ascii="Angsana New" w:hAnsi="Angsana New"/>
          <w:spacing w:val="-2"/>
          <w:sz w:val="32"/>
          <w:szCs w:val="32"/>
          <w:cs/>
        </w:rPr>
        <w:t>ที่รวมถึงข้อมูลสำหรับสินทรัพย์หรือหนี้สินที่ไม่ได้อ้างอิงจากข้อมูลตลาดที่สังเกตได้ (ข้อมูลที่ไม่สามารถสังเกตได้)</w:t>
      </w:r>
    </w:p>
    <w:p w14:paraId="60937A01" w14:textId="249361D9" w:rsidR="005D6CAD" w:rsidRDefault="00823543" w:rsidP="00BB21D6">
      <w:pPr>
        <w:tabs>
          <w:tab w:val="left" w:pos="126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3</w:t>
      </w:r>
      <w:r w:rsidR="00746387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22</w:t>
      </w:r>
      <w:r w:rsidR="00746387">
        <w:rPr>
          <w:rFonts w:ascii="Angsana New" w:hAnsi="Angsana New"/>
          <w:sz w:val="32"/>
          <w:szCs w:val="32"/>
        </w:rPr>
        <w:t xml:space="preserve"> </w:t>
      </w:r>
      <w:r w:rsidR="00AD58EF">
        <w:rPr>
          <w:rFonts w:ascii="Angsana New" w:hAnsi="Angsana New"/>
          <w:sz w:val="32"/>
          <w:szCs w:val="32"/>
          <w:cs/>
        </w:rPr>
        <w:tab/>
      </w:r>
      <w:r w:rsidR="00FE4304">
        <w:rPr>
          <w:rFonts w:ascii="Angsana New" w:hAnsi="Angsana New"/>
          <w:sz w:val="32"/>
          <w:szCs w:val="32"/>
          <w:cs/>
        </w:rPr>
        <w:t>การใช้ดุลยพินิจของผู้บริหาร</w:t>
      </w:r>
    </w:p>
    <w:p w14:paraId="6FD76903" w14:textId="1608C3CD" w:rsidR="008916DA" w:rsidRDefault="008916DA" w:rsidP="00BB21D6">
      <w:pPr>
        <w:pStyle w:val="BodyText2"/>
        <w:spacing w:before="240" w:after="0" w:line="240" w:lineRule="auto"/>
        <w:ind w:left="1260" w:right="43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>การใช้ดุลยพินิจของผู้บริหารที่สำคัญในการใช้นโยบายการบัญชี</w:t>
      </w:r>
    </w:p>
    <w:p w14:paraId="7F5B6889" w14:textId="63439A99" w:rsidR="00B56C78" w:rsidRDefault="002C7B1F" w:rsidP="00090054">
      <w:pPr>
        <w:ind w:left="126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ผู้บริหารของบริษัทต้องอาศัยดุลยพินิจหลายประการในการกำหนดนโยบายการบัญชี การประมาณการ และการตั้งข้อสมมติฐาน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หนี้สินและการเปิดเผยข้อมูลเกี่ยวกับสินทรัพย์และหนี้สินที่อาจเกิดขึ้น ณ วันสิ้นรอบระยะเวลารายงาน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</w:t>
      </w:r>
      <w:r w:rsidR="00C02E64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ผลที่เกิดขึ้นจริงอาจมีความแตกต่างไปจากประมาณการนั้น</w:t>
      </w:r>
    </w:p>
    <w:p w14:paraId="5194F5F3" w14:textId="276C4F62" w:rsidR="00794226" w:rsidRDefault="00823543" w:rsidP="00BB21D6">
      <w:pPr>
        <w:tabs>
          <w:tab w:val="left" w:pos="540"/>
        </w:tabs>
        <w:spacing w:before="360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4</w:t>
      </w:r>
      <w:r w:rsidR="00794226">
        <w:rPr>
          <w:rFonts w:ascii="Angsana New" w:hAnsi="Angsana New"/>
          <w:b/>
          <w:bCs/>
          <w:sz w:val="32"/>
          <w:szCs w:val="32"/>
        </w:rPr>
        <w:t>.</w:t>
      </w:r>
      <w:r w:rsidR="00794226">
        <w:rPr>
          <w:rFonts w:ascii="Angsana New" w:hAnsi="Angsana New"/>
          <w:b/>
          <w:bCs/>
          <w:sz w:val="32"/>
          <w:szCs w:val="32"/>
        </w:rPr>
        <w:tab/>
      </w:r>
      <w:r w:rsidR="00794226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ข้อมูลเพิ่มเติมเกี่ยวกับกระแสเงินสด</w:t>
      </w:r>
    </w:p>
    <w:p w14:paraId="5AAC3947" w14:textId="61E379FC" w:rsidR="00794226" w:rsidRDefault="00823543" w:rsidP="00BB21D6">
      <w:pPr>
        <w:spacing w:after="120"/>
        <w:ind w:left="1253" w:right="29" w:hanging="691"/>
        <w:jc w:val="thaiDistribute"/>
        <w:rPr>
          <w:rFonts w:ascii="Angsana New" w:hAnsi="Angsana New"/>
          <w:sz w:val="32"/>
          <w:szCs w:val="32"/>
        </w:rPr>
      </w:pPr>
      <w:r w:rsidRPr="00823543">
        <w:rPr>
          <w:rFonts w:ascii="Angsana New" w:hAnsi="Angsana New"/>
          <w:sz w:val="32"/>
          <w:szCs w:val="32"/>
        </w:rPr>
        <w:t>4</w:t>
      </w:r>
      <w:r w:rsidR="00794226">
        <w:rPr>
          <w:rFonts w:ascii="Angsana New" w:hAnsi="Angsana New"/>
          <w:sz w:val="32"/>
          <w:szCs w:val="32"/>
        </w:rPr>
        <w:t>.</w:t>
      </w:r>
      <w:r w:rsidRPr="00823543">
        <w:rPr>
          <w:rFonts w:ascii="Angsana New" w:hAnsi="Angsana New"/>
          <w:sz w:val="32"/>
          <w:szCs w:val="32"/>
        </w:rPr>
        <w:t>1</w:t>
      </w:r>
      <w:r w:rsidR="00794226">
        <w:rPr>
          <w:rFonts w:ascii="Angsana New" w:hAnsi="Angsana New"/>
          <w:sz w:val="32"/>
          <w:szCs w:val="32"/>
          <w:cs/>
        </w:rPr>
        <w:tab/>
      </w:r>
      <w:r w:rsidR="00794226">
        <w:rPr>
          <w:rFonts w:ascii="Angsana New" w:hAnsi="Angsana New"/>
          <w:spacing w:val="-4"/>
          <w:sz w:val="32"/>
          <w:szCs w:val="32"/>
          <w:cs/>
        </w:rPr>
        <w:t xml:space="preserve">รายการที่ไม่เกี่ยวกับเงินสดสำหรับอาคารและอุปกรณ์ สำหรับปีสิ้นสุดวันที่ </w:t>
      </w:r>
      <w:r w:rsidRPr="00823543">
        <w:rPr>
          <w:rFonts w:ascii="Angsana New" w:hAnsi="Angsana New"/>
          <w:spacing w:val="-4"/>
          <w:sz w:val="32"/>
          <w:szCs w:val="32"/>
        </w:rPr>
        <w:t>31</w:t>
      </w:r>
      <w:r w:rsidR="00794226">
        <w:rPr>
          <w:rFonts w:ascii="Angsana New" w:hAnsi="Angsana New"/>
          <w:spacing w:val="-4"/>
          <w:sz w:val="32"/>
          <w:szCs w:val="32"/>
          <w:cs/>
        </w:rPr>
        <w:t xml:space="preserve"> ธันวาคม มีดังนี้</w:t>
      </w:r>
    </w:p>
    <w:tbl>
      <w:tblPr>
        <w:tblW w:w="888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823"/>
        <w:gridCol w:w="1440"/>
        <w:gridCol w:w="180"/>
        <w:gridCol w:w="1440"/>
      </w:tblGrid>
      <w:tr w:rsidR="00CB597A" w14:paraId="3AE0AE90" w14:textId="77777777" w:rsidTr="00A203E8">
        <w:tc>
          <w:tcPr>
            <w:tcW w:w="5823" w:type="dxa"/>
          </w:tcPr>
          <w:p w14:paraId="1C1E3602" w14:textId="77777777" w:rsidR="0091791F" w:rsidRDefault="0091791F" w:rsidP="00090054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4E0A9CB4" w14:textId="1E5A1BFB" w:rsidR="0091791F" w:rsidRDefault="00823543" w:rsidP="00090054">
            <w:pPr>
              <w:ind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80" w:type="dxa"/>
          </w:tcPr>
          <w:p w14:paraId="082A8527" w14:textId="77777777" w:rsidR="0091791F" w:rsidRDefault="0091791F" w:rsidP="00090054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14:paraId="6242E1E3" w14:textId="2DFD12DB" w:rsidR="0091791F" w:rsidRDefault="00823543" w:rsidP="00090054">
            <w:pPr>
              <w:ind w:firstLine="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354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CB597A" w14:paraId="5D090F1D" w14:textId="77777777" w:rsidTr="00A203E8">
        <w:tc>
          <w:tcPr>
            <w:tcW w:w="5823" w:type="dxa"/>
          </w:tcPr>
          <w:p w14:paraId="58958FC5" w14:textId="77777777" w:rsidR="0091791F" w:rsidRDefault="0091791F" w:rsidP="00090054">
            <w:pPr>
              <w:tabs>
                <w:tab w:val="left" w:pos="2160"/>
              </w:tabs>
              <w:ind w:right="65" w:firstLine="45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CB96103" w14:textId="77777777" w:rsidR="0091791F" w:rsidRDefault="0091791F" w:rsidP="00090054">
            <w:pPr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80" w:type="dxa"/>
            <w:vAlign w:val="center"/>
          </w:tcPr>
          <w:p w14:paraId="6ECBB83B" w14:textId="77777777" w:rsidR="0091791F" w:rsidRDefault="0091791F" w:rsidP="00090054">
            <w:pPr>
              <w:tabs>
                <w:tab w:val="left" w:pos="2160"/>
              </w:tabs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center"/>
          </w:tcPr>
          <w:p w14:paraId="1867B149" w14:textId="77777777" w:rsidR="0091791F" w:rsidRDefault="0091791F" w:rsidP="00090054">
            <w:pPr>
              <w:ind w:left="-126" w:firstLine="12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5924CA" w14:paraId="4C8B2535" w14:textId="77777777" w:rsidTr="00A203E8">
        <w:tc>
          <w:tcPr>
            <w:tcW w:w="5823" w:type="dxa"/>
          </w:tcPr>
          <w:p w14:paraId="3F95C452" w14:textId="60037469" w:rsidR="005924CA" w:rsidRDefault="005924CA" w:rsidP="00090054">
            <w:pPr>
              <w:ind w:left="695" w:right="65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  <w:r w:rsidR="000730E3">
              <w:rPr>
                <w:rFonts w:ascii="Angsana New" w:hAnsi="Angsana New"/>
                <w:sz w:val="28"/>
                <w:szCs w:val="28"/>
                <w:cs/>
              </w:rPr>
              <w:t>และ</w:t>
            </w:r>
            <w:r w:rsidR="00A203E8">
              <w:rPr>
                <w:rFonts w:ascii="Angsana New" w:hAnsi="Angsana New"/>
                <w:sz w:val="28"/>
                <w:szCs w:val="28"/>
                <w:cs/>
              </w:rPr>
              <w:t>ค่าก่อสร้างค้างจ่าย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shd w:val="clear" w:color="auto" w:fill="auto"/>
          </w:tcPr>
          <w:p w14:paraId="6F995022" w14:textId="2F902E54" w:rsidR="005924CA" w:rsidRDefault="00823543" w:rsidP="00090054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 w:rsidRPr="00823543">
              <w:rPr>
                <w:rFonts w:ascii="Angsana New" w:hAnsi="Angsana New"/>
                <w:sz w:val="28"/>
                <w:szCs w:val="28"/>
              </w:rPr>
              <w:t>53</w:t>
            </w:r>
            <w:r w:rsidR="00110371">
              <w:rPr>
                <w:rFonts w:ascii="Angsana New" w:hAnsi="Angsana New"/>
                <w:sz w:val="28"/>
                <w:szCs w:val="28"/>
              </w:rPr>
              <w:t>,</w:t>
            </w:r>
            <w:r w:rsidRPr="00823543">
              <w:rPr>
                <w:rFonts w:ascii="Angsana New" w:hAnsi="Angsana New"/>
                <w:sz w:val="28"/>
                <w:szCs w:val="28"/>
              </w:rPr>
              <w:t>079</w:t>
            </w:r>
            <w:r w:rsidR="00110371">
              <w:rPr>
                <w:rFonts w:ascii="Angsana New" w:hAnsi="Angsana New"/>
                <w:sz w:val="28"/>
                <w:szCs w:val="28"/>
              </w:rPr>
              <w:t>,</w:t>
            </w:r>
            <w:r w:rsidRPr="00823543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A41A17" w14:textId="77777777" w:rsidR="005924CA" w:rsidRDefault="005924CA" w:rsidP="00090054">
            <w:pPr>
              <w:tabs>
                <w:tab w:val="decimal" w:pos="540"/>
              </w:tabs>
              <w:ind w:lef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D89DA5F" w14:textId="52B86A0B" w:rsidR="005924CA" w:rsidRDefault="005924CA" w:rsidP="00090054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42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139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360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924CA" w14:paraId="67465526" w14:textId="77777777" w:rsidTr="00A203E8">
        <w:tc>
          <w:tcPr>
            <w:tcW w:w="5823" w:type="dxa"/>
          </w:tcPr>
          <w:p w14:paraId="111F5306" w14:textId="77777777" w:rsidR="005924CA" w:rsidRDefault="005924CA" w:rsidP="00090054">
            <w:pPr>
              <w:ind w:left="965" w:right="65" w:hanging="4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ซื้ออาคารและอุปกรณ์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14:paraId="79C0CED0" w14:textId="490CD5BC" w:rsidR="005924CA" w:rsidRDefault="00823543" w:rsidP="00090054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 w:rsidRPr="00823543">
              <w:rPr>
                <w:rFonts w:ascii="Angsana New" w:hAnsi="Angsana New"/>
                <w:sz w:val="28"/>
                <w:szCs w:val="28"/>
              </w:rPr>
              <w:t>297</w:t>
            </w:r>
            <w:r w:rsidR="00110371">
              <w:rPr>
                <w:rFonts w:ascii="Angsana New" w:hAnsi="Angsana New"/>
                <w:sz w:val="28"/>
                <w:szCs w:val="28"/>
              </w:rPr>
              <w:t>,</w:t>
            </w:r>
            <w:r w:rsidRPr="00823543">
              <w:rPr>
                <w:rFonts w:ascii="Angsana New" w:hAnsi="Angsana New"/>
                <w:sz w:val="28"/>
                <w:szCs w:val="28"/>
              </w:rPr>
              <w:t>041</w:t>
            </w:r>
            <w:r w:rsidR="00110371">
              <w:rPr>
                <w:rFonts w:ascii="Angsana New" w:hAnsi="Angsana New"/>
                <w:sz w:val="28"/>
                <w:szCs w:val="28"/>
              </w:rPr>
              <w:t>,</w:t>
            </w:r>
            <w:r w:rsidRPr="00823543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CB0642" w14:textId="77777777" w:rsidR="005924CA" w:rsidRDefault="005924CA" w:rsidP="00090054">
            <w:pPr>
              <w:tabs>
                <w:tab w:val="decimal" w:pos="1008"/>
              </w:tabs>
              <w:ind w:left="2160" w:right="-216" w:hanging="21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BBC0631" w14:textId="524AD7B1" w:rsidR="005924CA" w:rsidRDefault="005924CA" w:rsidP="00090054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408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695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050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5924CA" w14:paraId="354A58EF" w14:textId="77777777" w:rsidTr="00A203E8">
        <w:tc>
          <w:tcPr>
            <w:tcW w:w="5823" w:type="dxa"/>
          </w:tcPr>
          <w:p w14:paraId="103D7A5C" w14:textId="3D48796D" w:rsidR="005924CA" w:rsidRDefault="005924CA" w:rsidP="00090054">
            <w:pPr>
              <w:ind w:left="965" w:right="65" w:hanging="4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   ประมาณการหนี้สินสำหรับต้นทุนการรื้อถอนและขนย้าย</w:t>
            </w:r>
          </w:p>
        </w:tc>
        <w:tc>
          <w:tcPr>
            <w:tcW w:w="1440" w:type="dxa"/>
            <w:shd w:val="clear" w:color="auto" w:fill="auto"/>
          </w:tcPr>
          <w:p w14:paraId="218BCFF3" w14:textId="19120F40" w:rsidR="005924CA" w:rsidRDefault="00110371" w:rsidP="00090054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561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569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55D6B" w14:textId="77777777" w:rsidR="005924CA" w:rsidRDefault="005924CA" w:rsidP="00090054">
            <w:pPr>
              <w:tabs>
                <w:tab w:val="decimal" w:pos="1008"/>
              </w:tabs>
              <w:ind w:left="3" w:righ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47CD97EE" w14:textId="634D34EB" w:rsidR="005924CA" w:rsidRDefault="005924CA" w:rsidP="00090054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145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24CA" w14:paraId="1CBBB372" w14:textId="77777777" w:rsidTr="00A203E8">
        <w:tc>
          <w:tcPr>
            <w:tcW w:w="5823" w:type="dxa"/>
          </w:tcPr>
          <w:p w14:paraId="004289A4" w14:textId="5C6475EB" w:rsidR="005924CA" w:rsidRDefault="005924CA" w:rsidP="00090054">
            <w:pPr>
              <w:ind w:left="965" w:right="65" w:hanging="423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/>
                <w:sz w:val="28"/>
                <w:szCs w:val="28"/>
                <w:cs/>
              </w:rPr>
              <w:t>เงินสดจ่ายเพื่อซื้ออาคารและอุปกรณ์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A710A1" w14:textId="741F996D" w:rsidR="005924CA" w:rsidRDefault="00110371" w:rsidP="00090054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331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478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588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359EE0" w14:textId="77777777" w:rsidR="005924CA" w:rsidRDefault="005924CA" w:rsidP="00090054">
            <w:pPr>
              <w:tabs>
                <w:tab w:val="decimal" w:pos="1008"/>
              </w:tabs>
              <w:ind w:left="3" w:righ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1CA391" w14:textId="78334695" w:rsidR="005924CA" w:rsidRDefault="005924CA" w:rsidP="00090054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395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610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043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24CA" w14:paraId="5FB90E5B" w14:textId="77777777" w:rsidTr="00A203E8">
        <w:tc>
          <w:tcPr>
            <w:tcW w:w="5823" w:type="dxa"/>
          </w:tcPr>
          <w:p w14:paraId="67DFEA30" w14:textId="797660AC" w:rsidR="005924CA" w:rsidRDefault="005924CA" w:rsidP="00090054">
            <w:pPr>
              <w:ind w:left="695" w:right="65" w:hanging="141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เจ้าหนี้ค่าซื้อสินทรัพย์ถาวร</w:t>
            </w:r>
            <w:r w:rsidR="00A203E8">
              <w:rPr>
                <w:rFonts w:ascii="Angsana New" w:hAnsi="Angsana New"/>
                <w:sz w:val="28"/>
                <w:szCs w:val="28"/>
                <w:cs/>
              </w:rPr>
              <w:t>และค่าก่อสร้างค้างจ่าย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ณ วันที่ </w:t>
            </w:r>
            <w:r w:rsidR="00823543" w:rsidRPr="00823543">
              <w:rPr>
                <w:rFonts w:ascii="Angsana New" w:hAnsi="Angsana New"/>
                <w:spacing w:val="-6"/>
                <w:sz w:val="28"/>
                <w:szCs w:val="28"/>
              </w:rPr>
              <w:t>31</w:t>
            </w:r>
            <w:r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28221C" w14:textId="7347797B" w:rsidR="005924CA" w:rsidRDefault="00823543" w:rsidP="00090054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 w:rsidRPr="00823543">
              <w:rPr>
                <w:rFonts w:ascii="Angsana New" w:hAnsi="Angsana New"/>
                <w:sz w:val="28"/>
                <w:szCs w:val="28"/>
              </w:rPr>
              <w:t>16</w:t>
            </w:r>
            <w:r w:rsidR="00110371">
              <w:rPr>
                <w:rFonts w:ascii="Angsana New" w:hAnsi="Angsana New"/>
                <w:sz w:val="28"/>
                <w:szCs w:val="28"/>
              </w:rPr>
              <w:t>,</w:t>
            </w:r>
            <w:r w:rsidRPr="00823543">
              <w:rPr>
                <w:rFonts w:ascii="Angsana New" w:hAnsi="Angsana New"/>
                <w:sz w:val="28"/>
                <w:szCs w:val="28"/>
              </w:rPr>
              <w:t>080</w:t>
            </w:r>
            <w:r w:rsidR="00110371">
              <w:rPr>
                <w:rFonts w:ascii="Angsana New" w:hAnsi="Angsana New"/>
                <w:sz w:val="28"/>
                <w:szCs w:val="28"/>
              </w:rPr>
              <w:t>,</w:t>
            </w:r>
            <w:r w:rsidRPr="00823543">
              <w:rPr>
                <w:rFonts w:ascii="Angsana New" w:hAnsi="Angsana New"/>
                <w:sz w:val="28"/>
                <w:szCs w:val="28"/>
              </w:rPr>
              <w:t>452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B14A83" w14:textId="77777777" w:rsidR="005924CA" w:rsidRDefault="005924CA" w:rsidP="00090054">
            <w:pPr>
              <w:tabs>
                <w:tab w:val="decimal" w:pos="1008"/>
              </w:tabs>
              <w:ind w:left="3" w:right="-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46239" w14:textId="2862DF21" w:rsidR="005924CA" w:rsidRDefault="005924CA" w:rsidP="00090054">
            <w:pPr>
              <w:tabs>
                <w:tab w:val="decimal" w:pos="1348"/>
              </w:tabs>
              <w:ind w:right="-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079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hAnsi="Angsana New"/>
                <w:sz w:val="28"/>
                <w:szCs w:val="28"/>
              </w:rPr>
              <w:t>367</w:t>
            </w:r>
          </w:p>
        </w:tc>
      </w:tr>
    </w:tbl>
    <w:p w14:paraId="1C7F0BBA" w14:textId="4C2BB2FA" w:rsidR="00794226" w:rsidRDefault="00BB21D6" w:rsidP="00BB21D6">
      <w:pPr>
        <w:spacing w:after="120"/>
        <w:ind w:left="1253" w:right="29" w:hanging="691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823543" w:rsidRPr="00823543">
        <w:rPr>
          <w:rFonts w:ascii="Angsana New" w:hAnsi="Angsana New"/>
          <w:sz w:val="32"/>
          <w:szCs w:val="32"/>
        </w:rPr>
        <w:lastRenderedPageBreak/>
        <w:t>4</w:t>
      </w:r>
      <w:r w:rsidR="00794226">
        <w:rPr>
          <w:rFonts w:ascii="Angsana New" w:hAnsi="Angsana New"/>
          <w:sz w:val="32"/>
          <w:szCs w:val="32"/>
          <w:cs/>
        </w:rPr>
        <w:t>.</w:t>
      </w:r>
      <w:r w:rsidR="00823543" w:rsidRPr="00823543">
        <w:rPr>
          <w:rFonts w:ascii="Angsana New" w:hAnsi="Angsana New"/>
          <w:sz w:val="32"/>
          <w:szCs w:val="32"/>
        </w:rPr>
        <w:t>2</w:t>
      </w:r>
      <w:r w:rsidR="00794226">
        <w:rPr>
          <w:rFonts w:ascii="Angsana New" w:hAnsi="Angsana New"/>
          <w:sz w:val="32"/>
          <w:szCs w:val="32"/>
          <w:cs/>
        </w:rPr>
        <w:tab/>
        <w:t>การเปลี่ยนแปลงในหนี้สินที่เกิดจากกิจกรรมจัดหาเงิน</w:t>
      </w:r>
    </w:p>
    <w:p w14:paraId="50F1AF1E" w14:textId="77777777" w:rsidR="00794226" w:rsidRDefault="00794226" w:rsidP="00BB21D6">
      <w:pPr>
        <w:spacing w:after="120"/>
        <w:ind w:left="1267" w:right="43"/>
        <w:jc w:val="thaiDistribute"/>
        <w:rPr>
          <w:rFonts w:ascii="Angsana New" w:hAnsi="Angsana New"/>
          <w:sz w:val="32"/>
          <w:szCs w:val="32"/>
          <w:lang w:eastAsia="ja-JP"/>
        </w:rPr>
      </w:pPr>
      <w:r>
        <w:rPr>
          <w:rFonts w:ascii="Angsana New" w:hAnsi="Angsana New"/>
          <w:sz w:val="32"/>
          <w:szCs w:val="32"/>
          <w:cs/>
          <w:lang w:eastAsia="ja-JP"/>
        </w:rPr>
        <w:t xml:space="preserve">การเปลี่ยนแปลงในหนี้สินที่เกิดขึ้นจากกิจกรรมจัดหาเงินรวมส่วนที่เป็นกระแสเงินสดและส่วนที่ไม่ใช่กระแสเงินสดที่มีการจัดประเภทเป็นกิจกรรมจัดหาเงินในงบกระแสเงินสด 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90"/>
        <w:gridCol w:w="1170"/>
        <w:gridCol w:w="90"/>
        <w:gridCol w:w="1440"/>
        <w:gridCol w:w="90"/>
        <w:gridCol w:w="1350"/>
      </w:tblGrid>
      <w:tr w:rsidR="00CB597A" w14:paraId="776FACFE" w14:textId="77777777" w:rsidTr="00F045FB">
        <w:trPr>
          <w:trHeight w:val="20"/>
          <w:tblHeader/>
        </w:trPr>
        <w:tc>
          <w:tcPr>
            <w:tcW w:w="2700" w:type="dxa"/>
          </w:tcPr>
          <w:p w14:paraId="62D7F5DA" w14:textId="4615FCB5" w:rsidR="00F045FB" w:rsidRDefault="00F045FB" w:rsidP="00090054">
            <w:pPr>
              <w:ind w:right="1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31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ธันวาคม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2567</w:t>
            </w:r>
          </w:p>
        </w:tc>
        <w:tc>
          <w:tcPr>
            <w:tcW w:w="1170" w:type="dxa"/>
          </w:tcPr>
          <w:p w14:paraId="11FF91E0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48C0483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A95C9AA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3F6661D0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55C34759" w14:textId="34939E16" w:rsidR="00F045FB" w:rsidRDefault="00F045FB" w:rsidP="00090054">
            <w:pPr>
              <w:jc w:val="center"/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  <w:t>การเปลี่ยนแปลงอื่น</w:t>
            </w:r>
            <w:r>
              <w:rPr>
                <w:rFonts w:ascii="Angsana New" w:hAnsi="Angsana New"/>
                <w:szCs w:val="22"/>
                <w:vertAlign w:val="superscript"/>
              </w:rPr>
              <w:t>(</w:t>
            </w:r>
            <w:r w:rsidR="00823543" w:rsidRPr="00823543">
              <w:rPr>
                <w:rFonts w:ascii="Angsana New" w:hAnsi="Angsana New"/>
                <w:szCs w:val="22"/>
                <w:vertAlign w:val="superscript"/>
              </w:rPr>
              <w:t>2</w:t>
            </w:r>
            <w:r>
              <w:rPr>
                <w:rFonts w:ascii="Angsana New" w:hAnsi="Angsana New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3F94F28E" w14:textId="77777777" w:rsidR="00F045FB" w:rsidRDefault="00F045FB" w:rsidP="00090054">
            <w:pPr>
              <w:jc w:val="center"/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1350" w:type="dxa"/>
          </w:tcPr>
          <w:p w14:paraId="502A0787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CB597A" w14:paraId="0EBFC01C" w14:textId="77777777" w:rsidTr="00F045FB">
        <w:trPr>
          <w:trHeight w:val="20"/>
          <w:tblHeader/>
        </w:trPr>
        <w:tc>
          <w:tcPr>
            <w:tcW w:w="2700" w:type="dxa"/>
          </w:tcPr>
          <w:p w14:paraId="124C7C25" w14:textId="77777777" w:rsidR="00F045FB" w:rsidRDefault="00F045FB" w:rsidP="00090054">
            <w:pPr>
              <w:ind w:right="1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170" w:type="dxa"/>
          </w:tcPr>
          <w:p w14:paraId="1B435243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0B79E60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1F4367AC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77ECFE0F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59DB8337" w14:textId="77777777" w:rsidR="00F045FB" w:rsidRDefault="00F045FB" w:rsidP="00090054">
            <w:pPr>
              <w:jc w:val="center"/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0" w:type="dxa"/>
          </w:tcPr>
          <w:p w14:paraId="5545BDA8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1350" w:type="dxa"/>
          </w:tcPr>
          <w:p w14:paraId="6F89A65A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ณ วันที่ </w:t>
            </w:r>
          </w:p>
        </w:tc>
      </w:tr>
      <w:tr w:rsidR="00CB597A" w14:paraId="42CEA8D5" w14:textId="77777777" w:rsidTr="00F045FB">
        <w:trPr>
          <w:trHeight w:val="20"/>
          <w:tblHeader/>
        </w:trPr>
        <w:tc>
          <w:tcPr>
            <w:tcW w:w="2700" w:type="dxa"/>
          </w:tcPr>
          <w:p w14:paraId="6D39BDEC" w14:textId="77777777" w:rsidR="00F045FB" w:rsidRDefault="00F045FB" w:rsidP="00090054">
            <w:pPr>
              <w:ind w:left="368"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B37F913" w14:textId="459D5EAB" w:rsidR="00F045FB" w:rsidRDefault="00823543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1</w:t>
            </w:r>
            <w:r w:rsidR="00F045FB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F045FB">
              <w:rPr>
                <w:rFonts w:ascii="Angsana New" w:hAnsi="Angsana New"/>
                <w:b/>
                <w:bCs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0D5B2EF0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E246947" w14:textId="28F67C71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จัดหาเงิน</w:t>
            </w:r>
            <w:r>
              <w:rPr>
                <w:rFonts w:ascii="Angsana New" w:hAnsi="Angsana New"/>
                <w:szCs w:val="22"/>
                <w:vertAlign w:val="superscript"/>
              </w:rPr>
              <w:t>(</w:t>
            </w:r>
            <w:r w:rsidR="00823543" w:rsidRPr="00823543">
              <w:rPr>
                <w:rFonts w:ascii="Angsana New" w:hAnsi="Angsana New"/>
                <w:szCs w:val="22"/>
                <w:vertAlign w:val="superscript"/>
              </w:rPr>
              <w:t>1</w:t>
            </w:r>
            <w:r>
              <w:rPr>
                <w:rFonts w:ascii="Angsana New" w:hAnsi="Angsana New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55E7BC8E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363985DA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0" w:type="dxa"/>
          </w:tcPr>
          <w:p w14:paraId="57D0D61C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350" w:type="dxa"/>
          </w:tcPr>
          <w:p w14:paraId="01B2C8D1" w14:textId="3327DF1F" w:rsidR="00F045FB" w:rsidRDefault="00823543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31</w:t>
            </w:r>
            <w:r w:rsidR="00F045FB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F045FB">
              <w:rPr>
                <w:rFonts w:ascii="Angsana New" w:hAnsi="Angsana New"/>
                <w:b/>
                <w:bCs/>
                <w:szCs w:val="22"/>
                <w:cs/>
              </w:rPr>
              <w:t>ธันวาคม</w:t>
            </w:r>
          </w:p>
        </w:tc>
      </w:tr>
      <w:tr w:rsidR="00CB597A" w14:paraId="7CE4542C" w14:textId="77777777" w:rsidTr="00F045FB">
        <w:trPr>
          <w:trHeight w:val="60"/>
          <w:tblHeader/>
        </w:trPr>
        <w:tc>
          <w:tcPr>
            <w:tcW w:w="2700" w:type="dxa"/>
          </w:tcPr>
          <w:p w14:paraId="0D2FC1FC" w14:textId="77777777" w:rsidR="00F045FB" w:rsidRDefault="00F045FB" w:rsidP="00090054">
            <w:pPr>
              <w:ind w:left="368"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7C31996A" w14:textId="300491D6" w:rsidR="00F045FB" w:rsidRDefault="00823543" w:rsidP="00090054">
            <w:pPr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2567</w:t>
            </w:r>
          </w:p>
        </w:tc>
        <w:tc>
          <w:tcPr>
            <w:tcW w:w="90" w:type="dxa"/>
          </w:tcPr>
          <w:p w14:paraId="15D7728B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0551FBDE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" w:type="dxa"/>
          </w:tcPr>
          <w:p w14:paraId="35381E0F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44E5F7F2" w14:textId="77777777" w:rsidR="00F045FB" w:rsidRDefault="00F045FB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" w:type="dxa"/>
          </w:tcPr>
          <w:p w14:paraId="4565D83B" w14:textId="77777777" w:rsidR="00F045FB" w:rsidRDefault="00F045FB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6F2516B0" w14:textId="6704DD48" w:rsidR="00F045FB" w:rsidRDefault="00823543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2567</w:t>
            </w:r>
          </w:p>
        </w:tc>
      </w:tr>
      <w:tr w:rsidR="00CB597A" w14:paraId="46A9E98B" w14:textId="77777777" w:rsidTr="00F045FB">
        <w:trPr>
          <w:trHeight w:val="60"/>
          <w:tblHeader/>
        </w:trPr>
        <w:tc>
          <w:tcPr>
            <w:tcW w:w="2700" w:type="dxa"/>
          </w:tcPr>
          <w:p w14:paraId="5E7E0E19" w14:textId="77777777" w:rsidR="00F045FB" w:rsidRDefault="00F045FB" w:rsidP="00090054">
            <w:pPr>
              <w:ind w:left="368" w:right="1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170" w:type="dxa"/>
          </w:tcPr>
          <w:p w14:paraId="24EFC780" w14:textId="77777777" w:rsidR="00F045FB" w:rsidRDefault="00F045FB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DC53AFD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3274CC4F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45CEC8B8" w14:textId="77777777" w:rsidR="00F045FB" w:rsidRDefault="00F045FB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28F70267" w14:textId="77777777" w:rsidR="00F045FB" w:rsidRDefault="00F045FB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2723EECE" w14:textId="77777777" w:rsidR="00F045FB" w:rsidRDefault="00F045FB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288D0FF5" w14:textId="77777777" w:rsidR="00F045FB" w:rsidRDefault="00F045FB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</w:tr>
      <w:tr w:rsidR="005924CA" w14:paraId="117E9A96" w14:textId="77777777" w:rsidTr="004514CE">
        <w:trPr>
          <w:trHeight w:val="54"/>
        </w:trPr>
        <w:tc>
          <w:tcPr>
            <w:tcW w:w="2700" w:type="dxa"/>
          </w:tcPr>
          <w:p w14:paraId="7F715488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39C4D9D8" w14:textId="10248368" w:rsidR="005924CA" w:rsidRDefault="005924CA" w:rsidP="00090054">
            <w:pPr>
              <w:tabs>
                <w:tab w:val="decimal" w:pos="721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90" w:type="dxa"/>
          </w:tcPr>
          <w:p w14:paraId="4FE617CC" w14:textId="77777777" w:rsidR="005924CA" w:rsidRDefault="005924CA" w:rsidP="00090054">
            <w:pPr>
              <w:tabs>
                <w:tab w:val="decimal" w:pos="798"/>
              </w:tabs>
              <w:ind w:right="-16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92BCF44" w14:textId="293D55DF" w:rsidR="005924CA" w:rsidRDefault="00823543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9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000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</w:tcPr>
          <w:p w14:paraId="30BB3B98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9EA1288" w14:textId="48BEDED7" w:rsidR="005924CA" w:rsidRDefault="00110371" w:rsidP="00090054">
            <w:pPr>
              <w:tabs>
                <w:tab w:val="decimal" w:pos="724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43D5BCDA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9BAE20A" w14:textId="6AC98736" w:rsidR="005924CA" w:rsidRDefault="00823543" w:rsidP="00090054">
            <w:pPr>
              <w:tabs>
                <w:tab w:val="decimal" w:pos="798"/>
              </w:tabs>
              <w:ind w:right="202"/>
              <w:jc w:val="right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9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000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000</w:t>
            </w:r>
          </w:p>
        </w:tc>
      </w:tr>
      <w:tr w:rsidR="005924CA" w14:paraId="69C7F243" w14:textId="77777777" w:rsidTr="004514CE">
        <w:trPr>
          <w:trHeight w:val="20"/>
        </w:trPr>
        <w:tc>
          <w:tcPr>
            <w:tcW w:w="2700" w:type="dxa"/>
          </w:tcPr>
          <w:p w14:paraId="43505209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7B67F7A3" w14:textId="2CF6480E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678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722</w:t>
            </w:r>
          </w:p>
        </w:tc>
        <w:tc>
          <w:tcPr>
            <w:tcW w:w="90" w:type="dxa"/>
          </w:tcPr>
          <w:p w14:paraId="5E941648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227C1E9" w14:textId="7DE600BA" w:rsidR="005924CA" w:rsidRDefault="00823543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48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219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362</w:t>
            </w:r>
          </w:p>
        </w:tc>
        <w:tc>
          <w:tcPr>
            <w:tcW w:w="90" w:type="dxa"/>
          </w:tcPr>
          <w:p w14:paraId="7A470E36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12F93684" w14:textId="301B530B" w:rsidR="005924CA" w:rsidRDefault="00110371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823543" w:rsidRPr="00823543">
              <w:rPr>
                <w:rFonts w:ascii="Angsana New" w:hAnsi="Angsana New"/>
              </w:rPr>
              <w:t>988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458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7DAD1408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3E66BF1" w14:textId="71C6923D" w:rsidR="005924CA" w:rsidRDefault="00823543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146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909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626</w:t>
            </w:r>
          </w:p>
        </w:tc>
      </w:tr>
      <w:tr w:rsidR="005924CA" w14:paraId="191D5E02" w14:textId="77777777" w:rsidTr="00D73AEB">
        <w:trPr>
          <w:trHeight w:val="64"/>
        </w:trPr>
        <w:tc>
          <w:tcPr>
            <w:tcW w:w="2700" w:type="dxa"/>
          </w:tcPr>
          <w:p w14:paraId="51F4489D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170" w:type="dxa"/>
          </w:tcPr>
          <w:p w14:paraId="23927EFC" w14:textId="170E24AC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229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110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820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461E5C1E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15C0CB2F" w14:textId="3B486052" w:rsidR="005924CA" w:rsidRDefault="00823543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47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061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364</w:t>
            </w:r>
          </w:p>
        </w:tc>
        <w:tc>
          <w:tcPr>
            <w:tcW w:w="90" w:type="dxa"/>
          </w:tcPr>
          <w:p w14:paraId="203F8D36" w14:textId="33F5A982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11920DE" w14:textId="7B654F42" w:rsidR="005924CA" w:rsidRDefault="00110371" w:rsidP="00090054">
            <w:pPr>
              <w:ind w:left="-157" w:right="-1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C0EACBA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5A0551BB" w14:textId="56F66C3F" w:rsidR="005924CA" w:rsidRDefault="00823543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276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172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184</w:t>
            </w:r>
          </w:p>
        </w:tc>
      </w:tr>
      <w:tr w:rsidR="005924CA" w14:paraId="057E16C7" w14:textId="77777777" w:rsidTr="00D73AEB">
        <w:trPr>
          <w:trHeight w:val="64"/>
        </w:trPr>
        <w:tc>
          <w:tcPr>
            <w:tcW w:w="2700" w:type="dxa"/>
          </w:tcPr>
          <w:p w14:paraId="16AC3BDC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6881252F" w14:textId="047D11B3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872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487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447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3D7C7A1B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6B652537" w14:textId="2F85F51D" w:rsidR="005924CA" w:rsidRDefault="00110371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823543" w:rsidRPr="00823543">
              <w:rPr>
                <w:rFonts w:ascii="Angsana New" w:hAnsi="Angsana New"/>
              </w:rPr>
              <w:t>109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670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991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22518CCB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2D930B1C" w14:textId="76184B09" w:rsidR="005924CA" w:rsidRDefault="00823543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196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656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984</w:t>
            </w:r>
          </w:p>
        </w:tc>
        <w:tc>
          <w:tcPr>
            <w:tcW w:w="90" w:type="dxa"/>
          </w:tcPr>
          <w:p w14:paraId="7D1DEFF5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008B9274" w14:textId="0C6C2459" w:rsidR="005924CA" w:rsidRDefault="00823543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959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473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440</w:t>
            </w:r>
          </w:p>
        </w:tc>
      </w:tr>
      <w:tr w:rsidR="005924CA" w14:paraId="4E0C2D3C" w14:textId="77777777" w:rsidTr="004514CE">
        <w:trPr>
          <w:trHeight w:val="20"/>
        </w:trPr>
        <w:tc>
          <w:tcPr>
            <w:tcW w:w="2700" w:type="dxa"/>
          </w:tcPr>
          <w:p w14:paraId="513C9155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A04254" w14:textId="6A5DE4FE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201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276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989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6E1D5FF0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7F668B4" w14:textId="7DFBDD52" w:rsidR="005924CA" w:rsidRDefault="00D427F5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823543" w:rsidRPr="00823543">
              <w:rPr>
                <w:rFonts w:ascii="Angsana New" w:hAnsi="Angsana New"/>
                <w:szCs w:val="22"/>
              </w:rPr>
              <w:t>5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390</w:t>
            </w:r>
            <w:r w:rsidR="00110371"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265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0" w:type="dxa"/>
          </w:tcPr>
          <w:p w14:paraId="431BBE99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6BBB24" w14:textId="75E257D8" w:rsidR="005924CA" w:rsidRDefault="00823543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  <w:cs/>
              </w:rPr>
            </w:pPr>
            <w:r w:rsidRPr="00823543">
              <w:rPr>
                <w:rFonts w:ascii="Angsana New" w:hAnsi="Angsana New"/>
              </w:rPr>
              <w:t>195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668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526</w:t>
            </w:r>
          </w:p>
        </w:tc>
        <w:tc>
          <w:tcPr>
            <w:tcW w:w="90" w:type="dxa"/>
          </w:tcPr>
          <w:p w14:paraId="31F71977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F98A559" w14:textId="4525D43C" w:rsidR="005924CA" w:rsidRDefault="00823543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1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391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555</w:t>
            </w:r>
            <w:r w:rsidR="00110371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250</w:t>
            </w:r>
          </w:p>
        </w:tc>
      </w:tr>
    </w:tbl>
    <w:p w14:paraId="1CF89222" w14:textId="77777777" w:rsidR="00B316F7" w:rsidRDefault="00B316F7" w:rsidP="00090054">
      <w:pPr>
        <w:rPr>
          <w:rFonts w:ascii="Angsana New" w:hAnsi="Angsana New"/>
        </w:rPr>
      </w:pP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170"/>
        <w:gridCol w:w="90"/>
        <w:gridCol w:w="1170"/>
        <w:gridCol w:w="90"/>
        <w:gridCol w:w="1440"/>
        <w:gridCol w:w="90"/>
        <w:gridCol w:w="1350"/>
      </w:tblGrid>
      <w:tr w:rsidR="005924CA" w14:paraId="5CE77ED9" w14:textId="77777777" w:rsidTr="00E53F63">
        <w:trPr>
          <w:trHeight w:val="20"/>
          <w:tblHeader/>
        </w:trPr>
        <w:tc>
          <w:tcPr>
            <w:tcW w:w="2700" w:type="dxa"/>
          </w:tcPr>
          <w:p w14:paraId="1F8609F2" w14:textId="1AEB0B99" w:rsidR="005924CA" w:rsidRDefault="005924CA" w:rsidP="00090054">
            <w:pPr>
              <w:ind w:right="1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31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ธันวาคม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2566</w:t>
            </w:r>
          </w:p>
        </w:tc>
        <w:tc>
          <w:tcPr>
            <w:tcW w:w="1170" w:type="dxa"/>
          </w:tcPr>
          <w:p w14:paraId="74385484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300F305C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1BEFC2F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6DD6AD9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1758BD28" w14:textId="43319EF8" w:rsidR="005924CA" w:rsidRDefault="005924CA" w:rsidP="00090054">
            <w:pPr>
              <w:jc w:val="center"/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  <w:t>การเปลี่ยนแปลงอื่น</w:t>
            </w:r>
            <w:r>
              <w:rPr>
                <w:rFonts w:ascii="Angsana New" w:hAnsi="Angsana New"/>
                <w:szCs w:val="22"/>
                <w:vertAlign w:val="superscript"/>
              </w:rPr>
              <w:t>(</w:t>
            </w:r>
            <w:r w:rsidR="00823543" w:rsidRPr="00823543">
              <w:rPr>
                <w:rFonts w:ascii="Angsana New" w:hAnsi="Angsana New"/>
                <w:szCs w:val="22"/>
                <w:vertAlign w:val="superscript"/>
              </w:rPr>
              <w:t>2</w:t>
            </w:r>
            <w:r>
              <w:rPr>
                <w:rFonts w:ascii="Angsana New" w:hAnsi="Angsana New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425D7575" w14:textId="77777777" w:rsidR="005924CA" w:rsidRDefault="005924CA" w:rsidP="00090054">
            <w:pPr>
              <w:jc w:val="center"/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1350" w:type="dxa"/>
          </w:tcPr>
          <w:p w14:paraId="166FDFC0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ยอดคงเหลือ</w:t>
            </w:r>
          </w:p>
        </w:tc>
      </w:tr>
      <w:tr w:rsidR="005924CA" w14:paraId="4FF361A3" w14:textId="77777777" w:rsidTr="00E53F63">
        <w:trPr>
          <w:trHeight w:val="20"/>
          <w:tblHeader/>
        </w:trPr>
        <w:tc>
          <w:tcPr>
            <w:tcW w:w="2700" w:type="dxa"/>
          </w:tcPr>
          <w:p w14:paraId="37FA2A37" w14:textId="77777777" w:rsidR="005924CA" w:rsidRDefault="005924CA" w:rsidP="00090054">
            <w:pPr>
              <w:ind w:right="1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170" w:type="dxa"/>
          </w:tcPr>
          <w:p w14:paraId="13326297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0EFCEFD5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188981F8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E4BB46C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69558F50" w14:textId="77777777" w:rsidR="005924CA" w:rsidRDefault="005924CA" w:rsidP="00090054">
            <w:pPr>
              <w:jc w:val="center"/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0" w:type="dxa"/>
          </w:tcPr>
          <w:p w14:paraId="1267E87A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1350" w:type="dxa"/>
          </w:tcPr>
          <w:p w14:paraId="374E3FD3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ณ วันที่ </w:t>
            </w:r>
          </w:p>
        </w:tc>
      </w:tr>
      <w:tr w:rsidR="005924CA" w14:paraId="3BDCBA39" w14:textId="77777777" w:rsidTr="00E53F63">
        <w:trPr>
          <w:trHeight w:val="20"/>
          <w:tblHeader/>
        </w:trPr>
        <w:tc>
          <w:tcPr>
            <w:tcW w:w="2700" w:type="dxa"/>
          </w:tcPr>
          <w:p w14:paraId="46F577D7" w14:textId="77777777" w:rsidR="005924CA" w:rsidRDefault="005924CA" w:rsidP="00090054">
            <w:pPr>
              <w:ind w:left="368"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20353D6" w14:textId="313E510E" w:rsidR="005924CA" w:rsidRDefault="00823543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1</w:t>
            </w:r>
            <w:r w:rsidR="005924CA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5924CA">
              <w:rPr>
                <w:rFonts w:ascii="Angsana New" w:hAnsi="Angsana New"/>
                <w:b/>
                <w:bCs/>
                <w:szCs w:val="22"/>
                <w:cs/>
              </w:rPr>
              <w:t>มกราคม</w:t>
            </w:r>
          </w:p>
        </w:tc>
        <w:tc>
          <w:tcPr>
            <w:tcW w:w="90" w:type="dxa"/>
          </w:tcPr>
          <w:p w14:paraId="64B425B0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6E16AED2" w14:textId="42647759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จัดหาเงิน</w:t>
            </w:r>
            <w:r>
              <w:rPr>
                <w:rFonts w:ascii="Angsana New" w:hAnsi="Angsana New"/>
                <w:szCs w:val="22"/>
                <w:vertAlign w:val="superscript"/>
              </w:rPr>
              <w:t>(</w:t>
            </w:r>
            <w:r w:rsidR="00823543" w:rsidRPr="00823543">
              <w:rPr>
                <w:rFonts w:ascii="Angsana New" w:hAnsi="Angsana New"/>
                <w:szCs w:val="22"/>
                <w:vertAlign w:val="superscript"/>
              </w:rPr>
              <w:t>1</w:t>
            </w:r>
            <w:r>
              <w:rPr>
                <w:rFonts w:ascii="Angsana New" w:hAnsi="Angsana New"/>
                <w:szCs w:val="22"/>
                <w:vertAlign w:val="superscript"/>
              </w:rPr>
              <w:t>)</w:t>
            </w:r>
          </w:p>
        </w:tc>
        <w:tc>
          <w:tcPr>
            <w:tcW w:w="90" w:type="dxa"/>
          </w:tcPr>
          <w:p w14:paraId="773D9EFA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1208E438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pacing w:val="-4"/>
                <w:szCs w:val="22"/>
                <w:cs/>
              </w:rPr>
            </w:pPr>
          </w:p>
        </w:tc>
        <w:tc>
          <w:tcPr>
            <w:tcW w:w="90" w:type="dxa"/>
          </w:tcPr>
          <w:p w14:paraId="7A27F482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350" w:type="dxa"/>
          </w:tcPr>
          <w:p w14:paraId="69DC19F5" w14:textId="0FF9BCEC" w:rsidR="005924CA" w:rsidRDefault="00823543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31</w:t>
            </w:r>
            <w:r w:rsidR="005924CA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5924CA">
              <w:rPr>
                <w:rFonts w:ascii="Angsana New" w:hAnsi="Angsana New"/>
                <w:b/>
                <w:bCs/>
                <w:szCs w:val="22"/>
                <w:cs/>
              </w:rPr>
              <w:t>ธันวาคม</w:t>
            </w:r>
          </w:p>
        </w:tc>
      </w:tr>
      <w:tr w:rsidR="005924CA" w14:paraId="1F24D075" w14:textId="77777777" w:rsidTr="00E53F63">
        <w:trPr>
          <w:trHeight w:val="60"/>
          <w:tblHeader/>
        </w:trPr>
        <w:tc>
          <w:tcPr>
            <w:tcW w:w="2700" w:type="dxa"/>
          </w:tcPr>
          <w:p w14:paraId="1DE0FDF7" w14:textId="77777777" w:rsidR="005924CA" w:rsidRDefault="005924CA" w:rsidP="00090054">
            <w:pPr>
              <w:ind w:left="368"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5B7BBDBA" w14:textId="430E565D" w:rsidR="005924CA" w:rsidRDefault="00823543" w:rsidP="00090054">
            <w:pPr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2566</w:t>
            </w:r>
          </w:p>
        </w:tc>
        <w:tc>
          <w:tcPr>
            <w:tcW w:w="90" w:type="dxa"/>
          </w:tcPr>
          <w:p w14:paraId="352A6FF9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38167069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" w:type="dxa"/>
          </w:tcPr>
          <w:p w14:paraId="4FE33486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5A62E45A" w14:textId="77777777" w:rsidR="005924CA" w:rsidRDefault="005924CA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" w:type="dxa"/>
          </w:tcPr>
          <w:p w14:paraId="1EDF2B36" w14:textId="77777777" w:rsidR="005924CA" w:rsidRDefault="005924CA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72897A46" w14:textId="6B92C490" w:rsidR="005924CA" w:rsidRDefault="00823543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2566</w:t>
            </w:r>
          </w:p>
        </w:tc>
      </w:tr>
      <w:tr w:rsidR="005924CA" w14:paraId="31045B79" w14:textId="77777777" w:rsidTr="00E53F63">
        <w:trPr>
          <w:trHeight w:val="60"/>
          <w:tblHeader/>
        </w:trPr>
        <w:tc>
          <w:tcPr>
            <w:tcW w:w="2700" w:type="dxa"/>
          </w:tcPr>
          <w:p w14:paraId="625DEA40" w14:textId="77777777" w:rsidR="005924CA" w:rsidRDefault="005924CA" w:rsidP="00090054">
            <w:pPr>
              <w:ind w:left="368" w:right="1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1170" w:type="dxa"/>
          </w:tcPr>
          <w:p w14:paraId="47F0799C" w14:textId="77777777" w:rsidR="005924CA" w:rsidRDefault="005924CA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6F761FC6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170" w:type="dxa"/>
          </w:tcPr>
          <w:p w14:paraId="21ADE16C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26ADB4B1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440" w:type="dxa"/>
          </w:tcPr>
          <w:p w14:paraId="70F9B693" w14:textId="77777777" w:rsidR="005924CA" w:rsidRDefault="005924CA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36DE2229" w14:textId="77777777" w:rsidR="005924CA" w:rsidRDefault="005924CA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1350" w:type="dxa"/>
          </w:tcPr>
          <w:p w14:paraId="02D14302" w14:textId="77777777" w:rsidR="005924CA" w:rsidRDefault="005924CA" w:rsidP="00090054">
            <w:pPr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</w:tr>
      <w:tr w:rsidR="005924CA" w14:paraId="04841535" w14:textId="77777777" w:rsidTr="00E53F63">
        <w:trPr>
          <w:trHeight w:val="54"/>
        </w:trPr>
        <w:tc>
          <w:tcPr>
            <w:tcW w:w="2700" w:type="dxa"/>
          </w:tcPr>
          <w:p w14:paraId="0B75CF78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</w:tcPr>
          <w:p w14:paraId="41A4D7F4" w14:textId="50F9AF89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6BFD8FAB" w14:textId="77777777" w:rsidR="005924CA" w:rsidRDefault="005924CA" w:rsidP="00090054">
            <w:pPr>
              <w:tabs>
                <w:tab w:val="decimal" w:pos="798"/>
              </w:tabs>
              <w:ind w:right="-162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797D7FC4" w14:textId="666650A7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(</w:t>
            </w:r>
            <w:r w:rsidR="00823543" w:rsidRPr="00823543">
              <w:rPr>
                <w:rFonts w:ascii="Angsana New" w:hAnsi="Angsana New"/>
              </w:rPr>
              <w:t>10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E9B6ABA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0B5A4A66" w14:textId="77777777" w:rsidR="005924CA" w:rsidRDefault="005924CA" w:rsidP="00090054">
            <w:pPr>
              <w:tabs>
                <w:tab w:val="decimal" w:pos="724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</w:t>
            </w:r>
          </w:p>
        </w:tc>
        <w:tc>
          <w:tcPr>
            <w:tcW w:w="90" w:type="dxa"/>
          </w:tcPr>
          <w:p w14:paraId="21E4E2F4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4E37172" w14:textId="77777777" w:rsidR="005924CA" w:rsidRDefault="005924CA" w:rsidP="00090054">
            <w:pPr>
              <w:tabs>
                <w:tab w:val="decimal" w:pos="798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   </w:t>
            </w:r>
          </w:p>
        </w:tc>
      </w:tr>
      <w:tr w:rsidR="005924CA" w14:paraId="65CB12B9" w14:textId="77777777" w:rsidTr="00E53F63">
        <w:trPr>
          <w:trHeight w:val="20"/>
        </w:trPr>
        <w:tc>
          <w:tcPr>
            <w:tcW w:w="2700" w:type="dxa"/>
          </w:tcPr>
          <w:p w14:paraId="5A2E5038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170" w:type="dxa"/>
          </w:tcPr>
          <w:p w14:paraId="3DC85680" w14:textId="6D0F0925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117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49AB4464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4A6B8CA4" w14:textId="1F9E823B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(</w:t>
            </w:r>
            <w:r w:rsidR="00823543" w:rsidRPr="00823543">
              <w:rPr>
                <w:rFonts w:ascii="Angsana New" w:hAnsi="Angsana New"/>
              </w:rPr>
              <w:t>117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1AFF4107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4D6E6E07" w14:textId="77777777" w:rsidR="005924CA" w:rsidRDefault="005924CA" w:rsidP="00090054">
            <w:pPr>
              <w:tabs>
                <w:tab w:val="decimal" w:pos="724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07FDD22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4532BFA" w14:textId="77777777" w:rsidR="005924CA" w:rsidRDefault="005924CA" w:rsidP="00090054">
            <w:pPr>
              <w:tabs>
                <w:tab w:val="decimal" w:pos="798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   </w:t>
            </w:r>
          </w:p>
        </w:tc>
      </w:tr>
      <w:tr w:rsidR="005924CA" w14:paraId="1A5680C4" w14:textId="77777777" w:rsidTr="00E53F63">
        <w:trPr>
          <w:trHeight w:val="20"/>
        </w:trPr>
        <w:tc>
          <w:tcPr>
            <w:tcW w:w="2700" w:type="dxa"/>
          </w:tcPr>
          <w:p w14:paraId="3A9A3B8B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49EB1265" w14:textId="640FF736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68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023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644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5A2D90CB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118AF5D" w14:textId="126702B6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31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953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405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4B0C40AD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301A0809" w14:textId="669A6D23" w:rsidR="005924CA" w:rsidRDefault="005924CA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(</w:t>
            </w:r>
            <w:r w:rsidR="00823543" w:rsidRPr="00823543">
              <w:rPr>
                <w:rFonts w:ascii="Angsana New" w:hAnsi="Angsana New"/>
              </w:rPr>
              <w:t>298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327</w:t>
            </w:r>
            <w:r>
              <w:rPr>
                <w:rFonts w:ascii="Angsana New" w:hAnsi="Angsana New"/>
              </w:rPr>
              <w:t xml:space="preserve">) </w:t>
            </w:r>
          </w:p>
        </w:tc>
        <w:tc>
          <w:tcPr>
            <w:tcW w:w="90" w:type="dxa"/>
          </w:tcPr>
          <w:p w14:paraId="71B31D47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F772F17" w14:textId="2394BE29" w:rsidR="005924CA" w:rsidRDefault="005924CA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678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722</w:t>
            </w:r>
            <w:r>
              <w:rPr>
                <w:rFonts w:ascii="Angsana New" w:hAnsi="Angsana New"/>
              </w:rPr>
              <w:t xml:space="preserve"> </w:t>
            </w:r>
          </w:p>
        </w:tc>
      </w:tr>
      <w:tr w:rsidR="005924CA" w14:paraId="4A793ADF" w14:textId="77777777" w:rsidTr="00E53F63">
        <w:trPr>
          <w:trHeight w:val="20"/>
        </w:trPr>
        <w:tc>
          <w:tcPr>
            <w:tcW w:w="2700" w:type="dxa"/>
          </w:tcPr>
          <w:p w14:paraId="039698FA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1170" w:type="dxa"/>
          </w:tcPr>
          <w:p w14:paraId="43776405" w14:textId="4FFAF2A1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887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854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5644EC4E" w14:textId="77777777" w:rsidR="005924CA" w:rsidRDefault="005924CA" w:rsidP="00090054">
            <w:pPr>
              <w:tabs>
                <w:tab w:val="decimal" w:pos="798"/>
                <w:tab w:val="decimal" w:pos="990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D2A5A08" w14:textId="19B38131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(</w:t>
            </w:r>
            <w:r w:rsidR="00823543" w:rsidRPr="00823543">
              <w:rPr>
                <w:rFonts w:ascii="Angsana New" w:hAnsi="Angsana New"/>
              </w:rPr>
              <w:t>35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887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854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CCCBBBF" w14:textId="77777777" w:rsidR="005924CA" w:rsidRDefault="005924CA" w:rsidP="00090054">
            <w:pPr>
              <w:tabs>
                <w:tab w:val="decimal" w:pos="798"/>
                <w:tab w:val="decimal" w:pos="990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54B7C3B" w14:textId="77777777" w:rsidR="005924CA" w:rsidRDefault="005924CA" w:rsidP="00090054">
            <w:pPr>
              <w:tabs>
                <w:tab w:val="decimal" w:pos="721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BE9C837" w14:textId="77777777" w:rsidR="005924CA" w:rsidRDefault="005924CA" w:rsidP="00090054">
            <w:pPr>
              <w:tabs>
                <w:tab w:val="decimal" w:pos="798"/>
                <w:tab w:val="decimal" w:pos="990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72B2A538" w14:textId="77777777" w:rsidR="005924CA" w:rsidRDefault="005924CA" w:rsidP="00090054">
            <w:pPr>
              <w:tabs>
                <w:tab w:val="decimal" w:pos="798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-   </w:t>
            </w:r>
          </w:p>
        </w:tc>
      </w:tr>
      <w:tr w:rsidR="005924CA" w14:paraId="2F6D9A5F" w14:textId="77777777" w:rsidTr="00E53F63">
        <w:trPr>
          <w:trHeight w:val="64"/>
        </w:trPr>
        <w:tc>
          <w:tcPr>
            <w:tcW w:w="2700" w:type="dxa"/>
          </w:tcPr>
          <w:p w14:paraId="27D45BA6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เงินกู้ยืมระยะยาวจากกิจการอื่น</w:t>
            </w:r>
          </w:p>
        </w:tc>
        <w:tc>
          <w:tcPr>
            <w:tcW w:w="1170" w:type="dxa"/>
          </w:tcPr>
          <w:p w14:paraId="18CCB298" w14:textId="4099A298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165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987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178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7FEC2909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21EF4AD6" w14:textId="464E6708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59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000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726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7416C44A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752ED7" w14:textId="7480223A" w:rsidR="005924CA" w:rsidRDefault="00823543" w:rsidP="00090054">
            <w:pPr>
              <w:tabs>
                <w:tab w:val="decimal" w:pos="1173"/>
              </w:tabs>
              <w:ind w:right="-162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4</w:t>
            </w:r>
            <w:r w:rsidR="005924CA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122</w:t>
            </w:r>
            <w:r w:rsidR="005924CA">
              <w:rPr>
                <w:rFonts w:ascii="Angsana New" w:hAnsi="Angsana New"/>
              </w:rPr>
              <w:t>,</w:t>
            </w:r>
            <w:r w:rsidRPr="00823543">
              <w:rPr>
                <w:rFonts w:ascii="Angsana New" w:hAnsi="Angsana New"/>
              </w:rPr>
              <w:t>916</w:t>
            </w:r>
          </w:p>
        </w:tc>
        <w:tc>
          <w:tcPr>
            <w:tcW w:w="90" w:type="dxa"/>
          </w:tcPr>
          <w:p w14:paraId="3292AD92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40198E1C" w14:textId="18F099D2" w:rsidR="005924CA" w:rsidRDefault="005924CA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229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110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820</w:t>
            </w:r>
            <w:r>
              <w:rPr>
                <w:rFonts w:ascii="Angsana New" w:hAnsi="Angsana New"/>
              </w:rPr>
              <w:t xml:space="preserve"> </w:t>
            </w:r>
          </w:p>
        </w:tc>
      </w:tr>
      <w:tr w:rsidR="005924CA" w14:paraId="3B8805EE" w14:textId="77777777" w:rsidTr="00E53F63">
        <w:trPr>
          <w:trHeight w:val="64"/>
        </w:trPr>
        <w:tc>
          <w:tcPr>
            <w:tcW w:w="2700" w:type="dxa"/>
          </w:tcPr>
          <w:p w14:paraId="1AC7EBF5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02B3C763" w14:textId="64893B7A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758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179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771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45F4C8FA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5ACEF883" w14:textId="30AFABDF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(</w:t>
            </w:r>
            <w:r w:rsidR="00823543" w:rsidRPr="00823543">
              <w:rPr>
                <w:rFonts w:ascii="Angsana New" w:hAnsi="Angsana New"/>
              </w:rPr>
              <w:t>81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094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793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1209454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9E73314" w14:textId="13FF7B9E" w:rsidR="005924CA" w:rsidRDefault="005924CA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195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402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469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659F7AED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323BCF2F" w14:textId="2836E1AC" w:rsidR="005924CA" w:rsidRDefault="005924CA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872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487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447</w:t>
            </w:r>
            <w:r>
              <w:rPr>
                <w:rFonts w:ascii="Angsana New" w:hAnsi="Angsana New"/>
              </w:rPr>
              <w:t xml:space="preserve"> </w:t>
            </w:r>
          </w:p>
        </w:tc>
      </w:tr>
      <w:tr w:rsidR="005924CA" w14:paraId="7B57FFFC" w14:textId="77777777" w:rsidTr="00E53F63">
        <w:trPr>
          <w:trHeight w:val="20"/>
        </w:trPr>
        <w:tc>
          <w:tcPr>
            <w:tcW w:w="2700" w:type="dxa"/>
          </w:tcPr>
          <w:p w14:paraId="6C585CB7" w14:textId="77777777" w:rsidR="005924CA" w:rsidRDefault="005924CA" w:rsidP="00090054">
            <w:pPr>
              <w:ind w:right="1"/>
              <w:outlineLvl w:val="5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E9CFD8" w14:textId="29E70CE5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155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078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447</w:t>
            </w:r>
            <w:r>
              <w:rPr>
                <w:rFonts w:ascii="Angsana New" w:hAnsi="Angsana New"/>
              </w:rPr>
              <w:t xml:space="preserve"> </w:t>
            </w:r>
          </w:p>
        </w:tc>
        <w:tc>
          <w:tcPr>
            <w:tcW w:w="90" w:type="dxa"/>
          </w:tcPr>
          <w:p w14:paraId="68D75294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87F20D" w14:textId="6827E2FA" w:rsidR="005924CA" w:rsidRDefault="005924CA" w:rsidP="00090054">
            <w:pPr>
              <w:tabs>
                <w:tab w:val="decimal" w:pos="990"/>
              </w:tabs>
              <w:ind w:right="-162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</w:rPr>
              <w:t xml:space="preserve"> (</w:t>
            </w:r>
            <w:r w:rsidR="00823543" w:rsidRPr="00823543">
              <w:rPr>
                <w:rFonts w:ascii="Angsana New" w:hAnsi="Angsana New"/>
                <w:szCs w:val="22"/>
              </w:rPr>
              <w:t>153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028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516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0" w:type="dxa"/>
          </w:tcPr>
          <w:p w14:paraId="255DA0FC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F5A93C" w14:textId="4BC2D598" w:rsidR="005924CA" w:rsidRDefault="005924CA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199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227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058</w:t>
            </w:r>
          </w:p>
        </w:tc>
        <w:tc>
          <w:tcPr>
            <w:tcW w:w="90" w:type="dxa"/>
          </w:tcPr>
          <w:p w14:paraId="526A136D" w14:textId="77777777" w:rsidR="005924CA" w:rsidRDefault="005924CA" w:rsidP="00090054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A781204" w14:textId="4D61E26E" w:rsidR="005924CA" w:rsidRDefault="005924CA" w:rsidP="00090054">
            <w:pPr>
              <w:tabs>
                <w:tab w:val="decimal" w:pos="1170"/>
              </w:tabs>
              <w:ind w:right="-162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1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201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276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989</w:t>
            </w:r>
            <w:r>
              <w:rPr>
                <w:rFonts w:ascii="Angsana New" w:hAnsi="Angsana New"/>
              </w:rPr>
              <w:t xml:space="preserve"> </w:t>
            </w:r>
          </w:p>
        </w:tc>
      </w:tr>
    </w:tbl>
    <w:p w14:paraId="462BF209" w14:textId="77777777" w:rsidR="00794226" w:rsidRDefault="00794226" w:rsidP="00090054">
      <w:pPr>
        <w:numPr>
          <w:ilvl w:val="0"/>
          <w:numId w:val="6"/>
        </w:numPr>
        <w:ind w:left="1612" w:right="43" w:hanging="446"/>
        <w:jc w:val="thaiDistribute"/>
        <w:rPr>
          <w:rFonts w:ascii="Angsana New" w:hAnsi="Angsana New"/>
          <w:sz w:val="20"/>
        </w:rPr>
      </w:pPr>
      <w:r>
        <w:rPr>
          <w:rFonts w:ascii="Angsana New" w:hAnsi="Angsana New"/>
          <w:sz w:val="20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3ED44DB" w14:textId="1DD4FE44" w:rsidR="007A3DED" w:rsidRDefault="00B236A3" w:rsidP="00090054">
      <w:pPr>
        <w:numPr>
          <w:ilvl w:val="0"/>
          <w:numId w:val="6"/>
        </w:numPr>
        <w:ind w:left="1350" w:right="43" w:hanging="180"/>
        <w:jc w:val="thaiDistribute"/>
        <w:rPr>
          <w:rFonts w:ascii="Angsana New" w:hAnsi="Angsana New"/>
          <w:sz w:val="20"/>
        </w:rPr>
      </w:pPr>
      <w:r>
        <w:rPr>
          <w:rFonts w:ascii="Angsana New" w:hAnsi="Angsana New"/>
          <w:sz w:val="20"/>
          <w:cs/>
        </w:rPr>
        <w:t xml:space="preserve">   </w:t>
      </w:r>
      <w:r w:rsidR="00794226">
        <w:rPr>
          <w:rFonts w:ascii="Angsana New" w:hAnsi="Angsana New"/>
          <w:sz w:val="20"/>
          <w:cs/>
        </w:rPr>
        <w:t>การเปลี่ยนแปลงอื่นเกิดจากดอกเบี้ยจ่ายรอตัดบัญชี</w:t>
      </w:r>
    </w:p>
    <w:p w14:paraId="5BCAF3B8" w14:textId="6898A29B" w:rsidR="00CC0C4C" w:rsidRDefault="00DE28E1" w:rsidP="00090054">
      <w:pPr>
        <w:tabs>
          <w:tab w:val="left" w:pos="540"/>
        </w:tabs>
        <w:ind w:right="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C0C4C">
        <w:rPr>
          <w:rFonts w:ascii="Angsana New" w:hAnsi="Angsana New"/>
          <w:b/>
          <w:bCs/>
          <w:sz w:val="32"/>
          <w:szCs w:val="32"/>
          <w:cs/>
        </w:rPr>
        <w:t>.</w:t>
      </w:r>
      <w:r w:rsidR="00CC0C4C">
        <w:rPr>
          <w:rFonts w:ascii="Angsana New" w:hAnsi="Angsana New"/>
          <w:b/>
          <w:bCs/>
          <w:sz w:val="32"/>
          <w:szCs w:val="32"/>
        </w:rPr>
        <w:tab/>
      </w:r>
      <w:r w:rsidR="00CC0C4C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13F4CEE2" w14:textId="75DD7072" w:rsidR="00161CF7" w:rsidRDefault="00CC0C4C" w:rsidP="00BB21D6">
      <w:pPr>
        <w:spacing w:after="120"/>
        <w:ind w:left="1267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4"/>
        <w:gridCol w:w="1417"/>
        <w:gridCol w:w="142"/>
        <w:gridCol w:w="1417"/>
      </w:tblGrid>
      <w:tr w:rsidR="00CB597A" w14:paraId="43CDC80F" w14:textId="77777777" w:rsidTr="00F25FCF">
        <w:trPr>
          <w:trHeight w:val="432"/>
        </w:trPr>
        <w:tc>
          <w:tcPr>
            <w:tcW w:w="5760" w:type="dxa"/>
          </w:tcPr>
          <w:p w14:paraId="31B1834D" w14:textId="77777777" w:rsidR="00AE3CBA" w:rsidRDefault="00AE3CBA" w:rsidP="00090054">
            <w:pPr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06FA97" w14:textId="1F72B670" w:rsidR="00AE3CBA" w:rsidRDefault="00823543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60C82F9F" w14:textId="77777777" w:rsidR="00AE3CBA" w:rsidRDefault="00AE3CBA" w:rsidP="0009005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D7CC83" w14:textId="6DEA558E" w:rsidR="00AE3CBA" w:rsidRDefault="00823543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CB597A" w14:paraId="03E98C20" w14:textId="77777777" w:rsidTr="00F25FCF">
        <w:trPr>
          <w:trHeight w:val="432"/>
        </w:trPr>
        <w:tc>
          <w:tcPr>
            <w:tcW w:w="5760" w:type="dxa"/>
          </w:tcPr>
          <w:p w14:paraId="4880B4B3" w14:textId="77777777" w:rsidR="00C55745" w:rsidRDefault="00C55745" w:rsidP="00090054">
            <w:pPr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CA11B49" w14:textId="77777777" w:rsidR="00C55745" w:rsidRDefault="00C55745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1BA07459" w14:textId="77777777" w:rsidR="00C55745" w:rsidRDefault="00C55745" w:rsidP="0009005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59C2FFA" w14:textId="77777777" w:rsidR="00C55745" w:rsidRDefault="00C55745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924CA" w14:paraId="45D42D2E" w14:textId="77777777" w:rsidTr="00F25FCF">
        <w:trPr>
          <w:trHeight w:val="432"/>
        </w:trPr>
        <w:tc>
          <w:tcPr>
            <w:tcW w:w="5760" w:type="dxa"/>
          </w:tcPr>
          <w:p w14:paraId="31B1564E" w14:textId="77777777" w:rsidR="005924CA" w:rsidRDefault="005924CA" w:rsidP="00090054">
            <w:pPr>
              <w:ind w:left="360" w:hanging="18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</w:tcPr>
          <w:p w14:paraId="7B48CE64" w14:textId="0493E169" w:rsidR="005924CA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17</w:t>
            </w:r>
            <w:r w:rsidR="0043059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405</w:t>
            </w:r>
            <w:r w:rsidR="0043059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220</w:t>
            </w:r>
          </w:p>
        </w:tc>
        <w:tc>
          <w:tcPr>
            <w:tcW w:w="144" w:type="dxa"/>
          </w:tcPr>
          <w:p w14:paraId="3322CD49" w14:textId="77777777" w:rsidR="005924CA" w:rsidRDefault="005924CA" w:rsidP="0009005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92A4634" w14:textId="35E097FC" w:rsidR="005924CA" w:rsidRDefault="005924CA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452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004</w:t>
            </w:r>
          </w:p>
        </w:tc>
      </w:tr>
      <w:tr w:rsidR="005924CA" w14:paraId="281E95C1" w14:textId="77777777" w:rsidTr="00F25FCF">
        <w:trPr>
          <w:trHeight w:val="432"/>
        </w:trPr>
        <w:tc>
          <w:tcPr>
            <w:tcW w:w="5760" w:type="dxa"/>
          </w:tcPr>
          <w:p w14:paraId="77D613F3" w14:textId="77777777" w:rsidR="005924CA" w:rsidRDefault="005924CA" w:rsidP="00090054">
            <w:pPr>
              <w:ind w:left="360" w:hanging="18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440" w:type="dxa"/>
            <w:shd w:val="clear" w:color="auto" w:fill="auto"/>
          </w:tcPr>
          <w:p w14:paraId="6AC8541A" w14:textId="71F80AB9" w:rsidR="005924CA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47</w:t>
            </w:r>
            <w:r w:rsidR="0043059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364</w:t>
            </w:r>
            <w:r w:rsidR="0043059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892</w:t>
            </w:r>
          </w:p>
        </w:tc>
        <w:tc>
          <w:tcPr>
            <w:tcW w:w="144" w:type="dxa"/>
          </w:tcPr>
          <w:p w14:paraId="224F48FB" w14:textId="77777777" w:rsidR="005924CA" w:rsidRDefault="005924CA" w:rsidP="0009005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6AF8F70" w14:textId="5F10FD1D" w:rsidR="005924CA" w:rsidRDefault="005924CA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154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246</w:t>
            </w:r>
          </w:p>
        </w:tc>
      </w:tr>
      <w:tr w:rsidR="005924CA" w14:paraId="39704FB5" w14:textId="77777777" w:rsidTr="00F25FCF">
        <w:trPr>
          <w:trHeight w:val="432"/>
        </w:trPr>
        <w:tc>
          <w:tcPr>
            <w:tcW w:w="5760" w:type="dxa"/>
          </w:tcPr>
          <w:p w14:paraId="3863CD54" w14:textId="77777777" w:rsidR="005924CA" w:rsidRDefault="005924CA" w:rsidP="00090054">
            <w:pPr>
              <w:ind w:left="360" w:hanging="18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440" w:type="dxa"/>
            <w:shd w:val="clear" w:color="auto" w:fill="auto"/>
          </w:tcPr>
          <w:p w14:paraId="67C8DC8A" w14:textId="0E1284F5" w:rsidR="005924CA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43</w:t>
            </w:r>
            <w:r w:rsidR="0043059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254</w:t>
            </w:r>
            <w:r w:rsidR="0043059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44" w:type="dxa"/>
          </w:tcPr>
          <w:p w14:paraId="1FC18FD9" w14:textId="77777777" w:rsidR="005924CA" w:rsidRDefault="005924CA" w:rsidP="00090054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B83905" w14:textId="1149AD51" w:rsidR="005924CA" w:rsidRDefault="005924CA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755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741</w:t>
            </w:r>
          </w:p>
        </w:tc>
      </w:tr>
      <w:tr w:rsidR="005924CA" w14:paraId="17DFCF3B" w14:textId="77777777" w:rsidTr="00F25FCF">
        <w:trPr>
          <w:trHeight w:val="432"/>
        </w:trPr>
        <w:tc>
          <w:tcPr>
            <w:tcW w:w="5760" w:type="dxa"/>
          </w:tcPr>
          <w:p w14:paraId="24AE92E5" w14:textId="77777777" w:rsidR="005924CA" w:rsidRDefault="005924CA" w:rsidP="00090054">
            <w:pPr>
              <w:tabs>
                <w:tab w:val="right" w:pos="3780"/>
              </w:tabs>
              <w:ind w:firstLine="18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62140" w14:textId="4D73FC0F" w:rsidR="005924CA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108</w:t>
            </w:r>
            <w:r w:rsidR="0043059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024</w:t>
            </w:r>
            <w:r w:rsidR="0043059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485</w:t>
            </w:r>
          </w:p>
        </w:tc>
        <w:tc>
          <w:tcPr>
            <w:tcW w:w="144" w:type="dxa"/>
          </w:tcPr>
          <w:p w14:paraId="157667B9" w14:textId="77777777" w:rsidR="005924CA" w:rsidRDefault="005924CA" w:rsidP="00090054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A75E504" w14:textId="6623AF4B" w:rsidR="005924CA" w:rsidRDefault="005924CA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118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361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991</w:t>
            </w:r>
          </w:p>
        </w:tc>
      </w:tr>
    </w:tbl>
    <w:p w14:paraId="4C412F6D" w14:textId="29DC691A" w:rsidR="00E702AA" w:rsidRDefault="006250AF" w:rsidP="00BB21D6">
      <w:pPr>
        <w:spacing w:before="24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eastAsia="Times New Roman" w:hAnsi="Angsana New"/>
          <w:spacing w:val="-6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eastAsia="Times New Roman" w:hAnsi="Angsana New"/>
          <w:spacing w:val="-6"/>
          <w:sz w:val="32"/>
          <w:szCs w:val="32"/>
        </w:rPr>
        <w:t>31</w:t>
      </w:r>
      <w:r>
        <w:rPr>
          <w:rFonts w:ascii="Angsana New" w:eastAsia="Times New Roman" w:hAnsi="Angsana New"/>
          <w:spacing w:val="-6"/>
          <w:sz w:val="32"/>
          <w:szCs w:val="32"/>
          <w:cs/>
        </w:rPr>
        <w:t xml:space="preserve"> ธันวาคม </w:t>
      </w:r>
      <w:r w:rsidR="00823543" w:rsidRPr="00823543">
        <w:rPr>
          <w:rFonts w:ascii="Angsana New" w:eastAsia="Times New Roman" w:hAnsi="Angsana New"/>
          <w:spacing w:val="-6"/>
          <w:sz w:val="32"/>
          <w:szCs w:val="32"/>
        </w:rPr>
        <w:t>2567</w:t>
      </w:r>
      <w:r>
        <w:rPr>
          <w:rFonts w:ascii="Angsana New" w:eastAsia="Times New Roman" w:hAnsi="Angsana New"/>
          <w:spacing w:val="-6"/>
          <w:sz w:val="32"/>
          <w:szCs w:val="32"/>
          <w:cs/>
        </w:rPr>
        <w:t xml:space="preserve"> และ </w:t>
      </w:r>
      <w:r w:rsidR="00823543" w:rsidRPr="00823543">
        <w:rPr>
          <w:rFonts w:ascii="Angsana New" w:eastAsia="Times New Roman" w:hAnsi="Angsana New"/>
          <w:spacing w:val="-6"/>
          <w:sz w:val="32"/>
          <w:szCs w:val="32"/>
        </w:rPr>
        <w:t>2566</w:t>
      </w:r>
      <w:r>
        <w:rPr>
          <w:rFonts w:ascii="Angsana New" w:eastAsia="Times New Roman" w:hAnsi="Angsana New"/>
          <w:spacing w:val="-6"/>
          <w:sz w:val="32"/>
          <w:szCs w:val="32"/>
          <w:cs/>
        </w:rPr>
        <w:t xml:space="preserve"> เงินฝากออมทรัพย์ มีอัตราดอกเบี้ยระหว่างร้อยละ</w:t>
      </w:r>
      <w:r w:rsidR="006F2A27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 w:rsidR="00823543" w:rsidRPr="00823543">
        <w:rPr>
          <w:rFonts w:ascii="Angsana New" w:eastAsia="Times New Roman" w:hAnsi="Angsana New"/>
          <w:spacing w:val="-6"/>
          <w:sz w:val="32"/>
          <w:szCs w:val="32"/>
        </w:rPr>
        <w:t>0</w:t>
      </w:r>
      <w:r w:rsidR="006F2A27">
        <w:rPr>
          <w:rFonts w:ascii="Angsana New" w:eastAsia="Times New Roman" w:hAnsi="Angsana New"/>
          <w:spacing w:val="-6"/>
          <w:sz w:val="32"/>
          <w:szCs w:val="32"/>
        </w:rPr>
        <w:t>.</w:t>
      </w:r>
      <w:r w:rsidR="00823543" w:rsidRPr="00823543">
        <w:rPr>
          <w:rFonts w:ascii="Angsana New" w:eastAsia="Times New Roman" w:hAnsi="Angsana New"/>
          <w:spacing w:val="-6"/>
          <w:sz w:val="32"/>
          <w:szCs w:val="32"/>
        </w:rPr>
        <w:t>40</w:t>
      </w:r>
      <w:r w:rsidR="006F2A27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>
        <w:rPr>
          <w:rFonts w:ascii="Angsana New" w:eastAsia="Times New Roman" w:hAnsi="Angsana New"/>
          <w:spacing w:val="-6"/>
          <w:sz w:val="32"/>
          <w:szCs w:val="32"/>
          <w:cs/>
        </w:rPr>
        <w:t xml:space="preserve">ต่อปี และร้อยละ </w:t>
      </w:r>
      <w:r w:rsidR="00823543" w:rsidRPr="00823543">
        <w:rPr>
          <w:rFonts w:ascii="Angsana New" w:eastAsia="Times New Roman" w:hAnsi="Angsana New"/>
          <w:spacing w:val="-6"/>
          <w:sz w:val="32"/>
          <w:szCs w:val="32"/>
        </w:rPr>
        <w:t>0</w:t>
      </w:r>
      <w:r w:rsidR="007B0887">
        <w:rPr>
          <w:rFonts w:ascii="Angsana New" w:eastAsia="Times New Roman" w:hAnsi="Angsana New"/>
          <w:spacing w:val="-6"/>
          <w:sz w:val="32"/>
          <w:szCs w:val="32"/>
        </w:rPr>
        <w:t>.</w:t>
      </w:r>
      <w:r w:rsidR="00823543" w:rsidRPr="00823543">
        <w:rPr>
          <w:rFonts w:ascii="Angsana New" w:eastAsia="Times New Roman" w:hAnsi="Angsana New"/>
          <w:spacing w:val="-6"/>
          <w:sz w:val="32"/>
          <w:szCs w:val="32"/>
        </w:rPr>
        <w:t>50</w:t>
      </w:r>
      <w:r w:rsidR="007B0887">
        <w:rPr>
          <w:rFonts w:ascii="Angsana New" w:eastAsia="Times New Roman" w:hAnsi="Angsana New"/>
          <w:spacing w:val="-6"/>
          <w:sz w:val="32"/>
          <w:szCs w:val="32"/>
        </w:rPr>
        <w:t xml:space="preserve"> - </w:t>
      </w:r>
      <w:r w:rsidR="00823543" w:rsidRPr="00823543">
        <w:rPr>
          <w:rFonts w:ascii="Angsana New" w:eastAsia="Times New Roman" w:hAnsi="Angsana New"/>
          <w:spacing w:val="-6"/>
          <w:sz w:val="32"/>
          <w:szCs w:val="32"/>
        </w:rPr>
        <w:t>0</w:t>
      </w:r>
      <w:r w:rsidR="007B0887">
        <w:rPr>
          <w:rFonts w:ascii="Angsana New" w:eastAsia="Times New Roman" w:hAnsi="Angsana New"/>
          <w:spacing w:val="-6"/>
          <w:sz w:val="32"/>
          <w:szCs w:val="32"/>
        </w:rPr>
        <w:t>.</w:t>
      </w:r>
      <w:r w:rsidR="00823543" w:rsidRPr="00823543">
        <w:rPr>
          <w:rFonts w:ascii="Angsana New" w:eastAsia="Times New Roman" w:hAnsi="Angsana New"/>
          <w:spacing w:val="-6"/>
          <w:sz w:val="32"/>
          <w:szCs w:val="32"/>
        </w:rPr>
        <w:t>60</w:t>
      </w:r>
      <w:r w:rsidR="007B0887">
        <w:rPr>
          <w:rFonts w:ascii="Angsana New" w:eastAsia="Times New Roman" w:hAnsi="Angsana New"/>
          <w:spacing w:val="-6"/>
          <w:sz w:val="32"/>
          <w:szCs w:val="32"/>
        </w:rPr>
        <w:t xml:space="preserve"> </w:t>
      </w:r>
      <w:r>
        <w:rPr>
          <w:rFonts w:ascii="Angsana New" w:eastAsia="Times New Roman" w:hAnsi="Angsana New"/>
          <w:spacing w:val="-6"/>
          <w:sz w:val="32"/>
          <w:szCs w:val="32"/>
          <w:cs/>
        </w:rPr>
        <w:t>ต่อปี ตามลำดับ</w:t>
      </w:r>
    </w:p>
    <w:p w14:paraId="7BC53D7D" w14:textId="7B4CE558" w:rsidR="00161CF7" w:rsidRDefault="00823543" w:rsidP="00BB21D6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6</w:t>
      </w:r>
      <w:r w:rsidR="00161CF7">
        <w:rPr>
          <w:rFonts w:ascii="Angsana New" w:hAnsi="Angsana New"/>
          <w:b/>
          <w:bCs/>
          <w:sz w:val="32"/>
          <w:szCs w:val="32"/>
          <w:cs/>
        </w:rPr>
        <w:t>.</w:t>
      </w:r>
      <w:r w:rsidR="00DC1E54">
        <w:rPr>
          <w:rFonts w:ascii="Angsana New" w:hAnsi="Angsana New"/>
          <w:b/>
          <w:bCs/>
          <w:sz w:val="32"/>
          <w:szCs w:val="32"/>
        </w:rPr>
        <w:t xml:space="preserve"> </w:t>
      </w:r>
      <w:r w:rsidR="00AD58EF">
        <w:rPr>
          <w:rFonts w:ascii="Angsana New" w:hAnsi="Angsana New"/>
          <w:b/>
          <w:bCs/>
          <w:sz w:val="32"/>
          <w:szCs w:val="32"/>
          <w:cs/>
        </w:rPr>
        <w:tab/>
      </w:r>
      <w:r w:rsidR="00161CF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BA6DB5">
        <w:rPr>
          <w:rFonts w:ascii="Angsana New" w:hAnsi="Angsana New"/>
          <w:b/>
          <w:bCs/>
          <w:sz w:val="32"/>
          <w:szCs w:val="32"/>
          <w:cs/>
        </w:rPr>
        <w:t>และลูกหนี้หมุนเวียนอื่น</w:t>
      </w:r>
      <w:r w:rsidR="00161CF7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58D4DCE5" w14:textId="01625869" w:rsidR="0085083B" w:rsidRDefault="00B51D66" w:rsidP="00090054">
      <w:pPr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ลูกหนี้การค้าและลูกหนี้หมุนเวียนอื่น </w:t>
      </w:r>
      <w:r>
        <w:rPr>
          <w:rFonts w:ascii="Angsana New" w:hAnsi="Angsana New"/>
          <w:spacing w:val="-8"/>
          <w:sz w:val="32"/>
          <w:szCs w:val="32"/>
          <w:cs/>
        </w:rPr>
        <w:t xml:space="preserve">ณ </w:t>
      </w:r>
      <w:r>
        <w:rPr>
          <w:rFonts w:ascii="Angsana New" w:hAnsi="Angsana New"/>
          <w:sz w:val="32"/>
          <w:szCs w:val="32"/>
          <w:cs/>
        </w:rPr>
        <w:t xml:space="preserve">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  <w:cs/>
          <w:lang w:val="th-TH"/>
        </w:rPr>
        <w:t>ประกอบด้วย</w:t>
      </w:r>
    </w:p>
    <w:tbl>
      <w:tblPr>
        <w:tblW w:w="8723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1"/>
        <w:gridCol w:w="1429"/>
        <w:gridCol w:w="143"/>
        <w:gridCol w:w="1430"/>
      </w:tblGrid>
      <w:tr w:rsidR="00F25FCF" w14:paraId="352D3C13" w14:textId="77777777" w:rsidTr="00F25FCF">
        <w:tc>
          <w:tcPr>
            <w:tcW w:w="5760" w:type="dxa"/>
          </w:tcPr>
          <w:p w14:paraId="792B1A06" w14:textId="77777777" w:rsidR="00F25FCF" w:rsidRDefault="00F25FCF" w:rsidP="00090054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14:paraId="5AA315EE" w14:textId="580139E2" w:rsidR="00F25FCF" w:rsidRDefault="00823543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3D8D369C" w14:textId="77777777" w:rsidR="00F25FCF" w:rsidRDefault="00F25FCF" w:rsidP="0009005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6D74CEC5" w14:textId="0E31CCD3" w:rsidR="00F25FCF" w:rsidRDefault="00823543" w:rsidP="00090054">
            <w:pPr>
              <w:ind w:left="114" w:hanging="36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F25FCF" w14:paraId="01E08D27" w14:textId="77777777" w:rsidTr="00F25FCF">
        <w:tc>
          <w:tcPr>
            <w:tcW w:w="5760" w:type="dxa"/>
          </w:tcPr>
          <w:p w14:paraId="23667CF2" w14:textId="77777777" w:rsidR="00F25FCF" w:rsidRDefault="00F25FCF" w:rsidP="00090054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9" w:type="dxa"/>
          </w:tcPr>
          <w:p w14:paraId="3C0868AE" w14:textId="77777777" w:rsidR="00F25FCF" w:rsidRDefault="00F25FCF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29A4A072" w14:textId="77777777" w:rsidR="00F25FCF" w:rsidRDefault="00F25FCF" w:rsidP="0009005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AC08F6" w14:textId="77777777" w:rsidR="00F25FCF" w:rsidRDefault="00F25FCF" w:rsidP="00090054">
            <w:pPr>
              <w:ind w:left="114" w:hanging="36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25FCF" w14:paraId="64A4CD51" w14:textId="77777777" w:rsidTr="00F25FCF">
        <w:tc>
          <w:tcPr>
            <w:tcW w:w="5760" w:type="dxa"/>
          </w:tcPr>
          <w:p w14:paraId="1E93C518" w14:textId="77777777" w:rsidR="00F25FCF" w:rsidRDefault="00F25FCF" w:rsidP="00090054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ลูกหนี้การค้า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39" w:type="dxa"/>
            <w:shd w:val="clear" w:color="auto" w:fill="auto"/>
          </w:tcPr>
          <w:p w14:paraId="75C955C5" w14:textId="2676C5DB" w:rsidR="00F25FCF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048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44" w:type="dxa"/>
            <w:vAlign w:val="bottom"/>
          </w:tcPr>
          <w:p w14:paraId="47EC5456" w14:textId="77777777" w:rsidR="00F25FCF" w:rsidRDefault="00F25FCF" w:rsidP="00090054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06C4520" w14:textId="1F9BDFAC" w:rsidR="00F25FCF" w:rsidRDefault="00F25FCF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049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521</w:t>
            </w:r>
          </w:p>
        </w:tc>
      </w:tr>
      <w:tr w:rsidR="00F25FCF" w14:paraId="17B578FB" w14:textId="77777777" w:rsidTr="00F25FCF">
        <w:tc>
          <w:tcPr>
            <w:tcW w:w="5760" w:type="dxa"/>
          </w:tcPr>
          <w:p w14:paraId="21657D76" w14:textId="3DFDF0EF" w:rsidR="00F25FCF" w:rsidRDefault="00F25FCF" w:rsidP="00CA625A">
            <w:pPr>
              <w:ind w:left="920" w:hanging="45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="00CA625A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9" w:type="dxa"/>
            <w:shd w:val="clear" w:color="auto" w:fill="auto"/>
          </w:tcPr>
          <w:p w14:paraId="61F251C4" w14:textId="763D62FB" w:rsidR="00F25FCF" w:rsidRDefault="00F25FCF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506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  <w:vAlign w:val="bottom"/>
          </w:tcPr>
          <w:p w14:paraId="2837BE65" w14:textId="77777777" w:rsidR="00F25FCF" w:rsidRDefault="00F25FCF" w:rsidP="00090054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D8FFBA2" w14:textId="7507410F" w:rsidR="00F25FCF" w:rsidRDefault="00F25FCF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643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25FCF" w14:paraId="3AB2BB73" w14:textId="77777777" w:rsidTr="00F25FCF">
        <w:tc>
          <w:tcPr>
            <w:tcW w:w="5760" w:type="dxa"/>
            <w:shd w:val="clear" w:color="auto" w:fill="auto"/>
          </w:tcPr>
          <w:p w14:paraId="27EEE3DE" w14:textId="77777777" w:rsidR="00F25FCF" w:rsidRDefault="00F25FCF" w:rsidP="00090054">
            <w:pPr>
              <w:ind w:left="1004" w:hanging="270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63AA8590" w14:textId="6862054A" w:rsidR="00F25FCF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541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1FD2C1ED" w14:textId="77777777" w:rsidR="00F25FCF" w:rsidRDefault="00F25FCF" w:rsidP="00090054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66680D" w14:textId="104F4ECB" w:rsidR="00F25FCF" w:rsidRDefault="00F25FCF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406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</w:tr>
      <w:tr w:rsidR="00F25FCF" w14:paraId="7B85AA94" w14:textId="77777777" w:rsidTr="00F25FCF">
        <w:tc>
          <w:tcPr>
            <w:tcW w:w="5760" w:type="dxa"/>
            <w:shd w:val="clear" w:color="auto" w:fill="auto"/>
          </w:tcPr>
          <w:p w14:paraId="75CE0703" w14:textId="77777777" w:rsidR="00F25FCF" w:rsidRDefault="00F25FCF" w:rsidP="00090054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ลูกหนี้อื่น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บุคคลหรือกิจการอื่น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39" w:type="dxa"/>
            <w:shd w:val="clear" w:color="auto" w:fill="auto"/>
          </w:tcPr>
          <w:p w14:paraId="3EAE0F94" w14:textId="6E0E538C" w:rsidR="00F25FCF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654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69888FE" w14:textId="77777777" w:rsidR="00F25FCF" w:rsidRDefault="00F25FCF" w:rsidP="00090054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14CC4527" w14:textId="45642232" w:rsidR="00F25FCF" w:rsidRDefault="00F25FCF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409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565</w:t>
            </w:r>
          </w:p>
        </w:tc>
      </w:tr>
      <w:tr w:rsidR="00F25FCF" w14:paraId="649AF44B" w14:textId="77777777" w:rsidTr="00F25FCF">
        <w:tc>
          <w:tcPr>
            <w:tcW w:w="5760" w:type="dxa"/>
            <w:shd w:val="clear" w:color="auto" w:fill="auto"/>
          </w:tcPr>
          <w:p w14:paraId="2976FD4F" w14:textId="19FC5C64" w:rsidR="00F25FCF" w:rsidRDefault="00F25FCF" w:rsidP="00CA625A">
            <w:pPr>
              <w:ind w:left="920" w:hanging="45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="00CA625A">
              <w:rPr>
                <w:rFonts w:ascii="Angsana New" w:hAnsi="Angsana New"/>
                <w:sz w:val="32"/>
                <w:szCs w:val="32"/>
                <w:cs/>
              </w:rPr>
              <w:tab/>
            </w:r>
            <w:r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440DDBBB" w14:textId="3BBB533C" w:rsidR="00F25FCF" w:rsidRDefault="00F25FCF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295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733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2B37B22" w14:textId="77777777" w:rsidR="00F25FCF" w:rsidRDefault="00F25FCF" w:rsidP="00090054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87BE44" w14:textId="4F7943FE" w:rsidR="00F25FCF" w:rsidRDefault="00F25FCF" w:rsidP="00CA625A">
            <w:pPr>
              <w:ind w:firstLine="8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25FCF" w14:paraId="6AEBF670" w14:textId="77777777" w:rsidTr="00F25FCF">
        <w:tc>
          <w:tcPr>
            <w:tcW w:w="5760" w:type="dxa"/>
            <w:shd w:val="clear" w:color="auto" w:fill="auto"/>
          </w:tcPr>
          <w:p w14:paraId="44AAE16E" w14:textId="0C59E577" w:rsidR="00F25FCF" w:rsidRDefault="00F25FCF" w:rsidP="00090054">
            <w:pPr>
              <w:ind w:left="1609" w:hanging="851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auto"/>
          </w:tcPr>
          <w:p w14:paraId="40F2918F" w14:textId="242C5E98" w:rsidR="00F25FCF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358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382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34C6EEA5" w14:textId="77777777" w:rsidR="00F25FCF" w:rsidRDefault="00F25FCF" w:rsidP="00090054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EBE05A9" w14:textId="50EED2A7" w:rsidR="00F25FCF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409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565</w:t>
            </w:r>
          </w:p>
        </w:tc>
      </w:tr>
      <w:tr w:rsidR="00F25FCF" w14:paraId="15F20117" w14:textId="77777777" w:rsidTr="00F25FCF">
        <w:tc>
          <w:tcPr>
            <w:tcW w:w="5760" w:type="dxa"/>
            <w:shd w:val="clear" w:color="auto" w:fill="auto"/>
          </w:tcPr>
          <w:p w14:paraId="51EDDF8F" w14:textId="77777777" w:rsidR="00F25FCF" w:rsidRDefault="00F25FCF" w:rsidP="00090054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39" w:type="dxa"/>
            <w:shd w:val="clear" w:color="auto" w:fill="auto"/>
          </w:tcPr>
          <w:p w14:paraId="5F9B7889" w14:textId="20C6B960" w:rsidR="00F25FCF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958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552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6A6C0F09" w14:textId="77777777" w:rsidR="00F25FCF" w:rsidRDefault="00F25FCF" w:rsidP="00090054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shd w:val="clear" w:color="auto" w:fill="auto"/>
          </w:tcPr>
          <w:p w14:paraId="4E89C25B" w14:textId="4F133F64" w:rsidR="00F25FCF" w:rsidRDefault="00F25FCF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852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526</w:t>
            </w:r>
          </w:p>
        </w:tc>
      </w:tr>
      <w:tr w:rsidR="00F25FCF" w14:paraId="0E6284B9" w14:textId="77777777" w:rsidTr="00F25FCF">
        <w:tc>
          <w:tcPr>
            <w:tcW w:w="5760" w:type="dxa"/>
            <w:shd w:val="clear" w:color="auto" w:fill="auto"/>
          </w:tcPr>
          <w:p w14:paraId="002095A4" w14:textId="77777777" w:rsidR="00F25FCF" w:rsidRDefault="00F25FCF" w:rsidP="00090054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439" w:type="dxa"/>
            <w:shd w:val="clear" w:color="auto" w:fill="auto"/>
          </w:tcPr>
          <w:p w14:paraId="54E759AB" w14:textId="1FAC2AB9" w:rsidR="00F25FCF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501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330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4A67E30A" w14:textId="77777777" w:rsidR="00F25FCF" w:rsidRDefault="00F25FCF" w:rsidP="00090054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E7DE262" w14:textId="38B1E169" w:rsidR="00F25FCF" w:rsidRDefault="00F25FCF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584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788</w:t>
            </w:r>
          </w:p>
        </w:tc>
      </w:tr>
      <w:tr w:rsidR="00F25FCF" w14:paraId="004CC90D" w14:textId="77777777" w:rsidTr="00F25FCF">
        <w:tc>
          <w:tcPr>
            <w:tcW w:w="5760" w:type="dxa"/>
            <w:shd w:val="clear" w:color="auto" w:fill="auto"/>
          </w:tcPr>
          <w:p w14:paraId="748A6CBE" w14:textId="77777777" w:rsidR="00F25FCF" w:rsidRDefault="00F25FCF" w:rsidP="00090054">
            <w:pPr>
              <w:ind w:left="1257" w:hanging="7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ลูกหนี้กรมสรรพากร</w:t>
            </w:r>
          </w:p>
        </w:tc>
        <w:tc>
          <w:tcPr>
            <w:tcW w:w="1439" w:type="dxa"/>
            <w:tcBorders>
              <w:bottom w:val="single" w:sz="4" w:space="0" w:color="auto"/>
            </w:tcBorders>
            <w:shd w:val="clear" w:color="auto" w:fill="auto"/>
          </w:tcPr>
          <w:p w14:paraId="67B541BF" w14:textId="32C32572" w:rsidR="00F25FCF" w:rsidRDefault="00F25FCF" w:rsidP="00CA625A">
            <w:pPr>
              <w:ind w:firstLine="88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  <w:shd w:val="clear" w:color="auto" w:fill="auto"/>
            <w:vAlign w:val="bottom"/>
          </w:tcPr>
          <w:p w14:paraId="2FA8279C" w14:textId="77777777" w:rsidR="00F25FCF" w:rsidRDefault="00F25FCF" w:rsidP="00090054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10462BD" w14:textId="67FDC4C7" w:rsidR="00F25FCF" w:rsidRDefault="00F25FCF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333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866</w:t>
            </w:r>
          </w:p>
        </w:tc>
      </w:tr>
      <w:tr w:rsidR="00F25FCF" w14:paraId="63A4EAB5" w14:textId="77777777" w:rsidTr="00F25FCF">
        <w:tc>
          <w:tcPr>
            <w:tcW w:w="5760" w:type="dxa"/>
            <w:shd w:val="clear" w:color="auto" w:fill="auto"/>
          </w:tcPr>
          <w:p w14:paraId="1CC9A9C7" w14:textId="77777777" w:rsidR="00F25FCF" w:rsidRDefault="00F25FCF" w:rsidP="00090054">
            <w:pPr>
              <w:ind w:left="1257" w:hanging="9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63D161" w14:textId="118C0325" w:rsidR="00F25FCF" w:rsidRDefault="00823543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359</w:t>
            </w:r>
            <w:r w:rsidR="00F25FC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524</w:t>
            </w:r>
          </w:p>
        </w:tc>
        <w:tc>
          <w:tcPr>
            <w:tcW w:w="144" w:type="dxa"/>
            <w:shd w:val="clear" w:color="auto" w:fill="auto"/>
            <w:vAlign w:val="center"/>
          </w:tcPr>
          <w:p w14:paraId="36645F10" w14:textId="77777777" w:rsidR="00F25FCF" w:rsidRDefault="00F25FCF" w:rsidP="00090054">
            <w:pPr>
              <w:tabs>
                <w:tab w:val="decimal" w:pos="990"/>
              </w:tabs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FC713" w14:textId="5EB086D9" w:rsidR="00F25FCF" w:rsidRDefault="00F25FCF" w:rsidP="00F25FCF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586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795</w:t>
            </w:r>
          </w:p>
        </w:tc>
      </w:tr>
    </w:tbl>
    <w:p w14:paraId="48CD148B" w14:textId="3DD5A462" w:rsidR="00670CAD" w:rsidRDefault="001C0F99" w:rsidP="00090054">
      <w:pPr>
        <w:ind w:left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C21D88">
        <w:rPr>
          <w:rFonts w:ascii="Angsana New" w:hAnsi="Angsana New"/>
          <w:sz w:val="32"/>
          <w:szCs w:val="32"/>
          <w:cs/>
        </w:rPr>
        <w:lastRenderedPageBreak/>
        <w:t xml:space="preserve">การวิเคราะห์อายุของลูกหนี้การค้า 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 w:rsidR="00C21D88">
        <w:rPr>
          <w:rFonts w:ascii="Angsana New" w:hAnsi="Angsana New"/>
          <w:sz w:val="32"/>
          <w:szCs w:val="32"/>
          <w:cs/>
        </w:rPr>
        <w:t xml:space="preserve"> ธันวาคม มีดังนี้</w:t>
      </w:r>
    </w:p>
    <w:tbl>
      <w:tblPr>
        <w:tblW w:w="8739" w:type="dxa"/>
        <w:tblInd w:w="5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0"/>
        <w:gridCol w:w="1433"/>
        <w:gridCol w:w="143"/>
        <w:gridCol w:w="1433"/>
      </w:tblGrid>
      <w:tr w:rsidR="00CB597A" w14:paraId="6EC93C38" w14:textId="77777777" w:rsidTr="00CA625A">
        <w:tc>
          <w:tcPr>
            <w:tcW w:w="5730" w:type="dxa"/>
          </w:tcPr>
          <w:p w14:paraId="7E99FCD2" w14:textId="77777777" w:rsidR="00670CAD" w:rsidRDefault="00670CAD" w:rsidP="00090054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74850CCE" w14:textId="663ED8B8" w:rsidR="00670CAD" w:rsidRDefault="00823543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3" w:type="dxa"/>
          </w:tcPr>
          <w:p w14:paraId="2F49393E" w14:textId="77777777" w:rsidR="00670CAD" w:rsidRDefault="00670CAD" w:rsidP="0009005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</w:tcPr>
          <w:p w14:paraId="2725C37C" w14:textId="33E5F09A" w:rsidR="00670CAD" w:rsidRDefault="00823543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CB597A" w14:paraId="6812F56D" w14:textId="77777777" w:rsidTr="00CA625A">
        <w:tc>
          <w:tcPr>
            <w:tcW w:w="5730" w:type="dxa"/>
          </w:tcPr>
          <w:p w14:paraId="391817D2" w14:textId="77777777" w:rsidR="00C21D88" w:rsidRDefault="00C21D88" w:rsidP="00090054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6C56A748" w14:textId="77777777" w:rsidR="00C21D88" w:rsidRDefault="00C21D88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3" w:type="dxa"/>
          </w:tcPr>
          <w:p w14:paraId="535C66BF" w14:textId="77777777" w:rsidR="00C21D88" w:rsidRDefault="00C21D88" w:rsidP="0009005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</w:tcPr>
          <w:p w14:paraId="1ADE9551" w14:textId="77777777" w:rsidR="00C21D88" w:rsidRDefault="00C21D88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B597A" w14:paraId="75CC7A18" w14:textId="77777777" w:rsidTr="00CA625A">
        <w:tc>
          <w:tcPr>
            <w:tcW w:w="5730" w:type="dxa"/>
          </w:tcPr>
          <w:p w14:paraId="3A5E4EDC" w14:textId="3D89BE14" w:rsidR="00154F92" w:rsidRDefault="00154F92" w:rsidP="00090054">
            <w:pPr>
              <w:ind w:left="1257" w:hanging="9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บุคคลหรือกิจการอื่น</w:t>
            </w:r>
            <w:r w:rsidR="006D1A9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ๆ</w:t>
            </w:r>
          </w:p>
        </w:tc>
        <w:tc>
          <w:tcPr>
            <w:tcW w:w="1433" w:type="dxa"/>
          </w:tcPr>
          <w:p w14:paraId="4F0415DA" w14:textId="77777777" w:rsidR="00154F92" w:rsidRDefault="00154F92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</w:tcPr>
          <w:p w14:paraId="6AC7346B" w14:textId="77777777" w:rsidR="00154F92" w:rsidRDefault="00154F92" w:rsidP="0009005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7732E01C" w14:textId="77777777" w:rsidR="00154F92" w:rsidRDefault="00154F92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924CA" w14:paraId="6CFE71C3" w14:textId="77777777" w:rsidTr="00CA625A">
        <w:tc>
          <w:tcPr>
            <w:tcW w:w="5730" w:type="dxa"/>
          </w:tcPr>
          <w:p w14:paraId="4074E886" w14:textId="77777777" w:rsidR="005924CA" w:rsidRDefault="005924CA" w:rsidP="00090054">
            <w:pPr>
              <w:ind w:left="1257" w:hanging="9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433" w:type="dxa"/>
          </w:tcPr>
          <w:p w14:paraId="6009359E" w14:textId="2E419B53" w:rsidR="005924CA" w:rsidRDefault="00823543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460</w:t>
            </w:r>
            <w:r w:rsidR="00DF3A5F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628</w:t>
            </w:r>
          </w:p>
        </w:tc>
        <w:tc>
          <w:tcPr>
            <w:tcW w:w="143" w:type="dxa"/>
            <w:vAlign w:val="center"/>
          </w:tcPr>
          <w:p w14:paraId="5C5ADF8A" w14:textId="77777777" w:rsidR="005924CA" w:rsidRDefault="005924CA" w:rsidP="0009005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253E959D" w14:textId="5DEBBF55" w:rsidR="005924CA" w:rsidRDefault="005924C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589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414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924CA" w14:paraId="764E1A75" w14:textId="77777777" w:rsidTr="00CA625A">
        <w:tc>
          <w:tcPr>
            <w:tcW w:w="5730" w:type="dxa"/>
          </w:tcPr>
          <w:p w14:paraId="785F3BD9" w14:textId="2517EDD8" w:rsidR="005924CA" w:rsidRDefault="005924CA" w:rsidP="00CA625A">
            <w:pPr>
              <w:ind w:left="1257" w:hanging="9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33" w:type="dxa"/>
          </w:tcPr>
          <w:p w14:paraId="7887F754" w14:textId="77777777" w:rsidR="005924CA" w:rsidRDefault="005924C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" w:type="dxa"/>
            <w:vAlign w:val="center"/>
          </w:tcPr>
          <w:p w14:paraId="13284954" w14:textId="77777777" w:rsidR="005924CA" w:rsidRDefault="005924CA" w:rsidP="0009005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0B91E014" w14:textId="77777777" w:rsidR="005924CA" w:rsidRDefault="005924C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625A" w14:paraId="62B5DD44" w14:textId="77777777" w:rsidTr="00CA625A">
        <w:tc>
          <w:tcPr>
            <w:tcW w:w="5730" w:type="dxa"/>
          </w:tcPr>
          <w:p w14:paraId="7BA1F00B" w14:textId="2F1DB484" w:rsidR="00CA625A" w:rsidRDefault="00CA625A" w:rsidP="00CA625A">
            <w:pPr>
              <w:ind w:left="1257" w:hanging="6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น้อยกว่า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33" w:type="dxa"/>
          </w:tcPr>
          <w:p w14:paraId="0E82C27F" w14:textId="1A922148" w:rsidR="00CA625A" w:rsidRDefault="00823543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CA625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871</w:t>
            </w:r>
            <w:r w:rsidR="00CA625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431</w:t>
            </w:r>
          </w:p>
        </w:tc>
        <w:tc>
          <w:tcPr>
            <w:tcW w:w="143" w:type="dxa"/>
            <w:vAlign w:val="center"/>
          </w:tcPr>
          <w:p w14:paraId="496C3636" w14:textId="77777777" w:rsidR="00CA625A" w:rsidRDefault="00CA625A" w:rsidP="00CA625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576898AC" w14:textId="564AE6E0" w:rsidR="00CA625A" w:rsidRDefault="00CA625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506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043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A625A" w14:paraId="4F4BEA11" w14:textId="77777777" w:rsidTr="00CA625A">
        <w:tc>
          <w:tcPr>
            <w:tcW w:w="5730" w:type="dxa"/>
          </w:tcPr>
          <w:p w14:paraId="595D6414" w14:textId="07A10B70" w:rsidR="00CA625A" w:rsidRDefault="00823543" w:rsidP="00CA625A">
            <w:pPr>
              <w:ind w:left="1257" w:hanging="6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="00CA625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823543">
              <w:rPr>
                <w:rFonts w:ascii="Angsana New" w:hAnsi="Angsana New"/>
                <w:sz w:val="32"/>
                <w:szCs w:val="32"/>
              </w:rPr>
              <w:t>6</w:t>
            </w:r>
            <w:r w:rsidR="00CA62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625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33" w:type="dxa"/>
          </w:tcPr>
          <w:p w14:paraId="6ED52EFA" w14:textId="7E8807CD" w:rsidR="00CA625A" w:rsidRDefault="00823543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188</w:t>
            </w:r>
            <w:r w:rsidR="00CA625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677</w:t>
            </w:r>
          </w:p>
        </w:tc>
        <w:tc>
          <w:tcPr>
            <w:tcW w:w="143" w:type="dxa"/>
            <w:vAlign w:val="center"/>
          </w:tcPr>
          <w:p w14:paraId="03781340" w14:textId="77777777" w:rsidR="00CA625A" w:rsidRDefault="00CA625A" w:rsidP="00CA625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  <w:shd w:val="clear" w:color="auto" w:fill="auto"/>
          </w:tcPr>
          <w:p w14:paraId="30873D6A" w14:textId="05F7D371" w:rsidR="00CA625A" w:rsidRDefault="00CA625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304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051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A625A" w14:paraId="4FB51B81" w14:textId="77777777" w:rsidTr="00CA625A">
        <w:tc>
          <w:tcPr>
            <w:tcW w:w="5730" w:type="dxa"/>
          </w:tcPr>
          <w:p w14:paraId="2E5F70DC" w14:textId="608907D4" w:rsidR="00CA625A" w:rsidRDefault="00823543" w:rsidP="00CA625A">
            <w:pPr>
              <w:ind w:left="1257" w:hanging="6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6</w:t>
            </w:r>
            <w:r w:rsidR="00CA625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CA625A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23543">
              <w:rPr>
                <w:rFonts w:ascii="Angsana New" w:hAnsi="Angsana New"/>
                <w:sz w:val="32"/>
                <w:szCs w:val="32"/>
              </w:rPr>
              <w:t>12</w:t>
            </w:r>
            <w:r w:rsidR="00CA62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A625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33" w:type="dxa"/>
          </w:tcPr>
          <w:p w14:paraId="1E7963DE" w14:textId="49000393" w:rsidR="00CA625A" w:rsidRDefault="00823543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23</w:t>
            </w:r>
            <w:r w:rsidR="00CA625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326</w:t>
            </w:r>
          </w:p>
        </w:tc>
        <w:tc>
          <w:tcPr>
            <w:tcW w:w="143" w:type="dxa"/>
            <w:vAlign w:val="center"/>
          </w:tcPr>
          <w:p w14:paraId="31F8FB1D" w14:textId="77777777" w:rsidR="00CA625A" w:rsidRDefault="00CA625A" w:rsidP="00CA625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  <w:shd w:val="clear" w:color="auto" w:fill="auto"/>
          </w:tcPr>
          <w:p w14:paraId="37C65B9B" w14:textId="3FD00C23" w:rsidR="00CA625A" w:rsidRDefault="00CA625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99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916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A625A" w14:paraId="4D39289E" w14:textId="77777777" w:rsidTr="00CA625A">
        <w:tc>
          <w:tcPr>
            <w:tcW w:w="5730" w:type="dxa"/>
          </w:tcPr>
          <w:p w14:paraId="71ED07AA" w14:textId="35FA0B80" w:rsidR="00CA625A" w:rsidRDefault="00CA625A" w:rsidP="00CA625A">
            <w:pPr>
              <w:ind w:left="1257" w:hanging="60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D4C02DD" w14:textId="3065333C" w:rsidR="00CA625A" w:rsidRDefault="00823543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504</w:t>
            </w:r>
            <w:r w:rsidR="00CA625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067</w:t>
            </w:r>
          </w:p>
        </w:tc>
        <w:tc>
          <w:tcPr>
            <w:tcW w:w="143" w:type="dxa"/>
            <w:vAlign w:val="center"/>
          </w:tcPr>
          <w:p w14:paraId="5816A6BC" w14:textId="77777777" w:rsidR="00CA625A" w:rsidRDefault="00CA625A" w:rsidP="00CA625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78075AF4" w14:textId="44B43D34" w:rsidR="00CA625A" w:rsidRDefault="00CA625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550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097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A625A" w14:paraId="3A16D517" w14:textId="77777777" w:rsidTr="00CA625A">
        <w:tc>
          <w:tcPr>
            <w:tcW w:w="5730" w:type="dxa"/>
          </w:tcPr>
          <w:p w14:paraId="24D8177B" w14:textId="77777777" w:rsidR="00CA625A" w:rsidRDefault="00CA625A" w:rsidP="00CA625A">
            <w:pPr>
              <w:ind w:left="1257" w:hanging="97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11099A9C" w14:textId="04CD104B" w:rsidR="00CA625A" w:rsidRDefault="00823543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="00CA625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048</w:t>
            </w:r>
            <w:r w:rsidR="00CA625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43" w:type="dxa"/>
            <w:vAlign w:val="center"/>
          </w:tcPr>
          <w:p w14:paraId="387D0CBE" w14:textId="77777777" w:rsidR="00CA625A" w:rsidRDefault="00CA625A" w:rsidP="00CA625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305EA619" w14:textId="1C0F9694" w:rsidR="00CA625A" w:rsidRDefault="00CA625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049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521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CA625A" w14:paraId="077AD9C3" w14:textId="77777777" w:rsidTr="00CA625A">
        <w:tc>
          <w:tcPr>
            <w:tcW w:w="5730" w:type="dxa"/>
          </w:tcPr>
          <w:p w14:paraId="18F99C30" w14:textId="41D71695" w:rsidR="00CA625A" w:rsidRDefault="00CA625A" w:rsidP="00CA625A">
            <w:pPr>
              <w:ind w:left="740" w:hanging="45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1433" w:type="dxa"/>
          </w:tcPr>
          <w:p w14:paraId="3AE9A632" w14:textId="18D7B70D" w:rsidR="00CA625A" w:rsidRDefault="00CA625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506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" w:type="dxa"/>
            <w:vAlign w:val="center"/>
          </w:tcPr>
          <w:p w14:paraId="30998DF4" w14:textId="77777777" w:rsidR="00CA625A" w:rsidRDefault="00CA625A" w:rsidP="00CA625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</w:tcPr>
          <w:p w14:paraId="0DE78F8D" w14:textId="370C630D" w:rsidR="00CA625A" w:rsidRDefault="00CA625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643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471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A625A" w14:paraId="4B9D462C" w14:textId="77777777" w:rsidTr="00CA625A">
        <w:tc>
          <w:tcPr>
            <w:tcW w:w="5730" w:type="dxa"/>
            <w:shd w:val="clear" w:color="auto" w:fill="auto"/>
          </w:tcPr>
          <w:p w14:paraId="0F00B089" w14:textId="77777777" w:rsidR="00CA625A" w:rsidRDefault="00CA625A" w:rsidP="00CA625A">
            <w:pPr>
              <w:ind w:left="1257" w:hanging="97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812F12" w14:textId="18F5D3E9" w:rsidR="00CA625A" w:rsidRDefault="00823543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CA625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541</w:t>
            </w:r>
            <w:r w:rsidR="00CA625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260</w:t>
            </w:r>
          </w:p>
        </w:tc>
        <w:tc>
          <w:tcPr>
            <w:tcW w:w="143" w:type="dxa"/>
            <w:shd w:val="clear" w:color="auto" w:fill="auto"/>
            <w:vAlign w:val="center"/>
          </w:tcPr>
          <w:p w14:paraId="7EF77AF6" w14:textId="77777777" w:rsidR="00CA625A" w:rsidRDefault="00CA625A" w:rsidP="00CA625A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351CC2" w14:textId="0FD7E539" w:rsidR="00CA625A" w:rsidRDefault="00CA625A" w:rsidP="00CA625A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406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050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1CFE9925" w14:textId="47096177" w:rsidR="00D539A4" w:rsidRDefault="00CD59C0" w:rsidP="008762B0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รอบเก็บเงินโดยเฉลี่ยของการขายสินค้าและบริการ คือ </w:t>
      </w:r>
      <w:r w:rsidR="00823543" w:rsidRPr="00823543">
        <w:rPr>
          <w:rFonts w:ascii="Angsana New" w:hAnsi="Angsana New"/>
          <w:sz w:val="32"/>
          <w:szCs w:val="32"/>
        </w:rPr>
        <w:t>15</w:t>
      </w:r>
      <w:r w:rsidR="00CA3D66">
        <w:rPr>
          <w:rFonts w:ascii="Angsana New" w:hAnsi="Angsana New"/>
          <w:sz w:val="32"/>
          <w:szCs w:val="32"/>
        </w:rPr>
        <w:t xml:space="preserve"> - </w:t>
      </w:r>
      <w:r w:rsidR="00823543" w:rsidRPr="00823543">
        <w:rPr>
          <w:rFonts w:ascii="Angsana New" w:hAnsi="Angsana New"/>
          <w:sz w:val="32"/>
          <w:szCs w:val="32"/>
        </w:rPr>
        <w:t>60</w:t>
      </w:r>
      <w:r>
        <w:rPr>
          <w:rFonts w:ascii="Angsana New" w:hAnsi="Angsana New"/>
          <w:sz w:val="32"/>
          <w:szCs w:val="32"/>
          <w:cs/>
        </w:rPr>
        <w:t xml:space="preserve"> วันโดยไม่เรียกเก็บดอกเบี้ยจากลูกหนี้สำหรับยอดคงค้าง </w:t>
      </w:r>
    </w:p>
    <w:p w14:paraId="6207ED00" w14:textId="704DAA7F" w:rsidR="00D539A4" w:rsidRPr="008762B0" w:rsidRDefault="00CD59C0" w:rsidP="008762B0">
      <w:pPr>
        <w:spacing w:before="240"/>
        <w:ind w:left="562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รับรู้ค่าเผื่อผลขาดทุนสำหรับลูกหนี้การค้าด้วยจำนวนที่เท่ากับผลขาดทุนด้านเครดิตที่คาดว่าจะเกิดขึ้นตลอดอายุ ผลขาดทุนด้านเครดิตที่คาดว่าจะเกิดขึ้นกับลูกหนี้การค้าประมาณการโดยใช้ตารางการตั้งสำรองขึ้นอยู่กับข้อมูลผลขาดทุนด้านเครดิตจากประสบการณ์ในอดีตของลูกหนี้ บริษัทรับรู้ค่าเผื่อผล</w:t>
      </w:r>
      <w:r w:rsidRPr="008762B0">
        <w:rPr>
          <w:rFonts w:ascii="Angsana New" w:hAnsi="Angsana New"/>
          <w:spacing w:val="-4"/>
          <w:sz w:val="32"/>
          <w:szCs w:val="32"/>
          <w:cs/>
        </w:rPr>
        <w:t xml:space="preserve">ขาดทุนในอัตราร้อยละ </w:t>
      </w:r>
      <w:r w:rsidR="00823543" w:rsidRPr="00823543">
        <w:rPr>
          <w:rFonts w:ascii="Angsana New" w:hAnsi="Angsana New"/>
          <w:spacing w:val="-4"/>
          <w:sz w:val="32"/>
          <w:szCs w:val="32"/>
        </w:rPr>
        <w:t>100</w:t>
      </w:r>
      <w:r w:rsidRPr="008762B0">
        <w:rPr>
          <w:rFonts w:ascii="Angsana New" w:hAnsi="Angsana New"/>
          <w:spacing w:val="-4"/>
          <w:sz w:val="32"/>
          <w:szCs w:val="32"/>
          <w:cs/>
        </w:rPr>
        <w:t xml:space="preserve"> สำหรับลูกหนี้ทุกรายการที่ค้างชำระเกินกว่า </w:t>
      </w:r>
      <w:r w:rsidR="00823543" w:rsidRPr="00823543">
        <w:rPr>
          <w:rFonts w:ascii="Angsana New" w:hAnsi="Angsana New"/>
          <w:spacing w:val="-4"/>
          <w:sz w:val="32"/>
          <w:szCs w:val="32"/>
        </w:rPr>
        <w:t>12</w:t>
      </w:r>
      <w:r w:rsidRPr="008762B0">
        <w:rPr>
          <w:rFonts w:ascii="Angsana New" w:hAnsi="Angsana New"/>
          <w:spacing w:val="-4"/>
          <w:sz w:val="32"/>
          <w:szCs w:val="32"/>
          <w:cs/>
        </w:rPr>
        <w:t xml:space="preserve"> เดือนเนื่องจากประสบการณ์ในอดีตได้บ่งชี้ว่าลูกหนี้เหล่านี้จะไม่สามารถเรียกชำระได้</w:t>
      </w:r>
    </w:p>
    <w:p w14:paraId="4B5A91E2" w14:textId="77777777" w:rsidR="00D24FB6" w:rsidRDefault="00CA0CE9" w:rsidP="008762B0">
      <w:pPr>
        <w:spacing w:before="240"/>
        <w:ind w:left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ตารางต่อไปนี้แสดงรายละเอียดความเสี่ยงของลูกหนี้การค้าตามตารางการตั้งค่าเผื่อของบริษัท ทั้งนี้ ประสบการณ์การขาดทุนทางด้านเครดิตในอดีตของบริษัท ไม่ได้แสดงรูปแบบการขาดทุนที่แตกต่างกันอย่างมีนัยสำคัญสำหรับกลุ่มลูกค้าที่แตกต่างกัน ค่าเผื่อผลขาดทุนที่พิจารณาจากสถานะที่ถึงกำหนดชำระในอดีตจึงไม่ได้แยกความแตกต่างระหว่างลูกค้ากลุ่มต่าง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ๆ</w:t>
      </w:r>
    </w:p>
    <w:p w14:paraId="761718CB" w14:textId="77777777" w:rsidR="001C0F99" w:rsidRDefault="001C0F99" w:rsidP="00090054">
      <w:pPr>
        <w:rPr>
          <w:rFonts w:ascii="Angsana New" w:hAnsi="Angsana New"/>
        </w:rPr>
      </w:pPr>
      <w:r>
        <w:rPr>
          <w:rFonts w:ascii="Angsana New" w:hAnsi="Angsana New"/>
        </w:rPr>
        <w:br w:type="page"/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86"/>
        <w:gridCol w:w="814"/>
        <w:gridCol w:w="90"/>
        <w:gridCol w:w="849"/>
        <w:gridCol w:w="90"/>
        <w:gridCol w:w="902"/>
        <w:gridCol w:w="82"/>
        <w:gridCol w:w="909"/>
        <w:gridCol w:w="86"/>
        <w:gridCol w:w="781"/>
        <w:gridCol w:w="90"/>
        <w:gridCol w:w="756"/>
      </w:tblGrid>
      <w:tr w:rsidR="00CB597A" w14:paraId="6575F672" w14:textId="77777777" w:rsidTr="00F45126">
        <w:trPr>
          <w:trHeight w:val="20"/>
          <w:tblHeader/>
        </w:trPr>
        <w:tc>
          <w:tcPr>
            <w:tcW w:w="2250" w:type="dxa"/>
          </w:tcPr>
          <w:p w14:paraId="6C9B79FE" w14:textId="2C25A9B7" w:rsidR="00435E4A" w:rsidRDefault="001C0F99" w:rsidP="00090054">
            <w:pPr>
              <w:ind w:right="1"/>
              <w:rPr>
                <w:rFonts w:ascii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435" w:type="dxa"/>
            <w:gridSpan w:val="13"/>
          </w:tcPr>
          <w:p w14:paraId="23A3FEE2" w14:textId="77777777" w:rsidR="00CA0CE9" w:rsidRDefault="00CA0CE9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Cs w:val="22"/>
              </w:rPr>
              <w:t>-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 จำนวนวันที่เกินกำหนดชำระ</w:t>
            </w:r>
          </w:p>
        </w:tc>
      </w:tr>
      <w:tr w:rsidR="00CB597A" w14:paraId="78A7DD95" w14:textId="77777777" w:rsidTr="00F45126">
        <w:trPr>
          <w:trHeight w:val="20"/>
          <w:tblHeader/>
        </w:trPr>
        <w:tc>
          <w:tcPr>
            <w:tcW w:w="2250" w:type="dxa"/>
          </w:tcPr>
          <w:p w14:paraId="797C6527" w14:textId="5DEB8DDA" w:rsidR="00CA0CE9" w:rsidRDefault="00CA0CE9" w:rsidP="00090054">
            <w:pPr>
              <w:ind w:right="1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31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ธันวาคม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2567</w:t>
            </w:r>
          </w:p>
        </w:tc>
        <w:tc>
          <w:tcPr>
            <w:tcW w:w="900" w:type="dxa"/>
          </w:tcPr>
          <w:p w14:paraId="34417F08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4FB3251B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26A3566D" w14:textId="27E648AB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 xml:space="preserve">&lt;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30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</w:tcPr>
          <w:p w14:paraId="6337505D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5C12E589" w14:textId="69C94495" w:rsidR="00CA0CE9" w:rsidRDefault="00823543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31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823543">
              <w:rPr>
                <w:rFonts w:ascii="Angsana New" w:hAnsi="Angsana New"/>
                <w:b/>
                <w:bCs/>
                <w:szCs w:val="22"/>
              </w:rPr>
              <w:t>90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CA0CE9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  <w:shd w:val="clear" w:color="auto" w:fill="auto"/>
          </w:tcPr>
          <w:p w14:paraId="5BFCAC3C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768501E" w14:textId="16C42083" w:rsidR="00CA0CE9" w:rsidRDefault="00823543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91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823543">
              <w:rPr>
                <w:rFonts w:ascii="Angsana New" w:hAnsi="Angsana New"/>
                <w:b/>
                <w:bCs/>
                <w:szCs w:val="22"/>
              </w:rPr>
              <w:t>180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CA0CE9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82" w:type="dxa"/>
            <w:shd w:val="clear" w:color="auto" w:fill="auto"/>
          </w:tcPr>
          <w:p w14:paraId="47D64BF7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032D1DFF" w14:textId="2C5BEC7F" w:rsidR="00CA0CE9" w:rsidRDefault="00823543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181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823543">
              <w:rPr>
                <w:rFonts w:ascii="Angsana New" w:hAnsi="Angsana New"/>
                <w:b/>
                <w:bCs/>
                <w:szCs w:val="22"/>
              </w:rPr>
              <w:t>365</w:t>
            </w:r>
            <w:r w:rsidR="00CA0CE9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CA0CE9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86" w:type="dxa"/>
          </w:tcPr>
          <w:p w14:paraId="74E47C40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7C7FA16E" w14:textId="50FA42CC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 xml:space="preserve">&gt;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365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</w:tcPr>
          <w:p w14:paraId="4760E562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6B4CB425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รวม</w:t>
            </w:r>
          </w:p>
        </w:tc>
      </w:tr>
      <w:tr w:rsidR="00CB597A" w14:paraId="2D11B5C1" w14:textId="77777777" w:rsidTr="00F45126">
        <w:trPr>
          <w:trHeight w:val="20"/>
          <w:tblHeader/>
        </w:trPr>
        <w:tc>
          <w:tcPr>
            <w:tcW w:w="2250" w:type="dxa"/>
          </w:tcPr>
          <w:p w14:paraId="5AEC9DEE" w14:textId="77777777" w:rsidR="00CA0CE9" w:rsidRDefault="00CA0CE9" w:rsidP="00090054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2739697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6" w:type="dxa"/>
          </w:tcPr>
          <w:p w14:paraId="6765049B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296EA1C6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440FF40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1C8CF752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66F8B9B0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</w:tcPr>
          <w:p w14:paraId="6EF877EA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2" w:type="dxa"/>
          </w:tcPr>
          <w:p w14:paraId="4D1D4A30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77B3E8C7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6" w:type="dxa"/>
          </w:tcPr>
          <w:p w14:paraId="4BF61639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3ABF7355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5DB84990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01EAF04F" w14:textId="77777777" w:rsidR="00CA0CE9" w:rsidRDefault="00CA0CE9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</w:tr>
      <w:tr w:rsidR="00CB597A" w14:paraId="3124E167" w14:textId="77777777" w:rsidTr="00F45126">
        <w:trPr>
          <w:trHeight w:val="20"/>
          <w:tblHeader/>
        </w:trPr>
        <w:tc>
          <w:tcPr>
            <w:tcW w:w="2250" w:type="dxa"/>
          </w:tcPr>
          <w:p w14:paraId="1B7689A8" w14:textId="77777777" w:rsidR="006E712C" w:rsidRDefault="006E712C" w:rsidP="00090054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2D8BA2A9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6" w:type="dxa"/>
          </w:tcPr>
          <w:p w14:paraId="60EC02D0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5934C219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58071F6F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244DC3D0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565DB7E9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</w:tcPr>
          <w:p w14:paraId="64654C12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2" w:type="dxa"/>
          </w:tcPr>
          <w:p w14:paraId="1D2433FF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10EB6EDE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6" w:type="dxa"/>
          </w:tcPr>
          <w:p w14:paraId="3308FB16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7A955CEC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4F1AB315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4E551574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</w:tr>
      <w:tr w:rsidR="00CB597A" w14:paraId="0A4C792C" w14:textId="77777777" w:rsidTr="00F45126">
        <w:trPr>
          <w:trHeight w:val="20"/>
          <w:tblHeader/>
        </w:trPr>
        <w:tc>
          <w:tcPr>
            <w:tcW w:w="2250" w:type="dxa"/>
          </w:tcPr>
          <w:p w14:paraId="6EE7F339" w14:textId="77777777" w:rsidR="006E712C" w:rsidRDefault="006E712C" w:rsidP="00090054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อัตราผลขาดทุนด้านเครดิตที่คาดว่า</w:t>
            </w:r>
          </w:p>
        </w:tc>
        <w:tc>
          <w:tcPr>
            <w:tcW w:w="900" w:type="dxa"/>
          </w:tcPr>
          <w:p w14:paraId="536AC47F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42012077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40475763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0BF048DC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1C27D5DF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3F449D76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46597C5A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72046348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2D61B226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17FC325A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4124524E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2976493D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39E466E7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B597A" w14:paraId="435165DC" w14:textId="77777777" w:rsidTr="00F45126">
        <w:trPr>
          <w:trHeight w:val="20"/>
          <w:tblHeader/>
        </w:trPr>
        <w:tc>
          <w:tcPr>
            <w:tcW w:w="2250" w:type="dxa"/>
          </w:tcPr>
          <w:p w14:paraId="32D14AE0" w14:textId="77777777" w:rsidR="002A0D4A" w:rsidRDefault="002A0D4A" w:rsidP="00090054">
            <w:pPr>
              <w:ind w:firstLine="14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 xml:space="preserve">จะเกิดขึ้น </w:t>
            </w:r>
          </w:p>
        </w:tc>
        <w:tc>
          <w:tcPr>
            <w:tcW w:w="900" w:type="dxa"/>
          </w:tcPr>
          <w:p w14:paraId="22324E91" w14:textId="332B97BA" w:rsidR="002A0D4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823543">
              <w:rPr>
                <w:rFonts w:ascii="Angsana New" w:hAnsi="Angsana New"/>
                <w:szCs w:val="22"/>
              </w:rPr>
              <w:t>0</w:t>
            </w:r>
            <w:r w:rsidR="003D3D80">
              <w:rPr>
                <w:rFonts w:ascii="Angsana New" w:hAnsi="Angsana New"/>
                <w:szCs w:val="22"/>
              </w:rPr>
              <w:t>.</w:t>
            </w:r>
            <w:r w:rsidRPr="00823543">
              <w:rPr>
                <w:rFonts w:ascii="Angsana New" w:hAnsi="Angsana New"/>
                <w:szCs w:val="22"/>
              </w:rPr>
              <w:t>02</w:t>
            </w:r>
            <w:r w:rsidR="003D3D80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86" w:type="dxa"/>
          </w:tcPr>
          <w:p w14:paraId="7EFCC652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42513A17" w14:textId="7FFA197D" w:rsidR="002A0D4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823543">
              <w:rPr>
                <w:rFonts w:ascii="Angsana New" w:hAnsi="Angsana New"/>
                <w:szCs w:val="22"/>
              </w:rPr>
              <w:t>0</w:t>
            </w:r>
            <w:r w:rsidR="003D3D80">
              <w:rPr>
                <w:rFonts w:ascii="Angsana New" w:hAnsi="Angsana New"/>
                <w:szCs w:val="22"/>
              </w:rPr>
              <w:t>.</w:t>
            </w:r>
            <w:r w:rsidRPr="00823543">
              <w:rPr>
                <w:rFonts w:ascii="Angsana New" w:hAnsi="Angsana New"/>
                <w:szCs w:val="22"/>
              </w:rPr>
              <w:t>16</w:t>
            </w:r>
            <w:r w:rsidR="003D3D80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412E5966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2A287E1D" w14:textId="6092CEB5" w:rsidR="002A0D4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823543">
              <w:rPr>
                <w:rFonts w:ascii="Angsana New" w:hAnsi="Angsana New"/>
                <w:szCs w:val="22"/>
              </w:rPr>
              <w:t>0</w:t>
            </w:r>
            <w:r w:rsidR="002A0D4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6E7AF320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7DCE1599" w14:textId="509C7902" w:rsidR="002A0D4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823543">
              <w:rPr>
                <w:rFonts w:ascii="Angsana New" w:hAnsi="Angsana New"/>
                <w:szCs w:val="22"/>
              </w:rPr>
              <w:t>0</w:t>
            </w:r>
            <w:r w:rsidR="002A0D4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82" w:type="dxa"/>
          </w:tcPr>
          <w:p w14:paraId="661F7BE7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60E1275B" w14:textId="7B7DC72B" w:rsidR="002A0D4A" w:rsidRDefault="00823543" w:rsidP="00090054">
            <w:pPr>
              <w:ind w:right="14"/>
              <w:jc w:val="center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0</w:t>
            </w:r>
            <w:r w:rsidR="002A0D4A">
              <w:rPr>
                <w:rFonts w:ascii="Angsana New" w:hAnsi="Angsana New"/>
              </w:rPr>
              <w:t>%</w:t>
            </w:r>
          </w:p>
        </w:tc>
        <w:tc>
          <w:tcPr>
            <w:tcW w:w="86" w:type="dxa"/>
          </w:tcPr>
          <w:p w14:paraId="38AFB11D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472A8452" w14:textId="1045F48E" w:rsidR="002A0D4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823543">
              <w:rPr>
                <w:rFonts w:ascii="Angsana New" w:hAnsi="Angsana New"/>
                <w:szCs w:val="22"/>
              </w:rPr>
              <w:t>100</w:t>
            </w:r>
            <w:r w:rsidR="002A0D4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45230F03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6D03BC08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B597A" w14:paraId="71BB98F4" w14:textId="77777777" w:rsidTr="00F45126">
        <w:trPr>
          <w:trHeight w:val="20"/>
          <w:tblHeader/>
        </w:trPr>
        <w:tc>
          <w:tcPr>
            <w:tcW w:w="2250" w:type="dxa"/>
          </w:tcPr>
          <w:p w14:paraId="24BD7294" w14:textId="77777777" w:rsidR="006E712C" w:rsidRDefault="006E712C" w:rsidP="00090054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มูลค่ารวมตามบัญชีที่คาดว่าจะปฏิบัติ</w:t>
            </w:r>
          </w:p>
        </w:tc>
        <w:tc>
          <w:tcPr>
            <w:tcW w:w="900" w:type="dxa"/>
          </w:tcPr>
          <w:p w14:paraId="12E16073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6B3DD698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3E5E759D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48D2CD32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5A16C3BD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36601BED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201C2D04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73F7A4BA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7E776F33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46F1ECA4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4A1025D2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887C5C0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3BBA3622" w14:textId="77777777" w:rsidR="006E712C" w:rsidRDefault="006E712C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CB597A" w14:paraId="507D248A" w14:textId="77777777" w:rsidTr="00F45126">
        <w:trPr>
          <w:trHeight w:val="20"/>
          <w:tblHeader/>
        </w:trPr>
        <w:tc>
          <w:tcPr>
            <w:tcW w:w="2250" w:type="dxa"/>
          </w:tcPr>
          <w:p w14:paraId="44E7CA57" w14:textId="77777777" w:rsidR="002A0D4A" w:rsidRDefault="002A0D4A" w:rsidP="00090054">
            <w:pPr>
              <w:ind w:firstLine="14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ผิดสัญญา</w:t>
            </w:r>
          </w:p>
        </w:tc>
        <w:tc>
          <w:tcPr>
            <w:tcW w:w="900" w:type="dxa"/>
          </w:tcPr>
          <w:p w14:paraId="0B4A55A2" w14:textId="7334186B" w:rsidR="002A0D4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823543">
              <w:rPr>
                <w:rFonts w:ascii="Angsana New" w:hAnsi="Angsana New"/>
                <w:szCs w:val="22"/>
              </w:rPr>
              <w:t>460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823543">
              <w:rPr>
                <w:rFonts w:ascii="Angsana New" w:hAnsi="Angsana New"/>
                <w:szCs w:val="22"/>
              </w:rPr>
              <w:t>628</w:t>
            </w:r>
          </w:p>
        </w:tc>
        <w:tc>
          <w:tcPr>
            <w:tcW w:w="86" w:type="dxa"/>
          </w:tcPr>
          <w:p w14:paraId="3DC3DC27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1DE195C4" w14:textId="11AB5474" w:rsidR="002A0D4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823543">
              <w:rPr>
                <w:rFonts w:ascii="Angsana New" w:hAnsi="Angsana New"/>
                <w:szCs w:val="22"/>
              </w:rPr>
              <w:t>1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823543">
              <w:rPr>
                <w:rFonts w:ascii="Angsana New" w:hAnsi="Angsana New"/>
                <w:szCs w:val="22"/>
              </w:rPr>
              <w:t>668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823543">
              <w:rPr>
                <w:rFonts w:ascii="Angsana New" w:hAnsi="Angsana New"/>
                <w:szCs w:val="22"/>
              </w:rPr>
              <w:t>354</w:t>
            </w:r>
          </w:p>
        </w:tc>
        <w:tc>
          <w:tcPr>
            <w:tcW w:w="90" w:type="dxa"/>
          </w:tcPr>
          <w:p w14:paraId="723B529F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68DD9678" w14:textId="5BD7A592" w:rsidR="002A0D4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823543">
              <w:rPr>
                <w:rFonts w:ascii="Angsana New" w:hAnsi="Angsana New"/>
                <w:szCs w:val="22"/>
              </w:rPr>
              <w:t>203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823543">
              <w:rPr>
                <w:rFonts w:ascii="Angsana New" w:hAnsi="Angsana New"/>
                <w:szCs w:val="22"/>
              </w:rPr>
              <w:t>077</w:t>
            </w:r>
          </w:p>
        </w:tc>
        <w:tc>
          <w:tcPr>
            <w:tcW w:w="90" w:type="dxa"/>
          </w:tcPr>
          <w:p w14:paraId="17E26B6A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643F719C" w14:textId="30CDD702" w:rsidR="002A0D4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823543">
              <w:rPr>
                <w:rFonts w:ascii="Angsana New" w:hAnsi="Angsana New"/>
                <w:szCs w:val="22"/>
              </w:rPr>
              <w:t>188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823543">
              <w:rPr>
                <w:rFonts w:ascii="Angsana New" w:hAnsi="Angsana New"/>
                <w:szCs w:val="22"/>
              </w:rPr>
              <w:t>677</w:t>
            </w:r>
          </w:p>
        </w:tc>
        <w:tc>
          <w:tcPr>
            <w:tcW w:w="82" w:type="dxa"/>
          </w:tcPr>
          <w:p w14:paraId="70F65F09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36A8D5A7" w14:textId="60423FF2" w:rsidR="002A0D4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 w:rsidRPr="00823543">
              <w:rPr>
                <w:rFonts w:ascii="Angsana New" w:hAnsi="Angsana New"/>
                <w:szCs w:val="22"/>
              </w:rPr>
              <w:t>23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823543">
              <w:rPr>
                <w:rFonts w:ascii="Angsana New" w:hAnsi="Angsana New"/>
                <w:szCs w:val="22"/>
              </w:rPr>
              <w:t>326</w:t>
            </w:r>
          </w:p>
        </w:tc>
        <w:tc>
          <w:tcPr>
            <w:tcW w:w="86" w:type="dxa"/>
          </w:tcPr>
          <w:p w14:paraId="06194B67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136E58D5" w14:textId="15F99E2B" w:rsidR="002A0D4A" w:rsidRDefault="00823543" w:rsidP="00090054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szCs w:val="22"/>
                <w:cs/>
              </w:rPr>
            </w:pPr>
            <w:r w:rsidRPr="00823543">
              <w:rPr>
                <w:rFonts w:ascii="Angsana New" w:hAnsi="Angsana New"/>
                <w:szCs w:val="22"/>
              </w:rPr>
              <w:t>504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823543">
              <w:rPr>
                <w:rFonts w:ascii="Angsana New" w:hAnsi="Angsana New"/>
                <w:szCs w:val="22"/>
              </w:rPr>
              <w:t>067</w:t>
            </w:r>
          </w:p>
        </w:tc>
        <w:tc>
          <w:tcPr>
            <w:tcW w:w="90" w:type="dxa"/>
          </w:tcPr>
          <w:p w14:paraId="0B528F84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79586DE7" w14:textId="4F87ADA6" w:rsidR="002A0D4A" w:rsidRDefault="00823543" w:rsidP="00090054">
            <w:pPr>
              <w:tabs>
                <w:tab w:val="decimal" w:pos="657"/>
              </w:tabs>
              <w:ind w:left="-1152"/>
              <w:rPr>
                <w:rFonts w:ascii="Angsana New" w:hAnsi="Angsana New"/>
                <w:szCs w:val="22"/>
                <w:cs/>
              </w:rPr>
            </w:pPr>
            <w:r w:rsidRPr="00823543">
              <w:rPr>
                <w:rFonts w:ascii="Angsana New" w:hAnsi="Angsana New"/>
                <w:szCs w:val="22"/>
              </w:rPr>
              <w:t>3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823543">
              <w:rPr>
                <w:rFonts w:ascii="Angsana New" w:hAnsi="Angsana New"/>
                <w:szCs w:val="22"/>
              </w:rPr>
              <w:t>048</w:t>
            </w:r>
            <w:r w:rsidR="003D3D80">
              <w:rPr>
                <w:rFonts w:ascii="Angsana New" w:hAnsi="Angsana New"/>
                <w:szCs w:val="22"/>
              </w:rPr>
              <w:t>,</w:t>
            </w:r>
            <w:r w:rsidRPr="00823543">
              <w:rPr>
                <w:rFonts w:ascii="Angsana New" w:hAnsi="Angsana New"/>
                <w:szCs w:val="22"/>
              </w:rPr>
              <w:t>129</w:t>
            </w:r>
          </w:p>
        </w:tc>
      </w:tr>
      <w:tr w:rsidR="00CB597A" w14:paraId="31AF4112" w14:textId="77777777" w:rsidTr="00F45126">
        <w:trPr>
          <w:trHeight w:val="20"/>
          <w:tblHeader/>
        </w:trPr>
        <w:tc>
          <w:tcPr>
            <w:tcW w:w="2250" w:type="dxa"/>
          </w:tcPr>
          <w:p w14:paraId="6BEF9214" w14:textId="77777777" w:rsidR="00FD33D2" w:rsidRDefault="00FD33D2" w:rsidP="00090054">
            <w:pPr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0" w:type="dxa"/>
          </w:tcPr>
          <w:p w14:paraId="60C40233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5A953EF5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2A9D3471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BF19B0E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2ED65748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FDF2DE9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5FF12BCB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4229F72B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5EFC0017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049C5989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7D2394D0" w14:textId="77777777" w:rsidR="00FD33D2" w:rsidRDefault="00FD33D2" w:rsidP="00090054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5910EAAB" w14:textId="77777777" w:rsidR="00FD33D2" w:rsidRDefault="00FD33D2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79078CBE" w14:textId="77777777" w:rsidR="00FD33D2" w:rsidRDefault="00FD33D2" w:rsidP="00090054">
            <w:pPr>
              <w:tabs>
                <w:tab w:val="decimal" w:pos="657"/>
              </w:tabs>
              <w:ind w:left="-1152"/>
              <w:rPr>
                <w:rFonts w:ascii="Angsana New" w:hAnsi="Angsana New"/>
                <w:szCs w:val="22"/>
                <w:cs/>
              </w:rPr>
            </w:pPr>
          </w:p>
        </w:tc>
      </w:tr>
      <w:tr w:rsidR="00CB597A" w14:paraId="605F1986" w14:textId="77777777" w:rsidTr="00F45126">
        <w:trPr>
          <w:trHeight w:val="60"/>
          <w:tblHeader/>
        </w:trPr>
        <w:tc>
          <w:tcPr>
            <w:tcW w:w="2250" w:type="dxa"/>
          </w:tcPr>
          <w:p w14:paraId="2B6026AF" w14:textId="77777777" w:rsidR="002A0D4A" w:rsidRDefault="002A0D4A" w:rsidP="00090054">
            <w:pPr>
              <w:ind w:firstLine="14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จะเกิดขึ้นตลอดอายุ</w:t>
            </w:r>
          </w:p>
        </w:tc>
        <w:tc>
          <w:tcPr>
            <w:tcW w:w="900" w:type="dxa"/>
          </w:tcPr>
          <w:p w14:paraId="22B8C491" w14:textId="14D5A7E8" w:rsidR="002A0D4A" w:rsidRDefault="003D3D80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823543" w:rsidRPr="00823543">
              <w:rPr>
                <w:rFonts w:ascii="Angsana New" w:hAnsi="Angsana New"/>
                <w:szCs w:val="22"/>
              </w:rPr>
              <w:t>110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86" w:type="dxa"/>
          </w:tcPr>
          <w:p w14:paraId="2559C2F9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7F998B31" w14:textId="3EEDD7C5" w:rsidR="002A0D4A" w:rsidRDefault="003D3D80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(</w:t>
            </w:r>
            <w:r w:rsidR="00823543" w:rsidRPr="00823543">
              <w:rPr>
                <w:rFonts w:ascii="Angsana New" w:hAnsi="Angsana New"/>
                <w:szCs w:val="22"/>
              </w:rPr>
              <w:t>2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692</w:t>
            </w:r>
            <w:r>
              <w:rPr>
                <w:rFonts w:ascii="Angsana New" w:hAnsi="Angsana New"/>
                <w:szCs w:val="22"/>
              </w:rPr>
              <w:t>)</w:t>
            </w:r>
          </w:p>
        </w:tc>
        <w:tc>
          <w:tcPr>
            <w:tcW w:w="90" w:type="dxa"/>
          </w:tcPr>
          <w:p w14:paraId="407DD49B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36521740" w14:textId="6A05F8A8" w:rsidR="002A0D4A" w:rsidRDefault="003D3D80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0" w:type="dxa"/>
          </w:tcPr>
          <w:p w14:paraId="0652BD08" w14:textId="4EF73CA9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2F2A9A06" w14:textId="7DDF08D1" w:rsidR="002A0D4A" w:rsidRDefault="003D3D80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82" w:type="dxa"/>
          </w:tcPr>
          <w:p w14:paraId="1063A1EA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5947374B" w14:textId="70624092" w:rsidR="002A0D4A" w:rsidRDefault="003D3D80" w:rsidP="00090054">
            <w:pPr>
              <w:ind w:right="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1C21154F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3C3B421B" w14:textId="35D287FF" w:rsidR="002A0D4A" w:rsidRDefault="003D3D80" w:rsidP="00090054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823543" w:rsidRPr="00823543">
              <w:rPr>
                <w:rFonts w:ascii="Angsana New" w:hAnsi="Angsana New"/>
              </w:rPr>
              <w:t>504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067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863C772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36E73EC0" w14:textId="2EE56481" w:rsidR="002A0D4A" w:rsidRDefault="003D3D80" w:rsidP="00090054">
            <w:pPr>
              <w:tabs>
                <w:tab w:val="decimal" w:pos="657"/>
              </w:tabs>
              <w:ind w:left="-115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823543" w:rsidRPr="00823543">
              <w:rPr>
                <w:rFonts w:ascii="Angsana New" w:hAnsi="Angsana New"/>
              </w:rPr>
              <w:t>506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869</w:t>
            </w:r>
            <w:r>
              <w:rPr>
                <w:rFonts w:ascii="Angsana New" w:hAnsi="Angsana New"/>
              </w:rPr>
              <w:t>)</w:t>
            </w:r>
          </w:p>
        </w:tc>
      </w:tr>
      <w:tr w:rsidR="002A0D4A" w14:paraId="344EA044" w14:textId="77777777" w:rsidTr="00F45126">
        <w:trPr>
          <w:trHeight w:val="20"/>
          <w:tblHeader/>
        </w:trPr>
        <w:tc>
          <w:tcPr>
            <w:tcW w:w="2250" w:type="dxa"/>
          </w:tcPr>
          <w:p w14:paraId="3B631859" w14:textId="77777777" w:rsidR="002A0D4A" w:rsidRDefault="002A0D4A" w:rsidP="00090054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63A9F309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09DD7EE8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115A4D92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505E91DC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570E8B1F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3FC1B2C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59AB4AF0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1B66BEDE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4FB510C8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7051A318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06EAB2C7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74D934DC" w14:textId="77777777" w:rsidR="002A0D4A" w:rsidRDefault="002A0D4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4BCDE172" w14:textId="23DD76B7" w:rsidR="002A0D4A" w:rsidRDefault="002A0D4A" w:rsidP="00090054">
            <w:pPr>
              <w:tabs>
                <w:tab w:val="decimal" w:pos="657"/>
              </w:tabs>
              <w:ind w:left="-115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2</w:t>
            </w:r>
            <w:r w:rsidR="003D3D80"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541</w:t>
            </w:r>
            <w:r w:rsidR="003D3D80"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260</w:t>
            </w:r>
          </w:p>
        </w:tc>
      </w:tr>
    </w:tbl>
    <w:p w14:paraId="47671FFA" w14:textId="77777777" w:rsidR="001F05DF" w:rsidRDefault="001F05DF" w:rsidP="00090054">
      <w:pPr>
        <w:pStyle w:val="a1"/>
        <w:tabs>
          <w:tab w:val="left" w:pos="5115"/>
        </w:tabs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900"/>
        <w:gridCol w:w="86"/>
        <w:gridCol w:w="814"/>
        <w:gridCol w:w="90"/>
        <w:gridCol w:w="849"/>
        <w:gridCol w:w="90"/>
        <w:gridCol w:w="902"/>
        <w:gridCol w:w="82"/>
        <w:gridCol w:w="909"/>
        <w:gridCol w:w="86"/>
        <w:gridCol w:w="781"/>
        <w:gridCol w:w="90"/>
        <w:gridCol w:w="756"/>
      </w:tblGrid>
      <w:tr w:rsidR="005924CA" w14:paraId="23C8F91F" w14:textId="77777777" w:rsidTr="005924CA">
        <w:trPr>
          <w:trHeight w:val="20"/>
          <w:tblHeader/>
        </w:trPr>
        <w:tc>
          <w:tcPr>
            <w:tcW w:w="2250" w:type="dxa"/>
          </w:tcPr>
          <w:p w14:paraId="299ADFC5" w14:textId="77777777" w:rsidR="005924CA" w:rsidRDefault="005924CA" w:rsidP="00090054">
            <w:pPr>
              <w:ind w:right="1"/>
              <w:rPr>
                <w:rFonts w:ascii="Angsana New" w:hAnsi="Angsana New"/>
                <w:b/>
                <w:bCs/>
                <w:szCs w:val="2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6435" w:type="dxa"/>
            <w:gridSpan w:val="13"/>
          </w:tcPr>
          <w:p w14:paraId="358754B2" w14:textId="77777777" w:rsidR="005924CA" w:rsidRDefault="005924CA" w:rsidP="00090054">
            <w:pPr>
              <w:ind w:right="1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ลูกหนี้การค้า </w:t>
            </w:r>
            <w:r>
              <w:rPr>
                <w:rFonts w:ascii="Angsana New" w:hAnsi="Angsana New"/>
                <w:b/>
                <w:bCs/>
                <w:szCs w:val="22"/>
              </w:rPr>
              <w:t>-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 จำนวนวันที่เกินกำหนดชำระ</w:t>
            </w:r>
          </w:p>
        </w:tc>
      </w:tr>
      <w:tr w:rsidR="005924CA" w14:paraId="005567BA" w14:textId="77777777" w:rsidTr="005924CA">
        <w:trPr>
          <w:trHeight w:val="20"/>
          <w:tblHeader/>
        </w:trPr>
        <w:tc>
          <w:tcPr>
            <w:tcW w:w="2250" w:type="dxa"/>
          </w:tcPr>
          <w:p w14:paraId="7009E689" w14:textId="37BE100F" w:rsidR="005924CA" w:rsidRDefault="005924CA" w:rsidP="00090054">
            <w:pPr>
              <w:ind w:right="1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31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 xml:space="preserve">ธันวาคม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2566</w:t>
            </w:r>
          </w:p>
        </w:tc>
        <w:tc>
          <w:tcPr>
            <w:tcW w:w="900" w:type="dxa"/>
          </w:tcPr>
          <w:p w14:paraId="46DE1286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ไม่เกินกำหนดชำระ</w:t>
            </w:r>
          </w:p>
        </w:tc>
        <w:tc>
          <w:tcPr>
            <w:tcW w:w="86" w:type="dxa"/>
          </w:tcPr>
          <w:p w14:paraId="50798927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618F7B47" w14:textId="468880E0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 xml:space="preserve">&lt;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30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</w:tcPr>
          <w:p w14:paraId="58793207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3C810B36" w14:textId="033AA07C" w:rsidR="005924CA" w:rsidRDefault="00823543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31</w:t>
            </w:r>
            <w:r w:rsidR="005924CA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823543">
              <w:rPr>
                <w:rFonts w:ascii="Angsana New" w:hAnsi="Angsana New"/>
                <w:b/>
                <w:bCs/>
                <w:szCs w:val="22"/>
              </w:rPr>
              <w:t>90</w:t>
            </w:r>
            <w:r w:rsidR="005924CA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5924CA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  <w:shd w:val="clear" w:color="auto" w:fill="auto"/>
          </w:tcPr>
          <w:p w14:paraId="3D97FA33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A66395E" w14:textId="49F6FE22" w:rsidR="005924CA" w:rsidRDefault="00823543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91</w:t>
            </w:r>
            <w:r w:rsidR="005924CA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823543">
              <w:rPr>
                <w:rFonts w:ascii="Angsana New" w:hAnsi="Angsana New"/>
                <w:b/>
                <w:bCs/>
                <w:szCs w:val="22"/>
              </w:rPr>
              <w:t>180</w:t>
            </w:r>
            <w:r w:rsidR="005924CA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5924CA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82" w:type="dxa"/>
            <w:shd w:val="clear" w:color="auto" w:fill="auto"/>
          </w:tcPr>
          <w:p w14:paraId="0EB37F87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1730103F" w14:textId="55C9354A" w:rsidR="005924CA" w:rsidRDefault="00823543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 w:rsidRPr="00823543">
              <w:rPr>
                <w:rFonts w:ascii="Angsana New" w:hAnsi="Angsana New"/>
                <w:b/>
                <w:bCs/>
                <w:szCs w:val="22"/>
              </w:rPr>
              <w:t>181</w:t>
            </w:r>
            <w:r w:rsidR="005924CA">
              <w:rPr>
                <w:rFonts w:ascii="Angsana New" w:hAnsi="Angsana New"/>
                <w:b/>
                <w:bCs/>
                <w:szCs w:val="22"/>
              </w:rPr>
              <w:t xml:space="preserve"> - </w:t>
            </w:r>
            <w:r w:rsidRPr="00823543">
              <w:rPr>
                <w:rFonts w:ascii="Angsana New" w:hAnsi="Angsana New"/>
                <w:b/>
                <w:bCs/>
                <w:szCs w:val="22"/>
              </w:rPr>
              <w:t>365</w:t>
            </w:r>
            <w:r w:rsidR="005924CA"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 w:rsidR="005924CA"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86" w:type="dxa"/>
          </w:tcPr>
          <w:p w14:paraId="29EC0F30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600F7728" w14:textId="218AFDA4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</w:rPr>
              <w:t xml:space="preserve">&gt; </w:t>
            </w:r>
            <w:r w:rsidR="00823543" w:rsidRPr="00823543">
              <w:rPr>
                <w:rFonts w:ascii="Angsana New" w:hAnsi="Angsana New"/>
                <w:b/>
                <w:bCs/>
                <w:szCs w:val="22"/>
              </w:rPr>
              <w:t>365</w:t>
            </w:r>
            <w:r>
              <w:rPr>
                <w:rFonts w:ascii="Angsana New" w:hAnsi="Angsana New"/>
                <w:b/>
                <w:bCs/>
                <w:szCs w:val="22"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2"/>
                <w:cs/>
              </w:rPr>
              <w:t>วัน</w:t>
            </w:r>
          </w:p>
        </w:tc>
        <w:tc>
          <w:tcPr>
            <w:tcW w:w="90" w:type="dxa"/>
          </w:tcPr>
          <w:p w14:paraId="4C5B27C0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6010D201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รวม</w:t>
            </w:r>
          </w:p>
        </w:tc>
      </w:tr>
      <w:tr w:rsidR="005924CA" w14:paraId="04F45259" w14:textId="77777777" w:rsidTr="005924CA">
        <w:trPr>
          <w:trHeight w:val="20"/>
          <w:tblHeader/>
        </w:trPr>
        <w:tc>
          <w:tcPr>
            <w:tcW w:w="2250" w:type="dxa"/>
          </w:tcPr>
          <w:p w14:paraId="67790B9B" w14:textId="77777777" w:rsidR="005924CA" w:rsidRDefault="005924CA" w:rsidP="00090054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29BF2CA0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6" w:type="dxa"/>
          </w:tcPr>
          <w:p w14:paraId="261FCCE5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2D042DB5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45A3B4B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64A16B1C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1F96FA39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</w:tcPr>
          <w:p w14:paraId="7E0A2981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2" w:type="dxa"/>
          </w:tcPr>
          <w:p w14:paraId="66E7410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50B6C3D2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86" w:type="dxa"/>
          </w:tcPr>
          <w:p w14:paraId="0E83290E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58CAC8CA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  <w:tc>
          <w:tcPr>
            <w:tcW w:w="90" w:type="dxa"/>
          </w:tcPr>
          <w:p w14:paraId="7685CAE4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05C5810C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  <w:r>
              <w:rPr>
                <w:rFonts w:ascii="Angsana New" w:hAnsi="Angsana New"/>
                <w:b/>
                <w:bCs/>
                <w:szCs w:val="22"/>
                <w:cs/>
              </w:rPr>
              <w:t>บาท</w:t>
            </w:r>
          </w:p>
        </w:tc>
      </w:tr>
      <w:tr w:rsidR="005924CA" w14:paraId="66AD9732" w14:textId="77777777" w:rsidTr="005924CA">
        <w:trPr>
          <w:trHeight w:val="20"/>
          <w:tblHeader/>
        </w:trPr>
        <w:tc>
          <w:tcPr>
            <w:tcW w:w="2250" w:type="dxa"/>
          </w:tcPr>
          <w:p w14:paraId="2C07E185" w14:textId="77777777" w:rsidR="005924CA" w:rsidRDefault="005924CA" w:rsidP="00090054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45638634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6" w:type="dxa"/>
          </w:tcPr>
          <w:p w14:paraId="16205F65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14" w:type="dxa"/>
          </w:tcPr>
          <w:p w14:paraId="72F86BBF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3F4A783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849" w:type="dxa"/>
          </w:tcPr>
          <w:p w14:paraId="26F2E3AC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4F15037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2" w:type="dxa"/>
          </w:tcPr>
          <w:p w14:paraId="7432DF1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2" w:type="dxa"/>
          </w:tcPr>
          <w:p w14:paraId="5EA58704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9" w:type="dxa"/>
          </w:tcPr>
          <w:p w14:paraId="0F39827E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86" w:type="dxa"/>
          </w:tcPr>
          <w:p w14:paraId="2C4FCDAD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1" w:type="dxa"/>
          </w:tcPr>
          <w:p w14:paraId="0C923EA4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  <w:tc>
          <w:tcPr>
            <w:tcW w:w="90" w:type="dxa"/>
          </w:tcPr>
          <w:p w14:paraId="6179D66B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56" w:type="dxa"/>
          </w:tcPr>
          <w:p w14:paraId="1A23B39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b/>
                <w:bCs/>
                <w:szCs w:val="22"/>
                <w:cs/>
              </w:rPr>
            </w:pPr>
          </w:p>
        </w:tc>
      </w:tr>
      <w:tr w:rsidR="005924CA" w14:paraId="7F9480AD" w14:textId="77777777" w:rsidTr="005924CA">
        <w:trPr>
          <w:trHeight w:val="20"/>
          <w:tblHeader/>
        </w:trPr>
        <w:tc>
          <w:tcPr>
            <w:tcW w:w="2250" w:type="dxa"/>
          </w:tcPr>
          <w:p w14:paraId="2C8E5639" w14:textId="77777777" w:rsidR="005924CA" w:rsidRDefault="005924CA" w:rsidP="00090054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อัตราผลขาดทุนด้านเครดิตที่คาดว่า</w:t>
            </w:r>
          </w:p>
        </w:tc>
        <w:tc>
          <w:tcPr>
            <w:tcW w:w="900" w:type="dxa"/>
          </w:tcPr>
          <w:p w14:paraId="6B8E8240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5527BE45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70BB41FE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5ADFA0D0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502928FF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5616ABE2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3ECCD07F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5267785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6680AA7F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7119C4DE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04A266B9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54B743D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1AB7285F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5924CA" w14:paraId="4355EB03" w14:textId="77777777" w:rsidTr="005924CA">
        <w:trPr>
          <w:trHeight w:val="20"/>
          <w:tblHeader/>
        </w:trPr>
        <w:tc>
          <w:tcPr>
            <w:tcW w:w="2250" w:type="dxa"/>
          </w:tcPr>
          <w:p w14:paraId="7F196794" w14:textId="77777777" w:rsidR="005924CA" w:rsidRDefault="005924CA" w:rsidP="00090054">
            <w:pPr>
              <w:ind w:firstLine="14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 xml:space="preserve">จะเกิดขึ้น </w:t>
            </w:r>
          </w:p>
        </w:tc>
        <w:tc>
          <w:tcPr>
            <w:tcW w:w="900" w:type="dxa"/>
          </w:tcPr>
          <w:p w14:paraId="0CA786FD" w14:textId="165860CF" w:rsidR="005924C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823543">
              <w:rPr>
                <w:rFonts w:ascii="Angsana New" w:hAnsi="Angsana New"/>
                <w:szCs w:val="22"/>
              </w:rPr>
              <w:t>0</w:t>
            </w:r>
            <w:r w:rsidR="005924C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86" w:type="dxa"/>
          </w:tcPr>
          <w:p w14:paraId="11F252E2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186259B5" w14:textId="613FFAA8" w:rsidR="005924C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823543">
              <w:rPr>
                <w:rFonts w:ascii="Angsana New" w:hAnsi="Angsana New"/>
                <w:szCs w:val="22"/>
              </w:rPr>
              <w:t>0</w:t>
            </w:r>
            <w:r w:rsidR="005924C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101831AD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0B3660D0" w14:textId="3C22587E" w:rsidR="005924C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823543">
              <w:rPr>
                <w:rFonts w:ascii="Angsana New" w:hAnsi="Angsana New"/>
                <w:szCs w:val="22"/>
              </w:rPr>
              <w:t>0</w:t>
            </w:r>
            <w:r w:rsidR="005924C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402CD06C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1244964E" w14:textId="62E3FC28" w:rsidR="005924C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823543">
              <w:rPr>
                <w:rFonts w:ascii="Angsana New" w:hAnsi="Angsana New"/>
                <w:szCs w:val="22"/>
              </w:rPr>
              <w:t>0</w:t>
            </w:r>
            <w:r w:rsidR="005924C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82" w:type="dxa"/>
          </w:tcPr>
          <w:p w14:paraId="6C46E45B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76B375D6" w14:textId="073815A7" w:rsidR="005924CA" w:rsidRDefault="00823543" w:rsidP="00090054">
            <w:pPr>
              <w:ind w:right="14"/>
              <w:jc w:val="center"/>
              <w:rPr>
                <w:rFonts w:ascii="Angsana New" w:hAnsi="Angsana New"/>
              </w:rPr>
            </w:pPr>
            <w:r w:rsidRPr="00823543">
              <w:rPr>
                <w:rFonts w:ascii="Angsana New" w:hAnsi="Angsana New"/>
              </w:rPr>
              <w:t>94</w:t>
            </w:r>
            <w:r w:rsidR="005924CA">
              <w:rPr>
                <w:rFonts w:ascii="Angsana New" w:hAnsi="Angsana New"/>
              </w:rPr>
              <w:t>%</w:t>
            </w:r>
          </w:p>
        </w:tc>
        <w:tc>
          <w:tcPr>
            <w:tcW w:w="86" w:type="dxa"/>
          </w:tcPr>
          <w:p w14:paraId="5DBC797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228CCBA2" w14:textId="5561B175" w:rsidR="005924CA" w:rsidRDefault="00823543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  <w:r w:rsidRPr="00823543">
              <w:rPr>
                <w:rFonts w:ascii="Angsana New" w:hAnsi="Angsana New"/>
                <w:szCs w:val="22"/>
              </w:rPr>
              <w:t>100</w:t>
            </w:r>
            <w:r w:rsidR="005924CA">
              <w:rPr>
                <w:rFonts w:ascii="Angsana New" w:hAnsi="Angsana New"/>
                <w:szCs w:val="22"/>
              </w:rPr>
              <w:t>%</w:t>
            </w:r>
          </w:p>
        </w:tc>
        <w:tc>
          <w:tcPr>
            <w:tcW w:w="90" w:type="dxa"/>
          </w:tcPr>
          <w:p w14:paraId="0E6CD3EE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000B0F4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5924CA" w14:paraId="76C504F5" w14:textId="77777777" w:rsidTr="005924CA">
        <w:trPr>
          <w:trHeight w:val="20"/>
          <w:tblHeader/>
        </w:trPr>
        <w:tc>
          <w:tcPr>
            <w:tcW w:w="2250" w:type="dxa"/>
          </w:tcPr>
          <w:p w14:paraId="5225B239" w14:textId="77777777" w:rsidR="005924CA" w:rsidRDefault="005924CA" w:rsidP="00090054">
            <w:pPr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มูลค่ารวมตามบัญชีที่คาดว่าจะปฏิบัติ</w:t>
            </w:r>
          </w:p>
        </w:tc>
        <w:tc>
          <w:tcPr>
            <w:tcW w:w="900" w:type="dxa"/>
          </w:tcPr>
          <w:p w14:paraId="0B331DE9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430F2805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377F2062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230A1DE7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5629F9A3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235AD070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6DFB1394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542B0C20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127D0F1B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62B92C5D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74E7D66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7D193FD3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4CB27F2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</w:tr>
      <w:tr w:rsidR="005924CA" w14:paraId="050FA279" w14:textId="77777777" w:rsidTr="005924CA">
        <w:trPr>
          <w:trHeight w:val="20"/>
          <w:tblHeader/>
        </w:trPr>
        <w:tc>
          <w:tcPr>
            <w:tcW w:w="2250" w:type="dxa"/>
          </w:tcPr>
          <w:p w14:paraId="7F5C2CA0" w14:textId="77777777" w:rsidR="005924CA" w:rsidRDefault="005924CA" w:rsidP="00090054">
            <w:pPr>
              <w:ind w:firstLine="144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</w:rPr>
              <w:t>ผิดสัญญา</w:t>
            </w:r>
          </w:p>
        </w:tc>
        <w:tc>
          <w:tcPr>
            <w:tcW w:w="900" w:type="dxa"/>
          </w:tcPr>
          <w:p w14:paraId="0E28FF9F" w14:textId="4D76BCED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</w:t>
            </w:r>
            <w:r w:rsidR="00823543" w:rsidRPr="00823543">
              <w:rPr>
                <w:rFonts w:ascii="Angsana New" w:hAnsi="Angsana New"/>
                <w:szCs w:val="22"/>
              </w:rPr>
              <w:t>589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414</w:t>
            </w:r>
            <w:r>
              <w:rPr>
                <w:rFonts w:ascii="Angsana New" w:hAnsi="Angsana New"/>
                <w:szCs w:val="22"/>
              </w:rPr>
              <w:t xml:space="preserve"> </w:t>
            </w:r>
          </w:p>
        </w:tc>
        <w:tc>
          <w:tcPr>
            <w:tcW w:w="86" w:type="dxa"/>
          </w:tcPr>
          <w:p w14:paraId="55E3363A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08A42325" w14:textId="685130F6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</w:t>
            </w:r>
            <w:r w:rsidR="00823543" w:rsidRPr="00823543">
              <w:rPr>
                <w:rFonts w:ascii="Angsana New" w:hAnsi="Angsana New"/>
                <w:szCs w:val="22"/>
              </w:rPr>
              <w:t>1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410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179</w:t>
            </w:r>
            <w:r>
              <w:rPr>
                <w:rFonts w:ascii="Angsana New" w:hAnsi="Angsana New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1BE4EE47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3895D73C" w14:textId="08BE886D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</w:t>
            </w:r>
            <w:r w:rsidR="00823543" w:rsidRPr="00823543">
              <w:rPr>
                <w:rFonts w:ascii="Angsana New" w:hAnsi="Angsana New"/>
                <w:szCs w:val="22"/>
              </w:rPr>
              <w:t>95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864</w:t>
            </w:r>
            <w:r>
              <w:rPr>
                <w:rFonts w:ascii="Angsana New" w:hAnsi="Angsana New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76EF089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260EAC82" w14:textId="12727326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</w:t>
            </w:r>
            <w:r w:rsidR="00823543" w:rsidRPr="00823543">
              <w:rPr>
                <w:rFonts w:ascii="Angsana New" w:hAnsi="Angsana New"/>
                <w:szCs w:val="22"/>
              </w:rPr>
              <w:t>3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304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051</w:t>
            </w:r>
            <w:r>
              <w:rPr>
                <w:rFonts w:ascii="Angsana New" w:hAnsi="Angsana New"/>
                <w:szCs w:val="22"/>
              </w:rPr>
              <w:t xml:space="preserve"> </w:t>
            </w:r>
          </w:p>
        </w:tc>
        <w:tc>
          <w:tcPr>
            <w:tcW w:w="82" w:type="dxa"/>
          </w:tcPr>
          <w:p w14:paraId="1BFCD0EB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4CE78B1B" w14:textId="575EA374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</w:t>
            </w:r>
            <w:r w:rsidR="00823543" w:rsidRPr="00823543">
              <w:rPr>
                <w:rFonts w:ascii="Angsana New" w:hAnsi="Angsana New"/>
                <w:szCs w:val="22"/>
              </w:rPr>
              <w:t>99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916</w:t>
            </w:r>
            <w:r>
              <w:rPr>
                <w:rFonts w:ascii="Angsana New" w:hAnsi="Angsana New"/>
                <w:szCs w:val="22"/>
              </w:rPr>
              <w:t xml:space="preserve"> </w:t>
            </w:r>
          </w:p>
        </w:tc>
        <w:tc>
          <w:tcPr>
            <w:tcW w:w="86" w:type="dxa"/>
          </w:tcPr>
          <w:p w14:paraId="69D06C70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7BDCF886" w14:textId="070D936D" w:rsidR="005924CA" w:rsidRDefault="005924CA" w:rsidP="00090054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</w:t>
            </w:r>
            <w:r w:rsidR="00823543" w:rsidRPr="00823543">
              <w:rPr>
                <w:rFonts w:ascii="Angsana New" w:hAnsi="Angsana New"/>
                <w:szCs w:val="22"/>
              </w:rPr>
              <w:t>550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097</w:t>
            </w:r>
            <w:r>
              <w:rPr>
                <w:rFonts w:ascii="Angsana New" w:hAnsi="Angsana New"/>
                <w:szCs w:val="22"/>
              </w:rPr>
              <w:t xml:space="preserve"> </w:t>
            </w:r>
          </w:p>
        </w:tc>
        <w:tc>
          <w:tcPr>
            <w:tcW w:w="90" w:type="dxa"/>
          </w:tcPr>
          <w:p w14:paraId="673725D6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49B37801" w14:textId="02DEBB06" w:rsidR="005924CA" w:rsidRDefault="005924CA" w:rsidP="00090054">
            <w:pPr>
              <w:tabs>
                <w:tab w:val="decimal" w:pos="657"/>
              </w:tabs>
              <w:ind w:left="-1152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</w:t>
            </w:r>
            <w:r w:rsidR="00823543" w:rsidRPr="00823543">
              <w:rPr>
                <w:rFonts w:ascii="Angsana New" w:hAnsi="Angsana New"/>
                <w:szCs w:val="22"/>
              </w:rPr>
              <w:t>6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049</w:t>
            </w:r>
            <w:r>
              <w:rPr>
                <w:rFonts w:ascii="Angsana New" w:hAnsi="Angsana New"/>
                <w:szCs w:val="22"/>
              </w:rPr>
              <w:t>,</w:t>
            </w:r>
            <w:r w:rsidR="00823543" w:rsidRPr="00823543">
              <w:rPr>
                <w:rFonts w:ascii="Angsana New" w:hAnsi="Angsana New"/>
                <w:szCs w:val="22"/>
              </w:rPr>
              <w:t>521</w:t>
            </w:r>
            <w:r>
              <w:rPr>
                <w:rFonts w:ascii="Angsana New" w:hAnsi="Angsana New"/>
                <w:szCs w:val="22"/>
              </w:rPr>
              <w:t xml:space="preserve"> </w:t>
            </w:r>
          </w:p>
        </w:tc>
      </w:tr>
      <w:tr w:rsidR="005924CA" w14:paraId="6EB02135" w14:textId="77777777" w:rsidTr="005924CA">
        <w:trPr>
          <w:trHeight w:val="20"/>
          <w:tblHeader/>
        </w:trPr>
        <w:tc>
          <w:tcPr>
            <w:tcW w:w="2250" w:type="dxa"/>
          </w:tcPr>
          <w:p w14:paraId="43D8A2D8" w14:textId="77777777" w:rsidR="005924CA" w:rsidRDefault="005924CA" w:rsidP="00090054">
            <w:pPr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ค่าเผื่อผลขาดทุนด้านเครดิตที่คาดว่า</w:t>
            </w:r>
          </w:p>
        </w:tc>
        <w:tc>
          <w:tcPr>
            <w:tcW w:w="900" w:type="dxa"/>
          </w:tcPr>
          <w:p w14:paraId="68EC1CB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" w:type="dxa"/>
          </w:tcPr>
          <w:p w14:paraId="4516C065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14DFBEB5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6A3DB53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3721FA7C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2D934023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0510576F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5EF6F332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42DCB602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283F3355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1BA11E18" w14:textId="77777777" w:rsidR="005924CA" w:rsidRDefault="005924CA" w:rsidP="00090054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0F0C4CDF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</w:tcPr>
          <w:p w14:paraId="65EDCBCB" w14:textId="77777777" w:rsidR="005924CA" w:rsidRDefault="005924CA" w:rsidP="00090054">
            <w:pPr>
              <w:tabs>
                <w:tab w:val="decimal" w:pos="657"/>
              </w:tabs>
              <w:ind w:left="-1152"/>
              <w:rPr>
                <w:rFonts w:ascii="Angsana New" w:hAnsi="Angsana New"/>
                <w:szCs w:val="22"/>
                <w:cs/>
              </w:rPr>
            </w:pPr>
          </w:p>
        </w:tc>
      </w:tr>
      <w:tr w:rsidR="005924CA" w14:paraId="733AF434" w14:textId="77777777" w:rsidTr="005924CA">
        <w:trPr>
          <w:trHeight w:val="60"/>
          <w:tblHeader/>
        </w:trPr>
        <w:tc>
          <w:tcPr>
            <w:tcW w:w="2250" w:type="dxa"/>
          </w:tcPr>
          <w:p w14:paraId="75F6CEC2" w14:textId="77777777" w:rsidR="005924CA" w:rsidRDefault="005924CA" w:rsidP="00090054">
            <w:pPr>
              <w:ind w:firstLine="144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  <w:cs/>
              </w:rPr>
              <w:t>จะเกิดขึ้นตลอดอายุ</w:t>
            </w:r>
          </w:p>
        </w:tc>
        <w:tc>
          <w:tcPr>
            <w:tcW w:w="900" w:type="dxa"/>
          </w:tcPr>
          <w:p w14:paraId="1866E6E2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-   </w:t>
            </w:r>
          </w:p>
        </w:tc>
        <w:tc>
          <w:tcPr>
            <w:tcW w:w="86" w:type="dxa"/>
          </w:tcPr>
          <w:p w14:paraId="3EB43010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21A4A5FD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44809C06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14EE661A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-   </w:t>
            </w:r>
          </w:p>
        </w:tc>
        <w:tc>
          <w:tcPr>
            <w:tcW w:w="90" w:type="dxa"/>
          </w:tcPr>
          <w:p w14:paraId="18CFB7B5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73C7606F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  <w:r>
              <w:rPr>
                <w:rFonts w:ascii="Angsana New" w:hAnsi="Angsana New"/>
                <w:szCs w:val="22"/>
              </w:rPr>
              <w:t xml:space="preserve"> -   </w:t>
            </w:r>
          </w:p>
        </w:tc>
        <w:tc>
          <w:tcPr>
            <w:tcW w:w="82" w:type="dxa"/>
          </w:tcPr>
          <w:p w14:paraId="42CB7FAE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13EE0BB5" w14:textId="2874B573" w:rsidR="005924CA" w:rsidRDefault="005924CA" w:rsidP="00090054">
            <w:pPr>
              <w:ind w:right="14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(</w:t>
            </w:r>
            <w:r w:rsidR="00823543" w:rsidRPr="00823543">
              <w:rPr>
                <w:rFonts w:ascii="Angsana New" w:hAnsi="Angsana New"/>
              </w:rPr>
              <w:t>93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374</w:t>
            </w:r>
            <w:r>
              <w:rPr>
                <w:rFonts w:ascii="Angsana New" w:hAnsi="Angsana New"/>
              </w:rPr>
              <w:t xml:space="preserve">)   </w:t>
            </w:r>
          </w:p>
        </w:tc>
        <w:tc>
          <w:tcPr>
            <w:tcW w:w="86" w:type="dxa"/>
          </w:tcPr>
          <w:p w14:paraId="2E43DBE6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7C57C26B" w14:textId="637EE810" w:rsidR="005924CA" w:rsidRDefault="005924CA" w:rsidP="00090054">
            <w:pPr>
              <w:tabs>
                <w:tab w:val="decimal" w:pos="680"/>
              </w:tabs>
              <w:ind w:left="-1152" w:right="1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(</w:t>
            </w:r>
            <w:r w:rsidR="00823543" w:rsidRPr="00823543">
              <w:rPr>
                <w:rFonts w:ascii="Angsana New" w:hAnsi="Angsana New"/>
              </w:rPr>
              <w:t>550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097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DCA881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6DD3D90F" w14:textId="4840E81A" w:rsidR="005924CA" w:rsidRDefault="005924CA" w:rsidP="00090054">
            <w:pPr>
              <w:tabs>
                <w:tab w:val="decimal" w:pos="657"/>
              </w:tabs>
              <w:ind w:left="-115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(</w:t>
            </w:r>
            <w:r w:rsidR="00823543" w:rsidRPr="00823543">
              <w:rPr>
                <w:rFonts w:ascii="Angsana New" w:hAnsi="Angsana New"/>
              </w:rPr>
              <w:t>643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471</w:t>
            </w:r>
            <w:r>
              <w:rPr>
                <w:rFonts w:ascii="Angsana New" w:hAnsi="Angsana New"/>
              </w:rPr>
              <w:t>)</w:t>
            </w:r>
          </w:p>
        </w:tc>
      </w:tr>
      <w:tr w:rsidR="005924CA" w14:paraId="6903AB46" w14:textId="77777777" w:rsidTr="005924CA">
        <w:trPr>
          <w:trHeight w:val="20"/>
          <w:tblHeader/>
        </w:trPr>
        <w:tc>
          <w:tcPr>
            <w:tcW w:w="2250" w:type="dxa"/>
          </w:tcPr>
          <w:p w14:paraId="37B7747D" w14:textId="77777777" w:rsidR="005924CA" w:rsidRDefault="005924CA" w:rsidP="00090054">
            <w:pPr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900" w:type="dxa"/>
          </w:tcPr>
          <w:p w14:paraId="13FCB428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609826B7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14" w:type="dxa"/>
          </w:tcPr>
          <w:p w14:paraId="48121F8F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7A518C0F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49" w:type="dxa"/>
          </w:tcPr>
          <w:p w14:paraId="257716DC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64B4AFB1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2" w:type="dxa"/>
          </w:tcPr>
          <w:p w14:paraId="02C4F4DE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2" w:type="dxa"/>
          </w:tcPr>
          <w:p w14:paraId="58F29AC6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09" w:type="dxa"/>
          </w:tcPr>
          <w:p w14:paraId="6E288BA0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6" w:type="dxa"/>
          </w:tcPr>
          <w:p w14:paraId="248166F9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1" w:type="dxa"/>
          </w:tcPr>
          <w:p w14:paraId="13581D06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90" w:type="dxa"/>
          </w:tcPr>
          <w:p w14:paraId="365E3C5B" w14:textId="77777777" w:rsidR="005924CA" w:rsidRDefault="005924CA" w:rsidP="00090054">
            <w:pPr>
              <w:ind w:right="14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</w:tcPr>
          <w:p w14:paraId="583E4C58" w14:textId="56D53577" w:rsidR="005924CA" w:rsidRDefault="005924CA" w:rsidP="00090054">
            <w:pPr>
              <w:tabs>
                <w:tab w:val="decimal" w:pos="657"/>
              </w:tabs>
              <w:ind w:left="-115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 </w:t>
            </w:r>
            <w:r w:rsidR="00823543" w:rsidRPr="00823543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406</w:t>
            </w:r>
            <w:r>
              <w:rPr>
                <w:rFonts w:ascii="Angsana New" w:hAnsi="Angsana New"/>
              </w:rPr>
              <w:t>,</w:t>
            </w:r>
            <w:r w:rsidR="00823543" w:rsidRPr="00823543">
              <w:rPr>
                <w:rFonts w:ascii="Angsana New" w:hAnsi="Angsana New"/>
              </w:rPr>
              <w:t>050</w:t>
            </w:r>
          </w:p>
        </w:tc>
      </w:tr>
    </w:tbl>
    <w:p w14:paraId="58760EEE" w14:textId="1BA53B74" w:rsidR="008762B0" w:rsidRDefault="00CA0CE9" w:rsidP="008762B0">
      <w:pPr>
        <w:pStyle w:val="a1"/>
        <w:tabs>
          <w:tab w:val="left" w:pos="5115"/>
        </w:tabs>
        <w:spacing w:before="240" w:after="120"/>
        <w:ind w:left="547"/>
        <w:jc w:val="thaiDistribute"/>
        <w:rPr>
          <w:rFonts w:ascii="Angsana New" w:hAnsi="Angsana New" w:cs="Angsana New"/>
          <w:spacing w:val="-4"/>
          <w:sz w:val="32"/>
          <w:szCs w:val="32"/>
          <w:lang w:val="en-US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ลูกหนี้การค้า</w:t>
      </w:r>
      <w:r w:rsidR="00B42E48">
        <w:rPr>
          <w:rFonts w:ascii="Angsana New" w:hAnsi="Angsana New" w:cs="Angsana New"/>
          <w:spacing w:val="-4"/>
          <w:sz w:val="32"/>
          <w:szCs w:val="32"/>
          <w:cs/>
          <w:lang w:val="en-US"/>
        </w:rPr>
        <w:t>และลูกหนี้อื่น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ซึ่งเป็นไปตามวิธีการอย่างง่ายที่กำหนดไว้ใน </w:t>
      </w:r>
      <w:r>
        <w:rPr>
          <w:rFonts w:ascii="Angsana New" w:hAnsi="Angsana New" w:cs="Angsana New"/>
          <w:spacing w:val="-4"/>
          <w:sz w:val="32"/>
          <w:szCs w:val="32"/>
        </w:rPr>
        <w:t xml:space="preserve">TFRS </w:t>
      </w:r>
      <w:r w:rsidR="00823543" w:rsidRPr="00823543">
        <w:rPr>
          <w:rFonts w:ascii="Angsana New" w:hAnsi="Angsana New" w:cs="Angsana New"/>
          <w:spacing w:val="-4"/>
          <w:sz w:val="32"/>
          <w:szCs w:val="32"/>
          <w:lang w:val="en-US"/>
        </w:rPr>
        <w:t>9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4"/>
        <w:gridCol w:w="1417"/>
        <w:gridCol w:w="142"/>
        <w:gridCol w:w="1417"/>
      </w:tblGrid>
      <w:tr w:rsidR="008762B0" w14:paraId="411921D1" w14:textId="77777777" w:rsidTr="008762B0">
        <w:trPr>
          <w:trHeight w:val="432"/>
        </w:trPr>
        <w:tc>
          <w:tcPr>
            <w:tcW w:w="5664" w:type="dxa"/>
          </w:tcPr>
          <w:p w14:paraId="08F5BFD0" w14:textId="77777777" w:rsidR="008762B0" w:rsidRDefault="008762B0" w:rsidP="00F075CB">
            <w:pPr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6CC482F" w14:textId="28A8E582" w:rsidR="008762B0" w:rsidRDefault="00823543" w:rsidP="00F075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75FA17B1" w14:textId="77777777" w:rsidR="008762B0" w:rsidRDefault="008762B0" w:rsidP="00F075CB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166BD00C" w14:textId="4E5B2A4C" w:rsidR="008762B0" w:rsidRDefault="00823543" w:rsidP="00F075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8762B0" w14:paraId="70C9E98E" w14:textId="77777777" w:rsidTr="008762B0">
        <w:trPr>
          <w:trHeight w:val="432"/>
        </w:trPr>
        <w:tc>
          <w:tcPr>
            <w:tcW w:w="5664" w:type="dxa"/>
          </w:tcPr>
          <w:p w14:paraId="7C33375F" w14:textId="77777777" w:rsidR="008762B0" w:rsidRDefault="008762B0" w:rsidP="00F075CB">
            <w:pPr>
              <w:ind w:left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3E03FA8" w14:textId="77777777" w:rsidR="008762B0" w:rsidRDefault="008762B0" w:rsidP="00F075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2" w:type="dxa"/>
          </w:tcPr>
          <w:p w14:paraId="5CF6EB84" w14:textId="77777777" w:rsidR="008762B0" w:rsidRDefault="008762B0" w:rsidP="00F075CB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</w:tcPr>
          <w:p w14:paraId="07B61ED8" w14:textId="77777777" w:rsidR="008762B0" w:rsidRDefault="008762B0" w:rsidP="00F075C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8762B0" w14:paraId="1CE22831" w14:textId="77777777" w:rsidTr="008762B0">
        <w:trPr>
          <w:trHeight w:val="432"/>
        </w:trPr>
        <w:tc>
          <w:tcPr>
            <w:tcW w:w="5664" w:type="dxa"/>
          </w:tcPr>
          <w:p w14:paraId="32DEE843" w14:textId="2B7D6159" w:rsidR="008762B0" w:rsidRDefault="008762B0" w:rsidP="008762B0">
            <w:pPr>
              <w:ind w:left="360" w:hanging="18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417" w:type="dxa"/>
            <w:shd w:val="clear" w:color="auto" w:fill="auto"/>
          </w:tcPr>
          <w:p w14:paraId="2C811A46" w14:textId="366D41A6" w:rsidR="008762B0" w:rsidRDefault="00823543" w:rsidP="008762B0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643</w:t>
            </w:r>
            <w:r w:rsidR="008762B0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471</w:t>
            </w:r>
          </w:p>
        </w:tc>
        <w:tc>
          <w:tcPr>
            <w:tcW w:w="142" w:type="dxa"/>
          </w:tcPr>
          <w:p w14:paraId="6FD9B14A" w14:textId="77777777" w:rsidR="008762B0" w:rsidRDefault="008762B0" w:rsidP="008762B0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D735720" w14:textId="63FD1FE7" w:rsidR="008762B0" w:rsidRDefault="00823543" w:rsidP="008762B0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948</w:t>
            </w:r>
            <w:r w:rsidR="008762B0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197</w:t>
            </w:r>
          </w:p>
        </w:tc>
      </w:tr>
      <w:tr w:rsidR="008762B0" w14:paraId="289E597D" w14:textId="77777777" w:rsidTr="008762B0">
        <w:trPr>
          <w:trHeight w:val="432"/>
        </w:trPr>
        <w:tc>
          <w:tcPr>
            <w:tcW w:w="5664" w:type="dxa"/>
          </w:tcPr>
          <w:p w14:paraId="2B2C90CE" w14:textId="040C5C9E" w:rsidR="008762B0" w:rsidRDefault="008762B0" w:rsidP="008762B0">
            <w:pPr>
              <w:ind w:left="360" w:hanging="18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กลับรายการ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7BC00BB" w14:textId="0AA10B6B" w:rsidR="008762B0" w:rsidRDefault="00823543" w:rsidP="008762B0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159</w:t>
            </w:r>
            <w:r w:rsidR="008762B0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131</w:t>
            </w:r>
          </w:p>
        </w:tc>
        <w:tc>
          <w:tcPr>
            <w:tcW w:w="142" w:type="dxa"/>
          </w:tcPr>
          <w:p w14:paraId="3274F43B" w14:textId="77777777" w:rsidR="008762B0" w:rsidRDefault="008762B0" w:rsidP="008762B0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BCA3D4C" w14:textId="674B7624" w:rsidR="008762B0" w:rsidRDefault="008762B0" w:rsidP="008762B0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304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726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762B0" w14:paraId="334C0ACE" w14:textId="77777777" w:rsidTr="008762B0">
        <w:trPr>
          <w:trHeight w:val="432"/>
        </w:trPr>
        <w:tc>
          <w:tcPr>
            <w:tcW w:w="5664" w:type="dxa"/>
          </w:tcPr>
          <w:p w14:paraId="5DDBD1D2" w14:textId="6949BF3C" w:rsidR="008762B0" w:rsidRDefault="008762B0" w:rsidP="008762B0">
            <w:pPr>
              <w:tabs>
                <w:tab w:val="right" w:pos="3780"/>
              </w:tabs>
              <w:ind w:firstLine="18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ยอดคงเหลือสิ้นปี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0D5515" w14:textId="596E07F1" w:rsidR="008762B0" w:rsidRDefault="00823543" w:rsidP="008762B0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802</w:t>
            </w:r>
            <w:r w:rsidR="008762B0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602</w:t>
            </w:r>
          </w:p>
        </w:tc>
        <w:tc>
          <w:tcPr>
            <w:tcW w:w="142" w:type="dxa"/>
          </w:tcPr>
          <w:p w14:paraId="7B85E0C4" w14:textId="77777777" w:rsidR="008762B0" w:rsidRDefault="008762B0" w:rsidP="008762B0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5A0CACBF" w14:textId="05643B5E" w:rsidR="008762B0" w:rsidRDefault="008762B0" w:rsidP="008762B0">
            <w:pPr>
              <w:tabs>
                <w:tab w:val="decimal" w:pos="1297"/>
              </w:tabs>
              <w:ind w:firstLine="8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643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471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02BAD71D" w14:textId="2E6A1EA0" w:rsidR="00C72A50" w:rsidRDefault="008762B0" w:rsidP="007236BA">
      <w:pPr>
        <w:tabs>
          <w:tab w:val="left" w:pos="540"/>
          <w:tab w:val="left" w:pos="2160"/>
          <w:tab w:val="left" w:pos="28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21442D">
        <w:rPr>
          <w:rFonts w:ascii="Angsana New" w:hAnsi="Angsana New"/>
          <w:b/>
          <w:bCs/>
          <w:sz w:val="32"/>
          <w:szCs w:val="32"/>
          <w:cs/>
        </w:rPr>
        <w:t>.</w:t>
      </w:r>
      <w:r w:rsidR="003736B9">
        <w:rPr>
          <w:rFonts w:ascii="Angsana New" w:hAnsi="Angsana New"/>
          <w:b/>
          <w:bCs/>
          <w:sz w:val="32"/>
          <w:szCs w:val="32"/>
          <w:cs/>
        </w:rPr>
        <w:tab/>
      </w:r>
      <w:r w:rsidR="00C72A50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54DB34DF" w14:textId="4F4D9ECB" w:rsidR="0085083B" w:rsidRDefault="00C72A50" w:rsidP="00090054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สินค้าคงเหลือ 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8"/>
        <w:gridCol w:w="1520"/>
        <w:gridCol w:w="152"/>
        <w:gridCol w:w="1520"/>
      </w:tblGrid>
      <w:tr w:rsidR="00CB597A" w14:paraId="58A0389D" w14:textId="77777777" w:rsidTr="007236BA">
        <w:tc>
          <w:tcPr>
            <w:tcW w:w="5760" w:type="dxa"/>
          </w:tcPr>
          <w:p w14:paraId="788837D6" w14:textId="77777777" w:rsidR="00C43688" w:rsidRDefault="00C43688" w:rsidP="007236BA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CD30202" w14:textId="189B9E94" w:rsidR="00C43688" w:rsidRDefault="00823543" w:rsidP="000900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6600C48A" w14:textId="77777777" w:rsidR="00C43688" w:rsidRDefault="00C43688" w:rsidP="00090054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680DCB7" w14:textId="5399BAD7" w:rsidR="00C43688" w:rsidRDefault="00823543" w:rsidP="000900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CB597A" w14:paraId="55E8B70F" w14:textId="77777777" w:rsidTr="007236BA">
        <w:tc>
          <w:tcPr>
            <w:tcW w:w="5760" w:type="dxa"/>
          </w:tcPr>
          <w:p w14:paraId="15A8BA9A" w14:textId="77777777" w:rsidR="00CA0CE9" w:rsidRDefault="00CA0CE9" w:rsidP="007236BA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50B5814" w14:textId="77777777" w:rsidR="00CA0CE9" w:rsidRDefault="00CA0CE9" w:rsidP="000900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1F3E983D" w14:textId="77777777" w:rsidR="00CA0CE9" w:rsidRDefault="00CA0CE9" w:rsidP="00090054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F630CA4" w14:textId="77777777" w:rsidR="00CA0CE9" w:rsidRDefault="00CA0CE9" w:rsidP="00090054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924CA" w14:paraId="21A7D8DC" w14:textId="77777777" w:rsidTr="007236BA">
        <w:tc>
          <w:tcPr>
            <w:tcW w:w="5760" w:type="dxa"/>
          </w:tcPr>
          <w:p w14:paraId="5BC39F3A" w14:textId="77777777" w:rsidR="005924CA" w:rsidRDefault="005924CA" w:rsidP="007236BA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auto"/>
          </w:tcPr>
          <w:p w14:paraId="7AC059AB" w14:textId="4046F5CB" w:rsidR="005924CA" w:rsidRDefault="00823543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4</w:t>
            </w:r>
            <w:r w:rsidR="00F74411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274</w:t>
            </w:r>
            <w:r w:rsidR="00F74411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443</w:t>
            </w:r>
          </w:p>
        </w:tc>
        <w:tc>
          <w:tcPr>
            <w:tcW w:w="144" w:type="dxa"/>
          </w:tcPr>
          <w:p w14:paraId="403D0103" w14:textId="77777777" w:rsidR="005924CA" w:rsidRDefault="005924CA" w:rsidP="00090054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F5CAEB9" w14:textId="2B6D7DB9" w:rsidR="005924CA" w:rsidRDefault="005924CA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632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659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924CA" w14:paraId="2908B91D" w14:textId="77777777" w:rsidTr="007236BA">
        <w:tc>
          <w:tcPr>
            <w:tcW w:w="5760" w:type="dxa"/>
          </w:tcPr>
          <w:p w14:paraId="3F3727E5" w14:textId="77777777" w:rsidR="005924CA" w:rsidRDefault="005924CA" w:rsidP="007236BA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อะไหล่และวัสดุสิ้นเปลือง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0249F8" w14:textId="0CE35A2D" w:rsidR="005924CA" w:rsidRDefault="00823543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  <w:r w:rsidR="00F74411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390</w:t>
            </w:r>
            <w:r w:rsidR="00F74411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391</w:t>
            </w:r>
          </w:p>
        </w:tc>
        <w:tc>
          <w:tcPr>
            <w:tcW w:w="144" w:type="dxa"/>
          </w:tcPr>
          <w:p w14:paraId="6CDC7766" w14:textId="77777777" w:rsidR="005924CA" w:rsidRDefault="005924CA" w:rsidP="00090054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DD68C2" w14:textId="2706BF26" w:rsidR="005924CA" w:rsidRDefault="005924CA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432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361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F02F4" w14:paraId="11D0B3A5" w14:textId="77777777" w:rsidTr="007236BA">
        <w:tc>
          <w:tcPr>
            <w:tcW w:w="5760" w:type="dxa"/>
          </w:tcPr>
          <w:p w14:paraId="1C208727" w14:textId="77777777" w:rsidR="003F02F4" w:rsidRDefault="003F02F4" w:rsidP="007236BA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EDA209" w14:textId="6CF59E4C" w:rsidR="003F02F4" w:rsidRDefault="00823543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13</w:t>
            </w:r>
            <w:r w:rsidR="00783E66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664</w:t>
            </w:r>
            <w:r w:rsidR="00783E66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834</w:t>
            </w:r>
          </w:p>
        </w:tc>
        <w:tc>
          <w:tcPr>
            <w:tcW w:w="144" w:type="dxa"/>
          </w:tcPr>
          <w:p w14:paraId="056DF5F6" w14:textId="77777777" w:rsidR="003F02F4" w:rsidRDefault="003F02F4" w:rsidP="00090054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8184CE" w14:textId="7499A8EE" w:rsidR="003F02F4" w:rsidRDefault="00823543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  <w:r w:rsidR="00783E66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065</w:t>
            </w:r>
            <w:r w:rsidR="00783E66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020</w:t>
            </w:r>
          </w:p>
        </w:tc>
      </w:tr>
      <w:tr w:rsidR="009D1CC4" w14:paraId="02803780" w14:textId="77777777" w:rsidTr="007236BA">
        <w:tc>
          <w:tcPr>
            <w:tcW w:w="5760" w:type="dxa"/>
          </w:tcPr>
          <w:p w14:paraId="668D6DF9" w14:textId="107487D4" w:rsidR="009D1CC4" w:rsidRDefault="00BD63FF" w:rsidP="007236BA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ค่าเผื่อการลดมูลค่าของสินค้าคงเหลือ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5AC0D940" w14:textId="59907E5B" w:rsidR="009D1CC4" w:rsidRDefault="00783E66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93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269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335B4664" w14:textId="77777777" w:rsidR="009D1CC4" w:rsidRDefault="009D1CC4" w:rsidP="00090054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FA83182" w14:textId="39547578" w:rsidR="009D1CC4" w:rsidRDefault="00783E66" w:rsidP="00090054">
            <w:pPr>
              <w:tabs>
                <w:tab w:val="decimal" w:pos="120"/>
              </w:tabs>
              <w:ind w:left="-116" w:right="30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924CA" w14:paraId="78751A01" w14:textId="77777777" w:rsidTr="007236BA">
        <w:tc>
          <w:tcPr>
            <w:tcW w:w="5760" w:type="dxa"/>
          </w:tcPr>
          <w:p w14:paraId="4EB250D2" w14:textId="77777777" w:rsidR="005924CA" w:rsidRDefault="005924CA" w:rsidP="007236BA">
            <w:pPr>
              <w:ind w:left="54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3667A" w14:textId="0B6BBD45" w:rsidR="005924CA" w:rsidRDefault="00823543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13</w:t>
            </w:r>
            <w:r w:rsidR="00F74411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571</w:t>
            </w:r>
            <w:r w:rsidR="00F74411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565</w:t>
            </w:r>
          </w:p>
        </w:tc>
        <w:tc>
          <w:tcPr>
            <w:tcW w:w="144" w:type="dxa"/>
          </w:tcPr>
          <w:p w14:paraId="2E0F1629" w14:textId="77777777" w:rsidR="005924CA" w:rsidRDefault="005924CA" w:rsidP="00090054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D1F372" w14:textId="6777F7A4" w:rsidR="005924CA" w:rsidRDefault="00823543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  <w:r w:rsidR="005924C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065</w:t>
            </w:r>
            <w:r w:rsidR="005924C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020</w:t>
            </w:r>
          </w:p>
        </w:tc>
      </w:tr>
    </w:tbl>
    <w:p w14:paraId="3F737E0B" w14:textId="3970C40F" w:rsidR="0088321C" w:rsidRDefault="00B40EBC" w:rsidP="007236BA">
      <w:pPr>
        <w:spacing w:before="240"/>
        <w:ind w:left="547" w:right="-29"/>
        <w:jc w:val="thaiDistribute"/>
        <w:rPr>
          <w:rFonts w:ascii="Angsana New" w:eastAsia="Times New Roman" w:hAnsi="Angsana New"/>
          <w:spacing w:val="-12"/>
          <w:sz w:val="32"/>
          <w:szCs w:val="32"/>
        </w:rPr>
      </w:pPr>
      <w:r>
        <w:rPr>
          <w:rFonts w:ascii="Angsana New" w:eastAsia="Times New Roman" w:hAnsi="Angsana New"/>
          <w:spacing w:val="-12"/>
          <w:sz w:val="32"/>
          <w:szCs w:val="32"/>
          <w:cs/>
        </w:rPr>
        <w:t>ต้นทุนของสินค้าคงเหลือที่บันทึกเป็นค่าใช้จ่ายและได้รวมในบัญชีต้นทุนขาย สำหรับปีสิ้นสุดวันที่</w:t>
      </w:r>
      <w:r>
        <w:rPr>
          <w:rFonts w:ascii="Angsana New" w:eastAsia="Times New Roman" w:hAnsi="Angsana New"/>
          <w:spacing w:val="-12"/>
          <w:sz w:val="32"/>
          <w:szCs w:val="32"/>
          <w:cs/>
        </w:rPr>
        <w:br/>
      </w:r>
      <w:r w:rsidR="00823543" w:rsidRPr="00823543">
        <w:rPr>
          <w:rFonts w:ascii="Angsana New" w:eastAsia="Times New Roman" w:hAnsi="Angsana New"/>
          <w:spacing w:val="-12"/>
          <w:sz w:val="32"/>
          <w:szCs w:val="32"/>
        </w:rPr>
        <w:t>31</w:t>
      </w:r>
      <w:r>
        <w:rPr>
          <w:rFonts w:ascii="Angsana New" w:eastAsia="Times New Roman" w:hAnsi="Angsana New"/>
          <w:spacing w:val="-12"/>
          <w:sz w:val="32"/>
          <w:szCs w:val="32"/>
        </w:rPr>
        <w:t xml:space="preserve"> </w:t>
      </w:r>
      <w:r>
        <w:rPr>
          <w:rFonts w:ascii="Angsana New" w:eastAsia="Times New Roman" w:hAnsi="Angsana New"/>
          <w:spacing w:val="-12"/>
          <w:sz w:val="32"/>
          <w:szCs w:val="32"/>
          <w:cs/>
        </w:rPr>
        <w:t>ธันวาคม 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8"/>
        <w:gridCol w:w="1520"/>
        <w:gridCol w:w="152"/>
        <w:gridCol w:w="1520"/>
      </w:tblGrid>
      <w:tr w:rsidR="007236BA" w14:paraId="33EC6B2B" w14:textId="77777777" w:rsidTr="007236BA">
        <w:tc>
          <w:tcPr>
            <w:tcW w:w="6078" w:type="dxa"/>
          </w:tcPr>
          <w:p w14:paraId="6BBEB87B" w14:textId="77777777" w:rsidR="007236BA" w:rsidRDefault="007236BA" w:rsidP="007236BA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0EB82792" w14:textId="66640767" w:rsidR="007236BA" w:rsidRDefault="00823543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2" w:type="dxa"/>
          </w:tcPr>
          <w:p w14:paraId="49D2BA45" w14:textId="77777777" w:rsidR="007236BA" w:rsidRDefault="007236BA" w:rsidP="00333E30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440C5AE" w14:textId="4E6550D7" w:rsidR="007236BA" w:rsidRDefault="00823543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7236BA" w14:paraId="510A569E" w14:textId="77777777" w:rsidTr="007236BA">
        <w:tc>
          <w:tcPr>
            <w:tcW w:w="6078" w:type="dxa"/>
          </w:tcPr>
          <w:p w14:paraId="0FD82AFD" w14:textId="77777777" w:rsidR="007236BA" w:rsidRDefault="007236BA" w:rsidP="007236BA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72F5E1A2" w14:textId="77777777" w:rsidR="007236BA" w:rsidRDefault="007236BA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2" w:type="dxa"/>
          </w:tcPr>
          <w:p w14:paraId="5DDDE6C1" w14:textId="77777777" w:rsidR="007236BA" w:rsidRDefault="007236BA" w:rsidP="00333E30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24EA7153" w14:textId="77777777" w:rsidR="007236BA" w:rsidRDefault="007236BA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7236BA" w14:paraId="3075B79F" w14:textId="77777777" w:rsidTr="007236BA">
        <w:tc>
          <w:tcPr>
            <w:tcW w:w="6078" w:type="dxa"/>
          </w:tcPr>
          <w:p w14:paraId="14A9C098" w14:textId="545D7DCB" w:rsidR="007236BA" w:rsidRDefault="007236BA" w:rsidP="007236BA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520" w:type="dxa"/>
            <w:shd w:val="clear" w:color="auto" w:fill="auto"/>
          </w:tcPr>
          <w:p w14:paraId="4F4E4ED9" w14:textId="70D956C7" w:rsidR="007236BA" w:rsidRDefault="007236BA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" w:type="dxa"/>
          </w:tcPr>
          <w:p w14:paraId="0A33CD8D" w14:textId="77777777" w:rsidR="007236BA" w:rsidRDefault="007236BA" w:rsidP="007236BA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00615139" w14:textId="00C71766" w:rsidR="007236BA" w:rsidRDefault="007236BA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6BA" w14:paraId="5F65636C" w14:textId="77777777" w:rsidTr="007236BA">
        <w:tc>
          <w:tcPr>
            <w:tcW w:w="6078" w:type="dxa"/>
          </w:tcPr>
          <w:p w14:paraId="2FBC1057" w14:textId="63F1F554" w:rsidR="007236BA" w:rsidRDefault="007236BA" w:rsidP="007236BA">
            <w:pPr>
              <w:ind w:left="7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และได้รวมในบัญชีต้นทุนขาย</w:t>
            </w:r>
          </w:p>
        </w:tc>
        <w:tc>
          <w:tcPr>
            <w:tcW w:w="1520" w:type="dxa"/>
            <w:shd w:val="clear" w:color="auto" w:fill="auto"/>
          </w:tcPr>
          <w:p w14:paraId="5CCB9852" w14:textId="77777777" w:rsidR="007236BA" w:rsidRDefault="007236BA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" w:type="dxa"/>
          </w:tcPr>
          <w:p w14:paraId="099F5CE8" w14:textId="77777777" w:rsidR="007236BA" w:rsidRDefault="007236BA" w:rsidP="007236BA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41BBDEF6" w14:textId="77777777" w:rsidR="007236BA" w:rsidRDefault="007236BA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236BA" w14:paraId="587F7CEA" w14:textId="77777777" w:rsidTr="007236BA">
        <w:tc>
          <w:tcPr>
            <w:tcW w:w="6078" w:type="dxa"/>
          </w:tcPr>
          <w:p w14:paraId="2F122648" w14:textId="64DE808D" w:rsidR="007236BA" w:rsidRDefault="007236BA" w:rsidP="007236BA">
            <w:pPr>
              <w:ind w:left="90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ต้นทุนขาย</w:t>
            </w:r>
          </w:p>
        </w:tc>
        <w:tc>
          <w:tcPr>
            <w:tcW w:w="1520" w:type="dxa"/>
            <w:shd w:val="clear" w:color="auto" w:fill="auto"/>
          </w:tcPr>
          <w:p w14:paraId="66536003" w14:textId="55D746B5" w:rsidR="007236BA" w:rsidRDefault="00823543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18</w:t>
            </w:r>
            <w:r w:rsidR="007236B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234</w:t>
            </w:r>
            <w:r w:rsidR="007236B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52" w:type="dxa"/>
            <w:vAlign w:val="center"/>
          </w:tcPr>
          <w:p w14:paraId="27973459" w14:textId="77777777" w:rsidR="007236BA" w:rsidRDefault="007236BA" w:rsidP="007236BA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6EC00B54" w14:textId="754D6FA8" w:rsidR="007236BA" w:rsidRDefault="007236BA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855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033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7236BA" w14:paraId="5F66AB50" w14:textId="77777777" w:rsidTr="00B01AE8">
        <w:tc>
          <w:tcPr>
            <w:tcW w:w="6078" w:type="dxa"/>
          </w:tcPr>
          <w:p w14:paraId="760C3D80" w14:textId="795BE0E6" w:rsidR="007236BA" w:rsidRDefault="007236BA" w:rsidP="007236BA">
            <w:pPr>
              <w:ind w:left="54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A04365" w14:textId="37057F45" w:rsidR="007236BA" w:rsidRDefault="00823543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18</w:t>
            </w:r>
            <w:r w:rsidR="007236B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234</w:t>
            </w:r>
            <w:r w:rsidR="007236B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52" w:type="dxa"/>
            <w:vAlign w:val="center"/>
          </w:tcPr>
          <w:p w14:paraId="7546691B" w14:textId="77777777" w:rsidR="007236BA" w:rsidRDefault="007236BA" w:rsidP="007236BA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293B34D5" w14:textId="63128804" w:rsidR="007236BA" w:rsidRDefault="007236BA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855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033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7D1824C8" w14:textId="625FCB9C" w:rsidR="006F0238" w:rsidRDefault="00823543" w:rsidP="007236BA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23543">
        <w:rPr>
          <w:rFonts w:ascii="Angsana New" w:hAnsi="Angsana New"/>
          <w:b/>
          <w:bCs/>
          <w:sz w:val="32"/>
          <w:szCs w:val="32"/>
        </w:rPr>
        <w:t>8</w:t>
      </w:r>
      <w:r w:rsidR="006F0238">
        <w:rPr>
          <w:rFonts w:ascii="Angsana New" w:hAnsi="Angsana New"/>
          <w:b/>
          <w:bCs/>
          <w:sz w:val="32"/>
          <w:szCs w:val="32"/>
        </w:rPr>
        <w:t>.</w:t>
      </w:r>
      <w:r w:rsidR="006F0238">
        <w:rPr>
          <w:rFonts w:ascii="Angsana New" w:hAnsi="Angsana New"/>
          <w:b/>
          <w:bCs/>
          <w:sz w:val="32"/>
          <w:szCs w:val="32"/>
          <w:cs/>
        </w:rPr>
        <w:tab/>
        <w:t>เงินฝากสถาบันการเงินที่ใช้เป็นหลักประกัน</w:t>
      </w:r>
    </w:p>
    <w:p w14:paraId="22480FEF" w14:textId="4AD32F11" w:rsidR="006F0238" w:rsidRDefault="006F0238" w:rsidP="007236BA">
      <w:pPr>
        <w:tabs>
          <w:tab w:val="left" w:pos="540"/>
        </w:tabs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เงินฝากสถาบันการเงินที่ใช้เป็นหลักประกัน ประกอบด้วย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43"/>
        <w:gridCol w:w="3770"/>
        <w:gridCol w:w="1526"/>
        <w:gridCol w:w="180"/>
        <w:gridCol w:w="1526"/>
      </w:tblGrid>
      <w:tr w:rsidR="006F0238" w14:paraId="17C93109" w14:textId="77777777" w:rsidTr="007236BA">
        <w:trPr>
          <w:cantSplit/>
        </w:trPr>
        <w:tc>
          <w:tcPr>
            <w:tcW w:w="2250" w:type="dxa"/>
          </w:tcPr>
          <w:p w14:paraId="07270F2C" w14:textId="77777777" w:rsidR="006F0238" w:rsidRDefault="006F0238" w:rsidP="007236BA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14:paraId="007DC834" w14:textId="77777777" w:rsidR="006F0238" w:rsidRDefault="006F0238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747635B9" w14:textId="2179D086" w:rsidR="006F0238" w:rsidRDefault="00823543" w:rsidP="000900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80" w:type="dxa"/>
          </w:tcPr>
          <w:p w14:paraId="75F7FB4F" w14:textId="77777777" w:rsidR="006F0238" w:rsidRDefault="006F0238" w:rsidP="000900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570E9E1" w14:textId="28846A9A" w:rsidR="006F0238" w:rsidRDefault="00823543" w:rsidP="00090054">
            <w:pPr>
              <w:ind w:lef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6F0238" w14:paraId="31B8F124" w14:textId="77777777" w:rsidTr="007236BA">
        <w:trPr>
          <w:cantSplit/>
        </w:trPr>
        <w:tc>
          <w:tcPr>
            <w:tcW w:w="2250" w:type="dxa"/>
          </w:tcPr>
          <w:p w14:paraId="1C6AE703" w14:textId="77777777" w:rsidR="006F0238" w:rsidRDefault="006F0238" w:rsidP="007236BA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14:paraId="4C2D0F2B" w14:textId="44C915E3" w:rsidR="006F0238" w:rsidRDefault="006F0238" w:rsidP="007236B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ใช้เป็นหลักประกัน</w:t>
            </w:r>
          </w:p>
        </w:tc>
        <w:tc>
          <w:tcPr>
            <w:tcW w:w="1530" w:type="dxa"/>
          </w:tcPr>
          <w:p w14:paraId="77ABBD7C" w14:textId="77777777" w:rsidR="006F0238" w:rsidRDefault="006F0238" w:rsidP="000900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80" w:type="dxa"/>
          </w:tcPr>
          <w:p w14:paraId="12912839" w14:textId="77777777" w:rsidR="006F0238" w:rsidRDefault="006F0238" w:rsidP="0009005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5C0D504" w14:textId="77777777" w:rsidR="006F0238" w:rsidRDefault="006F0238" w:rsidP="00090054">
            <w:pPr>
              <w:ind w:left="-10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6F0238" w14:paraId="5C88AF09" w14:textId="77777777" w:rsidTr="007236BA">
        <w:trPr>
          <w:cantSplit/>
        </w:trPr>
        <w:tc>
          <w:tcPr>
            <w:tcW w:w="2250" w:type="dxa"/>
          </w:tcPr>
          <w:p w14:paraId="1F07C121" w14:textId="77777777" w:rsidR="006F0238" w:rsidRDefault="006F0238" w:rsidP="007236BA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3780" w:type="dxa"/>
          </w:tcPr>
          <w:p w14:paraId="0788DAAB" w14:textId="77777777" w:rsidR="006F0238" w:rsidRDefault="006F0238" w:rsidP="007236BA">
            <w:pPr>
              <w:ind w:left="17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หลักประกันเงินกู้ยืมระยะยาว</w:t>
            </w:r>
          </w:p>
        </w:tc>
        <w:tc>
          <w:tcPr>
            <w:tcW w:w="1530" w:type="dxa"/>
          </w:tcPr>
          <w:p w14:paraId="28399722" w14:textId="77777777" w:rsidR="006F0238" w:rsidRDefault="006F0238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" w:type="dxa"/>
          </w:tcPr>
          <w:p w14:paraId="4467B1FE" w14:textId="77777777" w:rsidR="006F0238" w:rsidRDefault="006F0238" w:rsidP="0009005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924316B" w14:textId="77777777" w:rsidR="006F0238" w:rsidRDefault="006F0238" w:rsidP="00090054">
            <w:pPr>
              <w:tabs>
                <w:tab w:val="decimal" w:pos="591"/>
              </w:tabs>
              <w:ind w:left="-1152" w:right="57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F0238" w14:paraId="00344C11" w14:textId="77777777" w:rsidTr="007236BA">
        <w:trPr>
          <w:cantSplit/>
        </w:trPr>
        <w:tc>
          <w:tcPr>
            <w:tcW w:w="2250" w:type="dxa"/>
          </w:tcPr>
          <w:p w14:paraId="02AFCBF5" w14:textId="77777777" w:rsidR="006F0238" w:rsidRDefault="006F0238" w:rsidP="007236BA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</w:tcPr>
          <w:p w14:paraId="2D3027C2" w14:textId="70CB0FCA" w:rsidR="006F0238" w:rsidRDefault="006F0238" w:rsidP="007236BA">
            <w:pPr>
              <w:ind w:left="4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จากสถาบันการเงิน </w:t>
            </w: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ดูหมายเหตุข้อ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</w:tcPr>
          <w:p w14:paraId="2B720855" w14:textId="0BCAFF90" w:rsidR="006F0238" w:rsidRDefault="00823543" w:rsidP="007236B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10</w:t>
            </w:r>
            <w:r w:rsidR="006F0238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500</w:t>
            </w:r>
            <w:r w:rsidR="006F0238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</w:tcPr>
          <w:p w14:paraId="50B680F7" w14:textId="77777777" w:rsidR="006F0238" w:rsidRDefault="006F0238" w:rsidP="0009005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47E66A4" w14:textId="77777777" w:rsidR="006F0238" w:rsidRDefault="006F0238" w:rsidP="00090054">
            <w:pPr>
              <w:tabs>
                <w:tab w:val="decimal" w:pos="591"/>
              </w:tabs>
              <w:ind w:left="-1152" w:right="57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D37D7FE" w14:textId="21F5CE6D" w:rsidR="00161CF7" w:rsidRDefault="007236BA" w:rsidP="00090054">
      <w:pPr>
        <w:tabs>
          <w:tab w:val="left" w:pos="540"/>
          <w:tab w:val="left" w:pos="900"/>
          <w:tab w:val="left" w:pos="2160"/>
          <w:tab w:val="left" w:pos="288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76349A">
        <w:rPr>
          <w:rFonts w:ascii="Angsana New" w:hAnsi="Angsana New"/>
          <w:b/>
          <w:bCs/>
          <w:sz w:val="32"/>
          <w:szCs w:val="32"/>
        </w:rPr>
        <w:t>.</w:t>
      </w:r>
      <w:r w:rsidR="0076349A">
        <w:rPr>
          <w:rFonts w:ascii="Angsana New" w:hAnsi="Angsana New"/>
          <w:b/>
          <w:bCs/>
          <w:sz w:val="32"/>
          <w:szCs w:val="32"/>
        </w:rPr>
        <w:tab/>
      </w:r>
      <w:r w:rsidR="00106C67">
        <w:rPr>
          <w:rFonts w:ascii="Angsana New" w:hAnsi="Angsana New"/>
          <w:b/>
          <w:bCs/>
          <w:sz w:val="32"/>
          <w:szCs w:val="32"/>
          <w:cs/>
        </w:rPr>
        <w:t>อาคารและอุปกรณ์</w:t>
      </w:r>
    </w:p>
    <w:p w14:paraId="626616A5" w14:textId="411B3239" w:rsidR="00C05CA6" w:rsidRDefault="00106C67" w:rsidP="007236BA">
      <w:pPr>
        <w:spacing w:after="120"/>
        <w:ind w:left="547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32"/>
          <w:szCs w:val="32"/>
          <w:cs/>
        </w:rPr>
        <w:t xml:space="preserve">อาคารและอุปกรณ์ </w:t>
      </w:r>
      <w:r w:rsidR="00914BA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 w:rsidR="00914BA8">
        <w:rPr>
          <w:rFonts w:ascii="Angsana New" w:hAnsi="Angsana New"/>
          <w:sz w:val="32"/>
          <w:szCs w:val="32"/>
          <w:cs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 w:rsidR="00914BA8">
        <w:rPr>
          <w:rFonts w:ascii="Angsana New" w:hAnsi="Angsana New"/>
          <w:cs/>
        </w:rPr>
        <w:t xml:space="preserve"> </w:t>
      </w:r>
      <w:r w:rsidR="00161CF7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60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86"/>
        <w:gridCol w:w="133"/>
        <w:gridCol w:w="1185"/>
        <w:gridCol w:w="133"/>
        <w:gridCol w:w="1185"/>
        <w:gridCol w:w="133"/>
        <w:gridCol w:w="1185"/>
        <w:gridCol w:w="133"/>
        <w:gridCol w:w="1185"/>
      </w:tblGrid>
      <w:tr w:rsidR="007236BA" w14:paraId="5EA4BED6" w14:textId="77777777" w:rsidTr="007236BA">
        <w:trPr>
          <w:trHeight w:val="144"/>
        </w:trPr>
        <w:tc>
          <w:tcPr>
            <w:tcW w:w="3150" w:type="dxa"/>
          </w:tcPr>
          <w:p w14:paraId="017F9D06" w14:textId="3FA2915F" w:rsidR="006C4E13" w:rsidRPr="007236BA" w:rsidRDefault="002D4829" w:rsidP="00090054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86" w:type="dxa"/>
          </w:tcPr>
          <w:p w14:paraId="17B7A3EF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</w:t>
            </w:r>
            <w:r w:rsidR="007557D3"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ยกมา</w:t>
            </w:r>
          </w:p>
        </w:tc>
        <w:tc>
          <w:tcPr>
            <w:tcW w:w="133" w:type="dxa"/>
          </w:tcPr>
          <w:p w14:paraId="7B18B681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E1E5E6B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3" w:type="dxa"/>
          </w:tcPr>
          <w:p w14:paraId="6E193883" w14:textId="77777777" w:rsidR="006C4E13" w:rsidRPr="007236BA" w:rsidRDefault="006C4E1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5899ED5A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3" w:type="dxa"/>
          </w:tcPr>
          <w:p w14:paraId="243387F7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7F3C247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  <w:r w:rsidR="00E330C9" w:rsidRPr="007236BA"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33" w:type="dxa"/>
          </w:tcPr>
          <w:p w14:paraId="0D711CCD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476A9361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7236BA" w14:paraId="094C9F09" w14:textId="77777777" w:rsidTr="007236BA">
        <w:trPr>
          <w:trHeight w:val="144"/>
        </w:trPr>
        <w:tc>
          <w:tcPr>
            <w:tcW w:w="3150" w:type="dxa"/>
          </w:tcPr>
          <w:p w14:paraId="713A0655" w14:textId="77777777" w:rsidR="006C4E13" w:rsidRPr="007236BA" w:rsidRDefault="006C4E13" w:rsidP="00090054">
            <w:pPr>
              <w:ind w:left="532" w:firstLine="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5A11EEFA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3" w:type="dxa"/>
          </w:tcPr>
          <w:p w14:paraId="7D09CFA6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C70038B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7044EF98" w14:textId="77777777" w:rsidR="006C4E13" w:rsidRPr="007236BA" w:rsidRDefault="006C4E1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1FA87D0D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1DD225AE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21FC4267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="00E330C9"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</w:t>
            </w: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ออก</w:t>
            </w:r>
            <w:r w:rsidRPr="007236B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658C3A1D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4F9E5C6D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236BA" w14:paraId="59E0A957" w14:textId="77777777" w:rsidTr="007236BA">
        <w:trPr>
          <w:trHeight w:val="144"/>
        </w:trPr>
        <w:tc>
          <w:tcPr>
            <w:tcW w:w="3150" w:type="dxa"/>
          </w:tcPr>
          <w:p w14:paraId="5B7DE326" w14:textId="77777777" w:rsidR="006C4E13" w:rsidRPr="007236BA" w:rsidRDefault="006C4E13" w:rsidP="00090054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07802291" w14:textId="403E8E55" w:rsidR="006C4E13" w:rsidRPr="007236BA" w:rsidRDefault="00823543" w:rsidP="0009005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C4E13"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F100B4"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33" w:type="dxa"/>
          </w:tcPr>
          <w:p w14:paraId="59BACE85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6E91A6D8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64BAA733" w14:textId="77777777" w:rsidR="006C4E13" w:rsidRPr="007236BA" w:rsidRDefault="006C4E1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67AD3DBF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7C26A9A4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7246EFF0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3" w:type="dxa"/>
          </w:tcPr>
          <w:p w14:paraId="266FB1AA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25FF9AC1" w14:textId="6B8D84C6" w:rsidR="006C4E13" w:rsidRPr="007236BA" w:rsidRDefault="0082354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C4E13"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3C3795"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7236BA" w14:paraId="6BCE22BB" w14:textId="77777777" w:rsidTr="007236BA">
        <w:trPr>
          <w:trHeight w:val="144"/>
        </w:trPr>
        <w:tc>
          <w:tcPr>
            <w:tcW w:w="3150" w:type="dxa"/>
          </w:tcPr>
          <w:p w14:paraId="1ACD5689" w14:textId="77777777" w:rsidR="006C4E13" w:rsidRPr="007236BA" w:rsidRDefault="006C4E13" w:rsidP="00090054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527D76C6" w14:textId="20B00A5B" w:rsidR="006C4E13" w:rsidRPr="007236BA" w:rsidRDefault="0082354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3" w:type="dxa"/>
          </w:tcPr>
          <w:p w14:paraId="32425BD4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36C99BF3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6F707B23" w14:textId="77777777" w:rsidR="006C4E13" w:rsidRPr="007236BA" w:rsidRDefault="006C4E1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4930E0F4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7332D890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00AB0A0C" w14:textId="77777777" w:rsidR="006C4E13" w:rsidRPr="007236BA" w:rsidRDefault="006C4E13" w:rsidP="00090054">
            <w:pPr>
              <w:tabs>
                <w:tab w:val="left" w:pos="93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3CAD1A0B" w14:textId="77777777" w:rsidR="006C4E13" w:rsidRPr="007236BA" w:rsidRDefault="006C4E1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57CCEDDD" w14:textId="7826C25D" w:rsidR="006C4E13" w:rsidRPr="007236BA" w:rsidRDefault="0082354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7236BA" w14:paraId="09F6DF03" w14:textId="77777777" w:rsidTr="007236BA">
        <w:trPr>
          <w:trHeight w:val="144"/>
        </w:trPr>
        <w:tc>
          <w:tcPr>
            <w:tcW w:w="3150" w:type="dxa"/>
          </w:tcPr>
          <w:p w14:paraId="5E174BE7" w14:textId="77777777" w:rsidR="002D4829" w:rsidRPr="007236BA" w:rsidRDefault="002D4829" w:rsidP="00090054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3EC7D361" w14:textId="77777777" w:rsidR="002D4829" w:rsidRPr="007236BA" w:rsidRDefault="002D4829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130510C0" w14:textId="77777777" w:rsidR="002D4829" w:rsidRPr="007236BA" w:rsidRDefault="002D4829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4460476D" w14:textId="77777777" w:rsidR="002D4829" w:rsidRPr="007236BA" w:rsidRDefault="002D4829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3CA10AD9" w14:textId="77777777" w:rsidR="002D4829" w:rsidRPr="007236BA" w:rsidRDefault="002D4829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0929F00A" w14:textId="77777777" w:rsidR="002D4829" w:rsidRPr="007236BA" w:rsidRDefault="002D4829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28EA74DE" w14:textId="77777777" w:rsidR="002D4829" w:rsidRPr="007236BA" w:rsidRDefault="002D4829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</w:tcPr>
          <w:p w14:paraId="45923C32" w14:textId="77777777" w:rsidR="002D4829" w:rsidRPr="007236BA" w:rsidRDefault="002D4829" w:rsidP="00090054">
            <w:pPr>
              <w:tabs>
                <w:tab w:val="left" w:pos="93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" w:type="dxa"/>
          </w:tcPr>
          <w:p w14:paraId="161C11F3" w14:textId="77777777" w:rsidR="002D4829" w:rsidRPr="007236BA" w:rsidRDefault="002D4829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</w:tcPr>
          <w:p w14:paraId="4DE94B34" w14:textId="77777777" w:rsidR="002D4829" w:rsidRPr="007236BA" w:rsidRDefault="002D4829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236BA" w14:paraId="54542B64" w14:textId="77777777" w:rsidTr="007236BA">
        <w:trPr>
          <w:trHeight w:val="144"/>
        </w:trPr>
        <w:tc>
          <w:tcPr>
            <w:tcW w:w="3150" w:type="dxa"/>
          </w:tcPr>
          <w:p w14:paraId="5ED636C0" w14:textId="31036F49" w:rsidR="006C4E13" w:rsidRPr="007236BA" w:rsidRDefault="006C4E13" w:rsidP="00090054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86" w:type="dxa"/>
          </w:tcPr>
          <w:p w14:paraId="5AFF5A96" w14:textId="77777777" w:rsidR="006C4E13" w:rsidRPr="007236BA" w:rsidRDefault="006C4E13" w:rsidP="00090054">
            <w:pPr>
              <w:tabs>
                <w:tab w:val="decimal" w:pos="1053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1143097B" w14:textId="77777777" w:rsidR="006C4E13" w:rsidRPr="007236BA" w:rsidRDefault="006C4E13" w:rsidP="00090054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3CF771E" w14:textId="77777777" w:rsidR="006C4E13" w:rsidRPr="007236BA" w:rsidRDefault="006C4E13" w:rsidP="00090054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5919A605" w14:textId="77777777" w:rsidR="006C4E13" w:rsidRPr="007236BA" w:rsidRDefault="006C4E13" w:rsidP="00090054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4802EBC7" w14:textId="77777777" w:rsidR="006C4E13" w:rsidRPr="007236BA" w:rsidRDefault="006C4E13" w:rsidP="00090054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331C0297" w14:textId="77777777" w:rsidR="006C4E13" w:rsidRPr="007236BA" w:rsidRDefault="006C4E13" w:rsidP="00090054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549C37C4" w14:textId="77777777" w:rsidR="006C4E13" w:rsidRPr="007236BA" w:rsidRDefault="006C4E13" w:rsidP="00090054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08143D0A" w14:textId="77777777" w:rsidR="006C4E13" w:rsidRPr="007236BA" w:rsidRDefault="006C4E13" w:rsidP="0009005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</w:tcPr>
          <w:p w14:paraId="0B764C27" w14:textId="77777777" w:rsidR="006C4E13" w:rsidRPr="007236BA" w:rsidRDefault="006C4E1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36BA" w14:paraId="1E1BDF11" w14:textId="77777777" w:rsidTr="007236BA">
        <w:trPr>
          <w:trHeight w:val="144"/>
        </w:trPr>
        <w:tc>
          <w:tcPr>
            <w:tcW w:w="3150" w:type="dxa"/>
          </w:tcPr>
          <w:p w14:paraId="3C117026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86" w:type="dxa"/>
          </w:tcPr>
          <w:p w14:paraId="04082CF6" w14:textId="4422FAF1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446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458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48B193F6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F861FDA" w14:textId="1D08EDCB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479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213</w:t>
            </w:r>
          </w:p>
        </w:tc>
        <w:tc>
          <w:tcPr>
            <w:tcW w:w="133" w:type="dxa"/>
            <w:shd w:val="clear" w:color="auto" w:fill="auto"/>
          </w:tcPr>
          <w:p w14:paraId="3780E615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67077F14" w14:textId="6858A11B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5A31F19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7DECCD15" w14:textId="1A8E4B66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00849804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79C88ED1" w14:textId="194B923D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14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925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671</w:t>
            </w:r>
          </w:p>
        </w:tc>
      </w:tr>
      <w:tr w:rsidR="007236BA" w14:paraId="32BDE196" w14:textId="77777777" w:rsidTr="007236BA">
        <w:trPr>
          <w:trHeight w:val="144"/>
        </w:trPr>
        <w:tc>
          <w:tcPr>
            <w:tcW w:w="3150" w:type="dxa"/>
          </w:tcPr>
          <w:p w14:paraId="2E4946D9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86" w:type="dxa"/>
          </w:tcPr>
          <w:p w14:paraId="4C2FCB19" w14:textId="1827B80C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378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666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608F56DF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76048C37" w14:textId="48C151FC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561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569</w:t>
            </w:r>
          </w:p>
        </w:tc>
        <w:tc>
          <w:tcPr>
            <w:tcW w:w="133" w:type="dxa"/>
            <w:shd w:val="clear" w:color="auto" w:fill="auto"/>
          </w:tcPr>
          <w:p w14:paraId="278406B4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0F01F073" w14:textId="6A4F28BA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000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8722313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2DB86BB1" w14:textId="4870947C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127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445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539</w:t>
            </w:r>
          </w:p>
        </w:tc>
        <w:tc>
          <w:tcPr>
            <w:tcW w:w="133" w:type="dxa"/>
            <w:shd w:val="clear" w:color="auto" w:fill="auto"/>
          </w:tcPr>
          <w:p w14:paraId="17082C56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2F999A36" w14:textId="295812A6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587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330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774</w:t>
            </w:r>
          </w:p>
        </w:tc>
      </w:tr>
      <w:tr w:rsidR="007236BA" w14:paraId="0AB4243D" w14:textId="77777777" w:rsidTr="007236BA">
        <w:trPr>
          <w:trHeight w:val="144"/>
        </w:trPr>
        <w:tc>
          <w:tcPr>
            <w:tcW w:w="3150" w:type="dxa"/>
          </w:tcPr>
          <w:p w14:paraId="3983F469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เครื่องซักผ้าและเครื่องอบผ้า</w:t>
            </w:r>
          </w:p>
        </w:tc>
        <w:tc>
          <w:tcPr>
            <w:tcW w:w="1186" w:type="dxa"/>
          </w:tcPr>
          <w:p w14:paraId="16442D79" w14:textId="764CA53B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621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763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118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50913FD1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6F4A0BFD" w14:textId="6B6417AF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06BAEBAA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4BEF8AE2" w14:textId="3ED836C2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178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003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FAFEDCC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B4281F3" w14:textId="07993708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170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669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886</w:t>
            </w:r>
          </w:p>
        </w:tc>
        <w:tc>
          <w:tcPr>
            <w:tcW w:w="133" w:type="dxa"/>
            <w:shd w:val="clear" w:color="auto" w:fill="auto"/>
          </w:tcPr>
          <w:p w14:paraId="21803520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4E82CB0A" w14:textId="1D361E26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792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255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001</w:t>
            </w:r>
          </w:p>
        </w:tc>
      </w:tr>
      <w:tr w:rsidR="007236BA" w14:paraId="0F25FD78" w14:textId="77777777" w:rsidTr="007236BA">
        <w:trPr>
          <w:trHeight w:val="144"/>
        </w:trPr>
        <w:tc>
          <w:tcPr>
            <w:tcW w:w="3150" w:type="dxa"/>
          </w:tcPr>
          <w:p w14:paraId="3BDEF753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86" w:type="dxa"/>
          </w:tcPr>
          <w:p w14:paraId="73C309B6" w14:textId="2672BC21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054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074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1C586DCD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07790D7E" w14:textId="70B882B7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031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098</w:t>
            </w:r>
          </w:p>
        </w:tc>
        <w:tc>
          <w:tcPr>
            <w:tcW w:w="133" w:type="dxa"/>
            <w:shd w:val="clear" w:color="auto" w:fill="auto"/>
          </w:tcPr>
          <w:p w14:paraId="4A076135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1828FE35" w14:textId="3702753D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359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77ACE375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3E9F0627" w14:textId="1A73C69E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5BBC960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40296575" w14:textId="09F911A1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9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993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813</w:t>
            </w:r>
          </w:p>
        </w:tc>
      </w:tr>
      <w:tr w:rsidR="007236BA" w14:paraId="26F25052" w14:textId="77777777" w:rsidTr="007236BA">
        <w:trPr>
          <w:trHeight w:val="144"/>
        </w:trPr>
        <w:tc>
          <w:tcPr>
            <w:tcW w:w="3150" w:type="dxa"/>
          </w:tcPr>
          <w:p w14:paraId="3F798E67" w14:textId="77777777" w:rsidR="005C456A" w:rsidRPr="007236BA" w:rsidRDefault="005C456A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6" w:type="dxa"/>
          </w:tcPr>
          <w:p w14:paraId="3558ECE5" w14:textId="5BA6BA1A" w:rsidR="005C456A" w:rsidRPr="007236BA" w:rsidRDefault="005C456A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118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458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2F84E11D" w14:textId="77777777" w:rsidR="005C456A" w:rsidRPr="007236BA" w:rsidRDefault="005C456A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17BCD9CC" w14:textId="20C760C7" w:rsidR="005C456A" w:rsidRPr="007236BA" w:rsidRDefault="005C456A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42FC2CCB" w14:textId="77777777" w:rsidR="005C456A" w:rsidRPr="007236BA" w:rsidRDefault="005C456A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F4F3EBC" w14:textId="0CF99B68" w:rsidR="005C456A" w:rsidRPr="007236BA" w:rsidRDefault="005C456A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E26AE13" w14:textId="77777777" w:rsidR="005C456A" w:rsidRPr="007236BA" w:rsidRDefault="005C456A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2CF111CE" w14:textId="51F78CCF" w:rsidR="005C456A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27</w:t>
            </w:r>
            <w:r w:rsidR="005C456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739</w:t>
            </w:r>
            <w:r w:rsidR="005C456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328</w:t>
            </w:r>
          </w:p>
        </w:tc>
        <w:tc>
          <w:tcPr>
            <w:tcW w:w="133" w:type="dxa"/>
            <w:shd w:val="clear" w:color="auto" w:fill="auto"/>
          </w:tcPr>
          <w:p w14:paraId="3744CBE7" w14:textId="77777777" w:rsidR="005C456A" w:rsidRPr="007236BA" w:rsidRDefault="005C456A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654F1C01" w14:textId="4673A452" w:rsidR="005C456A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68</w:t>
            </w:r>
            <w:r w:rsidR="005C456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857</w:t>
            </w:r>
            <w:r w:rsidR="005C456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786</w:t>
            </w:r>
          </w:p>
        </w:tc>
      </w:tr>
      <w:tr w:rsidR="007236BA" w14:paraId="44536DCA" w14:textId="77777777" w:rsidTr="007236BA">
        <w:trPr>
          <w:trHeight w:val="225"/>
        </w:trPr>
        <w:tc>
          <w:tcPr>
            <w:tcW w:w="3150" w:type="dxa"/>
          </w:tcPr>
          <w:p w14:paraId="39001A3A" w14:textId="77777777" w:rsidR="005C456A" w:rsidRPr="007236BA" w:rsidRDefault="005C456A" w:rsidP="00090054">
            <w:pPr>
              <w:ind w:left="712" w:hanging="361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6" w:type="dxa"/>
          </w:tcPr>
          <w:p w14:paraId="53FB0500" w14:textId="1C97EE66" w:rsidR="005C456A" w:rsidRPr="007236BA" w:rsidRDefault="005C456A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150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703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3" w:type="dxa"/>
          </w:tcPr>
          <w:p w14:paraId="5FFBBA59" w14:textId="77777777" w:rsidR="005C456A" w:rsidRPr="007236BA" w:rsidRDefault="005C456A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728D101" w14:textId="5C70D270" w:rsidR="005C456A" w:rsidRPr="007236BA" w:rsidRDefault="005C456A" w:rsidP="0009005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53E70A0C" w14:textId="77777777" w:rsidR="005C456A" w:rsidRPr="007236BA" w:rsidRDefault="005C456A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617963C5" w14:textId="5ECB95A2" w:rsidR="005C456A" w:rsidRPr="007236BA" w:rsidRDefault="005C456A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08F56E9C" w14:textId="77777777" w:rsidR="005C456A" w:rsidRPr="007236BA" w:rsidRDefault="005C456A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4AA11BAE" w14:textId="59080A03" w:rsidR="005C456A" w:rsidRPr="007236BA" w:rsidRDefault="005C456A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1AFC737" w14:textId="77777777" w:rsidR="005C456A" w:rsidRPr="007236BA" w:rsidRDefault="005C456A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6F7A5D1F" w14:textId="500EEAE6" w:rsidR="005C456A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="005C456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150</w:t>
            </w:r>
            <w:r w:rsidR="005C456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703</w:t>
            </w:r>
          </w:p>
        </w:tc>
      </w:tr>
      <w:tr w:rsidR="007236BA" w14:paraId="683F72A1" w14:textId="77777777" w:rsidTr="007236BA">
        <w:trPr>
          <w:trHeight w:val="144"/>
        </w:trPr>
        <w:tc>
          <w:tcPr>
            <w:tcW w:w="3150" w:type="dxa"/>
          </w:tcPr>
          <w:p w14:paraId="4FA7BE37" w14:textId="77777777" w:rsidR="004411DE" w:rsidRPr="007236BA" w:rsidRDefault="004411DE" w:rsidP="00090054">
            <w:pPr>
              <w:ind w:left="1072" w:hanging="50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71392A08" w14:textId="114C83BA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152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911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477</w:t>
            </w:r>
          </w:p>
        </w:tc>
        <w:tc>
          <w:tcPr>
            <w:tcW w:w="133" w:type="dxa"/>
          </w:tcPr>
          <w:p w14:paraId="390E5DE2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46D02" w14:textId="18D42B97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5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071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880</w:t>
            </w:r>
          </w:p>
        </w:tc>
        <w:tc>
          <w:tcPr>
            <w:tcW w:w="133" w:type="dxa"/>
            <w:shd w:val="clear" w:color="auto" w:fill="auto"/>
          </w:tcPr>
          <w:p w14:paraId="3146D1A0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E4B02F" w14:textId="199BCD4D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324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362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447B25F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2C24C" w14:textId="6FEC30D2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325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854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753</w:t>
            </w:r>
          </w:p>
        </w:tc>
        <w:tc>
          <w:tcPr>
            <w:tcW w:w="133" w:type="dxa"/>
            <w:shd w:val="clear" w:color="auto" w:fill="auto"/>
          </w:tcPr>
          <w:p w14:paraId="6234CB01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CC6B3" w14:textId="3C264A04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483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513</w:t>
            </w:r>
            <w:r w:rsidR="00A55F35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748</w:t>
            </w:r>
          </w:p>
        </w:tc>
      </w:tr>
      <w:tr w:rsidR="007236BA" w14:paraId="2512FC11" w14:textId="77777777" w:rsidTr="007236BA">
        <w:trPr>
          <w:trHeight w:val="144"/>
        </w:trPr>
        <w:tc>
          <w:tcPr>
            <w:tcW w:w="3150" w:type="dxa"/>
          </w:tcPr>
          <w:p w14:paraId="651D6DC4" w14:textId="77777777" w:rsidR="004411DE" w:rsidRPr="007236BA" w:rsidRDefault="004411DE" w:rsidP="00090054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6" w:type="dxa"/>
          </w:tcPr>
          <w:p w14:paraId="3508EBE5" w14:textId="77777777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</w:tcPr>
          <w:p w14:paraId="324E750D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06ED4ACB" w14:textId="77777777" w:rsidR="004411DE" w:rsidRPr="007236BA" w:rsidRDefault="004411DE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85B03C5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36AC74FC" w14:textId="77777777" w:rsidR="004411DE" w:rsidRPr="007236BA" w:rsidRDefault="004411DE" w:rsidP="00090054">
            <w:pPr>
              <w:tabs>
                <w:tab w:val="decimal" w:pos="9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1110A7EA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4706709B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D1AD7C7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69D4D597" w14:textId="77777777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36BA" w14:paraId="7770E322" w14:textId="77777777" w:rsidTr="007236BA">
        <w:trPr>
          <w:trHeight w:val="144"/>
        </w:trPr>
        <w:tc>
          <w:tcPr>
            <w:tcW w:w="3150" w:type="dxa"/>
          </w:tcPr>
          <w:p w14:paraId="645CD577" w14:textId="6BD11BC8" w:rsidR="004411DE" w:rsidRPr="007236BA" w:rsidRDefault="004411DE" w:rsidP="00090054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br w:type="page"/>
            </w: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86" w:type="dxa"/>
          </w:tcPr>
          <w:p w14:paraId="58762666" w14:textId="77777777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3" w:type="dxa"/>
          </w:tcPr>
          <w:p w14:paraId="47ABEDAC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29C9B86D" w14:textId="77777777" w:rsidR="004411DE" w:rsidRPr="007236BA" w:rsidRDefault="004411DE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3AB4F860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4BA95F5A" w14:textId="77777777" w:rsidR="004411DE" w:rsidRPr="007236BA" w:rsidRDefault="004411DE" w:rsidP="00090054">
            <w:pPr>
              <w:tabs>
                <w:tab w:val="decimal" w:pos="9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3BBBEFCA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33EAE808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55D457F7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4E3F8F7F" w14:textId="77777777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236BA" w14:paraId="5A7089F0" w14:textId="77777777" w:rsidTr="007236BA">
        <w:trPr>
          <w:trHeight w:val="144"/>
        </w:trPr>
        <w:tc>
          <w:tcPr>
            <w:tcW w:w="3150" w:type="dxa"/>
          </w:tcPr>
          <w:p w14:paraId="40C6940D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86" w:type="dxa"/>
            <w:vAlign w:val="bottom"/>
          </w:tcPr>
          <w:p w14:paraId="1D2A8493" w14:textId="4ED4EF9B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376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798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032CCAAE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68682F6E" w14:textId="139A345B" w:rsidR="004411DE" w:rsidRPr="007236BA" w:rsidRDefault="005B491B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668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412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7FF06DF8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45B7C039" w14:textId="66412863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355631BC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46BEC9C5" w14:textId="480FB349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04F678E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1447606" w14:textId="51C8ADD1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045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210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14:paraId="0921980D" w14:textId="77777777" w:rsidTr="007236BA">
        <w:trPr>
          <w:trHeight w:val="144"/>
        </w:trPr>
        <w:tc>
          <w:tcPr>
            <w:tcW w:w="3150" w:type="dxa"/>
          </w:tcPr>
          <w:p w14:paraId="2A689A26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86" w:type="dxa"/>
            <w:vAlign w:val="bottom"/>
          </w:tcPr>
          <w:p w14:paraId="09EE751B" w14:textId="20B4E33C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639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171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1C0F435C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1097DCE4" w14:textId="43121DA0" w:rsidR="004411DE" w:rsidRPr="007236BA" w:rsidRDefault="005B491B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165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985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2D01E0B5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3C165D57" w14:textId="387F893D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27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053</w:t>
            </w:r>
          </w:p>
        </w:tc>
        <w:tc>
          <w:tcPr>
            <w:tcW w:w="133" w:type="dxa"/>
            <w:shd w:val="clear" w:color="auto" w:fill="auto"/>
          </w:tcPr>
          <w:p w14:paraId="4107A76D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DAECBC0" w14:textId="1D5DCA3E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5CB65B6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709AC3E" w14:textId="428B4DF3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156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778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103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14:paraId="4BDFC27F" w14:textId="77777777" w:rsidTr="007236BA">
        <w:trPr>
          <w:trHeight w:val="144"/>
        </w:trPr>
        <w:tc>
          <w:tcPr>
            <w:tcW w:w="3150" w:type="dxa"/>
          </w:tcPr>
          <w:p w14:paraId="68D2CFCF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เครื่องซักผ้าและเครื่องอบผ้า</w:t>
            </w:r>
          </w:p>
        </w:tc>
        <w:tc>
          <w:tcPr>
            <w:tcW w:w="1186" w:type="dxa"/>
            <w:vAlign w:val="bottom"/>
          </w:tcPr>
          <w:p w14:paraId="7A7B3507" w14:textId="19866CEA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119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701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227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63AE3EE8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2EB043BE" w14:textId="711455A0" w:rsidR="004411DE" w:rsidRPr="007236BA" w:rsidRDefault="005B491B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788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237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3B23945C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EFF5A12" w14:textId="72002260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33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279</w:t>
            </w:r>
          </w:p>
        </w:tc>
        <w:tc>
          <w:tcPr>
            <w:tcW w:w="133" w:type="dxa"/>
            <w:shd w:val="clear" w:color="auto" w:fill="auto"/>
          </w:tcPr>
          <w:p w14:paraId="052F5DC7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052D4ABA" w14:textId="32247461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35987439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34AF8074" w14:textId="7CC72725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192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185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14:paraId="5203B269" w14:textId="77777777" w:rsidTr="007236BA">
        <w:trPr>
          <w:trHeight w:val="144"/>
        </w:trPr>
        <w:tc>
          <w:tcPr>
            <w:tcW w:w="3150" w:type="dxa"/>
          </w:tcPr>
          <w:p w14:paraId="6235729A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86" w:type="dxa"/>
            <w:vAlign w:val="bottom"/>
          </w:tcPr>
          <w:p w14:paraId="377A7070" w14:textId="3E721157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422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873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6F384124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C27F4B8" w14:textId="063C25BC" w:rsidR="004411DE" w:rsidRPr="007236BA" w:rsidRDefault="005B491B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717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342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03E40D64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EE260EF" w14:textId="36796C6D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78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133" w:type="dxa"/>
            <w:shd w:val="clear" w:color="auto" w:fill="auto"/>
          </w:tcPr>
          <w:p w14:paraId="2DADA617" w14:textId="77777777" w:rsidR="004411DE" w:rsidRPr="007236BA" w:rsidRDefault="004411DE" w:rsidP="00090054">
            <w:pPr>
              <w:tabs>
                <w:tab w:val="decimal" w:pos="537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79C97E18" w14:textId="3B918E7F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41F75255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81E6B35" w14:textId="461CEC5F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061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853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14:paraId="4628F5F1" w14:textId="77777777" w:rsidTr="007236BA">
        <w:trPr>
          <w:trHeight w:val="144"/>
        </w:trPr>
        <w:tc>
          <w:tcPr>
            <w:tcW w:w="3150" w:type="dxa"/>
          </w:tcPr>
          <w:p w14:paraId="72E03E08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86" w:type="dxa"/>
            <w:vAlign w:val="bottom"/>
          </w:tcPr>
          <w:p w14:paraId="1FB8BB95" w14:textId="72E4A6D9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500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715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0D011494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7D7F363F" w14:textId="3F2DAD5C" w:rsidR="004411DE" w:rsidRPr="007236BA" w:rsidRDefault="005B491B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369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504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14510FD7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04D975D0" w14:textId="6CB73C5F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58963B6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22C30AF8" w14:textId="5A146F22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2F889B5F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6BD45BC" w14:textId="4F102210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870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219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14:paraId="739C1D02" w14:textId="77777777" w:rsidTr="007236BA">
        <w:trPr>
          <w:trHeight w:val="144"/>
        </w:trPr>
        <w:tc>
          <w:tcPr>
            <w:tcW w:w="3150" w:type="dxa"/>
          </w:tcPr>
          <w:p w14:paraId="2C7004AE" w14:textId="77777777" w:rsidR="004411DE" w:rsidRPr="007236BA" w:rsidRDefault="004411DE" w:rsidP="00090054">
            <w:pPr>
              <w:ind w:left="354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86" w:type="dxa"/>
            <w:vAlign w:val="bottom"/>
          </w:tcPr>
          <w:p w14:paraId="607050CA" w14:textId="311BA57A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142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451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3" w:type="dxa"/>
          </w:tcPr>
          <w:p w14:paraId="4FD83D75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35BA96CF" w14:textId="0E136A3D" w:rsidR="004411DE" w:rsidRPr="007236BA" w:rsidRDefault="005B491B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762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974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52384CDA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4E9363D" w14:textId="4C94039E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1D2A358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8D130FF" w14:textId="5CF852C0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6C519228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1060FB79" w14:textId="2ADA38BB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905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425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14:paraId="228044BA" w14:textId="77777777" w:rsidTr="007236BA">
        <w:trPr>
          <w:trHeight w:val="144"/>
        </w:trPr>
        <w:tc>
          <w:tcPr>
            <w:tcW w:w="3150" w:type="dxa"/>
          </w:tcPr>
          <w:p w14:paraId="4711BD94" w14:textId="77777777" w:rsidR="004411DE" w:rsidRPr="007236BA" w:rsidRDefault="004411DE" w:rsidP="00090054">
            <w:pPr>
              <w:ind w:left="1072" w:hanging="50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0EA2A751" w14:textId="1B21EEB2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234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783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235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10F98C05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7D5B21" w14:textId="470DA793" w:rsidR="004411DE" w:rsidRPr="007236BA" w:rsidRDefault="005B491B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145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472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454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741DED7B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C887C" w14:textId="0F841E5E" w:rsidR="004411DE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138</w:t>
            </w:r>
            <w:r w:rsidR="005B491B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694</w:t>
            </w:r>
          </w:p>
        </w:tc>
        <w:tc>
          <w:tcPr>
            <w:tcW w:w="133" w:type="dxa"/>
            <w:shd w:val="clear" w:color="auto" w:fill="auto"/>
          </w:tcPr>
          <w:p w14:paraId="367CE02E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B10419" w14:textId="3D8B8311" w:rsidR="004411DE" w:rsidRPr="007236BA" w:rsidRDefault="005B491B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4F7268B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E9F40" w14:textId="6547AEA0" w:rsidR="004411DE" w:rsidRPr="007236BA" w:rsidRDefault="005B491B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380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116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995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14:paraId="6D617B7A" w14:textId="77777777" w:rsidTr="007236BA">
        <w:trPr>
          <w:trHeight w:val="144"/>
        </w:trPr>
        <w:tc>
          <w:tcPr>
            <w:tcW w:w="3150" w:type="dxa"/>
          </w:tcPr>
          <w:p w14:paraId="2DD94B52" w14:textId="13F2EBB4" w:rsidR="007236BA" w:rsidRPr="007236BA" w:rsidRDefault="007236BA" w:rsidP="007236BA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สินทรัพย์ระหว่างการก่อสร้างหรือติดตั้ง</w:t>
            </w:r>
          </w:p>
        </w:tc>
        <w:tc>
          <w:tcPr>
            <w:tcW w:w="1186" w:type="dxa"/>
          </w:tcPr>
          <w:p w14:paraId="042B41AA" w14:textId="36F49D1A" w:rsidR="007236BA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66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845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918</w:t>
            </w:r>
          </w:p>
        </w:tc>
        <w:tc>
          <w:tcPr>
            <w:tcW w:w="133" w:type="dxa"/>
          </w:tcPr>
          <w:p w14:paraId="0A82C511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5CEDA64" w14:textId="21C96538" w:rsidR="007236BA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291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969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362</w:t>
            </w:r>
          </w:p>
        </w:tc>
        <w:tc>
          <w:tcPr>
            <w:tcW w:w="133" w:type="dxa"/>
            <w:shd w:val="clear" w:color="auto" w:fill="auto"/>
          </w:tcPr>
          <w:p w14:paraId="7B9D1786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49C70C8" w14:textId="55A86C5A" w:rsidR="007236BA" w:rsidRPr="007236BA" w:rsidRDefault="007236BA" w:rsidP="007236BA">
            <w:pPr>
              <w:tabs>
                <w:tab w:val="decimal" w:pos="695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109F814D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23015E1" w14:textId="00FFE5F7" w:rsidR="007236BA" w:rsidRPr="007236BA" w:rsidRDefault="007236BA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325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854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753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19C42757" w14:textId="77777777" w:rsidR="007236BA" w:rsidRPr="007236BA" w:rsidRDefault="007236BA" w:rsidP="007236B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1525FCD7" w14:textId="2A5A73A1" w:rsidR="007236BA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32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960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527</w:t>
            </w:r>
          </w:p>
        </w:tc>
      </w:tr>
      <w:tr w:rsidR="007236BA" w14:paraId="32519140" w14:textId="77777777" w:rsidTr="007236BA">
        <w:trPr>
          <w:trHeight w:val="144"/>
        </w:trPr>
        <w:tc>
          <w:tcPr>
            <w:tcW w:w="3150" w:type="dxa"/>
          </w:tcPr>
          <w:p w14:paraId="2BAA2AC1" w14:textId="3E91591B" w:rsidR="007236BA" w:rsidRPr="007236BA" w:rsidRDefault="007236BA" w:rsidP="007236BA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ค่าเผื่อด้อยค่าของส่วนปรับปรุงอาคารเช่า</w:t>
            </w:r>
          </w:p>
        </w:tc>
        <w:tc>
          <w:tcPr>
            <w:tcW w:w="1186" w:type="dxa"/>
          </w:tcPr>
          <w:p w14:paraId="3A36FF30" w14:textId="16B8D067" w:rsidR="007236BA" w:rsidRPr="007236BA" w:rsidRDefault="007236BA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306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675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</w:tcPr>
          <w:p w14:paraId="6AE89C71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78C68A3E" w14:textId="10E0CF6C" w:rsidR="007236BA" w:rsidRPr="007236BA" w:rsidRDefault="007236BA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774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625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shd w:val="clear" w:color="auto" w:fill="auto"/>
          </w:tcPr>
          <w:p w14:paraId="73B25BA4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1C728ACE" w14:textId="11426838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7143CDC9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513A86C3" w14:textId="3BA4F39A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</w:tcPr>
          <w:p w14:paraId="4D50D2A9" w14:textId="77777777" w:rsidR="007236BA" w:rsidRPr="007236BA" w:rsidRDefault="007236BA" w:rsidP="007236B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</w:tcPr>
          <w:p w14:paraId="30AE85D9" w14:textId="6BAC1D8C" w:rsidR="007236BA" w:rsidRPr="007236BA" w:rsidRDefault="007236BA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081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300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14:paraId="21E9587C" w14:textId="77777777" w:rsidTr="007236BA">
        <w:trPr>
          <w:trHeight w:val="144"/>
        </w:trPr>
        <w:tc>
          <w:tcPr>
            <w:tcW w:w="3150" w:type="dxa"/>
          </w:tcPr>
          <w:p w14:paraId="4FCADA13" w14:textId="5DD8F609" w:rsidR="007236BA" w:rsidRPr="007236BA" w:rsidRDefault="007236BA" w:rsidP="007236BA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ค่าเผื่อด้อยค่าของเครื่องซักผ้าและเครื่องอบผ้า</w:t>
            </w:r>
          </w:p>
        </w:tc>
        <w:tc>
          <w:tcPr>
            <w:tcW w:w="1186" w:type="dxa"/>
            <w:vAlign w:val="bottom"/>
          </w:tcPr>
          <w:p w14:paraId="341CF454" w14:textId="77411CF0" w:rsidR="007236BA" w:rsidRPr="007236BA" w:rsidRDefault="007236BA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650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000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3" w:type="dxa"/>
            <w:vAlign w:val="bottom"/>
          </w:tcPr>
          <w:p w14:paraId="55D603CB" w14:textId="77777777" w:rsidR="007236BA" w:rsidRPr="007236BA" w:rsidRDefault="007236BA" w:rsidP="007236BA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0E5C7551" w14:textId="6EA4CA76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0C0D4D7D" w14:textId="77777777" w:rsidR="007236BA" w:rsidRPr="007236BA" w:rsidRDefault="007236BA" w:rsidP="007236BA">
            <w:pPr>
              <w:tabs>
                <w:tab w:val="decimal" w:pos="1050"/>
              </w:tabs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5627C90" w14:textId="588B62CD" w:rsidR="007236BA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611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5E519D71" w14:textId="77777777" w:rsidR="007236BA" w:rsidRPr="007236BA" w:rsidRDefault="007236BA" w:rsidP="007236BA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C11DF13" w14:textId="6DBD7727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3" w:type="dxa"/>
            <w:shd w:val="clear" w:color="auto" w:fill="auto"/>
            <w:vAlign w:val="bottom"/>
          </w:tcPr>
          <w:p w14:paraId="54A7D2BD" w14:textId="77777777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54C79CC" w14:textId="2867D011" w:rsidR="007236BA" w:rsidRPr="007236BA" w:rsidRDefault="007236BA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649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389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14:paraId="5F818A9E" w14:textId="77777777" w:rsidTr="007236BA">
        <w:trPr>
          <w:trHeight w:val="144"/>
        </w:trPr>
        <w:tc>
          <w:tcPr>
            <w:tcW w:w="3150" w:type="dxa"/>
          </w:tcPr>
          <w:p w14:paraId="0FF44A91" w14:textId="77777777" w:rsidR="007236BA" w:rsidRPr="007236BA" w:rsidRDefault="007236BA" w:rsidP="007236BA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รวมอาคารและอุปกรณ์</w:t>
            </w: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</w:tcPr>
          <w:p w14:paraId="29DD5506" w14:textId="4401A9F9" w:rsidR="007236BA" w:rsidRPr="007236BA" w:rsidRDefault="007236BA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983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017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485</w:t>
            </w:r>
          </w:p>
        </w:tc>
        <w:tc>
          <w:tcPr>
            <w:tcW w:w="133" w:type="dxa"/>
          </w:tcPr>
          <w:p w14:paraId="2B13916F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28BF2964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48A3A18B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48791E86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6994CA07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0C175619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3" w:type="dxa"/>
            <w:shd w:val="clear" w:color="auto" w:fill="auto"/>
          </w:tcPr>
          <w:p w14:paraId="764EB19B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006DD0" w14:textId="2632962D" w:rsidR="007236BA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133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626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591</w:t>
            </w:r>
          </w:p>
        </w:tc>
      </w:tr>
    </w:tbl>
    <w:p w14:paraId="07AFC93C" w14:textId="77777777" w:rsidR="00E75FAD" w:rsidRDefault="002F568C" w:rsidP="00090054">
      <w:pPr>
        <w:pStyle w:val="BodyTextIndent3"/>
        <w:ind w:left="547"/>
        <w:jc w:val="left"/>
        <w:outlineLvl w:val="0"/>
        <w:rPr>
          <w:rFonts w:ascii="Angsana New" w:hAnsi="Angsana New"/>
          <w:color w:val="auto"/>
          <w:sz w:val="2"/>
          <w:szCs w:val="2"/>
          <w:cs/>
          <w:lang w:val="en-US"/>
        </w:rPr>
      </w:pPr>
      <w:r>
        <w:rPr>
          <w:rFonts w:ascii="Angsana New" w:hAnsi="Angsana New"/>
          <w:bCs/>
          <w:color w:val="auto"/>
          <w:sz w:val="28"/>
          <w:szCs w:val="28"/>
          <w:cs/>
        </w:rPr>
        <w:br w:type="page"/>
      </w:r>
    </w:p>
    <w:tbl>
      <w:tblPr>
        <w:tblW w:w="95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0"/>
        <w:gridCol w:w="1166"/>
        <w:gridCol w:w="131"/>
        <w:gridCol w:w="1165"/>
        <w:gridCol w:w="131"/>
        <w:gridCol w:w="1165"/>
        <w:gridCol w:w="131"/>
        <w:gridCol w:w="1165"/>
        <w:gridCol w:w="131"/>
        <w:gridCol w:w="1165"/>
      </w:tblGrid>
      <w:tr w:rsidR="007236BA" w:rsidRPr="007236BA" w14:paraId="2E2E06BA" w14:textId="77777777" w:rsidTr="007236BA">
        <w:trPr>
          <w:trHeight w:val="144"/>
        </w:trPr>
        <w:tc>
          <w:tcPr>
            <w:tcW w:w="3150" w:type="dxa"/>
          </w:tcPr>
          <w:p w14:paraId="4D2265C1" w14:textId="5E04FC7D" w:rsidR="004411DE" w:rsidRPr="007236BA" w:rsidRDefault="004411DE" w:rsidP="00090054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66" w:type="dxa"/>
          </w:tcPr>
          <w:p w14:paraId="3BA677B4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1" w:type="dxa"/>
          </w:tcPr>
          <w:p w14:paraId="7C4AFF04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426395B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1" w:type="dxa"/>
          </w:tcPr>
          <w:p w14:paraId="29735078" w14:textId="77777777" w:rsidR="004411DE" w:rsidRPr="007236BA" w:rsidRDefault="004411DE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47E2E176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1" w:type="dxa"/>
          </w:tcPr>
          <w:p w14:paraId="65F04BD9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4E9AB7D2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  <w:r w:rsidRPr="007236BA"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31" w:type="dxa"/>
          </w:tcPr>
          <w:p w14:paraId="208AD406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08F4B0C4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7236BA" w:rsidRPr="007236BA" w14:paraId="7DE1E7B4" w14:textId="77777777" w:rsidTr="007236BA">
        <w:trPr>
          <w:trHeight w:val="144"/>
        </w:trPr>
        <w:tc>
          <w:tcPr>
            <w:tcW w:w="3150" w:type="dxa"/>
          </w:tcPr>
          <w:p w14:paraId="36C4D7E6" w14:textId="77777777" w:rsidR="004411DE" w:rsidRPr="007236BA" w:rsidRDefault="004411DE" w:rsidP="00090054">
            <w:pPr>
              <w:ind w:left="532" w:firstLine="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389B7396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1" w:type="dxa"/>
          </w:tcPr>
          <w:p w14:paraId="3EAE23F3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9A5EEAE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DC2550A" w14:textId="77777777" w:rsidR="004411DE" w:rsidRPr="007236BA" w:rsidRDefault="004411DE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13453395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60D89186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6F53BCEF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โอนออก</w:t>
            </w:r>
            <w:r w:rsidRPr="007236BA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7A84154E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38325489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7236BA" w:rsidRPr="007236BA" w14:paraId="67EAE01E" w14:textId="77777777" w:rsidTr="007236BA">
        <w:trPr>
          <w:trHeight w:val="144"/>
        </w:trPr>
        <w:tc>
          <w:tcPr>
            <w:tcW w:w="3150" w:type="dxa"/>
          </w:tcPr>
          <w:p w14:paraId="5E82DFB9" w14:textId="77777777" w:rsidR="004411DE" w:rsidRPr="007236BA" w:rsidRDefault="004411DE" w:rsidP="00090054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5DCD9572" w14:textId="5CD37686" w:rsidR="004411DE" w:rsidRPr="007236BA" w:rsidRDefault="00823543" w:rsidP="0009005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4411DE"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1" w:type="dxa"/>
          </w:tcPr>
          <w:p w14:paraId="32EB1D11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0C6E92D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69EC0836" w14:textId="77777777" w:rsidR="004411DE" w:rsidRPr="007236BA" w:rsidRDefault="004411DE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1F03E78C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73D6A253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0C1E3A66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1" w:type="dxa"/>
          </w:tcPr>
          <w:p w14:paraId="7EB3126C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36D6C25B" w14:textId="4053F821" w:rsidR="004411DE" w:rsidRPr="007236BA" w:rsidRDefault="0082354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411DE"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7236BA" w:rsidRPr="007236BA" w14:paraId="44455B9A" w14:textId="77777777" w:rsidTr="007236BA">
        <w:trPr>
          <w:trHeight w:val="144"/>
        </w:trPr>
        <w:tc>
          <w:tcPr>
            <w:tcW w:w="3150" w:type="dxa"/>
          </w:tcPr>
          <w:p w14:paraId="38A4CE8B" w14:textId="77777777" w:rsidR="004411DE" w:rsidRPr="007236BA" w:rsidRDefault="004411DE" w:rsidP="00090054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259476B3" w14:textId="6E7E517D" w:rsidR="004411DE" w:rsidRPr="007236BA" w:rsidRDefault="0082354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1" w:type="dxa"/>
          </w:tcPr>
          <w:p w14:paraId="4B9A8073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013EAA4D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5C17FC60" w14:textId="77777777" w:rsidR="004411DE" w:rsidRPr="007236BA" w:rsidRDefault="004411DE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1F39D5C1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08CA1B1E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4C7F04BF" w14:textId="77777777" w:rsidR="004411DE" w:rsidRPr="007236BA" w:rsidRDefault="004411DE" w:rsidP="00090054">
            <w:pPr>
              <w:tabs>
                <w:tab w:val="left" w:pos="93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3FE5EBBA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72911E53" w14:textId="214E3FA8" w:rsidR="004411DE" w:rsidRPr="007236BA" w:rsidRDefault="0082354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7236BA" w:rsidRPr="007236BA" w14:paraId="51A221A4" w14:textId="77777777" w:rsidTr="007236BA">
        <w:trPr>
          <w:trHeight w:val="144"/>
        </w:trPr>
        <w:tc>
          <w:tcPr>
            <w:tcW w:w="3150" w:type="dxa"/>
          </w:tcPr>
          <w:p w14:paraId="33D7E9C1" w14:textId="77777777" w:rsidR="004411DE" w:rsidRPr="007236BA" w:rsidRDefault="004411DE" w:rsidP="00090054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7D2F5D89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</w:tcPr>
          <w:p w14:paraId="1D245B77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16D5A01A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</w:tcPr>
          <w:p w14:paraId="1C6BBDF2" w14:textId="77777777" w:rsidR="004411DE" w:rsidRPr="007236BA" w:rsidRDefault="004411DE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6C629EBD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</w:tcPr>
          <w:p w14:paraId="1E70B0D9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5" w:type="dxa"/>
          </w:tcPr>
          <w:p w14:paraId="643D35CB" w14:textId="77777777" w:rsidR="004411DE" w:rsidRPr="007236BA" w:rsidRDefault="004411DE" w:rsidP="00090054">
            <w:pPr>
              <w:tabs>
                <w:tab w:val="left" w:pos="934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</w:tcPr>
          <w:p w14:paraId="1B459918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5" w:type="dxa"/>
          </w:tcPr>
          <w:p w14:paraId="580EFA38" w14:textId="77777777" w:rsidR="004411DE" w:rsidRPr="007236BA" w:rsidRDefault="004411DE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7236BA" w:rsidRPr="007236BA" w14:paraId="0C8B4BB1" w14:textId="77777777" w:rsidTr="007236BA">
        <w:trPr>
          <w:trHeight w:val="144"/>
        </w:trPr>
        <w:tc>
          <w:tcPr>
            <w:tcW w:w="3150" w:type="dxa"/>
          </w:tcPr>
          <w:p w14:paraId="2F86005E" w14:textId="0AF96934" w:rsidR="004411DE" w:rsidRPr="007236BA" w:rsidRDefault="004411DE" w:rsidP="00090054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66" w:type="dxa"/>
          </w:tcPr>
          <w:p w14:paraId="42C8F2D6" w14:textId="77777777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3218D52C" w14:textId="77777777" w:rsidR="004411DE" w:rsidRPr="007236BA" w:rsidRDefault="004411DE" w:rsidP="00090054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7DB6B779" w14:textId="77777777" w:rsidR="004411DE" w:rsidRPr="007236BA" w:rsidRDefault="004411DE" w:rsidP="00090054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65A98987" w14:textId="77777777" w:rsidR="004411DE" w:rsidRPr="007236BA" w:rsidRDefault="004411DE" w:rsidP="00090054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40DE187" w14:textId="77777777" w:rsidR="004411DE" w:rsidRPr="007236BA" w:rsidRDefault="004411DE" w:rsidP="00090054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1391B796" w14:textId="77777777" w:rsidR="004411DE" w:rsidRPr="007236BA" w:rsidRDefault="004411DE" w:rsidP="00090054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583CAA2A" w14:textId="77777777" w:rsidR="004411DE" w:rsidRPr="007236BA" w:rsidRDefault="004411DE" w:rsidP="00090054">
            <w:pPr>
              <w:ind w:left="-288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2A5901B3" w14:textId="77777777" w:rsidR="004411DE" w:rsidRPr="007236BA" w:rsidRDefault="004411DE" w:rsidP="0009005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</w:tcPr>
          <w:p w14:paraId="33A2EDD8" w14:textId="77777777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36BA" w:rsidRPr="007236BA" w14:paraId="0AA59AE6" w14:textId="77777777" w:rsidTr="007236BA">
        <w:trPr>
          <w:trHeight w:val="144"/>
        </w:trPr>
        <w:tc>
          <w:tcPr>
            <w:tcW w:w="3150" w:type="dxa"/>
          </w:tcPr>
          <w:p w14:paraId="56E37F12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66" w:type="dxa"/>
          </w:tcPr>
          <w:p w14:paraId="708EB119" w14:textId="4C69D047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14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038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654</w:t>
            </w:r>
          </w:p>
        </w:tc>
        <w:tc>
          <w:tcPr>
            <w:tcW w:w="131" w:type="dxa"/>
          </w:tcPr>
          <w:p w14:paraId="2D2D0AF0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4096098" w14:textId="3EC87B8A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407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804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66CB8507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8BB4745" w14:textId="43E2643B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33A9E0DB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72413A4" w14:textId="6A936F0C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5E124B80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EE74DEE" w14:textId="020F523D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446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458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7236BA" w:rsidRPr="007236BA" w14:paraId="5FADC0D0" w14:textId="77777777" w:rsidTr="007236BA">
        <w:trPr>
          <w:trHeight w:val="144"/>
        </w:trPr>
        <w:tc>
          <w:tcPr>
            <w:tcW w:w="3150" w:type="dxa"/>
          </w:tcPr>
          <w:p w14:paraId="0E3431B7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66" w:type="dxa"/>
          </w:tcPr>
          <w:p w14:paraId="0363E9E3" w14:textId="18F803B8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338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348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218</w:t>
            </w:r>
          </w:p>
        </w:tc>
        <w:tc>
          <w:tcPr>
            <w:tcW w:w="131" w:type="dxa"/>
          </w:tcPr>
          <w:p w14:paraId="2B1069FB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FBE84B9" w14:textId="4C1A4532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145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000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3AF66C13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A9CD797" w14:textId="36C1E0E1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0E0788A9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521275D6" w14:textId="71838EB4" w:rsidR="004411DE" w:rsidRPr="007236BA" w:rsidRDefault="00823543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116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885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448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293F86A8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051DB4CD" w14:textId="17A8E406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378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666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7236BA" w:rsidRPr="007236BA" w14:paraId="0783B3F8" w14:textId="77777777" w:rsidTr="007236BA">
        <w:trPr>
          <w:trHeight w:val="144"/>
        </w:trPr>
        <w:tc>
          <w:tcPr>
            <w:tcW w:w="3150" w:type="dxa"/>
          </w:tcPr>
          <w:p w14:paraId="27CAC913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เครื่องซักผ้าและเครื่องอบผ้า</w:t>
            </w:r>
          </w:p>
        </w:tc>
        <w:tc>
          <w:tcPr>
            <w:tcW w:w="1166" w:type="dxa"/>
          </w:tcPr>
          <w:p w14:paraId="2990ABC1" w14:textId="19ED4479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393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863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622</w:t>
            </w:r>
          </w:p>
        </w:tc>
        <w:tc>
          <w:tcPr>
            <w:tcW w:w="131" w:type="dxa"/>
          </w:tcPr>
          <w:p w14:paraId="2E19DA64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0DBE88C" w14:textId="256016E5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7F7521DD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4BA127C6" w14:textId="4FEB0544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143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697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007FC6F4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410020F5" w14:textId="5B50F3E0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230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043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193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3CFD3830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59615EEE" w14:textId="4586BF7F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621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763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118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7236BA" w:rsidRPr="007236BA" w14:paraId="03B19169" w14:textId="77777777" w:rsidTr="007236BA">
        <w:trPr>
          <w:trHeight w:val="144"/>
        </w:trPr>
        <w:tc>
          <w:tcPr>
            <w:tcW w:w="3150" w:type="dxa"/>
          </w:tcPr>
          <w:p w14:paraId="629BECF6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66" w:type="dxa"/>
          </w:tcPr>
          <w:p w14:paraId="12DE783B" w14:textId="214B3F58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4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766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591</w:t>
            </w:r>
          </w:p>
        </w:tc>
        <w:tc>
          <w:tcPr>
            <w:tcW w:w="131" w:type="dxa"/>
          </w:tcPr>
          <w:p w14:paraId="7BB72142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B83D92A" w14:textId="39C70744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287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483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4C2EE138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D830DB1" w14:textId="231024C1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67B10BCD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0E1EA2C6" w14:textId="79D3053B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48573D9A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55E31536" w14:textId="65042050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054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074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7236BA" w:rsidRPr="007236BA" w14:paraId="02B94231" w14:textId="77777777" w:rsidTr="007236BA">
        <w:trPr>
          <w:trHeight w:val="144"/>
        </w:trPr>
        <w:tc>
          <w:tcPr>
            <w:tcW w:w="3150" w:type="dxa"/>
          </w:tcPr>
          <w:p w14:paraId="4E2425FC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66" w:type="dxa"/>
          </w:tcPr>
          <w:p w14:paraId="5BD22144" w14:textId="7237D60A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19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839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131" w:type="dxa"/>
          </w:tcPr>
          <w:p w14:paraId="27531D0C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A8E2C0D" w14:textId="2D02D7EF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7B3CCEA1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66CFE382" w14:textId="762AAD5E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5057D728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54E5E6B5" w14:textId="2506849A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279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346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12D08B0B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6572DDF1" w14:textId="74E723BB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118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458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7236BA" w:rsidRPr="007236BA" w14:paraId="76445521" w14:textId="77777777" w:rsidTr="007236BA">
        <w:trPr>
          <w:trHeight w:val="225"/>
        </w:trPr>
        <w:tc>
          <w:tcPr>
            <w:tcW w:w="3150" w:type="dxa"/>
          </w:tcPr>
          <w:p w14:paraId="182D0AE6" w14:textId="77777777" w:rsidR="004411DE" w:rsidRPr="007236BA" w:rsidRDefault="004411DE" w:rsidP="00090054">
            <w:pPr>
              <w:ind w:left="712" w:hanging="361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</w:tcPr>
          <w:p w14:paraId="1307DCC5" w14:textId="507932DC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4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047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335</w:t>
            </w:r>
          </w:p>
        </w:tc>
        <w:tc>
          <w:tcPr>
            <w:tcW w:w="131" w:type="dxa"/>
          </w:tcPr>
          <w:p w14:paraId="2FAD396D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380C57E" w14:textId="18A516B1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368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1E2543C6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6A5C3F8" w14:textId="54CF28AF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705BCE0B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0CFC6ABE" w14:textId="41DA1040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4A97C07B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AC01722" w14:textId="41A1BA16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150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703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7236BA" w:rsidRPr="007236BA" w14:paraId="0A11BA24" w14:textId="77777777" w:rsidTr="007236BA">
        <w:trPr>
          <w:trHeight w:val="144"/>
        </w:trPr>
        <w:tc>
          <w:tcPr>
            <w:tcW w:w="3150" w:type="dxa"/>
          </w:tcPr>
          <w:p w14:paraId="3682D4C4" w14:textId="77777777" w:rsidR="004411DE" w:rsidRPr="007236BA" w:rsidRDefault="004411DE" w:rsidP="00090054">
            <w:pPr>
              <w:ind w:left="1072" w:hanging="50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54292DC2" w14:textId="24A80ADD" w:rsidR="004411DE" w:rsidRPr="007236BA" w:rsidRDefault="00823543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774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903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532</w:t>
            </w:r>
          </w:p>
        </w:tc>
        <w:tc>
          <w:tcPr>
            <w:tcW w:w="131" w:type="dxa"/>
          </w:tcPr>
          <w:p w14:paraId="4ACD3B0D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F37D1" w14:textId="19BE7C9F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943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655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65ED1B73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2F267" w14:textId="3FCDF957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143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697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275A3B47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0CECF" w14:textId="3C463944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368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207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987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732AC7FE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475196" w14:textId="11171EF4" w:rsidR="004411DE" w:rsidRPr="007236BA" w:rsidRDefault="00823543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152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911</w:t>
            </w:r>
            <w:r w:rsidR="004411DE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477</w:t>
            </w:r>
          </w:p>
        </w:tc>
      </w:tr>
      <w:tr w:rsidR="007236BA" w:rsidRPr="007236BA" w14:paraId="73399EDE" w14:textId="77777777" w:rsidTr="007236BA">
        <w:trPr>
          <w:trHeight w:val="144"/>
        </w:trPr>
        <w:tc>
          <w:tcPr>
            <w:tcW w:w="3150" w:type="dxa"/>
          </w:tcPr>
          <w:p w14:paraId="651EB7F7" w14:textId="77777777" w:rsidR="004411DE" w:rsidRPr="007236BA" w:rsidRDefault="004411DE" w:rsidP="00090054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6" w:type="dxa"/>
          </w:tcPr>
          <w:p w14:paraId="6684641B" w14:textId="77777777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00156CD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4E6B94AB" w14:textId="77777777" w:rsidR="004411DE" w:rsidRPr="007236BA" w:rsidRDefault="004411DE" w:rsidP="00090054">
            <w:pPr>
              <w:tabs>
                <w:tab w:val="decimal" w:pos="91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103345AF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A04F895" w14:textId="77777777" w:rsidR="004411DE" w:rsidRPr="007236BA" w:rsidRDefault="004411DE" w:rsidP="00090054">
            <w:pPr>
              <w:tabs>
                <w:tab w:val="decimal" w:pos="9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4BC133D6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4DEE6C10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4EB47B0D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CE1885F" w14:textId="77777777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236BA" w:rsidRPr="007236BA" w14:paraId="4488A59C" w14:textId="77777777" w:rsidTr="007236BA">
        <w:trPr>
          <w:trHeight w:val="144"/>
        </w:trPr>
        <w:tc>
          <w:tcPr>
            <w:tcW w:w="3150" w:type="dxa"/>
          </w:tcPr>
          <w:p w14:paraId="04909C52" w14:textId="1D459642" w:rsidR="004411DE" w:rsidRPr="007236BA" w:rsidRDefault="004411DE" w:rsidP="00090054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br w:type="page"/>
            </w:r>
            <w:r w:rsidRPr="007236B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66" w:type="dxa"/>
          </w:tcPr>
          <w:p w14:paraId="3AC99808" w14:textId="77777777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62DA451E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6A9A8469" w14:textId="77777777" w:rsidR="004411DE" w:rsidRPr="007236BA" w:rsidRDefault="004411DE" w:rsidP="00090054">
            <w:pPr>
              <w:tabs>
                <w:tab w:val="decimal" w:pos="918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44D69B4B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8105C57" w14:textId="77777777" w:rsidR="004411DE" w:rsidRPr="007236BA" w:rsidRDefault="004411DE" w:rsidP="00090054">
            <w:pPr>
              <w:tabs>
                <w:tab w:val="decimal" w:pos="909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26B37C7A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4EBB2C5C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7DA1AFAB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EDD22B1" w14:textId="77777777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236BA" w:rsidRPr="007236BA" w14:paraId="614E9D9F" w14:textId="77777777" w:rsidTr="007236BA">
        <w:trPr>
          <w:trHeight w:val="144"/>
        </w:trPr>
        <w:tc>
          <w:tcPr>
            <w:tcW w:w="3150" w:type="dxa"/>
          </w:tcPr>
          <w:p w14:paraId="49462C2F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166" w:type="dxa"/>
          </w:tcPr>
          <w:p w14:paraId="2419F11A" w14:textId="33626998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772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678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1" w:type="dxa"/>
          </w:tcPr>
          <w:p w14:paraId="124326C0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5323EFC" w14:textId="65C7AC78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604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120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63A71BF7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CE8CB71" w14:textId="5B3B0D89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29D1796E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642C4075" w14:textId="5BA36F71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10B1BDFF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DD28BEC" w14:textId="2D413135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376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798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</w:tr>
      <w:tr w:rsidR="007236BA" w:rsidRPr="007236BA" w14:paraId="753D2C5A" w14:textId="77777777" w:rsidTr="007236BA">
        <w:trPr>
          <w:trHeight w:val="144"/>
        </w:trPr>
        <w:tc>
          <w:tcPr>
            <w:tcW w:w="3150" w:type="dxa"/>
          </w:tcPr>
          <w:p w14:paraId="2001C224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1166" w:type="dxa"/>
          </w:tcPr>
          <w:p w14:paraId="7E81AFB3" w14:textId="57B94E11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543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471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1" w:type="dxa"/>
          </w:tcPr>
          <w:p w14:paraId="503E50F3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01B45BEA" w14:textId="3BEF5280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095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700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7F36C71E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381C30F" w14:textId="59C88B83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5424FC47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9EF03F0" w14:textId="4FE15562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5176E75A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9964761" w14:textId="7AA62A06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639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171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</w:tr>
      <w:tr w:rsidR="007236BA" w:rsidRPr="007236BA" w14:paraId="76B8766B" w14:textId="77777777" w:rsidTr="007236BA">
        <w:trPr>
          <w:trHeight w:val="144"/>
        </w:trPr>
        <w:tc>
          <w:tcPr>
            <w:tcW w:w="3150" w:type="dxa"/>
          </w:tcPr>
          <w:p w14:paraId="46DB69E9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เครื่องซักผ้าและเครื่องอบผ้า</w:t>
            </w:r>
          </w:p>
        </w:tc>
        <w:tc>
          <w:tcPr>
            <w:tcW w:w="1166" w:type="dxa"/>
          </w:tcPr>
          <w:p w14:paraId="6A7AFB2A" w14:textId="1A53F5EA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625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070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1" w:type="dxa"/>
          </w:tcPr>
          <w:p w14:paraId="0B026D34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724096D" w14:textId="3FFFC42B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991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962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3C8A9AE0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C645C04" w14:textId="1AE204E8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915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805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212ADAB9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0415B9D0" w14:textId="0CB079BB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5086026E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01813B2" w14:textId="7F861496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119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701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227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</w:tr>
      <w:tr w:rsidR="007236BA" w:rsidRPr="007236BA" w14:paraId="29F7833A" w14:textId="77777777" w:rsidTr="007236BA">
        <w:trPr>
          <w:trHeight w:val="144"/>
        </w:trPr>
        <w:tc>
          <w:tcPr>
            <w:tcW w:w="3150" w:type="dxa"/>
          </w:tcPr>
          <w:p w14:paraId="1DA3D026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166" w:type="dxa"/>
          </w:tcPr>
          <w:p w14:paraId="3074FD39" w14:textId="21B1E9A9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210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073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1" w:type="dxa"/>
          </w:tcPr>
          <w:p w14:paraId="13234F1F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4C9F22D1" w14:textId="7F4246DB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212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800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10077B81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0A19B399" w14:textId="7D9D085D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170B9CBF" w14:textId="77777777" w:rsidR="004411DE" w:rsidRPr="007236BA" w:rsidRDefault="004411DE" w:rsidP="00090054">
            <w:pPr>
              <w:tabs>
                <w:tab w:val="decimal" w:pos="537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3890CA6" w14:textId="0AE2E816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2BB71E2A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B0CED47" w14:textId="599D583F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422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873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</w:tr>
      <w:tr w:rsidR="007236BA" w:rsidRPr="007236BA" w14:paraId="4B817998" w14:textId="77777777" w:rsidTr="007236BA">
        <w:trPr>
          <w:trHeight w:val="144"/>
        </w:trPr>
        <w:tc>
          <w:tcPr>
            <w:tcW w:w="3150" w:type="dxa"/>
          </w:tcPr>
          <w:p w14:paraId="17721806" w14:textId="77777777" w:rsidR="004411DE" w:rsidRPr="007236BA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166" w:type="dxa"/>
          </w:tcPr>
          <w:p w14:paraId="0F104A64" w14:textId="4607EF34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161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791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1" w:type="dxa"/>
          </w:tcPr>
          <w:p w14:paraId="7F02983F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1979263" w14:textId="281BD039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338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924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4ED7B036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438FF610" w14:textId="0C56C795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04DF939D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02EB2AC" w14:textId="7C4954F5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6A8932A5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C68CCB1" w14:textId="6D8D7F4C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500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715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</w:tr>
      <w:tr w:rsidR="007236BA" w:rsidRPr="007236BA" w14:paraId="4140E3C4" w14:textId="77777777" w:rsidTr="007236BA">
        <w:trPr>
          <w:trHeight w:val="144"/>
        </w:trPr>
        <w:tc>
          <w:tcPr>
            <w:tcW w:w="3150" w:type="dxa"/>
          </w:tcPr>
          <w:p w14:paraId="41228726" w14:textId="77777777" w:rsidR="004411DE" w:rsidRPr="007236BA" w:rsidRDefault="004411DE" w:rsidP="00090054">
            <w:pPr>
              <w:ind w:left="354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</w:tcPr>
          <w:p w14:paraId="64A788DB" w14:textId="4F94C736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882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741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31" w:type="dxa"/>
          </w:tcPr>
          <w:p w14:paraId="0A3A216A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320898A" w14:textId="52C6EBD1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259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710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42496F84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647E283" w14:textId="783352E7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5EC980F9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365B1F0" w14:textId="3FF3E873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1F682A18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A238F64" w14:textId="27A4DB34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142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451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) </w:t>
            </w:r>
          </w:p>
        </w:tc>
      </w:tr>
      <w:tr w:rsidR="007236BA" w:rsidRPr="007236BA" w14:paraId="370A2C05" w14:textId="77777777" w:rsidTr="007236BA">
        <w:trPr>
          <w:trHeight w:val="144"/>
        </w:trPr>
        <w:tc>
          <w:tcPr>
            <w:tcW w:w="3150" w:type="dxa"/>
          </w:tcPr>
          <w:p w14:paraId="716EBA88" w14:textId="77777777" w:rsidR="004411DE" w:rsidRPr="007236BA" w:rsidRDefault="004411DE" w:rsidP="00090054">
            <w:pPr>
              <w:ind w:left="1072" w:hanging="50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รวมค่าเสื่อมราคาสะสม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</w:tcPr>
          <w:p w14:paraId="3FF6D590" w14:textId="3B08478D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128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195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824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</w:tcPr>
          <w:p w14:paraId="7B6BCD5A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1DFF1" w14:textId="263FC945" w:rsidR="004411DE" w:rsidRPr="007236BA" w:rsidRDefault="004411DE" w:rsidP="00090054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503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216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4FE91045" w14:textId="77777777" w:rsidR="004411DE" w:rsidRPr="007236BA" w:rsidRDefault="004411DE" w:rsidP="00090054">
            <w:pPr>
              <w:tabs>
                <w:tab w:val="decimal" w:pos="1050"/>
              </w:tabs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1FA50" w14:textId="7097055A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915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805</w:t>
            </w: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1" w:type="dxa"/>
            <w:shd w:val="clear" w:color="auto" w:fill="auto"/>
          </w:tcPr>
          <w:p w14:paraId="218CA156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1624A7" w14:textId="4C9A6C56" w:rsidR="004411DE" w:rsidRPr="007236BA" w:rsidRDefault="004411DE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0B88EE4B" w14:textId="77777777" w:rsidR="004411DE" w:rsidRPr="007236BA" w:rsidRDefault="004411DE" w:rsidP="00090054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A5BA3" w14:textId="5D51D3AC" w:rsidR="004411DE" w:rsidRPr="007236BA" w:rsidRDefault="004411DE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234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783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235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:rsidRPr="007236BA" w14:paraId="0A9891D7" w14:textId="77777777" w:rsidTr="007236BA">
        <w:trPr>
          <w:trHeight w:val="144"/>
        </w:trPr>
        <w:tc>
          <w:tcPr>
            <w:tcW w:w="3150" w:type="dxa"/>
          </w:tcPr>
          <w:p w14:paraId="1C479150" w14:textId="2A8DD0BF" w:rsidR="007236BA" w:rsidRPr="007236BA" w:rsidRDefault="007236BA" w:rsidP="007236BA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สินทรัพย์ระหว่างการก่อสร้างหรือติดตั้ง</w:t>
            </w:r>
          </w:p>
        </w:tc>
        <w:tc>
          <w:tcPr>
            <w:tcW w:w="1166" w:type="dxa"/>
          </w:tcPr>
          <w:p w14:paraId="009E6735" w14:textId="52F1DE44" w:rsidR="007236BA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38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302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510</w:t>
            </w:r>
          </w:p>
        </w:tc>
        <w:tc>
          <w:tcPr>
            <w:tcW w:w="131" w:type="dxa"/>
          </w:tcPr>
          <w:p w14:paraId="57EA181F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4AAC3C1F" w14:textId="2A860861" w:rsidR="007236BA" w:rsidRPr="007236BA" w:rsidRDefault="00823543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396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751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395</w:t>
            </w:r>
          </w:p>
        </w:tc>
        <w:tc>
          <w:tcPr>
            <w:tcW w:w="131" w:type="dxa"/>
            <w:shd w:val="clear" w:color="auto" w:fill="auto"/>
          </w:tcPr>
          <w:p w14:paraId="4C8B54EA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1845852E" w14:textId="4C2DFAB1" w:rsidR="007236BA" w:rsidRPr="007236BA" w:rsidRDefault="007236BA" w:rsidP="00EF295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3E12E5F7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60D0DAB" w14:textId="526080E1" w:rsidR="007236BA" w:rsidRPr="007236BA" w:rsidRDefault="007236BA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368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207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987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6DD24A43" w14:textId="77777777" w:rsidR="007236BA" w:rsidRPr="007236BA" w:rsidRDefault="007236BA" w:rsidP="007236B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777D0F8" w14:textId="5134284C" w:rsidR="007236BA" w:rsidRPr="007236BA" w:rsidRDefault="00823543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66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845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918</w:t>
            </w:r>
          </w:p>
        </w:tc>
      </w:tr>
      <w:tr w:rsidR="007236BA" w:rsidRPr="007236BA" w14:paraId="79DEA253" w14:textId="77777777" w:rsidTr="007236BA">
        <w:trPr>
          <w:trHeight w:val="144"/>
        </w:trPr>
        <w:tc>
          <w:tcPr>
            <w:tcW w:w="3150" w:type="dxa"/>
          </w:tcPr>
          <w:p w14:paraId="1A03C659" w14:textId="4BF4D2AB" w:rsidR="007236BA" w:rsidRPr="007236BA" w:rsidRDefault="007236BA" w:rsidP="007236BA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ค่าเผื่อด้อยค่าของส่วนปรับปรุงอาคารเช่า</w:t>
            </w:r>
          </w:p>
        </w:tc>
        <w:tc>
          <w:tcPr>
            <w:tcW w:w="1166" w:type="dxa"/>
          </w:tcPr>
          <w:p w14:paraId="1DDCF809" w14:textId="3326961D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</w:tcPr>
          <w:p w14:paraId="4124317C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48B2F13" w14:textId="3A5C9251" w:rsidR="007236BA" w:rsidRPr="007236BA" w:rsidRDefault="007236BA" w:rsidP="007236BA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306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675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</w:tcPr>
          <w:p w14:paraId="0A99BB41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46B16DCD" w14:textId="0E8AFC25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1FCE2C5D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4388ABED" w14:textId="04F7CB25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</w:tcPr>
          <w:p w14:paraId="6D386927" w14:textId="77777777" w:rsidR="007236BA" w:rsidRPr="007236BA" w:rsidRDefault="007236BA" w:rsidP="007236B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826F701" w14:textId="3F09A635" w:rsidR="007236BA" w:rsidRPr="007236BA" w:rsidRDefault="007236BA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306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675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:rsidRPr="007236BA" w14:paraId="07724D3B" w14:textId="77777777" w:rsidTr="007236BA">
        <w:trPr>
          <w:trHeight w:val="144"/>
        </w:trPr>
        <w:tc>
          <w:tcPr>
            <w:tcW w:w="3150" w:type="dxa"/>
          </w:tcPr>
          <w:p w14:paraId="1A6FB4EB" w14:textId="77777777" w:rsidR="007236BA" w:rsidRPr="007236BA" w:rsidRDefault="007236BA" w:rsidP="007236BA">
            <w:pPr>
              <w:ind w:left="532" w:hanging="352"/>
              <w:rPr>
                <w:rFonts w:ascii="Angsana New" w:hAnsi="Angsana New"/>
                <w:sz w:val="24"/>
                <w:szCs w:val="24"/>
                <w:cs/>
              </w:rPr>
            </w:pPr>
            <w:r w:rsidRPr="007236BA">
              <w:rPr>
                <w:rFonts w:ascii="Angsana New" w:hAnsi="Angsana New"/>
                <w:sz w:val="24"/>
                <w:szCs w:val="24"/>
                <w:cs/>
              </w:rPr>
              <w:t>ค่าเผื่อด้อยค่าของเครื่องซักผ้าและเครื่องอบผ้า</w:t>
            </w:r>
          </w:p>
        </w:tc>
        <w:tc>
          <w:tcPr>
            <w:tcW w:w="1166" w:type="dxa"/>
            <w:vAlign w:val="bottom"/>
          </w:tcPr>
          <w:p w14:paraId="4A7C5417" w14:textId="77777777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vAlign w:val="bottom"/>
          </w:tcPr>
          <w:p w14:paraId="1EB2E374" w14:textId="77777777" w:rsidR="007236BA" w:rsidRPr="007236BA" w:rsidRDefault="007236BA" w:rsidP="007236BA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FCC9E99" w14:textId="4B110B89" w:rsidR="007236BA" w:rsidRPr="007236BA" w:rsidRDefault="007236BA" w:rsidP="007236BA">
            <w:pPr>
              <w:tabs>
                <w:tab w:val="decimal" w:pos="105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650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000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31" w:type="dxa"/>
            <w:shd w:val="clear" w:color="auto" w:fill="auto"/>
            <w:vAlign w:val="bottom"/>
          </w:tcPr>
          <w:p w14:paraId="77ED3C07" w14:textId="77777777" w:rsidR="007236BA" w:rsidRPr="007236BA" w:rsidRDefault="007236BA" w:rsidP="007236BA">
            <w:pPr>
              <w:tabs>
                <w:tab w:val="decimal" w:pos="1050"/>
              </w:tabs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6324E0B0" w14:textId="77777777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  <w:vAlign w:val="bottom"/>
          </w:tcPr>
          <w:p w14:paraId="18CC9B6D" w14:textId="77777777" w:rsidR="007236BA" w:rsidRPr="007236BA" w:rsidRDefault="007236BA" w:rsidP="007236BA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7C73761E" w14:textId="77777777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1" w:type="dxa"/>
            <w:shd w:val="clear" w:color="auto" w:fill="auto"/>
            <w:vAlign w:val="bottom"/>
          </w:tcPr>
          <w:p w14:paraId="74874EB6" w14:textId="77777777" w:rsidR="007236BA" w:rsidRPr="007236BA" w:rsidRDefault="007236BA" w:rsidP="007236B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5E39907" w14:textId="2675A379" w:rsidR="007236BA" w:rsidRPr="007236BA" w:rsidRDefault="007236BA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650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000</w:t>
            </w:r>
            <w:r w:rsidRPr="007236BA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7236BA" w:rsidRPr="007236BA" w14:paraId="4B772314" w14:textId="77777777" w:rsidTr="007236BA">
        <w:trPr>
          <w:trHeight w:val="144"/>
        </w:trPr>
        <w:tc>
          <w:tcPr>
            <w:tcW w:w="3150" w:type="dxa"/>
          </w:tcPr>
          <w:p w14:paraId="47097FF0" w14:textId="77777777" w:rsidR="007236BA" w:rsidRPr="007236BA" w:rsidRDefault="007236BA" w:rsidP="007236BA">
            <w:pPr>
              <w:ind w:left="532" w:hanging="352"/>
              <w:jc w:val="thaiDistribute"/>
              <w:rPr>
                <w:rFonts w:ascii="Angsana New" w:hAnsi="Angsana New"/>
                <w:b/>
                <w:bCs/>
                <w:spacing w:val="-2"/>
                <w:sz w:val="24"/>
                <w:szCs w:val="24"/>
              </w:rPr>
            </w:pPr>
            <w:r w:rsidRPr="007236BA">
              <w:rPr>
                <w:rFonts w:ascii="Angsana New" w:hAnsi="Angsana New"/>
                <w:b/>
                <w:bCs/>
                <w:spacing w:val="-2"/>
                <w:sz w:val="24"/>
                <w:szCs w:val="24"/>
                <w:cs/>
              </w:rPr>
              <w:t>รวมอาคารและอุปกรณ์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27DFA2B" w14:textId="4C218DDD" w:rsidR="007236BA" w:rsidRPr="007236BA" w:rsidRDefault="00823543" w:rsidP="007236BA">
            <w:pPr>
              <w:tabs>
                <w:tab w:val="decimal" w:pos="108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685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010</w:t>
            </w:r>
            <w:r w:rsidR="007236BA"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218</w:t>
            </w:r>
          </w:p>
        </w:tc>
        <w:tc>
          <w:tcPr>
            <w:tcW w:w="131" w:type="dxa"/>
          </w:tcPr>
          <w:p w14:paraId="45F3379C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1EA93C68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5D7F285D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723C55AB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0FAF71D1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58AE1998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2A18BEAD" w14:textId="77777777" w:rsidR="007236BA" w:rsidRPr="007236BA" w:rsidRDefault="007236BA" w:rsidP="007236BA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7C040" w14:textId="2AA039FB" w:rsidR="007236BA" w:rsidRPr="007236BA" w:rsidRDefault="007236BA" w:rsidP="007236BA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7236B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983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017</w:t>
            </w:r>
            <w:r w:rsidRPr="007236BA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485</w:t>
            </w:r>
          </w:p>
        </w:tc>
      </w:tr>
      <w:tr w:rsidR="007236BA" w:rsidRPr="007236BA" w14:paraId="2CE3DA6C" w14:textId="77777777" w:rsidTr="007236BA">
        <w:trPr>
          <w:trHeight w:val="144"/>
        </w:trPr>
        <w:tc>
          <w:tcPr>
            <w:tcW w:w="3150" w:type="dxa"/>
          </w:tcPr>
          <w:p w14:paraId="65CCAD46" w14:textId="36308764" w:rsidR="007236BA" w:rsidRPr="007236BA" w:rsidRDefault="007236BA" w:rsidP="00333E30">
            <w:pPr>
              <w:ind w:left="532" w:hanging="352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66" w:type="dxa"/>
          </w:tcPr>
          <w:p w14:paraId="78204159" w14:textId="2D4E76CE" w:rsidR="007236BA" w:rsidRPr="007236BA" w:rsidRDefault="007236BA" w:rsidP="00333E3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</w:tcPr>
          <w:p w14:paraId="0877FB41" w14:textId="77777777" w:rsidR="007236BA" w:rsidRPr="007236BA" w:rsidRDefault="007236BA" w:rsidP="00333E30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DEEB344" w14:textId="1AD30AB5" w:rsidR="007236BA" w:rsidRPr="007236BA" w:rsidRDefault="007236BA" w:rsidP="00333E30">
            <w:pPr>
              <w:tabs>
                <w:tab w:val="decimal" w:pos="105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496042EB" w14:textId="77777777" w:rsidR="007236BA" w:rsidRPr="007236BA" w:rsidRDefault="007236BA" w:rsidP="00333E30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0CF41E18" w14:textId="5564E5DC" w:rsidR="007236BA" w:rsidRPr="007236BA" w:rsidRDefault="007236BA" w:rsidP="00333E3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0C3347B4" w14:textId="77777777" w:rsidR="007236BA" w:rsidRPr="007236BA" w:rsidRDefault="007236BA" w:rsidP="00333E30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65274B9" w14:textId="10422A7E" w:rsidR="007236BA" w:rsidRPr="007236BA" w:rsidRDefault="007236BA" w:rsidP="00333E3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445496C1" w14:textId="77777777" w:rsidR="007236BA" w:rsidRPr="007236BA" w:rsidRDefault="007236BA" w:rsidP="00333E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7C2830C4" w14:textId="285998A8" w:rsidR="007236BA" w:rsidRPr="007236BA" w:rsidRDefault="007236BA" w:rsidP="00333E30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0FA9" w:rsidRPr="007236BA" w14:paraId="6FC72908" w14:textId="77777777" w:rsidTr="007236BA">
        <w:trPr>
          <w:trHeight w:val="144"/>
        </w:trPr>
        <w:tc>
          <w:tcPr>
            <w:tcW w:w="3150" w:type="dxa"/>
          </w:tcPr>
          <w:p w14:paraId="3C3F2798" w14:textId="6F162D43" w:rsidR="00C30FA9" w:rsidRPr="007236BA" w:rsidRDefault="00C30FA9" w:rsidP="00C30FA9">
            <w:pPr>
              <w:ind w:left="532" w:hanging="352"/>
              <w:rPr>
                <w:rFonts w:ascii="Angsana New" w:hAnsi="Angsana New"/>
                <w:sz w:val="24"/>
                <w:szCs w:val="24"/>
                <w:cs/>
              </w:rPr>
            </w:pPr>
            <w:r w:rsidRPr="00C30F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ค่าเสื่อมราคาสำหรับปีสิ้นสุดวันที่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C30FA9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C30F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166" w:type="dxa"/>
            <w:vAlign w:val="bottom"/>
          </w:tcPr>
          <w:p w14:paraId="5DDEBB33" w14:textId="4A5D9824" w:rsidR="00C30FA9" w:rsidRPr="007236BA" w:rsidRDefault="00C30FA9" w:rsidP="00C30F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vAlign w:val="bottom"/>
          </w:tcPr>
          <w:p w14:paraId="44C06A38" w14:textId="77777777" w:rsidR="00C30FA9" w:rsidRPr="007236BA" w:rsidRDefault="00C30FA9" w:rsidP="00C30FA9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4B7C641" w14:textId="06962D89" w:rsidR="00C30FA9" w:rsidRPr="007236BA" w:rsidRDefault="00C30FA9" w:rsidP="00C30FA9">
            <w:pPr>
              <w:tabs>
                <w:tab w:val="decimal" w:pos="1050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  <w:vAlign w:val="bottom"/>
          </w:tcPr>
          <w:p w14:paraId="393D7245" w14:textId="77777777" w:rsidR="00C30FA9" w:rsidRPr="007236BA" w:rsidRDefault="00C30FA9" w:rsidP="00C30FA9">
            <w:pPr>
              <w:tabs>
                <w:tab w:val="decimal" w:pos="1050"/>
              </w:tabs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0555A5EC" w14:textId="069E6BB2" w:rsidR="00C30FA9" w:rsidRPr="007236BA" w:rsidRDefault="00C30FA9" w:rsidP="00C30F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  <w:vAlign w:val="bottom"/>
          </w:tcPr>
          <w:p w14:paraId="41CB14F1" w14:textId="77777777" w:rsidR="00C30FA9" w:rsidRPr="007236BA" w:rsidRDefault="00C30FA9" w:rsidP="00C30FA9">
            <w:pPr>
              <w:ind w:left="-2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26EF42F6" w14:textId="2D2F3203" w:rsidR="00C30FA9" w:rsidRPr="007236BA" w:rsidRDefault="00C30FA9" w:rsidP="00C30F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  <w:vAlign w:val="bottom"/>
          </w:tcPr>
          <w:p w14:paraId="43E88FF0" w14:textId="77777777" w:rsidR="00C30FA9" w:rsidRPr="007236BA" w:rsidRDefault="00C30FA9" w:rsidP="00C30FA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4BE6C959" w14:textId="7EC6D6E6" w:rsidR="00C30FA9" w:rsidRPr="007236BA" w:rsidRDefault="00C30FA9" w:rsidP="00C30FA9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0FA9" w:rsidRPr="007236BA" w14:paraId="345BD178" w14:textId="77777777" w:rsidTr="007236BA">
        <w:trPr>
          <w:trHeight w:val="144"/>
        </w:trPr>
        <w:tc>
          <w:tcPr>
            <w:tcW w:w="3150" w:type="dxa"/>
          </w:tcPr>
          <w:p w14:paraId="467DFF9B" w14:textId="2CAC70FF" w:rsidR="00C30FA9" w:rsidRPr="00C30FA9" w:rsidRDefault="00823543" w:rsidP="00C30FA9">
            <w:pPr>
              <w:ind w:left="354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166" w:type="dxa"/>
          </w:tcPr>
          <w:p w14:paraId="6AC3C622" w14:textId="353FA360" w:rsidR="00C30FA9" w:rsidRPr="007236BA" w:rsidRDefault="00C30FA9" w:rsidP="00C30FA9">
            <w:pPr>
              <w:tabs>
                <w:tab w:val="decimal" w:pos="108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7394E49C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21321D8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230627F9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E384064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0F0B1A5E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7FF3A0D" w14:textId="3DA08B59" w:rsidR="00C30FA9" w:rsidRPr="00C30FA9" w:rsidRDefault="00C30FA9" w:rsidP="00C30FA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0F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  <w:shd w:val="clear" w:color="auto" w:fill="auto"/>
          </w:tcPr>
          <w:p w14:paraId="5562DD83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4CD8CDCB" w14:textId="03117AA5" w:rsidR="00C30FA9" w:rsidRPr="007236BA" w:rsidRDefault="00823543" w:rsidP="00C30FA9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145</w:t>
            </w:r>
            <w:r w:rsidR="00C30FA9" w:rsidRPr="00C30FA9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472</w:t>
            </w:r>
            <w:r w:rsidR="00C30FA9" w:rsidRPr="00C30FA9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454</w:t>
            </w:r>
          </w:p>
        </w:tc>
      </w:tr>
      <w:tr w:rsidR="00C30FA9" w:rsidRPr="007236BA" w14:paraId="6CFFB1EC" w14:textId="77777777" w:rsidTr="007236BA">
        <w:trPr>
          <w:trHeight w:val="144"/>
        </w:trPr>
        <w:tc>
          <w:tcPr>
            <w:tcW w:w="3150" w:type="dxa"/>
          </w:tcPr>
          <w:p w14:paraId="765801CC" w14:textId="7D3EFB84" w:rsidR="00C30FA9" w:rsidRPr="00C30FA9" w:rsidRDefault="00823543" w:rsidP="00C30FA9">
            <w:pPr>
              <w:ind w:left="354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166" w:type="dxa"/>
          </w:tcPr>
          <w:p w14:paraId="2949D6A9" w14:textId="54321DD7" w:rsidR="00C30FA9" w:rsidRPr="007236BA" w:rsidRDefault="00C30FA9" w:rsidP="00C30FA9">
            <w:pPr>
              <w:tabs>
                <w:tab w:val="decimal" w:pos="108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1" w:type="dxa"/>
          </w:tcPr>
          <w:p w14:paraId="10BCEC70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AC72C66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05FF293D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28DDB705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1" w:type="dxa"/>
            <w:shd w:val="clear" w:color="auto" w:fill="auto"/>
          </w:tcPr>
          <w:p w14:paraId="5CC2F496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shd w:val="clear" w:color="auto" w:fill="auto"/>
          </w:tcPr>
          <w:p w14:paraId="3E2DFA0E" w14:textId="733555BE" w:rsidR="00C30FA9" w:rsidRPr="00C30FA9" w:rsidRDefault="00C30FA9" w:rsidP="00C30FA9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30FA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" w:type="dxa"/>
            <w:shd w:val="clear" w:color="auto" w:fill="auto"/>
          </w:tcPr>
          <w:p w14:paraId="04DEC395" w14:textId="77777777" w:rsidR="00C30FA9" w:rsidRPr="007236BA" w:rsidRDefault="00C30FA9" w:rsidP="00C30FA9">
            <w:pPr>
              <w:ind w:left="-28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1CC18" w14:textId="58F69CD7" w:rsidR="00C30FA9" w:rsidRPr="007236BA" w:rsidRDefault="00823543" w:rsidP="00C30FA9">
            <w:pPr>
              <w:tabs>
                <w:tab w:val="decimal" w:pos="1053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107</w:t>
            </w:r>
            <w:r w:rsidR="00C30FA9" w:rsidRPr="00C30FA9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503</w:t>
            </w:r>
            <w:r w:rsidR="00C30FA9" w:rsidRPr="00C30FA9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216</w:t>
            </w:r>
          </w:p>
        </w:tc>
      </w:tr>
    </w:tbl>
    <w:p w14:paraId="1919CC4B" w14:textId="412E4807" w:rsidR="00341F54" w:rsidRDefault="0028341D" w:rsidP="00C30FA9">
      <w:pPr>
        <w:spacing w:before="240"/>
        <w:ind w:left="547" w:right="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บริษัทได้นำเครื่องซักผ้าและเครื่องอบผ้ามูลค่าสุทธิตามบัญชีจำนวน </w:t>
      </w:r>
      <w:r w:rsidR="00823543" w:rsidRPr="00823543">
        <w:rPr>
          <w:rFonts w:ascii="Angsana New" w:hAnsi="Angsana New"/>
          <w:sz w:val="32"/>
          <w:szCs w:val="32"/>
        </w:rPr>
        <w:t>465</w:t>
      </w:r>
      <w:r w:rsidR="003D66CF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07</w:t>
      </w:r>
      <w:r w:rsidR="003D66CF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23543" w:rsidRPr="00823543">
        <w:rPr>
          <w:rFonts w:ascii="Angsana New" w:hAnsi="Angsana New"/>
          <w:sz w:val="32"/>
          <w:szCs w:val="32"/>
        </w:rPr>
        <w:t>334</w:t>
      </w:r>
      <w:r w:rsidR="00547658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09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</w:t>
      </w:r>
      <w:r w:rsidR="00711A8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ตามลำดับ ไปค้ำประกันเงินกู้ยืมระยะยาว</w:t>
      </w:r>
      <w:r w:rsidR="00F55879">
        <w:rPr>
          <w:rFonts w:ascii="Angsana New" w:hAnsi="Angsana New"/>
          <w:sz w:val="32"/>
          <w:szCs w:val="32"/>
          <w:cs/>
        </w:rPr>
        <w:t>จากกิจการอื่น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25ED0">
        <w:rPr>
          <w:rFonts w:ascii="Angsana New" w:hAnsi="Angsana New"/>
          <w:sz w:val="32"/>
          <w:szCs w:val="32"/>
        </w:rPr>
        <w:t xml:space="preserve">                   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823543" w:rsidRPr="00823543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</w:rPr>
        <w:t>)</w:t>
      </w:r>
    </w:p>
    <w:p w14:paraId="01920B04" w14:textId="0E54E817" w:rsidR="004F5CC2" w:rsidRDefault="00420971" w:rsidP="00C30FA9">
      <w:pPr>
        <w:spacing w:before="240"/>
        <w:ind w:left="547" w:right="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บริษัทบันทึกค่าเสื่อมราคาของสินทรัพย์</w:t>
      </w:r>
      <w:r w:rsidR="009905BF">
        <w:rPr>
          <w:rFonts w:ascii="Angsana New" w:hAnsi="Angsana New"/>
          <w:sz w:val="32"/>
          <w:szCs w:val="32"/>
          <w:cs/>
        </w:rPr>
        <w:t>สิทธิ</w:t>
      </w:r>
      <w:r>
        <w:rPr>
          <w:rFonts w:ascii="Angsana New" w:hAnsi="Angsana New"/>
          <w:sz w:val="32"/>
          <w:szCs w:val="32"/>
          <w:cs/>
        </w:rPr>
        <w:t xml:space="preserve">การใช้ที่อยู่ระหว่างการก่อสร้างและยังไม่สามารถใช้งานสินทรัพย์ที่เช่าได้ เข้าเป็นต้นทุนของส่วนปรับปรุงอาคารเช่า </w:t>
      </w:r>
      <w:r w:rsidR="005801E9">
        <w:rPr>
          <w:rFonts w:ascii="Angsana New" w:hAnsi="Angsana New"/>
          <w:sz w:val="32"/>
          <w:szCs w:val="32"/>
        </w:rPr>
        <w:t xml:space="preserve">     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 w:rsidR="00823543" w:rsidRPr="00823543">
        <w:rPr>
          <w:rFonts w:ascii="Angsana New" w:hAnsi="Angsana New"/>
          <w:sz w:val="32"/>
          <w:szCs w:val="32"/>
        </w:rPr>
        <w:t>9</w:t>
      </w:r>
      <w:r w:rsidR="008D1D03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40</w:t>
      </w:r>
      <w:r w:rsidR="008D1D0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823543" w:rsidRPr="00823543">
        <w:rPr>
          <w:rFonts w:ascii="Angsana New" w:hAnsi="Angsana New"/>
          <w:sz w:val="32"/>
          <w:szCs w:val="32"/>
        </w:rPr>
        <w:t>5</w:t>
      </w:r>
      <w:r w:rsidR="001462DF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81</w:t>
      </w:r>
      <w:r w:rsidR="005801E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ล้านบาท ตามลำ</w:t>
      </w:r>
      <w:r w:rsidR="00E362B1">
        <w:rPr>
          <w:rFonts w:ascii="Angsana New" w:hAnsi="Angsana New"/>
          <w:sz w:val="32"/>
          <w:szCs w:val="32"/>
          <w:cs/>
        </w:rPr>
        <w:t>ดั</w:t>
      </w:r>
      <w:r>
        <w:rPr>
          <w:rFonts w:ascii="Angsana New" w:hAnsi="Angsana New"/>
          <w:sz w:val="32"/>
          <w:szCs w:val="32"/>
          <w:cs/>
        </w:rPr>
        <w:t>บ</w:t>
      </w:r>
    </w:p>
    <w:p w14:paraId="21822DB9" w14:textId="3CAB469A" w:rsidR="00453769" w:rsidRDefault="00C30FA9" w:rsidP="00090054">
      <w:pPr>
        <w:tabs>
          <w:tab w:val="left" w:pos="540"/>
        </w:tabs>
        <w:ind w:right="43" w:hanging="18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453769">
        <w:rPr>
          <w:rFonts w:ascii="Angsana New" w:hAnsi="Angsana New"/>
          <w:b/>
          <w:bCs/>
          <w:sz w:val="32"/>
          <w:szCs w:val="32"/>
        </w:rPr>
        <w:t>.</w:t>
      </w:r>
      <w:r w:rsidR="002F568C">
        <w:rPr>
          <w:rFonts w:ascii="Angsana New" w:hAnsi="Angsana New"/>
          <w:b/>
          <w:bCs/>
          <w:sz w:val="32"/>
          <w:szCs w:val="32"/>
          <w:cs/>
        </w:rPr>
        <w:tab/>
      </w:r>
      <w:r w:rsidR="00453769">
        <w:rPr>
          <w:rFonts w:ascii="Angsana New" w:hAnsi="Angsana New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1A20D98B" w14:textId="232465A2" w:rsidR="00453769" w:rsidRDefault="00453769" w:rsidP="00C30FA9">
      <w:pPr>
        <w:spacing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สินทรัพย์สิทธิการใช้ 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898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305"/>
        <w:gridCol w:w="145"/>
        <w:gridCol w:w="1305"/>
        <w:gridCol w:w="145"/>
        <w:gridCol w:w="1305"/>
        <w:gridCol w:w="145"/>
        <w:gridCol w:w="1305"/>
      </w:tblGrid>
      <w:tr w:rsidR="00CB597A" w14:paraId="72931166" w14:textId="77777777" w:rsidTr="00F40888">
        <w:trPr>
          <w:trHeight w:val="20"/>
          <w:tblHeader/>
        </w:trPr>
        <w:tc>
          <w:tcPr>
            <w:tcW w:w="3334" w:type="dxa"/>
          </w:tcPr>
          <w:p w14:paraId="794670F9" w14:textId="679F95FC" w:rsidR="006D0B84" w:rsidRDefault="006D0B84" w:rsidP="00090054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3543"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23543"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1E690B9A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ยอ</w:t>
            </w:r>
            <w:r w:rsidR="007557D3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ดยกมา</w:t>
            </w:r>
          </w:p>
        </w:tc>
        <w:tc>
          <w:tcPr>
            <w:tcW w:w="145" w:type="dxa"/>
          </w:tcPr>
          <w:p w14:paraId="3EEED243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B051A78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45" w:type="dxa"/>
          </w:tcPr>
          <w:p w14:paraId="3DD56E65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FF8FBD2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45" w:type="dxa"/>
          </w:tcPr>
          <w:p w14:paraId="4DE18D0B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0ECAC18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CB597A" w14:paraId="4D34CE7D" w14:textId="77777777" w:rsidTr="00F40888">
        <w:trPr>
          <w:trHeight w:val="20"/>
          <w:tblHeader/>
        </w:trPr>
        <w:tc>
          <w:tcPr>
            <w:tcW w:w="3334" w:type="dxa"/>
          </w:tcPr>
          <w:p w14:paraId="0F0F597D" w14:textId="77777777" w:rsidR="006D0B84" w:rsidRDefault="006D0B84" w:rsidP="00090054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AE8C562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45" w:type="dxa"/>
          </w:tcPr>
          <w:p w14:paraId="2EE92A8D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21236EB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" w:type="dxa"/>
          </w:tcPr>
          <w:p w14:paraId="4FD1AB17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99D6367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65FB3C49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2449C80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CB597A" w14:paraId="2D20905E" w14:textId="77777777" w:rsidTr="00F40888">
        <w:trPr>
          <w:trHeight w:val="20"/>
          <w:tblHeader/>
        </w:trPr>
        <w:tc>
          <w:tcPr>
            <w:tcW w:w="3334" w:type="dxa"/>
          </w:tcPr>
          <w:p w14:paraId="7DE27224" w14:textId="77777777" w:rsidR="006D0B84" w:rsidRDefault="006D0B84" w:rsidP="00090054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341BC05" w14:textId="7EBED04E" w:rsidR="006D0B84" w:rsidRDefault="00823543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6D0B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6D0B8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5" w:type="dxa"/>
          </w:tcPr>
          <w:p w14:paraId="3BD71037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495E652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45B1B78C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DDB54F1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" w:type="dxa"/>
          </w:tcPr>
          <w:p w14:paraId="72568EA5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DAB3BC3" w14:textId="1670C08A" w:rsidR="006D0B84" w:rsidRDefault="00823543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="006D0B84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6D0B84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CB597A" w14:paraId="26E8B9D2" w14:textId="77777777" w:rsidTr="00F40888">
        <w:trPr>
          <w:trHeight w:val="20"/>
          <w:tblHeader/>
        </w:trPr>
        <w:tc>
          <w:tcPr>
            <w:tcW w:w="3334" w:type="dxa"/>
          </w:tcPr>
          <w:p w14:paraId="554F289C" w14:textId="77777777" w:rsidR="006D0B84" w:rsidRDefault="006D0B84" w:rsidP="00090054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8D5C6EE" w14:textId="5CD3D730" w:rsidR="006D0B84" w:rsidRDefault="00823543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5" w:type="dxa"/>
          </w:tcPr>
          <w:p w14:paraId="1C3D85A2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F3C6446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4ADFDC1F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90C737F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3DB787A2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4DB2A0B" w14:textId="207710C5" w:rsidR="006D0B84" w:rsidRDefault="00823543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2567</w:t>
            </w:r>
          </w:p>
        </w:tc>
      </w:tr>
      <w:tr w:rsidR="00CB597A" w14:paraId="0715D636" w14:textId="77777777" w:rsidTr="00F40888">
        <w:trPr>
          <w:trHeight w:val="20"/>
          <w:tblHeader/>
        </w:trPr>
        <w:tc>
          <w:tcPr>
            <w:tcW w:w="3334" w:type="dxa"/>
          </w:tcPr>
          <w:p w14:paraId="492D6E40" w14:textId="77777777" w:rsidR="006D0B84" w:rsidRDefault="006D0B84" w:rsidP="00090054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EEB7998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5" w:type="dxa"/>
          </w:tcPr>
          <w:p w14:paraId="5AA4AF15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ADDA3FF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23E97901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ED3EF82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33982764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F2C0702" w14:textId="77777777" w:rsidR="006D0B84" w:rsidRDefault="006D0B84" w:rsidP="00090054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CB597A" w14:paraId="11251523" w14:textId="77777777" w:rsidTr="00F40888">
        <w:trPr>
          <w:trHeight w:val="126"/>
        </w:trPr>
        <w:tc>
          <w:tcPr>
            <w:tcW w:w="3334" w:type="dxa"/>
          </w:tcPr>
          <w:p w14:paraId="6BC77A1B" w14:textId="77777777" w:rsidR="006D0B84" w:rsidRDefault="006D0B84" w:rsidP="00090054">
            <w:pPr>
              <w:ind w:right="1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ราคาทุน </w:t>
            </w:r>
          </w:p>
        </w:tc>
        <w:tc>
          <w:tcPr>
            <w:tcW w:w="1305" w:type="dxa"/>
          </w:tcPr>
          <w:p w14:paraId="5EA44941" w14:textId="77777777" w:rsidR="006D0B84" w:rsidRPr="00F40888" w:rsidRDefault="006D0B84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5F9B2EBC" w14:textId="77777777" w:rsidR="006D0B84" w:rsidRDefault="006D0B84" w:rsidP="00090054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F5CC041" w14:textId="77777777" w:rsidR="006D0B84" w:rsidRPr="00F40888" w:rsidRDefault="006D0B84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4487547" w14:textId="77777777" w:rsidR="006D0B84" w:rsidRDefault="006D0B84" w:rsidP="00090054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6AC7DB57" w14:textId="77777777" w:rsidR="006D0B84" w:rsidRPr="00F40888" w:rsidRDefault="006D0B84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10367B70" w14:textId="77777777" w:rsidR="006D0B84" w:rsidRDefault="006D0B84" w:rsidP="00090054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152A41A5" w14:textId="77777777" w:rsidR="006D0B84" w:rsidRPr="00F40888" w:rsidRDefault="006D0B84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4411DE" w14:paraId="29042B0F" w14:textId="77777777" w:rsidTr="00F40888">
        <w:trPr>
          <w:trHeight w:val="20"/>
        </w:trPr>
        <w:tc>
          <w:tcPr>
            <w:tcW w:w="3334" w:type="dxa"/>
          </w:tcPr>
          <w:p w14:paraId="56A88A0C" w14:textId="77777777" w:rsidR="004411DE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305" w:type="dxa"/>
          </w:tcPr>
          <w:p w14:paraId="1AC4E041" w14:textId="5D355927" w:rsidR="004411DE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050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751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924</w:t>
            </w:r>
          </w:p>
        </w:tc>
        <w:tc>
          <w:tcPr>
            <w:tcW w:w="145" w:type="dxa"/>
          </w:tcPr>
          <w:p w14:paraId="0DDBD4B0" w14:textId="77777777" w:rsidR="004411DE" w:rsidRDefault="004411DE" w:rsidP="00090054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57B2AD2" w14:textId="3411C971" w:rsidR="004411DE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198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389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765</w:t>
            </w:r>
          </w:p>
        </w:tc>
        <w:tc>
          <w:tcPr>
            <w:tcW w:w="145" w:type="dxa"/>
          </w:tcPr>
          <w:p w14:paraId="21268DB0" w14:textId="77777777" w:rsidR="004411DE" w:rsidRDefault="004411DE" w:rsidP="00090054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5F1652C8" w14:textId="45744932" w:rsidR="004411DE" w:rsidRPr="00F40888" w:rsidRDefault="006F21C1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F4088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441</w:t>
            </w:r>
            <w:r w:rsidRP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142</w:t>
            </w:r>
            <w:r w:rsidRPr="00F4088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</w:tcPr>
          <w:p w14:paraId="7672A52F" w14:textId="77777777" w:rsidR="004411DE" w:rsidRDefault="004411DE" w:rsidP="00090054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737F6CF" w14:textId="467047B4" w:rsidR="004411DE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246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700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547</w:t>
            </w:r>
          </w:p>
        </w:tc>
      </w:tr>
      <w:tr w:rsidR="00F40888" w14:paraId="3C4C6076" w14:textId="77777777" w:rsidTr="00F40888">
        <w:trPr>
          <w:trHeight w:val="20"/>
        </w:trPr>
        <w:tc>
          <w:tcPr>
            <w:tcW w:w="3334" w:type="dxa"/>
          </w:tcPr>
          <w:p w14:paraId="1FF49958" w14:textId="77777777" w:rsidR="004411DE" w:rsidRDefault="004411DE" w:rsidP="00090054">
            <w:pPr>
              <w:ind w:left="360" w:right="1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รวมราคาทุน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B95F8" w14:textId="5B1DB4B9" w:rsidR="004411DE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050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751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924</w:t>
            </w:r>
          </w:p>
        </w:tc>
        <w:tc>
          <w:tcPr>
            <w:tcW w:w="145" w:type="dxa"/>
            <w:shd w:val="clear" w:color="auto" w:fill="auto"/>
          </w:tcPr>
          <w:p w14:paraId="22A50C22" w14:textId="77777777" w:rsidR="004411DE" w:rsidRDefault="004411DE" w:rsidP="00090054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0CF414E" w14:textId="6EE09285" w:rsidR="004411DE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198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389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765</w:t>
            </w:r>
          </w:p>
        </w:tc>
        <w:tc>
          <w:tcPr>
            <w:tcW w:w="145" w:type="dxa"/>
            <w:shd w:val="clear" w:color="auto" w:fill="FFFFFF"/>
          </w:tcPr>
          <w:p w14:paraId="1A0915B8" w14:textId="77777777" w:rsidR="004411DE" w:rsidRDefault="004411DE" w:rsidP="00090054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992F926" w14:textId="655141E1" w:rsidR="004411DE" w:rsidRPr="00F40888" w:rsidRDefault="006F21C1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F40888"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441</w:t>
            </w:r>
            <w:r w:rsidRP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142</w:t>
            </w:r>
            <w:r w:rsidRPr="00F40888"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466D27AE" w14:textId="77777777" w:rsidR="004411DE" w:rsidRDefault="004411DE" w:rsidP="00090054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498283C" w14:textId="69187E5F" w:rsidR="004411DE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246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700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547</w:t>
            </w:r>
          </w:p>
        </w:tc>
      </w:tr>
      <w:tr w:rsidR="00F40888" w14:paraId="2730E8B3" w14:textId="77777777" w:rsidTr="00F40888">
        <w:trPr>
          <w:trHeight w:val="20"/>
        </w:trPr>
        <w:tc>
          <w:tcPr>
            <w:tcW w:w="3334" w:type="dxa"/>
          </w:tcPr>
          <w:p w14:paraId="591D6077" w14:textId="77777777" w:rsidR="004411DE" w:rsidRDefault="004411DE" w:rsidP="00090054">
            <w:pPr>
              <w:ind w:left="728" w:right="1" w:hanging="80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70A87A7" w14:textId="77777777" w:rsidR="004411DE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4A02E404" w14:textId="77777777" w:rsidR="004411DE" w:rsidRDefault="004411DE" w:rsidP="00090054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</w:tcPr>
          <w:p w14:paraId="6BF238D4" w14:textId="77777777" w:rsidR="004411DE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467B12E1" w14:textId="77777777" w:rsidR="004411DE" w:rsidRDefault="004411DE" w:rsidP="00090054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A9010EF" w14:textId="77777777" w:rsidR="004411DE" w:rsidRPr="00F40888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03E6A0CE" w14:textId="77777777" w:rsidR="004411DE" w:rsidRDefault="004411DE" w:rsidP="00090054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</w:tcPr>
          <w:p w14:paraId="41B3BB9A" w14:textId="77777777" w:rsidR="004411DE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40888" w14:paraId="6DF87A68" w14:textId="77777777" w:rsidTr="00F40888">
        <w:trPr>
          <w:trHeight w:val="20"/>
        </w:trPr>
        <w:tc>
          <w:tcPr>
            <w:tcW w:w="3334" w:type="dxa"/>
          </w:tcPr>
          <w:p w14:paraId="1A5BE822" w14:textId="77777777" w:rsidR="004411DE" w:rsidRDefault="004411DE" w:rsidP="00090054">
            <w:pPr>
              <w:ind w:right="1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ค่าเสื่อมราคาสะสม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52E5104E" w14:textId="77777777" w:rsidR="004411DE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38AF63C4" w14:textId="77777777" w:rsidR="004411DE" w:rsidRDefault="004411DE" w:rsidP="00090054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3B933177" w14:textId="77777777" w:rsidR="004411DE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18DD8537" w14:textId="77777777" w:rsidR="004411DE" w:rsidRDefault="004411DE" w:rsidP="00090054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054C4070" w14:textId="77777777" w:rsidR="004411DE" w:rsidRPr="00F40888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5950B7AB" w14:textId="77777777" w:rsidR="004411DE" w:rsidRDefault="004411DE" w:rsidP="00090054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08A2F0B1" w14:textId="77777777" w:rsidR="004411DE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40888" w14:paraId="2FF6E347" w14:textId="77777777" w:rsidTr="00F40888">
        <w:trPr>
          <w:trHeight w:val="20"/>
        </w:trPr>
        <w:tc>
          <w:tcPr>
            <w:tcW w:w="3334" w:type="dxa"/>
          </w:tcPr>
          <w:p w14:paraId="707CEC40" w14:textId="77777777" w:rsidR="004411DE" w:rsidRDefault="004411DE" w:rsidP="00090054">
            <w:pPr>
              <w:ind w:left="712" w:hanging="3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305" w:type="dxa"/>
            <w:shd w:val="clear" w:color="auto" w:fill="auto"/>
          </w:tcPr>
          <w:p w14:paraId="038058DA" w14:textId="6D899791" w:rsidR="004411DE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229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599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148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6DDD5193" w14:textId="77777777" w:rsidR="004411DE" w:rsidRDefault="004411DE" w:rsidP="00090054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5E8F5EF3" w14:textId="39F57767" w:rsidR="004411DE" w:rsidRDefault="006F21C1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133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258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504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3D3A7582" w14:textId="77777777" w:rsidR="004411DE" w:rsidRDefault="004411DE" w:rsidP="00090054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06BABEEB" w14:textId="0DA2CBCE" w:rsidR="004411DE" w:rsidRPr="00F40888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886</w:t>
            </w:r>
            <w:r w:rsidR="006F21C1" w:rsidRP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145" w:type="dxa"/>
            <w:shd w:val="clear" w:color="auto" w:fill="FFFFFF"/>
          </w:tcPr>
          <w:p w14:paraId="453AE3CF" w14:textId="77777777" w:rsidR="004411DE" w:rsidRDefault="004411DE" w:rsidP="00090054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7F425D01" w14:textId="5C832F24" w:rsidR="004411DE" w:rsidRDefault="006F21C1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361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971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652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F40888" w14:paraId="187B2E2E" w14:textId="77777777" w:rsidTr="00F40888">
        <w:trPr>
          <w:trHeight w:val="20"/>
        </w:trPr>
        <w:tc>
          <w:tcPr>
            <w:tcW w:w="3334" w:type="dxa"/>
          </w:tcPr>
          <w:p w14:paraId="2D79F4A2" w14:textId="77777777" w:rsidR="004411DE" w:rsidRDefault="004411DE" w:rsidP="00090054">
            <w:pPr>
              <w:ind w:left="360" w:right="1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ABC86" w14:textId="2BC556F0" w:rsidR="004411DE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229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599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148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430F3A12" w14:textId="77777777" w:rsidR="004411DE" w:rsidRDefault="004411DE" w:rsidP="00090054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A3392C4" w14:textId="714724D1" w:rsidR="004411DE" w:rsidRDefault="006F21C1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133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258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504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679234F4" w14:textId="77777777" w:rsidR="004411DE" w:rsidRDefault="004411DE" w:rsidP="00090054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F0666FB" w14:textId="683C17C8" w:rsidR="004411DE" w:rsidRPr="00F40888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886</w:t>
            </w:r>
            <w:r w:rsidR="006F21C1" w:rsidRP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000</w:t>
            </w:r>
          </w:p>
        </w:tc>
        <w:tc>
          <w:tcPr>
            <w:tcW w:w="145" w:type="dxa"/>
            <w:shd w:val="clear" w:color="auto" w:fill="FFFFFF"/>
          </w:tcPr>
          <w:p w14:paraId="63A98C10" w14:textId="77777777" w:rsidR="004411DE" w:rsidRDefault="004411DE" w:rsidP="00090054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A6F3CC4" w14:textId="70391400" w:rsidR="004411DE" w:rsidRDefault="006F21C1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361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971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652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F40888" w14:paraId="6E5A1D51" w14:textId="77777777" w:rsidTr="00F40888">
        <w:trPr>
          <w:trHeight w:val="20"/>
        </w:trPr>
        <w:tc>
          <w:tcPr>
            <w:tcW w:w="3334" w:type="dxa"/>
          </w:tcPr>
          <w:p w14:paraId="48A761AB" w14:textId="77777777" w:rsidR="004411DE" w:rsidRDefault="004411DE" w:rsidP="00090054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5AB77C" w14:textId="36C8DBD9" w:rsidR="004411DE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821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152</w:t>
            </w:r>
            <w:r w:rsidR="004411DE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776</w:t>
            </w:r>
          </w:p>
        </w:tc>
        <w:tc>
          <w:tcPr>
            <w:tcW w:w="145" w:type="dxa"/>
            <w:shd w:val="clear" w:color="auto" w:fill="auto"/>
          </w:tcPr>
          <w:p w14:paraId="2B3DEC23" w14:textId="77777777" w:rsidR="004411DE" w:rsidRDefault="004411DE" w:rsidP="00090054">
            <w:pPr>
              <w:tabs>
                <w:tab w:val="decimal" w:pos="840"/>
              </w:tabs>
              <w:ind w:right="8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0198B743" w14:textId="77777777" w:rsidR="004411DE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5ABB2FD3" w14:textId="77777777" w:rsidR="004411DE" w:rsidRDefault="004411DE" w:rsidP="00090054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5A268B1E" w14:textId="77777777" w:rsidR="004411DE" w:rsidRDefault="004411DE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13B3DE8F" w14:textId="77777777" w:rsidR="004411DE" w:rsidRDefault="004411DE" w:rsidP="00090054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66DD38F" w14:textId="08B8B832" w:rsidR="004411DE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884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728</w:t>
            </w:r>
            <w:r w:rsidR="006F21C1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895</w:t>
            </w:r>
          </w:p>
        </w:tc>
      </w:tr>
    </w:tbl>
    <w:p w14:paraId="73990AAC" w14:textId="77777777" w:rsidR="00D94780" w:rsidRDefault="00D94780" w:rsidP="00090054">
      <w:pPr>
        <w:rPr>
          <w:rFonts w:ascii="Angsana New" w:hAnsi="Angsana New"/>
        </w:rPr>
      </w:pPr>
    </w:p>
    <w:tbl>
      <w:tblPr>
        <w:tblW w:w="898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4"/>
        <w:gridCol w:w="1305"/>
        <w:gridCol w:w="145"/>
        <w:gridCol w:w="1305"/>
        <w:gridCol w:w="145"/>
        <w:gridCol w:w="1305"/>
        <w:gridCol w:w="145"/>
        <w:gridCol w:w="1305"/>
      </w:tblGrid>
      <w:tr w:rsidR="00F40888" w14:paraId="29C0F5FF" w14:textId="77777777" w:rsidTr="00333E30">
        <w:trPr>
          <w:trHeight w:val="20"/>
          <w:tblHeader/>
        </w:trPr>
        <w:tc>
          <w:tcPr>
            <w:tcW w:w="3334" w:type="dxa"/>
          </w:tcPr>
          <w:p w14:paraId="150BD473" w14:textId="020B930C" w:rsidR="00F40888" w:rsidRDefault="00F40888" w:rsidP="00333E30">
            <w:pPr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3543"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823543"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305" w:type="dxa"/>
          </w:tcPr>
          <w:p w14:paraId="01E20025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ยอดยกมา</w:t>
            </w:r>
          </w:p>
        </w:tc>
        <w:tc>
          <w:tcPr>
            <w:tcW w:w="145" w:type="dxa"/>
          </w:tcPr>
          <w:p w14:paraId="562C400A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AA1AD1A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45" w:type="dxa"/>
          </w:tcPr>
          <w:p w14:paraId="277ABDC0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ACE399B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45" w:type="dxa"/>
          </w:tcPr>
          <w:p w14:paraId="4484B464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2094C4D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ยอดคงเหลือ</w:t>
            </w:r>
          </w:p>
        </w:tc>
      </w:tr>
      <w:tr w:rsidR="00F40888" w14:paraId="79B51AF5" w14:textId="77777777" w:rsidTr="00333E30">
        <w:trPr>
          <w:trHeight w:val="20"/>
          <w:tblHeader/>
        </w:trPr>
        <w:tc>
          <w:tcPr>
            <w:tcW w:w="3334" w:type="dxa"/>
          </w:tcPr>
          <w:p w14:paraId="6AAA112C" w14:textId="77777777" w:rsidR="00F40888" w:rsidRDefault="00F40888" w:rsidP="00333E30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1961C783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  <w:tc>
          <w:tcPr>
            <w:tcW w:w="145" w:type="dxa"/>
          </w:tcPr>
          <w:p w14:paraId="572FB019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B83A22C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" w:type="dxa"/>
          </w:tcPr>
          <w:p w14:paraId="63F14BD2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AF6AF53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24B0DC8B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0098EB9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ณ วันที่ </w:t>
            </w:r>
          </w:p>
        </w:tc>
      </w:tr>
      <w:tr w:rsidR="00F40888" w14:paraId="252BB002" w14:textId="77777777" w:rsidTr="00333E30">
        <w:trPr>
          <w:trHeight w:val="20"/>
          <w:tblHeader/>
        </w:trPr>
        <w:tc>
          <w:tcPr>
            <w:tcW w:w="3334" w:type="dxa"/>
          </w:tcPr>
          <w:p w14:paraId="33D81B58" w14:textId="77777777" w:rsidR="00F40888" w:rsidRDefault="00F40888" w:rsidP="00333E30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049DE001" w14:textId="71D23550" w:rsidR="00F40888" w:rsidRDefault="00823543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  <w:r w:rsidR="00F4088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F4088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5" w:type="dxa"/>
          </w:tcPr>
          <w:p w14:paraId="37A74275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6AD4FE8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61DF431B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4D1E5C1E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45" w:type="dxa"/>
          </w:tcPr>
          <w:p w14:paraId="20C0C7A9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1EB8734A" w14:textId="7667F0D3" w:rsidR="00F40888" w:rsidRDefault="00823543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="00F4088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="00F4088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40888" w14:paraId="3CD09D0B" w14:textId="77777777" w:rsidTr="00333E30">
        <w:trPr>
          <w:trHeight w:val="20"/>
          <w:tblHeader/>
        </w:trPr>
        <w:tc>
          <w:tcPr>
            <w:tcW w:w="3334" w:type="dxa"/>
          </w:tcPr>
          <w:p w14:paraId="180BF334" w14:textId="77777777" w:rsidR="00F40888" w:rsidRDefault="00F40888" w:rsidP="00333E30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1D7DC764" w14:textId="3333ABF1" w:rsidR="00F40888" w:rsidRDefault="00823543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5" w:type="dxa"/>
          </w:tcPr>
          <w:p w14:paraId="7D571553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10DA14BB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1959FBEA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C21F968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5" w:type="dxa"/>
          </w:tcPr>
          <w:p w14:paraId="2E69C381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A7DF299" w14:textId="4E2AB5AC" w:rsidR="00F40888" w:rsidRDefault="00823543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F40888" w14:paraId="6C77D52C" w14:textId="77777777" w:rsidTr="00333E30">
        <w:trPr>
          <w:trHeight w:val="20"/>
          <w:tblHeader/>
        </w:trPr>
        <w:tc>
          <w:tcPr>
            <w:tcW w:w="3334" w:type="dxa"/>
          </w:tcPr>
          <w:p w14:paraId="2A257116" w14:textId="77777777" w:rsidR="00F40888" w:rsidRDefault="00F40888" w:rsidP="00333E30">
            <w:pPr>
              <w:ind w:left="368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79701468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5" w:type="dxa"/>
          </w:tcPr>
          <w:p w14:paraId="5BCBDB8E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36B2C781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039C6F71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36BF1C8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</w:tcPr>
          <w:p w14:paraId="7F27542D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2D55057" w14:textId="77777777" w:rsidR="00F40888" w:rsidRDefault="00F40888" w:rsidP="00333E30">
            <w:pPr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F40888" w14:paraId="5083647D" w14:textId="77777777" w:rsidTr="00333E30">
        <w:trPr>
          <w:trHeight w:val="126"/>
        </w:trPr>
        <w:tc>
          <w:tcPr>
            <w:tcW w:w="3334" w:type="dxa"/>
          </w:tcPr>
          <w:p w14:paraId="4C39E255" w14:textId="77777777" w:rsidR="00F40888" w:rsidRDefault="00F40888" w:rsidP="00333E30">
            <w:pPr>
              <w:ind w:right="1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 xml:space="preserve">ราคาทุน </w:t>
            </w:r>
          </w:p>
        </w:tc>
        <w:tc>
          <w:tcPr>
            <w:tcW w:w="1305" w:type="dxa"/>
          </w:tcPr>
          <w:p w14:paraId="63ACBFB4" w14:textId="77777777" w:rsidR="00F40888" w:rsidRPr="00F40888" w:rsidRDefault="00F40888" w:rsidP="00333E30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75433AA6" w14:textId="77777777" w:rsidR="00F40888" w:rsidRDefault="00F40888" w:rsidP="00333E30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F2DDF7A" w14:textId="77777777" w:rsidR="00F40888" w:rsidRPr="00F40888" w:rsidRDefault="00F40888" w:rsidP="00333E30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0DE317D3" w14:textId="77777777" w:rsidR="00F40888" w:rsidRDefault="00F40888" w:rsidP="00333E30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C15BE96" w14:textId="77777777" w:rsidR="00F40888" w:rsidRPr="00F40888" w:rsidRDefault="00F40888" w:rsidP="00333E30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</w:tcPr>
          <w:p w14:paraId="493D5E87" w14:textId="77777777" w:rsidR="00F40888" w:rsidRDefault="00F40888" w:rsidP="00333E30">
            <w:pPr>
              <w:ind w:left="728" w:right="1" w:hanging="458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5260394F" w14:textId="77777777" w:rsidR="00F40888" w:rsidRPr="00F40888" w:rsidRDefault="00F40888" w:rsidP="00333E30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40888" w14:paraId="4A0C9A1B" w14:textId="77777777" w:rsidTr="00333E30">
        <w:trPr>
          <w:trHeight w:val="20"/>
        </w:trPr>
        <w:tc>
          <w:tcPr>
            <w:tcW w:w="3334" w:type="dxa"/>
          </w:tcPr>
          <w:p w14:paraId="5BB2F29D" w14:textId="77777777" w:rsidR="00F40888" w:rsidRDefault="00F40888" w:rsidP="00F40888">
            <w:pPr>
              <w:ind w:left="712" w:hanging="3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305" w:type="dxa"/>
          </w:tcPr>
          <w:p w14:paraId="7B125DC1" w14:textId="5624DDAA" w:rsidR="00F40888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856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097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419</w:t>
            </w:r>
          </w:p>
        </w:tc>
        <w:tc>
          <w:tcPr>
            <w:tcW w:w="145" w:type="dxa"/>
          </w:tcPr>
          <w:p w14:paraId="0AA3A476" w14:textId="77777777" w:rsidR="00F40888" w:rsidRDefault="00F40888" w:rsidP="00F40888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42E8F359" w14:textId="6739F735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194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654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505</w:t>
            </w:r>
          </w:p>
        </w:tc>
        <w:tc>
          <w:tcPr>
            <w:tcW w:w="145" w:type="dxa"/>
          </w:tcPr>
          <w:p w14:paraId="7DCC64CF" w14:textId="77777777" w:rsidR="00F40888" w:rsidRDefault="00F40888" w:rsidP="00F40888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5446458" w14:textId="19D0EF08" w:rsidR="00F40888" w:rsidRPr="00F40888" w:rsidRDefault="00F40888" w:rsidP="00F40888">
            <w:pPr>
              <w:ind w:left="-126" w:right="1" w:hanging="1"/>
              <w:jc w:val="center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BCA4348" w14:textId="77777777" w:rsidR="00F40888" w:rsidRDefault="00F40888" w:rsidP="00F40888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29840DA7" w14:textId="2A8F6205" w:rsidR="00F40888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050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751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924</w:t>
            </w:r>
          </w:p>
        </w:tc>
      </w:tr>
      <w:tr w:rsidR="00F40888" w14:paraId="22F77D5D" w14:textId="77777777" w:rsidTr="00333E30">
        <w:trPr>
          <w:trHeight w:val="20"/>
        </w:trPr>
        <w:tc>
          <w:tcPr>
            <w:tcW w:w="3334" w:type="dxa"/>
          </w:tcPr>
          <w:p w14:paraId="6080E0DD" w14:textId="77777777" w:rsidR="00F40888" w:rsidRDefault="00F40888" w:rsidP="00F40888">
            <w:pPr>
              <w:ind w:left="360" w:right="1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รวมราคาทุน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3F5D12" w14:textId="4485F00A" w:rsidR="00F40888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856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097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419</w:t>
            </w:r>
          </w:p>
        </w:tc>
        <w:tc>
          <w:tcPr>
            <w:tcW w:w="145" w:type="dxa"/>
            <w:shd w:val="clear" w:color="auto" w:fill="auto"/>
          </w:tcPr>
          <w:p w14:paraId="58E24CC3" w14:textId="77777777" w:rsidR="00F40888" w:rsidRDefault="00F40888" w:rsidP="00F40888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CA7AAC7" w14:textId="4DC57112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194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654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505</w:t>
            </w:r>
          </w:p>
        </w:tc>
        <w:tc>
          <w:tcPr>
            <w:tcW w:w="145" w:type="dxa"/>
            <w:shd w:val="clear" w:color="auto" w:fill="FFFFFF"/>
          </w:tcPr>
          <w:p w14:paraId="474FA19C" w14:textId="77777777" w:rsidR="00F40888" w:rsidRDefault="00F40888" w:rsidP="00F40888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F7A753" w14:textId="3754127A" w:rsidR="00F40888" w:rsidRPr="00F40888" w:rsidRDefault="00F40888" w:rsidP="00F40888">
            <w:pPr>
              <w:ind w:left="-126" w:right="1" w:hanging="1"/>
              <w:jc w:val="center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FFFFFF"/>
          </w:tcPr>
          <w:p w14:paraId="3BDB0A32" w14:textId="77777777" w:rsidR="00F40888" w:rsidRDefault="00F40888" w:rsidP="00F40888">
            <w:pPr>
              <w:ind w:left="728" w:right="1" w:hanging="458"/>
              <w:jc w:val="right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D230158" w14:textId="63A83CA4" w:rsidR="00F40888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050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751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924</w:t>
            </w:r>
          </w:p>
        </w:tc>
      </w:tr>
      <w:tr w:rsidR="00F40888" w14:paraId="4917AEA1" w14:textId="77777777" w:rsidTr="00333E30">
        <w:trPr>
          <w:trHeight w:val="20"/>
        </w:trPr>
        <w:tc>
          <w:tcPr>
            <w:tcW w:w="3334" w:type="dxa"/>
          </w:tcPr>
          <w:p w14:paraId="0B911DF3" w14:textId="77777777" w:rsidR="00F40888" w:rsidRDefault="00F40888" w:rsidP="00F40888">
            <w:pPr>
              <w:ind w:left="728" w:right="1" w:hanging="80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5936997D" w14:textId="77777777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1EAB42AE" w14:textId="77777777" w:rsidR="00F40888" w:rsidRDefault="00F40888" w:rsidP="00F40888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</w:tcPr>
          <w:p w14:paraId="2B29C0C3" w14:textId="77777777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7BD4D17A" w14:textId="77777777" w:rsidR="00F40888" w:rsidRDefault="00F40888" w:rsidP="00F40888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2E7530F4" w14:textId="77777777" w:rsidR="00F40888" w:rsidRPr="00F40888" w:rsidRDefault="00F40888" w:rsidP="00F40888">
            <w:pPr>
              <w:ind w:left="-126" w:right="1" w:hanging="1"/>
              <w:jc w:val="center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60E3CF63" w14:textId="77777777" w:rsidR="00F40888" w:rsidRDefault="00F40888" w:rsidP="00F40888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</w:tcPr>
          <w:p w14:paraId="1E98057F" w14:textId="77777777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40888" w14:paraId="6766D52C" w14:textId="77777777" w:rsidTr="00333E30">
        <w:trPr>
          <w:trHeight w:val="20"/>
        </w:trPr>
        <w:tc>
          <w:tcPr>
            <w:tcW w:w="3334" w:type="dxa"/>
          </w:tcPr>
          <w:p w14:paraId="2C9339FF" w14:textId="77777777" w:rsidR="00F40888" w:rsidRDefault="00F40888" w:rsidP="00F40888">
            <w:pPr>
              <w:ind w:right="1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ค่าเสื่อมราคาสะสม</w:t>
            </w: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1305" w:type="dxa"/>
            <w:shd w:val="clear" w:color="auto" w:fill="auto"/>
          </w:tcPr>
          <w:p w14:paraId="2724A782" w14:textId="77777777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443ADEB9" w14:textId="77777777" w:rsidR="00F40888" w:rsidRDefault="00F40888" w:rsidP="00F40888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217F3766" w14:textId="77777777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287D15E1" w14:textId="77777777" w:rsidR="00F40888" w:rsidRDefault="00F40888" w:rsidP="00F40888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61BD19B3" w14:textId="77777777" w:rsidR="00F40888" w:rsidRPr="00F40888" w:rsidRDefault="00F40888" w:rsidP="00F40888">
            <w:pPr>
              <w:ind w:left="-126" w:right="1" w:hanging="1"/>
              <w:jc w:val="center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2E8FD460" w14:textId="77777777" w:rsidR="00F40888" w:rsidRDefault="00F40888" w:rsidP="00F40888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5ED33360" w14:textId="77777777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40888" w14:paraId="39D4281D" w14:textId="77777777" w:rsidTr="00333E30">
        <w:trPr>
          <w:trHeight w:val="20"/>
        </w:trPr>
        <w:tc>
          <w:tcPr>
            <w:tcW w:w="3334" w:type="dxa"/>
          </w:tcPr>
          <w:p w14:paraId="6F0CD704" w14:textId="77777777" w:rsidR="00F40888" w:rsidRDefault="00F40888" w:rsidP="00F40888">
            <w:pPr>
              <w:ind w:left="712" w:hanging="3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305" w:type="dxa"/>
            <w:shd w:val="clear" w:color="auto" w:fill="auto"/>
          </w:tcPr>
          <w:p w14:paraId="5AA1B315" w14:textId="501DA495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121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240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452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08600593" w14:textId="77777777" w:rsidR="00F40888" w:rsidRDefault="00F40888" w:rsidP="00F40888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66C27CD1" w14:textId="3D2CB0B5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108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358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696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4E3B4267" w14:textId="77777777" w:rsidR="00F40888" w:rsidRDefault="00F40888" w:rsidP="00F40888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526F5983" w14:textId="353D8B5A" w:rsidR="00F40888" w:rsidRPr="00F40888" w:rsidRDefault="00F40888" w:rsidP="00F40888">
            <w:pPr>
              <w:ind w:left="-126" w:right="1" w:hanging="1"/>
              <w:jc w:val="center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FFFFFF"/>
          </w:tcPr>
          <w:p w14:paraId="14C9C63E" w14:textId="77777777" w:rsidR="00F40888" w:rsidRDefault="00F40888" w:rsidP="00F40888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1BC6EF39" w14:textId="54732414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229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599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148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F40888" w14:paraId="4F7EE178" w14:textId="77777777" w:rsidTr="00333E30">
        <w:trPr>
          <w:trHeight w:val="20"/>
        </w:trPr>
        <w:tc>
          <w:tcPr>
            <w:tcW w:w="3334" w:type="dxa"/>
          </w:tcPr>
          <w:p w14:paraId="1B13A22D" w14:textId="77777777" w:rsidR="00F40888" w:rsidRDefault="00F40888" w:rsidP="00F40888">
            <w:pPr>
              <w:ind w:left="360" w:right="1"/>
              <w:outlineLvl w:val="5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รวมค่าเสื่อมราคาสะสม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15051" w14:textId="4A45F972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121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240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452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auto"/>
          </w:tcPr>
          <w:p w14:paraId="73B32790" w14:textId="77777777" w:rsidR="00F40888" w:rsidRDefault="00F40888" w:rsidP="00F40888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B01ADFB" w14:textId="75D5F88C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108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358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696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  <w:tc>
          <w:tcPr>
            <w:tcW w:w="145" w:type="dxa"/>
            <w:shd w:val="clear" w:color="auto" w:fill="FFFFFF"/>
          </w:tcPr>
          <w:p w14:paraId="4A7C5AF6" w14:textId="77777777" w:rsidR="00F40888" w:rsidRDefault="00F40888" w:rsidP="00F40888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FBA74F9" w14:textId="26E66D9E" w:rsidR="00F40888" w:rsidRPr="00F40888" w:rsidRDefault="00F40888" w:rsidP="00F40888">
            <w:pPr>
              <w:ind w:left="-126" w:right="1" w:hanging="1"/>
              <w:jc w:val="center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  <w:shd w:val="clear" w:color="auto" w:fill="FFFFFF"/>
          </w:tcPr>
          <w:p w14:paraId="4F26339F" w14:textId="77777777" w:rsidR="00F40888" w:rsidRDefault="00F40888" w:rsidP="00F40888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7973953" w14:textId="732BFE38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229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599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148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)</w:t>
            </w:r>
          </w:p>
        </w:tc>
      </w:tr>
      <w:tr w:rsidR="00F40888" w14:paraId="08757934" w14:textId="77777777" w:rsidTr="00333E30">
        <w:trPr>
          <w:trHeight w:val="20"/>
        </w:trPr>
        <w:tc>
          <w:tcPr>
            <w:tcW w:w="3334" w:type="dxa"/>
          </w:tcPr>
          <w:p w14:paraId="519C9AE6" w14:textId="77777777" w:rsidR="00F40888" w:rsidRDefault="00F40888" w:rsidP="00F40888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รวมสินทรัพย์สิทธิการใช้</w:t>
            </w: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EF4F61" w14:textId="04EA1B69" w:rsidR="00F40888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734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856</w:t>
            </w:r>
            <w:r w:rsid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967</w:t>
            </w:r>
          </w:p>
        </w:tc>
        <w:tc>
          <w:tcPr>
            <w:tcW w:w="145" w:type="dxa"/>
            <w:shd w:val="clear" w:color="auto" w:fill="auto"/>
          </w:tcPr>
          <w:p w14:paraId="1AC536AC" w14:textId="77777777" w:rsidR="00F40888" w:rsidRDefault="00F40888" w:rsidP="00F40888">
            <w:pPr>
              <w:tabs>
                <w:tab w:val="decimal" w:pos="840"/>
              </w:tabs>
              <w:ind w:right="8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1ACF36D5" w14:textId="77777777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1A7754C2" w14:textId="77777777" w:rsidR="00F40888" w:rsidRDefault="00F40888" w:rsidP="00F40888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6EFB65F9" w14:textId="77777777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3D83F6F2" w14:textId="77777777" w:rsidR="00F40888" w:rsidRDefault="00F40888" w:rsidP="00F40888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AA57490" w14:textId="14E66674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eastAsia="Times New Roman" w:hAnsi="Angsana New"/>
                <w:sz w:val="28"/>
                <w:szCs w:val="28"/>
              </w:rPr>
              <w:t xml:space="preserve">  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821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152</w:t>
            </w:r>
            <w:r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8"/>
                <w:szCs w:val="28"/>
              </w:rPr>
              <w:t>776</w:t>
            </w:r>
          </w:p>
        </w:tc>
      </w:tr>
      <w:tr w:rsidR="00F40888" w14:paraId="0B882377" w14:textId="77777777" w:rsidTr="00F40888">
        <w:trPr>
          <w:trHeight w:val="20"/>
        </w:trPr>
        <w:tc>
          <w:tcPr>
            <w:tcW w:w="3334" w:type="dxa"/>
          </w:tcPr>
          <w:p w14:paraId="4B223AE8" w14:textId="587D3F8D" w:rsidR="00F40888" w:rsidRDefault="00F40888" w:rsidP="00333E30">
            <w:pPr>
              <w:ind w:left="712" w:hanging="36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shd w:val="clear" w:color="auto" w:fill="auto"/>
          </w:tcPr>
          <w:p w14:paraId="7B3ABD28" w14:textId="198683DC" w:rsidR="00F40888" w:rsidRDefault="00F40888" w:rsidP="00333E30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1777906F" w14:textId="77777777" w:rsidR="00F40888" w:rsidRDefault="00F40888" w:rsidP="00333E30">
            <w:pPr>
              <w:tabs>
                <w:tab w:val="decimal" w:pos="990"/>
              </w:tabs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60ECB130" w14:textId="0C5AFC1C" w:rsidR="00F40888" w:rsidRDefault="00F40888" w:rsidP="00333E30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7356677C" w14:textId="77777777" w:rsidR="00F40888" w:rsidRDefault="00F40888" w:rsidP="00333E30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54CCF336" w14:textId="66CAC7AC" w:rsidR="00F40888" w:rsidRPr="00F40888" w:rsidRDefault="00F40888" w:rsidP="00333E30">
            <w:pPr>
              <w:ind w:left="-126" w:right="1" w:hanging="1"/>
              <w:jc w:val="center"/>
              <w:outlineLvl w:val="5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559B3F80" w14:textId="77777777" w:rsidR="00F40888" w:rsidRDefault="00F40888" w:rsidP="00333E30">
            <w:pPr>
              <w:ind w:right="6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3FDFE605" w14:textId="47D8E4B5" w:rsidR="00F40888" w:rsidRDefault="00F40888" w:rsidP="00333E30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F40888" w:rsidRPr="00F40888" w14:paraId="15EA40E9" w14:textId="77777777" w:rsidTr="002D4D57">
        <w:trPr>
          <w:trHeight w:val="20"/>
        </w:trPr>
        <w:tc>
          <w:tcPr>
            <w:tcW w:w="4639" w:type="dxa"/>
            <w:gridSpan w:val="2"/>
          </w:tcPr>
          <w:p w14:paraId="27F38DE8" w14:textId="05F16B4B" w:rsidR="00F40888" w:rsidRPr="00F40888" w:rsidRDefault="00F40888" w:rsidP="00F40888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  <w:r w:rsidRPr="00F4088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 xml:space="preserve">ค่าเสื่อมราคาสำหรับปีสิ้นสุดวันที่ </w:t>
            </w:r>
            <w:r w:rsidR="00823543" w:rsidRPr="00823543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31</w:t>
            </w:r>
            <w:r w:rsidRPr="00F40888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 xml:space="preserve"> </w:t>
            </w:r>
            <w:r w:rsidRPr="00F4088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5" w:type="dxa"/>
            <w:shd w:val="clear" w:color="auto" w:fill="auto"/>
          </w:tcPr>
          <w:p w14:paraId="4597B687" w14:textId="77777777" w:rsidR="00F40888" w:rsidRPr="00F40888" w:rsidRDefault="00F40888" w:rsidP="00F40888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684235B1" w14:textId="713D4FE2" w:rsidR="00F40888" w:rsidRPr="00F40888" w:rsidRDefault="00F40888" w:rsidP="00F40888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4F12A4F6" w14:textId="77777777" w:rsidR="00F40888" w:rsidRPr="00F40888" w:rsidRDefault="00F40888" w:rsidP="00F40888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center"/>
          </w:tcPr>
          <w:p w14:paraId="194F4D28" w14:textId="73D9451D" w:rsidR="00F40888" w:rsidRPr="00F40888" w:rsidRDefault="00F40888" w:rsidP="00F40888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5" w:type="dxa"/>
            <w:shd w:val="clear" w:color="auto" w:fill="FFFFFF"/>
          </w:tcPr>
          <w:p w14:paraId="124FBE91" w14:textId="77777777" w:rsidR="00F40888" w:rsidRPr="00F40888" w:rsidRDefault="00F40888" w:rsidP="00F40888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184E7BA6" w14:textId="57FBD9A4" w:rsidR="00F40888" w:rsidRPr="00F40888" w:rsidRDefault="00F40888" w:rsidP="00F40888">
            <w:pPr>
              <w:ind w:left="368" w:right="1" w:hanging="368"/>
              <w:outlineLvl w:val="5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</w:tr>
      <w:tr w:rsidR="00F40888" w14:paraId="3DAEFB5B" w14:textId="77777777" w:rsidTr="001B16F8">
        <w:trPr>
          <w:trHeight w:val="20"/>
        </w:trPr>
        <w:tc>
          <w:tcPr>
            <w:tcW w:w="3334" w:type="dxa"/>
            <w:vAlign w:val="center"/>
          </w:tcPr>
          <w:p w14:paraId="56C8E78F" w14:textId="6AD51595" w:rsidR="00F40888" w:rsidRPr="00F40888" w:rsidRDefault="00823543" w:rsidP="00F40888">
            <w:pPr>
              <w:ind w:left="712" w:hanging="361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2567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684CA3" w14:textId="1D3F78FE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6050F470" w14:textId="77777777" w:rsidR="00F40888" w:rsidRDefault="00F40888" w:rsidP="00F40888">
            <w:pPr>
              <w:tabs>
                <w:tab w:val="decimal" w:pos="840"/>
              </w:tabs>
              <w:ind w:right="8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1CBE43D5" w14:textId="77777777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4A3CFF5F" w14:textId="77777777" w:rsidR="00F40888" w:rsidRDefault="00F40888" w:rsidP="00F40888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bottom"/>
          </w:tcPr>
          <w:p w14:paraId="211DB3CF" w14:textId="32351680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F4088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  <w:shd w:val="clear" w:color="auto" w:fill="FFFFFF"/>
          </w:tcPr>
          <w:p w14:paraId="0B87CCF1" w14:textId="77777777" w:rsidR="00F40888" w:rsidRDefault="00F40888" w:rsidP="00F40888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73CDEAA0" w14:textId="0B8BF1BC" w:rsidR="00F40888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133</w:t>
            </w:r>
            <w:r w:rsidR="00F40888" w:rsidRPr="00F40888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258</w:t>
            </w:r>
            <w:r w:rsidR="00F40888" w:rsidRPr="00F40888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504</w:t>
            </w:r>
          </w:p>
        </w:tc>
      </w:tr>
      <w:tr w:rsidR="00F40888" w14:paraId="2AB04878" w14:textId="77777777" w:rsidTr="001B16F8">
        <w:trPr>
          <w:trHeight w:val="20"/>
        </w:trPr>
        <w:tc>
          <w:tcPr>
            <w:tcW w:w="3334" w:type="dxa"/>
            <w:vAlign w:val="center"/>
          </w:tcPr>
          <w:p w14:paraId="1FB131C0" w14:textId="1FE828E5" w:rsidR="00F40888" w:rsidRPr="00F40888" w:rsidRDefault="00823543" w:rsidP="00F40888">
            <w:pPr>
              <w:ind w:left="712" w:hanging="361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BCE66F8" w14:textId="28A7C476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auto"/>
          </w:tcPr>
          <w:p w14:paraId="6851183A" w14:textId="77777777" w:rsidR="00F40888" w:rsidRDefault="00F40888" w:rsidP="00F40888">
            <w:pPr>
              <w:tabs>
                <w:tab w:val="decimal" w:pos="840"/>
              </w:tabs>
              <w:ind w:right="86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</w:tcPr>
          <w:p w14:paraId="0A1B44B6" w14:textId="77777777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45" w:type="dxa"/>
            <w:shd w:val="clear" w:color="auto" w:fill="FFFFFF"/>
          </w:tcPr>
          <w:p w14:paraId="5327B336" w14:textId="77777777" w:rsidR="00F40888" w:rsidRDefault="00F40888" w:rsidP="00F40888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FFFFFF"/>
            <w:vAlign w:val="bottom"/>
          </w:tcPr>
          <w:p w14:paraId="35130831" w14:textId="39ACF734" w:rsidR="00F40888" w:rsidRDefault="00F40888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F40888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45" w:type="dxa"/>
            <w:shd w:val="clear" w:color="auto" w:fill="FFFFFF"/>
          </w:tcPr>
          <w:p w14:paraId="362E1705" w14:textId="77777777" w:rsidR="00F40888" w:rsidRDefault="00F40888" w:rsidP="00F40888">
            <w:pPr>
              <w:tabs>
                <w:tab w:val="decimal" w:pos="840"/>
              </w:tabs>
              <w:ind w:right="86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14:paraId="2135DEC7" w14:textId="053819D9" w:rsidR="00F40888" w:rsidRDefault="00823543" w:rsidP="00F40888">
            <w:pPr>
              <w:tabs>
                <w:tab w:val="decimal" w:pos="1166"/>
              </w:tabs>
              <w:ind w:left="-126" w:right="1" w:hanging="1"/>
              <w:outlineLvl w:val="5"/>
              <w:rPr>
                <w:rFonts w:ascii="Angsana New" w:eastAsia="Times New Roman" w:hAnsi="Angsana New"/>
                <w:sz w:val="28"/>
                <w:szCs w:val="28"/>
              </w:rPr>
            </w:pPr>
            <w:r w:rsidRPr="00823543">
              <w:rPr>
                <w:rFonts w:ascii="Angsana New" w:eastAsia="Times New Roman" w:hAnsi="Angsana New"/>
                <w:sz w:val="28"/>
                <w:szCs w:val="28"/>
              </w:rPr>
              <w:t>108</w:t>
            </w:r>
            <w:r w:rsidR="00F40888" w:rsidRP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358</w:t>
            </w:r>
            <w:r w:rsidR="00F40888" w:rsidRPr="00F40888">
              <w:rPr>
                <w:rFonts w:ascii="Angsana New" w:eastAsia="Times New Roman" w:hAnsi="Angsana New"/>
                <w:sz w:val="28"/>
                <w:szCs w:val="28"/>
              </w:rPr>
              <w:t>,</w:t>
            </w:r>
            <w:r w:rsidRPr="00823543">
              <w:rPr>
                <w:rFonts w:ascii="Angsana New" w:eastAsia="Times New Roman" w:hAnsi="Angsana New"/>
                <w:sz w:val="28"/>
                <w:szCs w:val="28"/>
              </w:rPr>
              <w:t>696</w:t>
            </w:r>
          </w:p>
        </w:tc>
      </w:tr>
    </w:tbl>
    <w:p w14:paraId="715222CD" w14:textId="5D844848" w:rsidR="009D4D69" w:rsidRDefault="004411DE" w:rsidP="00F40888">
      <w:pPr>
        <w:spacing w:after="120"/>
        <w:ind w:left="547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s/>
        </w:rPr>
        <w:br w:type="page"/>
      </w:r>
      <w:r w:rsidR="004D6812" w:rsidRPr="00F40888">
        <w:rPr>
          <w:rFonts w:ascii="Angsana New" w:hAnsi="Angsana New"/>
          <w:sz w:val="32"/>
          <w:szCs w:val="32"/>
          <w:cs/>
        </w:rPr>
        <w:lastRenderedPageBreak/>
        <w:t>บริษัทเช่าสินทรัพย์หลายประเภทประกอบด้วย</w:t>
      </w:r>
      <w:r w:rsidR="009900BC" w:rsidRPr="00F40888">
        <w:rPr>
          <w:rFonts w:ascii="Angsana New" w:hAnsi="Angsana New"/>
          <w:sz w:val="32"/>
          <w:szCs w:val="32"/>
          <w:cs/>
        </w:rPr>
        <w:t>ที่ดิน</w:t>
      </w:r>
      <w:r w:rsidR="00EC4BA7" w:rsidRPr="00F40888">
        <w:rPr>
          <w:rFonts w:ascii="Angsana New" w:hAnsi="Angsana New"/>
          <w:sz w:val="32"/>
          <w:szCs w:val="32"/>
          <w:cs/>
        </w:rPr>
        <w:t>และ</w:t>
      </w:r>
      <w:r w:rsidR="004D6812" w:rsidRPr="00F40888">
        <w:rPr>
          <w:rFonts w:ascii="Angsana New" w:hAnsi="Angsana New"/>
          <w:sz w:val="32"/>
          <w:szCs w:val="32"/>
          <w:cs/>
        </w:rPr>
        <w:t xml:space="preserve">อาคาร อายุสัญญาเช่าเฉลี่ยเท่ากับ </w:t>
      </w:r>
      <w:r w:rsidR="00823543" w:rsidRPr="00823543">
        <w:rPr>
          <w:rFonts w:ascii="Angsana New" w:hAnsi="Angsana New"/>
          <w:sz w:val="32"/>
          <w:szCs w:val="32"/>
        </w:rPr>
        <w:t>9</w:t>
      </w:r>
      <w:r w:rsidR="004D6812" w:rsidRPr="00F40888">
        <w:rPr>
          <w:rFonts w:ascii="Angsana New" w:hAnsi="Angsana New"/>
          <w:sz w:val="32"/>
          <w:szCs w:val="32"/>
          <w:cs/>
        </w:rPr>
        <w:t xml:space="preserve"> ปี</w:t>
      </w:r>
    </w:p>
    <w:p w14:paraId="663AEB65" w14:textId="3C9CE2E2" w:rsidR="00453769" w:rsidRDefault="00453769" w:rsidP="00F40888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40888">
        <w:rPr>
          <w:rFonts w:ascii="Angsana New" w:hAnsi="Angsana New"/>
          <w:sz w:val="32"/>
          <w:szCs w:val="32"/>
          <w:cs/>
        </w:rPr>
        <w:t>ค่าใช้จ่ายที่เกี่ยวข้องกับสินทรัพย์สิทธิการใช้ที่รับรู้ในกำไรขาดทุน</w:t>
      </w:r>
      <w:r w:rsidR="004D6812" w:rsidRPr="00F40888">
        <w:rPr>
          <w:rFonts w:ascii="Angsana New" w:hAnsi="Angsana New"/>
          <w:sz w:val="32"/>
          <w:szCs w:val="32"/>
          <w:cs/>
        </w:rPr>
        <w:t>เบ็ดเสร็จ</w:t>
      </w:r>
      <w:r w:rsidRPr="00F4088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F40888">
        <w:rPr>
          <w:rFonts w:ascii="Angsana New" w:hAnsi="Angsana New"/>
          <w:sz w:val="32"/>
          <w:szCs w:val="32"/>
        </w:rPr>
        <w:br/>
      </w:r>
      <w:r w:rsidR="00823543" w:rsidRPr="00823543">
        <w:rPr>
          <w:rFonts w:ascii="Angsana New" w:hAnsi="Angsana New"/>
          <w:sz w:val="32"/>
          <w:szCs w:val="32"/>
        </w:rPr>
        <w:t>31</w:t>
      </w:r>
      <w:r w:rsidRPr="00F40888">
        <w:rPr>
          <w:rFonts w:ascii="Angsana New" w:hAnsi="Angsana New"/>
          <w:sz w:val="32"/>
          <w:szCs w:val="32"/>
        </w:rPr>
        <w:t xml:space="preserve"> </w:t>
      </w:r>
      <w:r w:rsidR="003C3795" w:rsidRPr="00F40888">
        <w:rPr>
          <w:rFonts w:ascii="Angsana New" w:hAnsi="Angsana New"/>
          <w:sz w:val="32"/>
          <w:szCs w:val="32"/>
          <w:cs/>
        </w:rPr>
        <w:t>ธันวาคม</w:t>
      </w:r>
      <w:r w:rsidRPr="00F40888"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8"/>
        <w:gridCol w:w="1520"/>
        <w:gridCol w:w="152"/>
        <w:gridCol w:w="1520"/>
      </w:tblGrid>
      <w:tr w:rsidR="00587F2C" w14:paraId="322AE6F4" w14:textId="77777777" w:rsidTr="00587F2C">
        <w:tc>
          <w:tcPr>
            <w:tcW w:w="6078" w:type="dxa"/>
          </w:tcPr>
          <w:p w14:paraId="1C4876B5" w14:textId="77777777" w:rsidR="00587F2C" w:rsidRDefault="00587F2C" w:rsidP="00333E30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22FEBC05" w14:textId="113E5AC0" w:rsidR="00587F2C" w:rsidRDefault="00823543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2" w:type="dxa"/>
          </w:tcPr>
          <w:p w14:paraId="217FE37C" w14:textId="77777777" w:rsidR="00587F2C" w:rsidRDefault="00587F2C" w:rsidP="00333E30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4246D374" w14:textId="27188AD2" w:rsidR="00587F2C" w:rsidRDefault="00823543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587F2C" w14:paraId="4C89254A" w14:textId="77777777" w:rsidTr="00587F2C">
        <w:tc>
          <w:tcPr>
            <w:tcW w:w="6078" w:type="dxa"/>
          </w:tcPr>
          <w:p w14:paraId="32EAE201" w14:textId="77777777" w:rsidR="00587F2C" w:rsidRDefault="00587F2C" w:rsidP="00333E30">
            <w:pPr>
              <w:ind w:left="54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77ECFF26" w14:textId="77777777" w:rsidR="00587F2C" w:rsidRDefault="00587F2C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2" w:type="dxa"/>
          </w:tcPr>
          <w:p w14:paraId="5A055D3F" w14:textId="77777777" w:rsidR="00587F2C" w:rsidRDefault="00587F2C" w:rsidP="00333E30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1AD73140" w14:textId="77777777" w:rsidR="00587F2C" w:rsidRDefault="00587F2C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87F2C" w14:paraId="706FB222" w14:textId="77777777" w:rsidTr="00587F2C">
        <w:tc>
          <w:tcPr>
            <w:tcW w:w="6078" w:type="dxa"/>
            <w:vAlign w:val="center"/>
          </w:tcPr>
          <w:p w14:paraId="446854D6" w14:textId="02EBF5B2" w:rsidR="00587F2C" w:rsidRDefault="00587F2C" w:rsidP="00587F2C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  <w:lang w:val="en-GB"/>
              </w:rPr>
              <w:t>จำนวนเงินที่รับรู้ในกำไรหรือขาดทุน</w:t>
            </w:r>
          </w:p>
        </w:tc>
        <w:tc>
          <w:tcPr>
            <w:tcW w:w="1520" w:type="dxa"/>
            <w:shd w:val="clear" w:color="auto" w:fill="auto"/>
          </w:tcPr>
          <w:p w14:paraId="718B5E1F" w14:textId="57AB5CEE" w:rsidR="00587F2C" w:rsidRDefault="00587F2C" w:rsidP="00587F2C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" w:type="dxa"/>
          </w:tcPr>
          <w:p w14:paraId="0AA6B6F0" w14:textId="77777777" w:rsidR="00587F2C" w:rsidRDefault="00587F2C" w:rsidP="00587F2C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8C4C96A" w14:textId="17E56DA0" w:rsidR="00587F2C" w:rsidRDefault="00587F2C" w:rsidP="00587F2C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7F2C" w14:paraId="24829299" w14:textId="77777777" w:rsidTr="00587F2C">
        <w:tc>
          <w:tcPr>
            <w:tcW w:w="6078" w:type="dxa"/>
            <w:vAlign w:val="center"/>
          </w:tcPr>
          <w:p w14:paraId="0811BF43" w14:textId="313D58F9" w:rsidR="00587F2C" w:rsidRDefault="00587F2C" w:rsidP="00587F2C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520" w:type="dxa"/>
            <w:shd w:val="clear" w:color="auto" w:fill="auto"/>
          </w:tcPr>
          <w:p w14:paraId="2BE31906" w14:textId="5E3EAAC2" w:rsidR="00587F2C" w:rsidRDefault="00823543" w:rsidP="00587F2C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eastAsia="Times New Roman" w:hAnsi="Angsana New"/>
                <w:sz w:val="32"/>
                <w:szCs w:val="32"/>
              </w:rPr>
              <w:t>133</w:t>
            </w:r>
            <w:r w:rsidR="00587F2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823543">
              <w:rPr>
                <w:rFonts w:ascii="Angsana New" w:eastAsia="Times New Roman" w:hAnsi="Angsana New"/>
                <w:sz w:val="32"/>
                <w:szCs w:val="32"/>
              </w:rPr>
              <w:t>258</w:t>
            </w:r>
            <w:r w:rsidR="00587F2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823543">
              <w:rPr>
                <w:rFonts w:ascii="Angsana New" w:eastAsia="Times New Roman" w:hAnsi="Angsana New"/>
                <w:sz w:val="32"/>
                <w:szCs w:val="32"/>
              </w:rPr>
              <w:t>504</w:t>
            </w:r>
          </w:p>
        </w:tc>
        <w:tc>
          <w:tcPr>
            <w:tcW w:w="152" w:type="dxa"/>
          </w:tcPr>
          <w:p w14:paraId="4243D10C" w14:textId="77777777" w:rsidR="00587F2C" w:rsidRDefault="00587F2C" w:rsidP="00587F2C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EB79958" w14:textId="43DA3D7B" w:rsidR="00587F2C" w:rsidRDefault="00823543" w:rsidP="00587F2C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eastAsia="Times New Roman" w:hAnsi="Angsana New"/>
                <w:sz w:val="32"/>
                <w:szCs w:val="32"/>
              </w:rPr>
              <w:t>108</w:t>
            </w:r>
            <w:r w:rsidR="00587F2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823543">
              <w:rPr>
                <w:rFonts w:ascii="Angsana New" w:eastAsia="Times New Roman" w:hAnsi="Angsana New"/>
                <w:sz w:val="32"/>
                <w:szCs w:val="32"/>
              </w:rPr>
              <w:t>358</w:t>
            </w:r>
            <w:r w:rsidR="00587F2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823543">
              <w:rPr>
                <w:rFonts w:ascii="Angsana New" w:eastAsia="Times New Roman" w:hAnsi="Angsana New"/>
                <w:sz w:val="32"/>
                <w:szCs w:val="32"/>
              </w:rPr>
              <w:t>696</w:t>
            </w:r>
          </w:p>
        </w:tc>
      </w:tr>
      <w:tr w:rsidR="00587F2C" w14:paraId="7D7E64E3" w14:textId="77777777" w:rsidTr="00587F2C">
        <w:tc>
          <w:tcPr>
            <w:tcW w:w="6078" w:type="dxa"/>
            <w:vAlign w:val="center"/>
          </w:tcPr>
          <w:p w14:paraId="403EB1F4" w14:textId="198B21DA" w:rsidR="00587F2C" w:rsidRDefault="00587F2C" w:rsidP="00587F2C">
            <w:pPr>
              <w:ind w:left="5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Times New Roman" w:hAnsi="Angsana New"/>
                <w:sz w:val="32"/>
                <w:szCs w:val="32"/>
                <w:cs/>
                <w:lang w:val="en-GB"/>
              </w:rPr>
              <w:t>ค่าใช้จ่ายดอกเบี้ยที่เกี่ยวข้องกับหนี้สินตามสัญญาเช่า</w:t>
            </w:r>
          </w:p>
        </w:tc>
        <w:tc>
          <w:tcPr>
            <w:tcW w:w="1520" w:type="dxa"/>
            <w:shd w:val="clear" w:color="auto" w:fill="auto"/>
          </w:tcPr>
          <w:p w14:paraId="403DA439" w14:textId="07C6F0F9" w:rsidR="00587F2C" w:rsidRDefault="00823543" w:rsidP="00587F2C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eastAsia="Times New Roman" w:hAnsi="Angsana New"/>
                <w:sz w:val="32"/>
                <w:szCs w:val="32"/>
              </w:rPr>
              <w:t>42</w:t>
            </w:r>
            <w:r w:rsidR="00587F2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823543">
              <w:rPr>
                <w:rFonts w:ascii="Angsana New" w:eastAsia="Times New Roman" w:hAnsi="Angsana New"/>
                <w:sz w:val="32"/>
                <w:szCs w:val="32"/>
              </w:rPr>
              <w:t>909</w:t>
            </w:r>
            <w:r w:rsidR="00587F2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823543">
              <w:rPr>
                <w:rFonts w:ascii="Angsana New" w:eastAsia="Times New Roman" w:hAnsi="Angsana New"/>
                <w:sz w:val="32"/>
                <w:szCs w:val="32"/>
              </w:rPr>
              <w:t>112</w:t>
            </w:r>
          </w:p>
        </w:tc>
        <w:tc>
          <w:tcPr>
            <w:tcW w:w="152" w:type="dxa"/>
          </w:tcPr>
          <w:p w14:paraId="17D1FC98" w14:textId="77777777" w:rsidR="00587F2C" w:rsidRDefault="00587F2C" w:rsidP="00587F2C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6DD41D8C" w14:textId="744CBCB1" w:rsidR="00587F2C" w:rsidRDefault="00823543" w:rsidP="00587F2C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eastAsia="Times New Roman" w:hAnsi="Angsana New"/>
                <w:sz w:val="32"/>
                <w:szCs w:val="32"/>
              </w:rPr>
              <w:t>38</w:t>
            </w:r>
            <w:r w:rsidR="00587F2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823543">
              <w:rPr>
                <w:rFonts w:ascii="Angsana New" w:eastAsia="Times New Roman" w:hAnsi="Angsana New"/>
                <w:sz w:val="32"/>
                <w:szCs w:val="32"/>
              </w:rPr>
              <w:t>757</w:t>
            </w:r>
            <w:r w:rsidR="00587F2C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823543">
              <w:rPr>
                <w:rFonts w:ascii="Angsana New" w:eastAsia="Times New Roman" w:hAnsi="Angsana New"/>
                <w:sz w:val="32"/>
                <w:szCs w:val="32"/>
              </w:rPr>
              <w:t>129</w:t>
            </w:r>
          </w:p>
        </w:tc>
      </w:tr>
    </w:tbl>
    <w:p w14:paraId="56A609E5" w14:textId="77777777" w:rsidR="009900BC" w:rsidRDefault="009900BC" w:rsidP="00587F2C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บริษัทมีสิทธิเลือก</w:t>
      </w:r>
      <w:r w:rsidR="0068219C">
        <w:rPr>
          <w:rFonts w:ascii="Angsana New" w:hAnsi="Angsana New"/>
          <w:sz w:val="32"/>
          <w:szCs w:val="32"/>
          <w:cs/>
        </w:rPr>
        <w:t>ใน</w:t>
      </w:r>
      <w:r>
        <w:rPr>
          <w:rFonts w:ascii="Angsana New" w:hAnsi="Angsana New"/>
          <w:sz w:val="32"/>
          <w:szCs w:val="32"/>
          <w:cs/>
        </w:rPr>
        <w:t>การขยายหรือการยกเลิกสัญญาเช่า</w:t>
      </w:r>
    </w:p>
    <w:p w14:paraId="50C566DE" w14:textId="79B6F00B" w:rsidR="00161CF7" w:rsidRDefault="00823543" w:rsidP="00587F2C">
      <w:pPr>
        <w:tabs>
          <w:tab w:val="left" w:pos="540"/>
        </w:tabs>
        <w:spacing w:before="360"/>
        <w:jc w:val="thaiDistribute"/>
        <w:rPr>
          <w:rFonts w:ascii="Angsana New" w:hAnsi="Angsana New"/>
          <w:sz w:val="2"/>
          <w:szCs w:val="2"/>
        </w:rPr>
      </w:pPr>
      <w:r w:rsidRPr="00823543">
        <w:rPr>
          <w:rFonts w:ascii="Angsana New" w:hAnsi="Angsana New"/>
          <w:b/>
          <w:bCs/>
          <w:sz w:val="32"/>
          <w:szCs w:val="32"/>
        </w:rPr>
        <w:t>11</w:t>
      </w:r>
      <w:r w:rsidR="00161CF7">
        <w:rPr>
          <w:rFonts w:ascii="Angsana New" w:hAnsi="Angsana New"/>
          <w:b/>
          <w:bCs/>
          <w:sz w:val="32"/>
          <w:szCs w:val="32"/>
          <w:cs/>
        </w:rPr>
        <w:t>.</w:t>
      </w:r>
      <w:r w:rsidR="009B0A12">
        <w:rPr>
          <w:rFonts w:ascii="Angsana New" w:hAnsi="Angsana New"/>
          <w:b/>
          <w:bCs/>
          <w:sz w:val="32"/>
          <w:szCs w:val="32"/>
        </w:rPr>
        <w:tab/>
      </w:r>
      <w:r w:rsidR="00161CF7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40084391" w14:textId="78EA4B1B" w:rsidR="00AD5A59" w:rsidRDefault="00765ED2" w:rsidP="00587F2C">
      <w:pPr>
        <w:tabs>
          <w:tab w:val="left" w:pos="540"/>
        </w:tabs>
        <w:spacing w:after="240"/>
        <w:ind w:firstLine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9D5F2E">
        <w:rPr>
          <w:rFonts w:ascii="Angsana New" w:hAnsi="Angsana New"/>
          <w:sz w:val="32"/>
          <w:szCs w:val="32"/>
        </w:rPr>
        <w:t xml:space="preserve"> </w:t>
      </w:r>
      <w:r w:rsidR="009D5F2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 w:rsidR="009D5F2E">
        <w:rPr>
          <w:rFonts w:ascii="Angsana New" w:hAnsi="Angsana New"/>
          <w:sz w:val="32"/>
          <w:szCs w:val="32"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4673" w:type="pct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6"/>
        <w:gridCol w:w="1080"/>
        <w:gridCol w:w="136"/>
        <w:gridCol w:w="1080"/>
        <w:gridCol w:w="136"/>
        <w:gridCol w:w="1080"/>
        <w:gridCol w:w="136"/>
        <w:gridCol w:w="1080"/>
        <w:gridCol w:w="136"/>
        <w:gridCol w:w="1080"/>
      </w:tblGrid>
      <w:tr w:rsidR="00587F2C" w:rsidRPr="00587F2C" w14:paraId="13B81F82" w14:textId="77777777" w:rsidTr="00587F2C">
        <w:trPr>
          <w:trHeight w:val="144"/>
        </w:trPr>
        <w:tc>
          <w:tcPr>
            <w:tcW w:w="2880" w:type="dxa"/>
          </w:tcPr>
          <w:p w14:paraId="1814E141" w14:textId="4CE73126" w:rsidR="00CA01D3" w:rsidRPr="00587F2C" w:rsidRDefault="00CA01D3" w:rsidP="00090054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2" w:type="dxa"/>
          </w:tcPr>
          <w:p w14:paraId="74122A57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44" w:type="dxa"/>
          </w:tcPr>
          <w:p w14:paraId="77EF407E" w14:textId="77777777" w:rsidR="00CA01D3" w:rsidRPr="00587F2C" w:rsidRDefault="00CA01D3" w:rsidP="0009005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08A0967" w14:textId="77777777" w:rsidR="00CA01D3" w:rsidRPr="00587F2C" w:rsidRDefault="00CA01D3" w:rsidP="00090054">
            <w:pPr>
              <w:ind w:left="-198" w:firstLine="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4" w:type="dxa"/>
          </w:tcPr>
          <w:p w14:paraId="3A976FFD" w14:textId="77777777" w:rsidR="00CA01D3" w:rsidRPr="00587F2C" w:rsidRDefault="00CA01D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5EAFFFE5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44" w:type="dxa"/>
          </w:tcPr>
          <w:p w14:paraId="6ED4D915" w14:textId="77777777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4250F6ED" w14:textId="42158FC0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โอนเข้า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</w:p>
        </w:tc>
        <w:tc>
          <w:tcPr>
            <w:tcW w:w="144" w:type="dxa"/>
          </w:tcPr>
          <w:p w14:paraId="20F8DCDE" w14:textId="13A1D40F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63E00FA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87F2C" w:rsidRPr="00587F2C" w14:paraId="72C91753" w14:textId="77777777" w:rsidTr="00587F2C">
        <w:trPr>
          <w:trHeight w:val="144"/>
        </w:trPr>
        <w:tc>
          <w:tcPr>
            <w:tcW w:w="2880" w:type="dxa"/>
          </w:tcPr>
          <w:p w14:paraId="199D89E8" w14:textId="77777777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4BC04E4A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44" w:type="dxa"/>
          </w:tcPr>
          <w:p w14:paraId="2B8851E3" w14:textId="77777777" w:rsidR="00CA01D3" w:rsidRPr="00587F2C" w:rsidRDefault="00CA01D3" w:rsidP="0009005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7BA459C" w14:textId="77777777" w:rsidR="00CA01D3" w:rsidRPr="00587F2C" w:rsidRDefault="00CA01D3" w:rsidP="00090054">
            <w:pPr>
              <w:ind w:left="-198" w:firstLine="1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300D4AD6" w14:textId="77777777" w:rsidR="00CA01D3" w:rsidRPr="00587F2C" w:rsidRDefault="00CA01D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8FCD36E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F14DD2E" w14:textId="77777777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3E7412F" w14:textId="50388BB2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โอนออก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6647D4B6" w14:textId="0402363C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CB83B55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87F2C" w:rsidRPr="00587F2C" w14:paraId="0DEE1193" w14:textId="77777777" w:rsidTr="00587F2C">
        <w:trPr>
          <w:trHeight w:val="144"/>
        </w:trPr>
        <w:tc>
          <w:tcPr>
            <w:tcW w:w="2880" w:type="dxa"/>
          </w:tcPr>
          <w:p w14:paraId="2790B747" w14:textId="77777777" w:rsidR="00CA01D3" w:rsidRPr="00587F2C" w:rsidRDefault="00CA01D3" w:rsidP="00090054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5D3D676" w14:textId="5706E785" w:rsidR="00CA01D3" w:rsidRPr="00587F2C" w:rsidRDefault="0082354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CA01D3"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44" w:type="dxa"/>
          </w:tcPr>
          <w:p w14:paraId="5AD76B7F" w14:textId="77777777" w:rsidR="00CA01D3" w:rsidRPr="00587F2C" w:rsidRDefault="00CA01D3" w:rsidP="0009005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543C014" w14:textId="77777777" w:rsidR="00CA01D3" w:rsidRPr="00587F2C" w:rsidRDefault="00CA01D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32C8A0B" w14:textId="77777777" w:rsidR="00CA01D3" w:rsidRPr="00587F2C" w:rsidRDefault="00CA01D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3EB8AC7A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0076778D" w14:textId="77777777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EB30779" w14:textId="0E8787EE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4DBD8E0D" w14:textId="324791D9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BFF585E" w14:textId="3EA150DD" w:rsidR="00CA01D3" w:rsidRPr="00587F2C" w:rsidRDefault="0082354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CA01D3"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87F2C" w:rsidRPr="00587F2C" w14:paraId="5BEBC634" w14:textId="77777777" w:rsidTr="00587F2C">
        <w:trPr>
          <w:trHeight w:val="144"/>
        </w:trPr>
        <w:tc>
          <w:tcPr>
            <w:tcW w:w="2880" w:type="dxa"/>
          </w:tcPr>
          <w:p w14:paraId="0124FEF6" w14:textId="77777777" w:rsidR="00CA01D3" w:rsidRPr="00587F2C" w:rsidRDefault="00CA01D3" w:rsidP="00090054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0355CC95" w14:textId="5124E860" w:rsidR="00CA01D3" w:rsidRPr="00587F2C" w:rsidRDefault="0082354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44" w:type="dxa"/>
          </w:tcPr>
          <w:p w14:paraId="0D961FDD" w14:textId="77777777" w:rsidR="00CA01D3" w:rsidRPr="00587F2C" w:rsidRDefault="00CA01D3" w:rsidP="0009005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35114F1" w14:textId="77777777" w:rsidR="00CA01D3" w:rsidRPr="00587F2C" w:rsidRDefault="00CA01D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689D5033" w14:textId="77777777" w:rsidR="00CA01D3" w:rsidRPr="00587F2C" w:rsidRDefault="00CA01D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761AA118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497463CD" w14:textId="77777777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F10C162" w14:textId="1B69EB4B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6A31D7C" w14:textId="26E30A59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AAF2358" w14:textId="0F8A0BE0" w:rsidR="00CA01D3" w:rsidRPr="00587F2C" w:rsidRDefault="0082354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587F2C" w:rsidRPr="00587F2C" w14:paraId="4D6E50EE" w14:textId="77777777" w:rsidTr="00587F2C">
        <w:trPr>
          <w:trHeight w:val="144"/>
        </w:trPr>
        <w:tc>
          <w:tcPr>
            <w:tcW w:w="2880" w:type="dxa"/>
          </w:tcPr>
          <w:p w14:paraId="7F1F8D8E" w14:textId="77777777" w:rsidR="00CA01D3" w:rsidRPr="00587F2C" w:rsidRDefault="00CA01D3" w:rsidP="00090054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</w:tcPr>
          <w:p w14:paraId="78868A87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5C7D4651" w14:textId="77777777" w:rsidR="00CA01D3" w:rsidRPr="00587F2C" w:rsidRDefault="00CA01D3" w:rsidP="00090054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CFF7335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7EF393AA" w14:textId="77777777" w:rsidR="00CA01D3" w:rsidRPr="00587F2C" w:rsidRDefault="00CA01D3" w:rsidP="00090054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174D1AC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005E4AA1" w14:textId="77777777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1CF2D99E" w14:textId="5C96246A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599CA97F" w14:textId="0D3748DC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A1F4A32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87F2C" w:rsidRPr="00587F2C" w14:paraId="03E6A8A5" w14:textId="77777777" w:rsidTr="00587F2C">
        <w:trPr>
          <w:trHeight w:val="144"/>
        </w:trPr>
        <w:tc>
          <w:tcPr>
            <w:tcW w:w="2880" w:type="dxa"/>
          </w:tcPr>
          <w:p w14:paraId="1C23A277" w14:textId="77777777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</w:tcPr>
          <w:p w14:paraId="1E1C6734" w14:textId="7777777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42B003AB" w14:textId="77777777" w:rsidR="00CA01D3" w:rsidRPr="00587F2C" w:rsidRDefault="00CA01D3" w:rsidP="00090054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5897F6D" w14:textId="7777777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36EA5D4D" w14:textId="77777777" w:rsidR="00CA01D3" w:rsidRPr="00587F2C" w:rsidRDefault="00CA01D3" w:rsidP="00090054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80A319B" w14:textId="77777777" w:rsidR="00CA01D3" w:rsidRPr="00587F2C" w:rsidRDefault="00CA01D3" w:rsidP="00090054">
            <w:pPr>
              <w:tabs>
                <w:tab w:val="decimal" w:pos="1017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87AC8F6" w14:textId="77777777" w:rsidR="00CA01D3" w:rsidRPr="00587F2C" w:rsidRDefault="00CA01D3" w:rsidP="0009005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B86C299" w14:textId="45444E40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A1DF0F6" w14:textId="32E30D6C" w:rsidR="00CA01D3" w:rsidRPr="00587F2C" w:rsidRDefault="00CA01D3" w:rsidP="00090054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9B1C531" w14:textId="77777777" w:rsidR="00CA01D3" w:rsidRPr="00587F2C" w:rsidRDefault="00CA01D3" w:rsidP="00587F2C">
            <w:pPr>
              <w:tabs>
                <w:tab w:val="decimal" w:pos="985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87F2C" w:rsidRPr="00587F2C" w14:paraId="5A7A95C9" w14:textId="77777777" w:rsidTr="00587F2C">
        <w:trPr>
          <w:trHeight w:val="144"/>
        </w:trPr>
        <w:tc>
          <w:tcPr>
            <w:tcW w:w="2880" w:type="dxa"/>
          </w:tcPr>
          <w:p w14:paraId="42E06C20" w14:textId="77777777" w:rsidR="00CA01D3" w:rsidRPr="00587F2C" w:rsidRDefault="00CA01D3" w:rsidP="00090054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52" w:type="dxa"/>
          </w:tcPr>
          <w:p w14:paraId="36A0EB95" w14:textId="3AD8EC56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830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224</w:t>
            </w:r>
          </w:p>
        </w:tc>
        <w:tc>
          <w:tcPr>
            <w:tcW w:w="144" w:type="dxa"/>
          </w:tcPr>
          <w:p w14:paraId="567A7271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3285458C" w14:textId="0DB6DB4A" w:rsidR="00CA01D3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937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3DC9E64C" w14:textId="77777777" w:rsidR="00CA01D3" w:rsidRPr="00587F2C" w:rsidRDefault="00CA01D3" w:rsidP="00090054">
            <w:pPr>
              <w:tabs>
                <w:tab w:val="decimal" w:pos="1260"/>
              </w:tabs>
              <w:ind w:left="-72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594D4AB" w14:textId="63CB51FB" w:rsidR="00CA01D3" w:rsidRPr="00587F2C" w:rsidRDefault="00CA01D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7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EC021B4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3B448CB" w14:textId="595A466E" w:rsidR="00CA01D3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520</w:t>
            </w:r>
            <w:r w:rsidR="00643065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39AF5C8B" w14:textId="082D0F65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</w:tcPr>
          <w:p w14:paraId="177E11B9" w14:textId="305BD676" w:rsidR="00CA01D3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15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287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224</w:t>
            </w:r>
          </w:p>
        </w:tc>
      </w:tr>
      <w:tr w:rsidR="00587F2C" w:rsidRPr="00587F2C" w14:paraId="39F35ECF" w14:textId="77777777" w:rsidTr="00587F2C">
        <w:trPr>
          <w:trHeight w:val="144"/>
        </w:trPr>
        <w:tc>
          <w:tcPr>
            <w:tcW w:w="2880" w:type="dxa"/>
          </w:tcPr>
          <w:p w14:paraId="2BD126F9" w14:textId="77777777" w:rsidR="00CA01D3" w:rsidRPr="00587F2C" w:rsidRDefault="00CA01D3" w:rsidP="00090054">
            <w:pPr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D0E7F7" w14:textId="6C93DEE8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830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224</w:t>
            </w:r>
          </w:p>
        </w:tc>
        <w:tc>
          <w:tcPr>
            <w:tcW w:w="144" w:type="dxa"/>
          </w:tcPr>
          <w:p w14:paraId="165FA97A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57061" w14:textId="278B2719" w:rsidR="00CA01D3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937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58E528E1" w14:textId="77777777" w:rsidR="00CA01D3" w:rsidRPr="00587F2C" w:rsidRDefault="00CA01D3" w:rsidP="00090054">
            <w:pPr>
              <w:tabs>
                <w:tab w:val="decimal" w:pos="1260"/>
              </w:tabs>
              <w:ind w:left="-72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E3274" w14:textId="0A150166" w:rsidR="00CA01D3" w:rsidRPr="00587F2C" w:rsidRDefault="00CA01D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7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C549294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1B022F6" w14:textId="1C49C5C2" w:rsidR="00CA01D3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520</w:t>
            </w:r>
            <w:r w:rsidR="00643065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3AC26980" w14:textId="43CFB06D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F5639C7" w14:textId="1D074606" w:rsidR="00CA01D3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15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287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224</w:t>
            </w:r>
          </w:p>
        </w:tc>
      </w:tr>
      <w:tr w:rsidR="00587F2C" w:rsidRPr="00587F2C" w14:paraId="3F457FBE" w14:textId="77777777" w:rsidTr="00587F2C">
        <w:trPr>
          <w:trHeight w:val="107"/>
        </w:trPr>
        <w:tc>
          <w:tcPr>
            <w:tcW w:w="2880" w:type="dxa"/>
          </w:tcPr>
          <w:p w14:paraId="48890B08" w14:textId="77777777" w:rsidR="00CA01D3" w:rsidRPr="00587F2C" w:rsidRDefault="00CA01D3" w:rsidP="00090054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C7917F5" w14:textId="7777777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C98FAFA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3E13504" w14:textId="7777777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21BBBF62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AA9DFDA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66A0181F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B4B937A" w14:textId="4071BE58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21FD9274" w14:textId="0B801252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17E820F8" w14:textId="7777777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87F2C" w:rsidRPr="00587F2C" w14:paraId="7A477EC0" w14:textId="77777777" w:rsidTr="00587F2C">
        <w:trPr>
          <w:trHeight w:val="144"/>
        </w:trPr>
        <w:tc>
          <w:tcPr>
            <w:tcW w:w="2880" w:type="dxa"/>
          </w:tcPr>
          <w:p w14:paraId="684277F5" w14:textId="77777777" w:rsidR="00CA01D3" w:rsidRPr="00587F2C" w:rsidRDefault="00CA01D3" w:rsidP="00090054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152" w:type="dxa"/>
          </w:tcPr>
          <w:p w14:paraId="5900ED56" w14:textId="7777777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139DD556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290DF699" w14:textId="7777777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17BA0175" w14:textId="77777777" w:rsidR="00CA01D3" w:rsidRPr="00587F2C" w:rsidRDefault="00CA01D3" w:rsidP="00090054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55D6AFFB" w14:textId="77777777" w:rsidR="00CA01D3" w:rsidRPr="00587F2C" w:rsidRDefault="00CA01D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787AE1A6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F533A5D" w14:textId="0D5B092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282A1F27" w14:textId="16F710FB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FFFFFF"/>
          </w:tcPr>
          <w:p w14:paraId="72F9F561" w14:textId="7777777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87F2C" w:rsidRPr="00587F2C" w14:paraId="6EC45B96" w14:textId="77777777" w:rsidTr="00587F2C">
        <w:trPr>
          <w:trHeight w:val="144"/>
        </w:trPr>
        <w:tc>
          <w:tcPr>
            <w:tcW w:w="2880" w:type="dxa"/>
          </w:tcPr>
          <w:p w14:paraId="23D676F9" w14:textId="77777777" w:rsidR="00CA01D3" w:rsidRPr="00587F2C" w:rsidRDefault="00CA01D3" w:rsidP="00090054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59F0598" w14:textId="47752AAD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305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839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70A6A1EF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39F48A2" w14:textId="39A92CB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470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566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50B23D9A" w14:textId="77777777" w:rsidR="00CA01D3" w:rsidRPr="00587F2C" w:rsidRDefault="00CA01D3" w:rsidP="00090054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0F2131C" w14:textId="6CEDB52B" w:rsidR="00CA01D3" w:rsidRPr="00587F2C" w:rsidRDefault="00CA01D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7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14906B0F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876873C" w14:textId="37DCC330" w:rsidR="00CA01D3" w:rsidRPr="00587F2C" w:rsidRDefault="00643065" w:rsidP="00587F2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7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1D41507" w14:textId="26DB5C74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FFFFF"/>
          </w:tcPr>
          <w:p w14:paraId="0037910D" w14:textId="5515B93B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776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405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587F2C" w:rsidRPr="00587F2C" w14:paraId="241E737F" w14:textId="77777777" w:rsidTr="00587F2C">
        <w:trPr>
          <w:trHeight w:val="144"/>
        </w:trPr>
        <w:tc>
          <w:tcPr>
            <w:tcW w:w="2880" w:type="dxa"/>
          </w:tcPr>
          <w:p w14:paraId="7DFA8EB6" w14:textId="77777777" w:rsidR="00CA01D3" w:rsidRPr="00587F2C" w:rsidRDefault="00CA01D3" w:rsidP="00090054">
            <w:pPr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sz w:val="24"/>
                <w:szCs w:val="24"/>
                <w:cs/>
              </w:rPr>
              <w:t xml:space="preserve">รวมค่าตัดจำหน่ายสะสม  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041E90F" w14:textId="27F21885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305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839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</w:tcPr>
          <w:p w14:paraId="4B96B18D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26448A" w14:textId="08550371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470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566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2A204590" w14:textId="77777777" w:rsidR="00CA01D3" w:rsidRPr="00587F2C" w:rsidRDefault="00CA01D3" w:rsidP="00090054">
            <w:pPr>
              <w:tabs>
                <w:tab w:val="decimal" w:pos="897"/>
                <w:tab w:val="decimal" w:pos="1132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1980A7" w14:textId="764C30F2" w:rsidR="00CA01D3" w:rsidRPr="00587F2C" w:rsidRDefault="00CA01D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7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6D24B874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B19CB5E" w14:textId="2B38E43A" w:rsidR="00CA01D3" w:rsidRPr="00587F2C" w:rsidRDefault="00643065" w:rsidP="00587F2C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7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4694A40" w14:textId="0A56B2E6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06527350" w14:textId="5910BD64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776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405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587F2C" w:rsidRPr="00587F2C" w14:paraId="5C098163" w14:textId="77777777" w:rsidTr="00587F2C">
        <w:trPr>
          <w:trHeight w:val="144"/>
        </w:trPr>
        <w:tc>
          <w:tcPr>
            <w:tcW w:w="2880" w:type="dxa"/>
          </w:tcPr>
          <w:p w14:paraId="3F4181CA" w14:textId="77777777" w:rsidR="00CA01D3" w:rsidRPr="00587F2C" w:rsidRDefault="00CA01D3" w:rsidP="0009005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F1CF421" w14:textId="26708805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485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24CE7659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F9EFE70" w14:textId="038519B1" w:rsidR="00CA01D3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265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  <w:shd w:val="clear" w:color="auto" w:fill="auto"/>
          </w:tcPr>
          <w:p w14:paraId="3193DAD1" w14:textId="77777777" w:rsidR="00CA01D3" w:rsidRPr="00587F2C" w:rsidRDefault="00CA01D3" w:rsidP="00090054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3E4C62" w14:textId="0E8E974F" w:rsidR="00CA01D3" w:rsidRPr="00587F2C" w:rsidRDefault="00643065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87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3B00F71A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14EBA1" w14:textId="081D8918" w:rsidR="00CA01D3" w:rsidRPr="00587F2C" w:rsidRDefault="00643065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520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410517E1" w14:textId="78403A99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FFFFF"/>
          </w:tcPr>
          <w:p w14:paraId="7B71E921" w14:textId="6A4332D6" w:rsidR="00CA01D3" w:rsidRPr="00587F2C" w:rsidDel="00945A11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230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</w:tr>
      <w:tr w:rsidR="00587F2C" w:rsidRPr="00587F2C" w14:paraId="50BD5191" w14:textId="77777777" w:rsidTr="00587F2C">
        <w:trPr>
          <w:trHeight w:val="144"/>
        </w:trPr>
        <w:tc>
          <w:tcPr>
            <w:tcW w:w="2880" w:type="dxa"/>
          </w:tcPr>
          <w:p w14:paraId="73B58A1B" w14:textId="77777777" w:rsidR="00CA01D3" w:rsidRPr="00587F2C" w:rsidRDefault="00CA01D3" w:rsidP="00090054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รวมสินทรัพย์ไม่มีตัวตน</w:t>
            </w: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1680112B" w14:textId="5289E672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009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385</w:t>
            </w:r>
          </w:p>
        </w:tc>
        <w:tc>
          <w:tcPr>
            <w:tcW w:w="144" w:type="dxa"/>
          </w:tcPr>
          <w:p w14:paraId="4A1F4CB4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DCE6411" w14:textId="77777777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  <w:shd w:val="clear" w:color="auto" w:fill="auto"/>
          </w:tcPr>
          <w:p w14:paraId="61E1AF60" w14:textId="77777777" w:rsidR="00CA01D3" w:rsidRPr="00587F2C" w:rsidRDefault="00CA01D3" w:rsidP="00090054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11CF7E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24FF0A9F" w14:textId="77777777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C995305" w14:textId="3E6ADF23" w:rsidR="00CA01D3" w:rsidRPr="00587F2C" w:rsidRDefault="00CA01D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44" w:type="dxa"/>
            <w:shd w:val="clear" w:color="auto" w:fill="auto"/>
          </w:tcPr>
          <w:p w14:paraId="0851D18B" w14:textId="0172CFC4" w:rsidR="00CA01D3" w:rsidRPr="00587F2C" w:rsidRDefault="00CA01D3" w:rsidP="00090054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5E080E3" w14:textId="20301982" w:rsidR="00CA01D3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740</w:t>
            </w:r>
            <w:r w:rsidR="00CA01D3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819</w:t>
            </w:r>
          </w:p>
        </w:tc>
      </w:tr>
    </w:tbl>
    <w:p w14:paraId="54D9D721" w14:textId="77777777" w:rsidR="00587F2C" w:rsidRDefault="009909AA" w:rsidP="00090054">
      <w:pPr>
        <w:tabs>
          <w:tab w:val="left" w:pos="540"/>
        </w:tabs>
        <w:ind w:right="-25" w:firstLine="547"/>
        <w:jc w:val="right"/>
        <w:rPr>
          <w:rFonts w:ascii="Angsana New" w:hAnsi="Angsana New"/>
          <w:b/>
          <w:bCs/>
          <w:sz w:val="24"/>
          <w:szCs w:val="24"/>
        </w:rPr>
      </w:pPr>
      <w:r>
        <w:rPr>
          <w:rFonts w:ascii="Angsana New" w:hAnsi="Angsana New"/>
          <w:b/>
          <w:bCs/>
          <w:sz w:val="24"/>
          <w:szCs w:val="24"/>
        </w:rPr>
        <w:br w:type="page"/>
      </w:r>
    </w:p>
    <w:tbl>
      <w:tblPr>
        <w:tblW w:w="4650" w:type="pct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080"/>
        <w:gridCol w:w="136"/>
        <w:gridCol w:w="1080"/>
        <w:gridCol w:w="136"/>
        <w:gridCol w:w="1080"/>
        <w:gridCol w:w="136"/>
        <w:gridCol w:w="1080"/>
      </w:tblGrid>
      <w:tr w:rsidR="00587F2C" w:rsidRPr="00587F2C" w14:paraId="7064DDE9" w14:textId="77777777" w:rsidTr="00587F2C">
        <w:trPr>
          <w:trHeight w:val="144"/>
        </w:trPr>
        <w:tc>
          <w:tcPr>
            <w:tcW w:w="3870" w:type="dxa"/>
          </w:tcPr>
          <w:p w14:paraId="6A895B74" w14:textId="35B69902" w:rsidR="00587F2C" w:rsidRPr="00587F2C" w:rsidRDefault="00587F2C" w:rsidP="00333E30">
            <w:pPr>
              <w:tabs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32866F9F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" w:type="dxa"/>
          </w:tcPr>
          <w:p w14:paraId="6A74F19D" w14:textId="77777777" w:rsidR="00587F2C" w:rsidRPr="00587F2C" w:rsidRDefault="00587F2C" w:rsidP="00333E3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65FF7C" w14:textId="77777777" w:rsidR="00587F2C" w:rsidRPr="00587F2C" w:rsidRDefault="00587F2C" w:rsidP="00333E30">
            <w:pPr>
              <w:ind w:left="-198" w:firstLine="19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6" w:type="dxa"/>
          </w:tcPr>
          <w:p w14:paraId="1B06FDA8" w14:textId="77777777" w:rsidR="00587F2C" w:rsidRPr="00587F2C" w:rsidRDefault="00587F2C" w:rsidP="00333E30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3DE60D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136" w:type="dxa"/>
          </w:tcPr>
          <w:p w14:paraId="3FAF80A0" w14:textId="77777777" w:rsidR="00587F2C" w:rsidRPr="00587F2C" w:rsidRDefault="00587F2C" w:rsidP="00333E3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C0114E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87F2C" w:rsidRPr="00587F2C" w14:paraId="7BAEA460" w14:textId="77777777" w:rsidTr="00587F2C">
        <w:trPr>
          <w:trHeight w:val="144"/>
        </w:trPr>
        <w:tc>
          <w:tcPr>
            <w:tcW w:w="3870" w:type="dxa"/>
          </w:tcPr>
          <w:p w14:paraId="68A233B2" w14:textId="77777777" w:rsidR="00587F2C" w:rsidRPr="00587F2C" w:rsidRDefault="00587F2C" w:rsidP="00333E30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1A61DD7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36" w:type="dxa"/>
          </w:tcPr>
          <w:p w14:paraId="4CD38357" w14:textId="77777777" w:rsidR="00587F2C" w:rsidRPr="00587F2C" w:rsidRDefault="00587F2C" w:rsidP="00333E3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9629052" w14:textId="77777777" w:rsidR="00587F2C" w:rsidRPr="00587F2C" w:rsidRDefault="00587F2C" w:rsidP="00333E30">
            <w:pPr>
              <w:ind w:left="-198" w:firstLine="19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5479354" w14:textId="77777777" w:rsidR="00587F2C" w:rsidRPr="00587F2C" w:rsidRDefault="00587F2C" w:rsidP="00333E30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EBA275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5BC42B08" w14:textId="77777777" w:rsidR="00587F2C" w:rsidRPr="00587F2C" w:rsidRDefault="00587F2C" w:rsidP="00333E3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D2CA7B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587F2C" w:rsidRPr="00587F2C" w14:paraId="006DD195" w14:textId="77777777" w:rsidTr="00587F2C">
        <w:trPr>
          <w:trHeight w:val="144"/>
        </w:trPr>
        <w:tc>
          <w:tcPr>
            <w:tcW w:w="3870" w:type="dxa"/>
          </w:tcPr>
          <w:p w14:paraId="75E4F2F4" w14:textId="77777777" w:rsidR="00587F2C" w:rsidRPr="00587F2C" w:rsidRDefault="00587F2C" w:rsidP="00333E30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B49730C" w14:textId="1FE40B51" w:rsidR="00587F2C" w:rsidRPr="00587F2C" w:rsidRDefault="00823543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587F2C"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136" w:type="dxa"/>
          </w:tcPr>
          <w:p w14:paraId="7BCF8FA9" w14:textId="77777777" w:rsidR="00587F2C" w:rsidRPr="00587F2C" w:rsidRDefault="00587F2C" w:rsidP="00333E3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C753C8" w14:textId="77777777" w:rsidR="00587F2C" w:rsidRPr="00587F2C" w:rsidRDefault="00587F2C" w:rsidP="00333E30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4DE61691" w14:textId="77777777" w:rsidR="00587F2C" w:rsidRPr="00587F2C" w:rsidRDefault="00587F2C" w:rsidP="00333E30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FC9CA2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0C11B22B" w14:textId="77777777" w:rsidR="00587F2C" w:rsidRPr="00587F2C" w:rsidRDefault="00587F2C" w:rsidP="00333E3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CCC9B47" w14:textId="48EBB4B4" w:rsidR="00587F2C" w:rsidRPr="00587F2C" w:rsidRDefault="00823543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587F2C"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87F2C" w:rsidRPr="00587F2C" w14:paraId="1188C9B1" w14:textId="77777777" w:rsidTr="00587F2C">
        <w:trPr>
          <w:trHeight w:val="144"/>
        </w:trPr>
        <w:tc>
          <w:tcPr>
            <w:tcW w:w="3870" w:type="dxa"/>
          </w:tcPr>
          <w:p w14:paraId="100DEC11" w14:textId="77777777" w:rsidR="00587F2C" w:rsidRPr="00587F2C" w:rsidRDefault="00587F2C" w:rsidP="00333E30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125FEBB" w14:textId="0919D380" w:rsidR="00587F2C" w:rsidRPr="00587F2C" w:rsidRDefault="00823543" w:rsidP="00333E3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6" w:type="dxa"/>
          </w:tcPr>
          <w:p w14:paraId="29A9ED8A" w14:textId="77777777" w:rsidR="00587F2C" w:rsidRPr="00587F2C" w:rsidRDefault="00587F2C" w:rsidP="00333E3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70A9FA9" w14:textId="77777777" w:rsidR="00587F2C" w:rsidRPr="00587F2C" w:rsidRDefault="00587F2C" w:rsidP="00333E30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6D9BFFE4" w14:textId="77777777" w:rsidR="00587F2C" w:rsidRPr="00587F2C" w:rsidRDefault="00587F2C" w:rsidP="00333E30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B4C471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75E0EB34" w14:textId="77777777" w:rsidR="00587F2C" w:rsidRPr="00587F2C" w:rsidRDefault="00587F2C" w:rsidP="00333E3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BC1BF0" w14:textId="4E593611" w:rsidR="00587F2C" w:rsidRPr="00587F2C" w:rsidRDefault="00823543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587F2C" w:rsidRPr="00587F2C" w14:paraId="0710404C" w14:textId="77777777" w:rsidTr="00587F2C">
        <w:trPr>
          <w:trHeight w:val="144"/>
        </w:trPr>
        <w:tc>
          <w:tcPr>
            <w:tcW w:w="3870" w:type="dxa"/>
          </w:tcPr>
          <w:p w14:paraId="47AE3662" w14:textId="77777777" w:rsidR="00587F2C" w:rsidRPr="00587F2C" w:rsidRDefault="00587F2C" w:rsidP="00333E30">
            <w:pPr>
              <w:ind w:left="532" w:firstLine="8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1693874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3CA76E5E" w14:textId="77777777" w:rsidR="00587F2C" w:rsidRPr="00587F2C" w:rsidRDefault="00587F2C" w:rsidP="00333E30">
            <w:pPr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41D6C6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3ED9724D" w14:textId="77777777" w:rsidR="00587F2C" w:rsidRPr="00587F2C" w:rsidRDefault="00587F2C" w:rsidP="00333E30">
            <w:pPr>
              <w:ind w:left="-198" w:firstLine="46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02BDEE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7F3D11A6" w14:textId="77777777" w:rsidR="00587F2C" w:rsidRPr="00587F2C" w:rsidRDefault="00587F2C" w:rsidP="00333E3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3D8B27" w14:textId="77777777" w:rsidR="00587F2C" w:rsidRPr="00587F2C" w:rsidRDefault="00587F2C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87F2C" w:rsidRPr="00587F2C" w14:paraId="083B01A6" w14:textId="77777777" w:rsidTr="00587F2C">
        <w:trPr>
          <w:trHeight w:val="144"/>
        </w:trPr>
        <w:tc>
          <w:tcPr>
            <w:tcW w:w="3870" w:type="dxa"/>
          </w:tcPr>
          <w:p w14:paraId="157F5105" w14:textId="77777777" w:rsidR="00587F2C" w:rsidRPr="00587F2C" w:rsidRDefault="00587F2C" w:rsidP="00333E30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5053E324" w14:textId="77777777" w:rsidR="00587F2C" w:rsidRPr="00587F2C" w:rsidRDefault="00587F2C" w:rsidP="00333E30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D3DAA01" w14:textId="77777777" w:rsidR="00587F2C" w:rsidRPr="00587F2C" w:rsidRDefault="00587F2C" w:rsidP="00333E30">
            <w:pPr>
              <w:tabs>
                <w:tab w:val="decimal" w:pos="966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AFBE9C" w14:textId="77777777" w:rsidR="00587F2C" w:rsidRPr="00587F2C" w:rsidRDefault="00587F2C" w:rsidP="00333E30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E301CC5" w14:textId="77777777" w:rsidR="00587F2C" w:rsidRPr="00587F2C" w:rsidRDefault="00587F2C" w:rsidP="00333E30">
            <w:pPr>
              <w:ind w:left="-72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6CC90F4" w14:textId="77777777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0E1B3E4" w14:textId="77777777" w:rsidR="00587F2C" w:rsidRPr="00587F2C" w:rsidRDefault="00587F2C" w:rsidP="00333E30">
            <w:pPr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6B6628" w14:textId="77777777" w:rsidR="00587F2C" w:rsidRPr="00587F2C" w:rsidRDefault="00587F2C" w:rsidP="00333E30">
            <w:pPr>
              <w:tabs>
                <w:tab w:val="decimal" w:pos="985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87F2C" w:rsidRPr="00587F2C" w14:paraId="73C9DBA4" w14:textId="77777777" w:rsidTr="00587F2C">
        <w:trPr>
          <w:trHeight w:val="144"/>
        </w:trPr>
        <w:tc>
          <w:tcPr>
            <w:tcW w:w="3870" w:type="dxa"/>
          </w:tcPr>
          <w:p w14:paraId="5ABAED1C" w14:textId="77777777" w:rsidR="00587F2C" w:rsidRPr="00587F2C" w:rsidRDefault="00587F2C" w:rsidP="00587F2C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</w:tcPr>
          <w:p w14:paraId="502720AA" w14:textId="7DA1759A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006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603</w:t>
            </w:r>
          </w:p>
        </w:tc>
        <w:tc>
          <w:tcPr>
            <w:tcW w:w="136" w:type="dxa"/>
          </w:tcPr>
          <w:p w14:paraId="081CFD44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B2CD592" w14:textId="719F8354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823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621</w:t>
            </w:r>
          </w:p>
        </w:tc>
        <w:tc>
          <w:tcPr>
            <w:tcW w:w="136" w:type="dxa"/>
            <w:shd w:val="clear" w:color="auto" w:fill="auto"/>
          </w:tcPr>
          <w:p w14:paraId="620A20E6" w14:textId="77777777" w:rsidR="00587F2C" w:rsidRPr="00587F2C" w:rsidRDefault="00587F2C" w:rsidP="00587F2C">
            <w:pPr>
              <w:tabs>
                <w:tab w:val="decimal" w:pos="1260"/>
              </w:tabs>
              <w:ind w:left="-72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9CEFBF" w14:textId="1B72A31D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4A64435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</w:tcPr>
          <w:p w14:paraId="13E2830A" w14:textId="7528AEF9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830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224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</w:tr>
      <w:tr w:rsidR="00587F2C" w:rsidRPr="00587F2C" w14:paraId="2B0231A4" w14:textId="77777777" w:rsidTr="00587F2C">
        <w:trPr>
          <w:trHeight w:val="144"/>
        </w:trPr>
        <w:tc>
          <w:tcPr>
            <w:tcW w:w="3870" w:type="dxa"/>
          </w:tcPr>
          <w:p w14:paraId="21FC0795" w14:textId="77777777" w:rsidR="00587F2C" w:rsidRPr="00587F2C" w:rsidRDefault="00587F2C" w:rsidP="00587F2C">
            <w:pPr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sz w:val="24"/>
                <w:szCs w:val="24"/>
                <w:cs/>
              </w:rPr>
              <w:t>รวมราคาทุน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CBBB346" w14:textId="48C594F8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006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603</w:t>
            </w:r>
          </w:p>
        </w:tc>
        <w:tc>
          <w:tcPr>
            <w:tcW w:w="136" w:type="dxa"/>
          </w:tcPr>
          <w:p w14:paraId="27D95D99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86FE7" w14:textId="586EF3C2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823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621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  <w:shd w:val="clear" w:color="auto" w:fill="auto"/>
          </w:tcPr>
          <w:p w14:paraId="6819C908" w14:textId="77777777" w:rsidR="00587F2C" w:rsidRPr="00587F2C" w:rsidRDefault="00587F2C" w:rsidP="00587F2C">
            <w:pPr>
              <w:tabs>
                <w:tab w:val="decimal" w:pos="1260"/>
              </w:tabs>
              <w:ind w:left="-72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22920" w14:textId="17E853DF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453075B5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CF1FC2" w14:textId="5B63339E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830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224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</w:tr>
      <w:tr w:rsidR="00587F2C" w:rsidRPr="00587F2C" w14:paraId="738FE2D0" w14:textId="77777777" w:rsidTr="00587F2C">
        <w:trPr>
          <w:trHeight w:val="107"/>
        </w:trPr>
        <w:tc>
          <w:tcPr>
            <w:tcW w:w="3870" w:type="dxa"/>
          </w:tcPr>
          <w:p w14:paraId="0E372418" w14:textId="77777777" w:rsidR="00587F2C" w:rsidRPr="00587F2C" w:rsidRDefault="00587F2C" w:rsidP="00587F2C">
            <w:pPr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705314" w14:textId="7777777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4302679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6409B58" w14:textId="7777777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79438F7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C5A25D6" w14:textId="77777777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96A4EDE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CD71D67" w14:textId="7777777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87F2C" w:rsidRPr="00587F2C" w14:paraId="4B6A727B" w14:textId="77777777" w:rsidTr="00587F2C">
        <w:trPr>
          <w:trHeight w:val="144"/>
        </w:trPr>
        <w:tc>
          <w:tcPr>
            <w:tcW w:w="3870" w:type="dxa"/>
          </w:tcPr>
          <w:p w14:paraId="71FD4311" w14:textId="77777777" w:rsidR="00587F2C" w:rsidRPr="00587F2C" w:rsidRDefault="00587F2C" w:rsidP="00587F2C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ค่าตัดจำหน่ายสะสม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080" w:type="dxa"/>
          </w:tcPr>
          <w:p w14:paraId="1C02C69C" w14:textId="7777777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18A03A6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6BABAE5" w14:textId="7777777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4A09087" w14:textId="77777777" w:rsidR="00587F2C" w:rsidRPr="00587F2C" w:rsidRDefault="00587F2C" w:rsidP="00587F2C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ED53A65" w14:textId="77777777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52E2D1B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</w:tcPr>
          <w:p w14:paraId="756C00DF" w14:textId="7777777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87F2C" w:rsidRPr="00587F2C" w14:paraId="165FB400" w14:textId="77777777" w:rsidTr="00587F2C">
        <w:trPr>
          <w:trHeight w:val="144"/>
        </w:trPr>
        <w:tc>
          <w:tcPr>
            <w:tcW w:w="3870" w:type="dxa"/>
          </w:tcPr>
          <w:p w14:paraId="4DB6C21B" w14:textId="77777777" w:rsidR="00587F2C" w:rsidRPr="00587F2C" w:rsidRDefault="00587F2C" w:rsidP="00587F2C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417573" w14:textId="60C2D273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126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135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2543AF58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0AA9278" w14:textId="2E520621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179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704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1AC1D4B8" w14:textId="77777777" w:rsidR="00587F2C" w:rsidRPr="00587F2C" w:rsidRDefault="00587F2C" w:rsidP="00587F2C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90A697E" w14:textId="46E65EAA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3F7DC7A9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1E3FF326" w14:textId="7A6399A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305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839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587F2C" w:rsidRPr="00587F2C" w14:paraId="79EF4C6A" w14:textId="77777777" w:rsidTr="00587F2C">
        <w:trPr>
          <w:trHeight w:val="144"/>
        </w:trPr>
        <w:tc>
          <w:tcPr>
            <w:tcW w:w="3870" w:type="dxa"/>
          </w:tcPr>
          <w:p w14:paraId="70892A81" w14:textId="77777777" w:rsidR="00587F2C" w:rsidRPr="00587F2C" w:rsidRDefault="00587F2C" w:rsidP="00587F2C">
            <w:pPr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sz w:val="24"/>
                <w:szCs w:val="24"/>
                <w:cs/>
              </w:rPr>
              <w:t xml:space="preserve">รวมค่าตัดจำหน่ายสะสม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309424" w14:textId="6B9ADAC1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126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135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7B01DE4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A77947B" w14:textId="61AEE6EA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179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704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36" w:type="dxa"/>
            <w:shd w:val="clear" w:color="auto" w:fill="auto"/>
          </w:tcPr>
          <w:p w14:paraId="58883F06" w14:textId="77777777" w:rsidR="00587F2C" w:rsidRPr="00587F2C" w:rsidRDefault="00587F2C" w:rsidP="00587F2C">
            <w:pPr>
              <w:tabs>
                <w:tab w:val="decimal" w:pos="897"/>
                <w:tab w:val="decimal" w:pos="1132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DE6AB42" w14:textId="0ECA72A2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1544FA44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6972F35E" w14:textId="08A21E45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305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839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587F2C" w:rsidRPr="00587F2C" w14:paraId="44AB7BC3" w14:textId="77777777" w:rsidTr="00587F2C">
        <w:trPr>
          <w:trHeight w:val="144"/>
        </w:trPr>
        <w:tc>
          <w:tcPr>
            <w:tcW w:w="3870" w:type="dxa"/>
          </w:tcPr>
          <w:p w14:paraId="6C537498" w14:textId="77777777" w:rsidR="00587F2C" w:rsidRPr="00587F2C" w:rsidRDefault="00587F2C" w:rsidP="00587F2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sz w:val="24"/>
                <w:szCs w:val="24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8ACCF3F" w14:textId="6C17997C" w:rsidR="00587F2C" w:rsidRPr="00587F2C" w:rsidRDefault="00587F2C" w:rsidP="00587F2C">
            <w:pPr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7897909B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99379A6" w14:textId="21C6CEFC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485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  <w:shd w:val="clear" w:color="auto" w:fill="auto"/>
          </w:tcPr>
          <w:p w14:paraId="59AED282" w14:textId="77777777" w:rsidR="00587F2C" w:rsidRPr="00587F2C" w:rsidRDefault="00587F2C" w:rsidP="00587F2C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2CEB313" w14:textId="079C6049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6EB89E51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1964A21A" w14:textId="79097C07" w:rsidR="00587F2C" w:rsidRPr="00587F2C" w:rsidDel="00945A11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485</w:t>
            </w:r>
            <w:r w:rsidR="00587F2C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</w:tr>
      <w:tr w:rsidR="00587F2C" w:rsidRPr="00587F2C" w14:paraId="73052FC3" w14:textId="77777777" w:rsidTr="0036327F">
        <w:trPr>
          <w:trHeight w:val="144"/>
        </w:trPr>
        <w:tc>
          <w:tcPr>
            <w:tcW w:w="3870" w:type="dxa"/>
          </w:tcPr>
          <w:p w14:paraId="01B7CA26" w14:textId="77777777" w:rsidR="00587F2C" w:rsidRPr="00587F2C" w:rsidRDefault="00587F2C" w:rsidP="00587F2C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รวมสินทรัพย์ไม่มีตัวตน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D2D346" w14:textId="00101876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880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468</w:t>
            </w:r>
            <w:r w:rsidRPr="00587F2C"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36" w:type="dxa"/>
          </w:tcPr>
          <w:p w14:paraId="6CFFD223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D2D71E9" w14:textId="7777777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4377CAE4" w14:textId="77777777" w:rsidR="00587F2C" w:rsidRPr="00587F2C" w:rsidRDefault="00587F2C" w:rsidP="00587F2C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AF5F19" w14:textId="77777777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3E02CDC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C40F509" w14:textId="36F5FB79" w:rsidR="00587F2C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10</w:t>
            </w:r>
            <w:r w:rsidR="00587F2C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009</w:t>
            </w:r>
            <w:r w:rsidR="00587F2C" w:rsidRPr="00587F2C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385</w:t>
            </w:r>
          </w:p>
        </w:tc>
      </w:tr>
      <w:tr w:rsidR="00587F2C" w:rsidRPr="00587F2C" w14:paraId="6D221D27" w14:textId="77777777" w:rsidTr="0036327F">
        <w:trPr>
          <w:trHeight w:val="144"/>
        </w:trPr>
        <w:tc>
          <w:tcPr>
            <w:tcW w:w="3870" w:type="dxa"/>
          </w:tcPr>
          <w:p w14:paraId="438DC8EC" w14:textId="7DF45503" w:rsidR="00587F2C" w:rsidRPr="00587F2C" w:rsidRDefault="00587F2C" w:rsidP="00333E30">
            <w:pPr>
              <w:ind w:left="49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61D90E" w14:textId="54F96068" w:rsidR="00587F2C" w:rsidRPr="00587F2C" w:rsidRDefault="00587F2C" w:rsidP="00333E30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1D0C754" w14:textId="77777777" w:rsidR="00587F2C" w:rsidRPr="00587F2C" w:rsidRDefault="00587F2C" w:rsidP="00333E30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17BA1CF" w14:textId="7E4C6CDD" w:rsidR="00587F2C" w:rsidRPr="00587F2C" w:rsidRDefault="00587F2C" w:rsidP="00333E30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4EFB2FD4" w14:textId="77777777" w:rsidR="00587F2C" w:rsidRPr="00587F2C" w:rsidRDefault="00587F2C" w:rsidP="00333E30">
            <w:pPr>
              <w:tabs>
                <w:tab w:val="decimal" w:pos="897"/>
                <w:tab w:val="decimal" w:pos="1132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566C99C" w14:textId="2EB8B033" w:rsidR="00587F2C" w:rsidRPr="00587F2C" w:rsidRDefault="00587F2C" w:rsidP="00333E30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351273C" w14:textId="77777777" w:rsidR="00587F2C" w:rsidRPr="00587F2C" w:rsidRDefault="00587F2C" w:rsidP="00333E30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7B5B0029" w14:textId="7CC86431" w:rsidR="00587F2C" w:rsidRPr="00587F2C" w:rsidRDefault="00587F2C" w:rsidP="00333E30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87F2C" w:rsidRPr="00587F2C" w14:paraId="4AAF0995" w14:textId="77777777" w:rsidTr="00587F2C">
        <w:trPr>
          <w:trHeight w:val="144"/>
        </w:trPr>
        <w:tc>
          <w:tcPr>
            <w:tcW w:w="3870" w:type="dxa"/>
          </w:tcPr>
          <w:p w14:paraId="50C54F89" w14:textId="3D7AE3D3" w:rsidR="00587F2C" w:rsidRPr="00587F2C" w:rsidRDefault="00587F2C" w:rsidP="00333E30">
            <w:pPr>
              <w:rPr>
                <w:rFonts w:ascii="Angsana New" w:hAnsi="Angsana New"/>
                <w:sz w:val="24"/>
                <w:szCs w:val="24"/>
                <w:cs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ค่าตัดจำหน่ายสำหรับปีสิ้นสุดวันที่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3C892A0A" w14:textId="25FBAEDB" w:rsidR="00587F2C" w:rsidRPr="00587F2C" w:rsidRDefault="00587F2C" w:rsidP="00333E30">
            <w:pPr>
              <w:jc w:val="center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51E915B" w14:textId="77777777" w:rsidR="00587F2C" w:rsidRPr="00587F2C" w:rsidRDefault="00587F2C" w:rsidP="00333E30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0BB3417" w14:textId="2BB0500C" w:rsidR="00587F2C" w:rsidRPr="00587F2C" w:rsidRDefault="00587F2C" w:rsidP="00333E30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  <w:shd w:val="clear" w:color="auto" w:fill="auto"/>
          </w:tcPr>
          <w:p w14:paraId="18CA1CB7" w14:textId="77777777" w:rsidR="00587F2C" w:rsidRPr="00587F2C" w:rsidRDefault="00587F2C" w:rsidP="00333E30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CBC6177" w14:textId="1FDE3BFE" w:rsidR="00587F2C" w:rsidRPr="00587F2C" w:rsidRDefault="00587F2C" w:rsidP="00333E30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01F3C290" w14:textId="77777777" w:rsidR="00587F2C" w:rsidRPr="00587F2C" w:rsidRDefault="00587F2C" w:rsidP="00333E30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/>
          </w:tcPr>
          <w:p w14:paraId="7F7BC7DB" w14:textId="216E4F20" w:rsidR="00587F2C" w:rsidRPr="00587F2C" w:rsidDel="00945A11" w:rsidRDefault="00587F2C" w:rsidP="00333E30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587F2C" w:rsidRPr="00587F2C" w14:paraId="33EF421F" w14:textId="77777777" w:rsidTr="00587F2C">
        <w:trPr>
          <w:trHeight w:val="144"/>
        </w:trPr>
        <w:tc>
          <w:tcPr>
            <w:tcW w:w="3870" w:type="dxa"/>
          </w:tcPr>
          <w:p w14:paraId="380F6E9F" w14:textId="2465421E" w:rsidR="00587F2C" w:rsidRPr="00587F2C" w:rsidRDefault="00823543" w:rsidP="00587F2C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4313AD44" w14:textId="0741EEBB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4EAEBEF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36A0EAF" w14:textId="7777777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36C227C4" w14:textId="77777777" w:rsidR="00587F2C" w:rsidRPr="00587F2C" w:rsidRDefault="00587F2C" w:rsidP="00587F2C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17C5C06" w14:textId="472F9026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2AE33982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FFFFFF"/>
          </w:tcPr>
          <w:p w14:paraId="6A21F635" w14:textId="129C3E0E" w:rsidR="00587F2C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587F2C" w:rsidRPr="00587F2C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470</w:t>
            </w:r>
            <w:r w:rsidR="00587F2C" w:rsidRPr="00587F2C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566</w:t>
            </w:r>
          </w:p>
        </w:tc>
      </w:tr>
      <w:tr w:rsidR="00587F2C" w:rsidRPr="00587F2C" w14:paraId="1381C187" w14:textId="77777777" w:rsidTr="00333E30">
        <w:trPr>
          <w:trHeight w:val="144"/>
        </w:trPr>
        <w:tc>
          <w:tcPr>
            <w:tcW w:w="3870" w:type="dxa"/>
          </w:tcPr>
          <w:p w14:paraId="4A33C776" w14:textId="678D4D06" w:rsidR="00587F2C" w:rsidRPr="00587F2C" w:rsidRDefault="00823543" w:rsidP="00587F2C">
            <w:pPr>
              <w:ind w:left="274"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</w:tcPr>
          <w:p w14:paraId="3F77E397" w14:textId="7777777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562FD01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9117CE" w14:textId="77777777" w:rsidR="00587F2C" w:rsidRPr="00587F2C" w:rsidRDefault="00587F2C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  <w:shd w:val="clear" w:color="auto" w:fill="auto"/>
          </w:tcPr>
          <w:p w14:paraId="664B3132" w14:textId="77777777" w:rsidR="00587F2C" w:rsidRPr="00587F2C" w:rsidRDefault="00587F2C" w:rsidP="00587F2C">
            <w:pPr>
              <w:tabs>
                <w:tab w:val="decimal" w:pos="897"/>
              </w:tabs>
              <w:ind w:left="-72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DAB32A3" w14:textId="06B9E8C3" w:rsidR="00587F2C" w:rsidRPr="00587F2C" w:rsidRDefault="00587F2C" w:rsidP="00587F2C">
            <w:pPr>
              <w:jc w:val="center"/>
              <w:outlineLvl w:val="5"/>
              <w:rPr>
                <w:rFonts w:ascii="Angsana New" w:hAnsi="Angsana New"/>
                <w:sz w:val="24"/>
                <w:szCs w:val="24"/>
              </w:rPr>
            </w:pPr>
            <w:r w:rsidRPr="00587F2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5BC2917F" w14:textId="77777777" w:rsidR="00587F2C" w:rsidRPr="00587F2C" w:rsidRDefault="00587F2C" w:rsidP="00587F2C">
            <w:pPr>
              <w:tabs>
                <w:tab w:val="decimal" w:pos="897"/>
              </w:tabs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549FC2" w14:textId="11A1AE01" w:rsidR="00587F2C" w:rsidRPr="00587F2C" w:rsidRDefault="00823543" w:rsidP="00587F2C">
            <w:pPr>
              <w:tabs>
                <w:tab w:val="decimal" w:pos="990"/>
              </w:tabs>
              <w:ind w:right="-450"/>
              <w:outlineLvl w:val="5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587F2C" w:rsidRPr="00587F2C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179</w:t>
            </w:r>
            <w:r w:rsidR="00587F2C" w:rsidRPr="00587F2C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704</w:t>
            </w:r>
          </w:p>
        </w:tc>
      </w:tr>
    </w:tbl>
    <w:p w14:paraId="7977DB6E" w14:textId="28CB0453" w:rsidR="007B1AFD" w:rsidRDefault="00823543" w:rsidP="009909AA">
      <w:pPr>
        <w:tabs>
          <w:tab w:val="left" w:pos="1080"/>
        </w:tabs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12</w:t>
      </w:r>
      <w:r w:rsidR="007B1AFD">
        <w:rPr>
          <w:rFonts w:ascii="Angsana New" w:hAnsi="Angsana New"/>
          <w:b/>
          <w:bCs/>
          <w:sz w:val="32"/>
          <w:szCs w:val="32"/>
        </w:rPr>
        <w:t>.</w:t>
      </w:r>
      <w:r w:rsidR="007B1AFD">
        <w:rPr>
          <w:rFonts w:ascii="Angsana New" w:hAnsi="Angsana New"/>
          <w:b/>
          <w:bCs/>
          <w:sz w:val="32"/>
          <w:szCs w:val="32"/>
          <w:cs/>
        </w:rPr>
        <w:tab/>
        <w:t>ภาษีเงินได้รอการตัดบัญชี</w:t>
      </w:r>
    </w:p>
    <w:p w14:paraId="062A08B2" w14:textId="6D33A896" w:rsidR="007B1AFD" w:rsidRDefault="007B1AFD" w:rsidP="009909AA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สินทรัพย์และหนี้สินภาษีเงินได้รอการตัดบัญชี 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ธันวาคม ประกอบด้วย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78"/>
        <w:gridCol w:w="1520"/>
        <w:gridCol w:w="152"/>
        <w:gridCol w:w="1520"/>
      </w:tblGrid>
      <w:tr w:rsidR="009909AA" w14:paraId="168AE269" w14:textId="77777777" w:rsidTr="00333E30">
        <w:tc>
          <w:tcPr>
            <w:tcW w:w="6078" w:type="dxa"/>
          </w:tcPr>
          <w:p w14:paraId="76D85117" w14:textId="77777777" w:rsidR="009909AA" w:rsidRDefault="009909AA" w:rsidP="009909AA">
            <w:pPr>
              <w:ind w:left="630" w:hanging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63ABDFEE" w14:textId="24050949" w:rsidR="009909AA" w:rsidRDefault="00823543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2" w:type="dxa"/>
          </w:tcPr>
          <w:p w14:paraId="53BAA1F9" w14:textId="77777777" w:rsidR="009909AA" w:rsidRDefault="009909AA" w:rsidP="00333E30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9E4B89B" w14:textId="3854AFCE" w:rsidR="009909AA" w:rsidRDefault="00823543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9909AA" w14:paraId="254A8259" w14:textId="77777777" w:rsidTr="00333E30">
        <w:tc>
          <w:tcPr>
            <w:tcW w:w="6078" w:type="dxa"/>
          </w:tcPr>
          <w:p w14:paraId="691C9049" w14:textId="77777777" w:rsidR="009909AA" w:rsidRDefault="009909AA" w:rsidP="009909AA">
            <w:pPr>
              <w:ind w:left="630" w:hanging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07D83EED" w14:textId="77777777" w:rsidR="009909AA" w:rsidRDefault="009909AA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52" w:type="dxa"/>
          </w:tcPr>
          <w:p w14:paraId="0DF2CDFC" w14:textId="77777777" w:rsidR="009909AA" w:rsidRDefault="009909AA" w:rsidP="00333E30">
            <w:pPr>
              <w:ind w:left="-54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36D505C1" w14:textId="77777777" w:rsidR="009909AA" w:rsidRDefault="009909AA" w:rsidP="00333E30">
            <w:pPr>
              <w:ind w:left="-54" w:firstLine="54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9909AA" w14:paraId="7243059F" w14:textId="77777777" w:rsidTr="00333E30">
        <w:tc>
          <w:tcPr>
            <w:tcW w:w="6078" w:type="dxa"/>
          </w:tcPr>
          <w:p w14:paraId="367763E1" w14:textId="27B4C729" w:rsidR="009909AA" w:rsidRDefault="009909AA" w:rsidP="009909AA">
            <w:pPr>
              <w:ind w:left="630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0" w:type="dxa"/>
            <w:shd w:val="clear" w:color="auto" w:fill="auto"/>
          </w:tcPr>
          <w:p w14:paraId="1D3F7686" w14:textId="60BD0286" w:rsidR="009909AA" w:rsidRDefault="00823543" w:rsidP="009909A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197</w:t>
            </w:r>
            <w:r w:rsidR="009909A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174</w:t>
            </w:r>
            <w:r w:rsidR="009909A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883</w:t>
            </w:r>
          </w:p>
        </w:tc>
        <w:tc>
          <w:tcPr>
            <w:tcW w:w="152" w:type="dxa"/>
          </w:tcPr>
          <w:p w14:paraId="26B2A69B" w14:textId="77777777" w:rsidR="009909AA" w:rsidRDefault="009909AA" w:rsidP="009909AA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2EAE5D6E" w14:textId="7F31E269" w:rsidR="009909AA" w:rsidRDefault="00823543" w:rsidP="009909A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178</w:t>
            </w:r>
            <w:r w:rsidR="009909A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773</w:t>
            </w:r>
            <w:r w:rsidR="009909A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862</w:t>
            </w:r>
          </w:p>
        </w:tc>
      </w:tr>
      <w:tr w:rsidR="009909AA" w14:paraId="6CD4D4A1" w14:textId="77777777" w:rsidTr="00333E30">
        <w:tc>
          <w:tcPr>
            <w:tcW w:w="6078" w:type="dxa"/>
          </w:tcPr>
          <w:p w14:paraId="103B9B9A" w14:textId="363A318C" w:rsidR="009909AA" w:rsidRDefault="009909AA" w:rsidP="009909AA">
            <w:pPr>
              <w:ind w:left="630" w:hanging="9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20" w:type="dxa"/>
            <w:shd w:val="clear" w:color="auto" w:fill="auto"/>
          </w:tcPr>
          <w:p w14:paraId="59CD19B7" w14:textId="230F8D7E" w:rsidR="009909AA" w:rsidRDefault="009909AA" w:rsidP="009909A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190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859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426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2" w:type="dxa"/>
          </w:tcPr>
          <w:p w14:paraId="2C607938" w14:textId="77777777" w:rsidR="009909AA" w:rsidRDefault="009909AA" w:rsidP="009909AA">
            <w:pPr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</w:tcPr>
          <w:p w14:paraId="0C1716DD" w14:textId="019C9A9C" w:rsidR="009909AA" w:rsidRDefault="009909AA" w:rsidP="009909A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176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641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118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909AA" w14:paraId="16B75D00" w14:textId="77777777" w:rsidTr="007D5A29">
        <w:tc>
          <w:tcPr>
            <w:tcW w:w="6078" w:type="dxa"/>
          </w:tcPr>
          <w:p w14:paraId="50A14391" w14:textId="503EEC80" w:rsidR="009909AA" w:rsidRDefault="009909AA" w:rsidP="009909AA">
            <w:pPr>
              <w:ind w:left="630" w:hanging="90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สินทรัพย์ภาษีเงินได้รอการตัดบัญชี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9FA33" w14:textId="549383C1" w:rsidR="009909AA" w:rsidRDefault="00823543" w:rsidP="009909A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6</w:t>
            </w:r>
            <w:r w:rsidR="009909A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315</w:t>
            </w:r>
            <w:r w:rsidR="009909A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457</w:t>
            </w:r>
          </w:p>
        </w:tc>
        <w:tc>
          <w:tcPr>
            <w:tcW w:w="152" w:type="dxa"/>
          </w:tcPr>
          <w:p w14:paraId="74F05F46" w14:textId="77777777" w:rsidR="009909AA" w:rsidRDefault="009909AA" w:rsidP="009909AA">
            <w:pPr>
              <w:tabs>
                <w:tab w:val="decimal" w:pos="1440"/>
              </w:tabs>
              <w:ind w:left="-54" w:firstLine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</w:tcPr>
          <w:p w14:paraId="4483FE16" w14:textId="3AD6DAC9" w:rsidR="009909AA" w:rsidRDefault="00823543" w:rsidP="009909AA">
            <w:pPr>
              <w:tabs>
                <w:tab w:val="decimal" w:pos="1386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9909A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132</w:t>
            </w:r>
            <w:r w:rsidR="009909A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744</w:t>
            </w:r>
          </w:p>
        </w:tc>
      </w:tr>
    </w:tbl>
    <w:p w14:paraId="23BEF0A6" w14:textId="7948CD7D" w:rsidR="0005056E" w:rsidRDefault="009909AA" w:rsidP="009909AA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05056E">
        <w:rPr>
          <w:rFonts w:ascii="Angsana New" w:hAnsi="Angsana New"/>
          <w:sz w:val="32"/>
          <w:szCs w:val="32"/>
          <w:cs/>
        </w:rPr>
        <w:lastRenderedPageBreak/>
        <w:t>รายการ</w:t>
      </w:r>
      <w:r w:rsidR="0005056E">
        <w:rPr>
          <w:rFonts w:ascii="Angsana New" w:hAnsi="Angsana New"/>
          <w:sz w:val="32"/>
          <w:szCs w:val="32"/>
          <w:cs/>
          <w:lang w:val="th-TH"/>
        </w:rPr>
        <w:t>เคลื่อนไหว</w:t>
      </w:r>
      <w:r w:rsidR="0005056E">
        <w:rPr>
          <w:rFonts w:ascii="Angsana New" w:hAnsi="Angsana New"/>
          <w:sz w:val="32"/>
          <w:szCs w:val="32"/>
          <w:cs/>
        </w:rPr>
        <w:t>ของสินทรัพย์และหนี้สินภาษีเงินได้รอการตัดบัญชีที่เกิดขึ้นในระหว่างปีมีดังนี้</w:t>
      </w:r>
    </w:p>
    <w:tbl>
      <w:tblPr>
        <w:tblW w:w="915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1220"/>
        <w:gridCol w:w="152"/>
        <w:gridCol w:w="1221"/>
        <w:gridCol w:w="153"/>
        <w:gridCol w:w="1221"/>
        <w:gridCol w:w="153"/>
        <w:gridCol w:w="1221"/>
      </w:tblGrid>
      <w:tr w:rsidR="009909AA" w14:paraId="411F3AFD" w14:textId="77777777" w:rsidTr="00006D6B">
        <w:trPr>
          <w:cantSplit/>
          <w:trHeight w:val="20"/>
        </w:trPr>
        <w:tc>
          <w:tcPr>
            <w:tcW w:w="3814" w:type="dxa"/>
          </w:tcPr>
          <w:p w14:paraId="0C66CC40" w14:textId="50E6FAFC" w:rsidR="009909AA" w:rsidRDefault="009909AA" w:rsidP="0009005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23543" w:rsidRPr="0082354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823543" w:rsidRPr="0082354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5341" w:type="dxa"/>
            <w:gridSpan w:val="7"/>
            <w:shd w:val="clear" w:color="auto" w:fill="auto"/>
          </w:tcPr>
          <w:p w14:paraId="6CB399C6" w14:textId="1F86378F" w:rsidR="009909AA" w:rsidRDefault="009909AA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บันทึกเป็น (รายจ่าย)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รายได้ใน</w:t>
            </w:r>
          </w:p>
        </w:tc>
      </w:tr>
      <w:tr w:rsidR="009909AA" w14:paraId="241D524A" w14:textId="77777777" w:rsidTr="009909AA">
        <w:trPr>
          <w:cantSplit/>
          <w:trHeight w:val="20"/>
        </w:trPr>
        <w:tc>
          <w:tcPr>
            <w:tcW w:w="3814" w:type="dxa"/>
          </w:tcPr>
          <w:p w14:paraId="31C79516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  <w:shd w:val="clear" w:color="auto" w:fill="auto"/>
          </w:tcPr>
          <w:p w14:paraId="50AF475B" w14:textId="0EF9B16A" w:rsidR="009909AA" w:rsidRDefault="009909AA" w:rsidP="009909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52" w:type="dxa"/>
          </w:tcPr>
          <w:p w14:paraId="6F514A25" w14:textId="77777777" w:rsidR="009909AA" w:rsidRDefault="009909AA" w:rsidP="009909AA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C965059" w14:textId="1C17E60F" w:rsidR="009909AA" w:rsidRDefault="009909AA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53" w:type="dxa"/>
            <w:tcBorders>
              <w:top w:val="single" w:sz="4" w:space="0" w:color="auto"/>
            </w:tcBorders>
            <w:shd w:val="clear" w:color="auto" w:fill="auto"/>
          </w:tcPr>
          <w:p w14:paraId="4D95372E" w14:textId="77777777" w:rsidR="009909AA" w:rsidRDefault="009909AA" w:rsidP="009909A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7072B92C" w14:textId="5BE189EA" w:rsidR="009909AA" w:rsidRDefault="009909AA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7C36C88A" w14:textId="77777777" w:rsidR="009909AA" w:rsidRDefault="009909AA" w:rsidP="009909A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5CB84433" w14:textId="7674C63F" w:rsidR="009909AA" w:rsidRDefault="009909AA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9909AA" w14:paraId="76DF3758" w14:textId="77777777" w:rsidTr="009909AA">
        <w:trPr>
          <w:cantSplit/>
          <w:trHeight w:val="20"/>
        </w:trPr>
        <w:tc>
          <w:tcPr>
            <w:tcW w:w="3814" w:type="dxa"/>
          </w:tcPr>
          <w:p w14:paraId="1DE4FBBF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  <w:shd w:val="clear" w:color="auto" w:fill="auto"/>
          </w:tcPr>
          <w:p w14:paraId="749A8FA5" w14:textId="1E16668F" w:rsidR="009909AA" w:rsidRDefault="00823543" w:rsidP="009909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9909A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9909A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52" w:type="dxa"/>
          </w:tcPr>
          <w:p w14:paraId="6885B529" w14:textId="77777777" w:rsidR="009909AA" w:rsidRDefault="009909AA" w:rsidP="009909AA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6C83C86C" w14:textId="3018D58C" w:rsidR="009909AA" w:rsidRDefault="009909AA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3" w:type="dxa"/>
            <w:shd w:val="clear" w:color="auto" w:fill="auto"/>
          </w:tcPr>
          <w:p w14:paraId="16ACD1F8" w14:textId="77777777" w:rsidR="009909AA" w:rsidRDefault="009909AA" w:rsidP="009909A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EFFDEF2" w14:textId="25915E3E" w:rsidR="009909AA" w:rsidRDefault="009909AA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3" w:type="dxa"/>
            <w:shd w:val="clear" w:color="auto" w:fill="auto"/>
          </w:tcPr>
          <w:p w14:paraId="3918F189" w14:textId="77777777" w:rsidR="009909AA" w:rsidRDefault="009909AA" w:rsidP="009909A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0CF6E5EC" w14:textId="399B5734" w:rsidR="009909AA" w:rsidRDefault="00823543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909A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9909A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9909AA" w14:paraId="20B02E51" w14:textId="77777777" w:rsidTr="009909AA">
        <w:trPr>
          <w:cantSplit/>
          <w:trHeight w:val="20"/>
        </w:trPr>
        <w:tc>
          <w:tcPr>
            <w:tcW w:w="3814" w:type="dxa"/>
          </w:tcPr>
          <w:p w14:paraId="03E5984C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  <w:shd w:val="clear" w:color="auto" w:fill="auto"/>
          </w:tcPr>
          <w:p w14:paraId="1A1042F3" w14:textId="1068A9C5" w:rsidR="009909AA" w:rsidRDefault="00823543" w:rsidP="009909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2" w:type="dxa"/>
          </w:tcPr>
          <w:p w14:paraId="7CE5259D" w14:textId="77777777" w:rsidR="009909AA" w:rsidRDefault="009909AA" w:rsidP="009909AA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DE0E0DB" w14:textId="77777777" w:rsidR="009909AA" w:rsidRDefault="009909AA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371F3642" w14:textId="77777777" w:rsidR="009909AA" w:rsidRDefault="009909AA" w:rsidP="009909A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43714FD4" w14:textId="77777777" w:rsidR="009909AA" w:rsidRDefault="009909AA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6D10474A" w14:textId="77777777" w:rsidR="009909AA" w:rsidRDefault="009909AA" w:rsidP="009909A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248BC278" w14:textId="7F0018CE" w:rsidR="009909AA" w:rsidRDefault="00823543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909AA" w14:paraId="255EFC00" w14:textId="77777777" w:rsidTr="009909AA">
        <w:trPr>
          <w:cantSplit/>
          <w:trHeight w:val="20"/>
        </w:trPr>
        <w:tc>
          <w:tcPr>
            <w:tcW w:w="3814" w:type="dxa"/>
          </w:tcPr>
          <w:p w14:paraId="6626D1B3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  <w:shd w:val="clear" w:color="auto" w:fill="auto"/>
          </w:tcPr>
          <w:p w14:paraId="7A47BF67" w14:textId="77777777" w:rsidR="009909AA" w:rsidRDefault="009909AA" w:rsidP="009909AA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" w:type="dxa"/>
          </w:tcPr>
          <w:p w14:paraId="2D86CA88" w14:textId="77777777" w:rsidR="009909AA" w:rsidRDefault="009909AA" w:rsidP="009909AA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27147D7A" w14:textId="77777777" w:rsidR="009909AA" w:rsidRDefault="009909AA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  <w:shd w:val="clear" w:color="auto" w:fill="auto"/>
          </w:tcPr>
          <w:p w14:paraId="581E8264" w14:textId="77777777" w:rsidR="009909AA" w:rsidRDefault="009909AA" w:rsidP="009909AA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257D24B3" w14:textId="77777777" w:rsidR="009909AA" w:rsidRDefault="009909AA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  <w:shd w:val="clear" w:color="auto" w:fill="auto"/>
          </w:tcPr>
          <w:p w14:paraId="4CF5AFDB" w14:textId="77777777" w:rsidR="009909AA" w:rsidRDefault="009909AA" w:rsidP="009909A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086853AE" w14:textId="77777777" w:rsidR="009909AA" w:rsidRDefault="009909AA" w:rsidP="009909AA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909AA" w14:paraId="3626726B" w14:textId="77777777" w:rsidTr="009909AA">
        <w:trPr>
          <w:cantSplit/>
          <w:trHeight w:val="20"/>
        </w:trPr>
        <w:tc>
          <w:tcPr>
            <w:tcW w:w="3814" w:type="dxa"/>
          </w:tcPr>
          <w:p w14:paraId="47F651E8" w14:textId="77777777" w:rsidR="009909AA" w:rsidRDefault="009909AA" w:rsidP="009909AA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FB11D2D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8B936C4" w14:textId="77777777" w:rsidR="009909AA" w:rsidRDefault="009909AA" w:rsidP="009909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476DADD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6EB72C12" w14:textId="77777777" w:rsidR="009909AA" w:rsidRDefault="009909AA" w:rsidP="009909A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04229BF0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3EC50128" w14:textId="77777777" w:rsidR="009909AA" w:rsidRDefault="009909AA" w:rsidP="009909AA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26CA3380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909AA" w14:paraId="76B56ACD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7C004032" w14:textId="77777777" w:rsidR="009909AA" w:rsidRDefault="009909AA" w:rsidP="009909AA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0" w:type="dxa"/>
            <w:shd w:val="clear" w:color="auto" w:fill="auto"/>
          </w:tcPr>
          <w:p w14:paraId="30ABA963" w14:textId="5B8638B6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128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694</w:t>
            </w:r>
          </w:p>
        </w:tc>
        <w:tc>
          <w:tcPr>
            <w:tcW w:w="152" w:type="dxa"/>
          </w:tcPr>
          <w:p w14:paraId="448E121B" w14:textId="77777777" w:rsidR="009909AA" w:rsidRDefault="009909AA" w:rsidP="009909AA">
            <w:pPr>
              <w:tabs>
                <w:tab w:val="decimal" w:pos="1130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1959792B" w14:textId="4D987B83" w:rsidR="009909AA" w:rsidRP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31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826</w:t>
            </w:r>
          </w:p>
        </w:tc>
        <w:tc>
          <w:tcPr>
            <w:tcW w:w="153" w:type="dxa"/>
            <w:shd w:val="clear" w:color="auto" w:fill="auto"/>
          </w:tcPr>
          <w:p w14:paraId="188A148E" w14:textId="77777777" w:rsidR="009909AA" w:rsidRDefault="009909AA" w:rsidP="009909AA">
            <w:pPr>
              <w:tabs>
                <w:tab w:val="decimal" w:pos="1130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04434C54" w14:textId="77777777" w:rsidR="009909AA" w:rsidRP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4D3E398" w14:textId="77777777" w:rsidR="009909AA" w:rsidRDefault="009909AA" w:rsidP="009909AA">
            <w:pPr>
              <w:tabs>
                <w:tab w:val="decimal" w:pos="826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6FCF1715" w14:textId="3DF6B690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160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520</w:t>
            </w:r>
          </w:p>
        </w:tc>
      </w:tr>
      <w:tr w:rsidR="009909AA" w14:paraId="342373A2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28CF2326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ประมาณการหนี้สินไม่หมุนเวียน</w:t>
            </w:r>
          </w:p>
        </w:tc>
        <w:tc>
          <w:tcPr>
            <w:tcW w:w="1220" w:type="dxa"/>
            <w:shd w:val="clear" w:color="auto" w:fill="auto"/>
          </w:tcPr>
          <w:p w14:paraId="2D843934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449355E9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63539333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1842F747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5C1519E9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308FE58C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1B6606E6" w14:textId="77777777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909AA" w14:paraId="3D024509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4F17CBAB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left="155"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สำหรับผลประโยชน์พนักงาน</w:t>
            </w:r>
          </w:p>
        </w:tc>
        <w:tc>
          <w:tcPr>
            <w:tcW w:w="1220" w:type="dxa"/>
            <w:shd w:val="clear" w:color="auto" w:fill="auto"/>
          </w:tcPr>
          <w:p w14:paraId="5EED3357" w14:textId="0EB8F85C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601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871</w:t>
            </w:r>
          </w:p>
        </w:tc>
        <w:tc>
          <w:tcPr>
            <w:tcW w:w="152" w:type="dxa"/>
          </w:tcPr>
          <w:p w14:paraId="4CD770BD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000CDE3A" w14:textId="3FF571C4" w:rsidR="009909AA" w:rsidRP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439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295</w:t>
            </w:r>
          </w:p>
        </w:tc>
        <w:tc>
          <w:tcPr>
            <w:tcW w:w="153" w:type="dxa"/>
            <w:shd w:val="clear" w:color="auto" w:fill="auto"/>
          </w:tcPr>
          <w:p w14:paraId="08B60933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4A8BB0DC" w14:textId="764644F6" w:rsidR="009909AA" w:rsidRP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139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873</w:t>
            </w:r>
          </w:p>
        </w:tc>
        <w:tc>
          <w:tcPr>
            <w:tcW w:w="153" w:type="dxa"/>
            <w:shd w:val="clear" w:color="auto" w:fill="auto"/>
          </w:tcPr>
          <w:p w14:paraId="6C0CCC6B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420B0D19" w14:textId="5C5660D2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181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039</w:t>
            </w:r>
          </w:p>
        </w:tc>
      </w:tr>
      <w:tr w:rsidR="009909AA" w14:paraId="46D06B4F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1B1F32A7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left="157" w:right="-96" w:hanging="157"/>
              <w:rPr>
                <w:rFonts w:ascii="Angsana New" w:eastAsia="Malgun Gothic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ประมาณการหนี้สินสำหรับต้นทุนการรื้อถอน</w:t>
            </w: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และขนย้าย</w:t>
            </w:r>
          </w:p>
        </w:tc>
        <w:tc>
          <w:tcPr>
            <w:tcW w:w="1220" w:type="dxa"/>
            <w:shd w:val="clear" w:color="auto" w:fill="auto"/>
          </w:tcPr>
          <w:p w14:paraId="16E6F5FB" w14:textId="7334172E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639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  <w:tc>
          <w:tcPr>
            <w:tcW w:w="152" w:type="dxa"/>
            <w:vAlign w:val="bottom"/>
          </w:tcPr>
          <w:p w14:paraId="35775256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3D9E70E7" w14:textId="6B65A56F" w:rsidR="009909AA" w:rsidRP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501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314</w:t>
            </w:r>
          </w:p>
        </w:tc>
        <w:tc>
          <w:tcPr>
            <w:tcW w:w="153" w:type="dxa"/>
            <w:shd w:val="clear" w:color="auto" w:fill="auto"/>
          </w:tcPr>
          <w:p w14:paraId="025E2896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7147ADB9" w14:textId="77777777" w:rsidR="009909AA" w:rsidRP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5E08AFE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72411BB2" w14:textId="6C496FFA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140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314</w:t>
            </w:r>
          </w:p>
        </w:tc>
      </w:tr>
      <w:tr w:rsidR="009909AA" w14:paraId="6E7AE69A" w14:textId="77777777" w:rsidTr="009909AA">
        <w:trPr>
          <w:cantSplit/>
          <w:trHeight w:val="207"/>
        </w:trPr>
        <w:tc>
          <w:tcPr>
            <w:tcW w:w="3814" w:type="dxa"/>
            <w:vAlign w:val="center"/>
          </w:tcPr>
          <w:p w14:paraId="44B1820D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220" w:type="dxa"/>
            <w:shd w:val="clear" w:color="auto" w:fill="auto"/>
          </w:tcPr>
          <w:p w14:paraId="68D70A15" w14:textId="63A0BB21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515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473</w:t>
            </w:r>
          </w:p>
        </w:tc>
        <w:tc>
          <w:tcPr>
            <w:tcW w:w="152" w:type="dxa"/>
          </w:tcPr>
          <w:p w14:paraId="1CAAADE9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5ADE74CC" w14:textId="781FBA5F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281</w:t>
            </w:r>
            <w:r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943</w:t>
            </w:r>
            <w:r w:rsidRPr="009909AA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33395F2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0D0C249B" w14:textId="77777777" w:rsidR="009909AA" w:rsidRP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5E510EC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5FC6F391" w14:textId="4C7B6AE5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233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530</w:t>
            </w:r>
          </w:p>
        </w:tc>
      </w:tr>
      <w:tr w:rsidR="009909AA" w14:paraId="3784BEB1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7BED957B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ค่าเผื่อด้อยค่าของอาคารและอุปกรณ์</w:t>
            </w:r>
          </w:p>
        </w:tc>
        <w:tc>
          <w:tcPr>
            <w:tcW w:w="1220" w:type="dxa"/>
            <w:shd w:val="clear" w:color="auto" w:fill="auto"/>
          </w:tcPr>
          <w:p w14:paraId="648C937B" w14:textId="008F470F" w:rsidR="009909AA" w:rsidRP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391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335</w:t>
            </w:r>
          </w:p>
        </w:tc>
        <w:tc>
          <w:tcPr>
            <w:tcW w:w="152" w:type="dxa"/>
          </w:tcPr>
          <w:p w14:paraId="0002C302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04FFD7BB" w14:textId="67BAFCC6" w:rsidR="009909AA" w:rsidRP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154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803</w:t>
            </w:r>
          </w:p>
        </w:tc>
        <w:tc>
          <w:tcPr>
            <w:tcW w:w="153" w:type="dxa"/>
            <w:shd w:val="clear" w:color="auto" w:fill="auto"/>
          </w:tcPr>
          <w:p w14:paraId="6603D6A8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3C4EDBC5" w14:textId="77777777" w:rsidR="009909AA" w:rsidRP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851F526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B3691D0" w14:textId="4E194300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546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138</w:t>
            </w:r>
          </w:p>
        </w:tc>
      </w:tr>
      <w:tr w:rsidR="009909AA" w14:paraId="4AF42ADF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7A9455E1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ค่าเผื่อการลดมูลค่าสินค้าคงเหลือ</w:t>
            </w:r>
          </w:p>
        </w:tc>
        <w:tc>
          <w:tcPr>
            <w:tcW w:w="1220" w:type="dxa"/>
            <w:shd w:val="clear" w:color="auto" w:fill="auto"/>
          </w:tcPr>
          <w:p w14:paraId="27AF80D1" w14:textId="77777777" w:rsid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2" w:type="dxa"/>
          </w:tcPr>
          <w:p w14:paraId="12ED90F2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3EDE3E2D" w14:textId="4E8B008F" w:rsidR="009909AA" w:rsidRP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18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654</w:t>
            </w:r>
          </w:p>
        </w:tc>
        <w:tc>
          <w:tcPr>
            <w:tcW w:w="153" w:type="dxa"/>
            <w:shd w:val="clear" w:color="auto" w:fill="auto"/>
          </w:tcPr>
          <w:p w14:paraId="6F0408E8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08D68DD7" w14:textId="77777777" w:rsidR="009909AA" w:rsidRP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A0C37C4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31C418B2" w14:textId="57883F56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18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654</w:t>
            </w:r>
          </w:p>
        </w:tc>
      </w:tr>
      <w:tr w:rsidR="009909AA" w14:paraId="62D52D2E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141D8E6C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20" w:type="dxa"/>
            <w:shd w:val="clear" w:color="auto" w:fill="auto"/>
          </w:tcPr>
          <w:p w14:paraId="4CED7DCE" w14:textId="66200E1D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497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489</w:t>
            </w:r>
          </w:p>
        </w:tc>
        <w:tc>
          <w:tcPr>
            <w:tcW w:w="152" w:type="dxa"/>
          </w:tcPr>
          <w:p w14:paraId="4E0026FF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76E4D256" w14:textId="09E03877" w:rsidR="009909AA" w:rsidRP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17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397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199</w:t>
            </w:r>
          </w:p>
        </w:tc>
        <w:tc>
          <w:tcPr>
            <w:tcW w:w="153" w:type="dxa"/>
            <w:shd w:val="clear" w:color="auto" w:fill="auto"/>
          </w:tcPr>
          <w:p w14:paraId="436614F1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3E3E4A60" w14:textId="77777777" w:rsidR="009909AA" w:rsidRP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6B82322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1128BC86" w14:textId="4D1A385A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191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894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688</w:t>
            </w:r>
          </w:p>
        </w:tc>
      </w:tr>
      <w:tr w:rsidR="009909AA" w14:paraId="316A38CF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27332903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90FC2" w14:textId="4F96135C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178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773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862</w:t>
            </w:r>
          </w:p>
        </w:tc>
        <w:tc>
          <w:tcPr>
            <w:tcW w:w="152" w:type="dxa"/>
          </w:tcPr>
          <w:p w14:paraId="069E841C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ED8C1" w14:textId="279C6EAC" w:rsidR="009909AA" w:rsidRP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18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261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148</w:t>
            </w:r>
          </w:p>
        </w:tc>
        <w:tc>
          <w:tcPr>
            <w:tcW w:w="153" w:type="dxa"/>
            <w:shd w:val="clear" w:color="auto" w:fill="auto"/>
          </w:tcPr>
          <w:p w14:paraId="280E0888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A0786" w14:textId="09814E27" w:rsidR="009909AA" w:rsidRP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139</w:t>
            </w:r>
            <w:r w:rsidR="009909AA" w:rsidRP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873</w:t>
            </w:r>
          </w:p>
        </w:tc>
        <w:tc>
          <w:tcPr>
            <w:tcW w:w="153" w:type="dxa"/>
            <w:shd w:val="clear" w:color="auto" w:fill="auto"/>
          </w:tcPr>
          <w:p w14:paraId="27AF6969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0F6BB0CC" w14:textId="5021E54C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197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174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883</w:t>
            </w:r>
          </w:p>
        </w:tc>
      </w:tr>
      <w:tr w:rsidR="009909AA" w14:paraId="110F2A45" w14:textId="77777777" w:rsidTr="009909AA">
        <w:trPr>
          <w:cantSplit/>
          <w:trHeight w:val="20"/>
        </w:trPr>
        <w:tc>
          <w:tcPr>
            <w:tcW w:w="3814" w:type="dxa"/>
            <w:vAlign w:val="center"/>
          </w:tcPr>
          <w:p w14:paraId="5312279A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7A8626F1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0790F041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5E5D9519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472DD5B8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446CD46D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1E1E389C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86E7871" w14:textId="77777777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909AA" w14:paraId="200ABD6F" w14:textId="77777777" w:rsidTr="009909AA">
        <w:trPr>
          <w:cantSplit/>
          <w:trHeight w:val="20"/>
        </w:trPr>
        <w:tc>
          <w:tcPr>
            <w:tcW w:w="3814" w:type="dxa"/>
          </w:tcPr>
          <w:p w14:paraId="0DD55AC8" w14:textId="77777777" w:rsidR="009909AA" w:rsidRDefault="009909AA" w:rsidP="009909AA">
            <w:pPr>
              <w:ind w:left="165" w:hanging="16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D086998" w14:textId="77777777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6C7DC3C" w14:textId="77777777" w:rsidR="009909AA" w:rsidRDefault="009909AA" w:rsidP="009909AA">
            <w:pPr>
              <w:tabs>
                <w:tab w:val="decimal" w:pos="113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4C58D8D7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0783914B" w14:textId="77777777" w:rsidR="009909AA" w:rsidRDefault="009909AA" w:rsidP="009909AA">
            <w:pPr>
              <w:tabs>
                <w:tab w:val="decimal" w:pos="113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D698DE9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35760F2B" w14:textId="77777777" w:rsidR="009909AA" w:rsidRDefault="009909AA" w:rsidP="009909AA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0D30B134" w14:textId="77777777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909AA" w14:paraId="4E414B0A" w14:textId="77777777" w:rsidTr="009909AA">
        <w:trPr>
          <w:cantSplit/>
          <w:trHeight w:val="20"/>
        </w:trPr>
        <w:tc>
          <w:tcPr>
            <w:tcW w:w="3814" w:type="dxa"/>
          </w:tcPr>
          <w:p w14:paraId="5711FEE0" w14:textId="77777777" w:rsidR="009909AA" w:rsidRDefault="009909AA" w:rsidP="009909AA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ผลแตกต่างชั่วคราวจากค่าเสื่อมราคา</w:t>
            </w:r>
          </w:p>
        </w:tc>
        <w:tc>
          <w:tcPr>
            <w:tcW w:w="1220" w:type="dxa"/>
            <w:shd w:val="clear" w:color="auto" w:fill="auto"/>
          </w:tcPr>
          <w:p w14:paraId="686BB003" w14:textId="33457AB3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878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064C5EBA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ADAADCF" w14:textId="6E6F2111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608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608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724AA66D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4DFA7B2" w14:textId="77777777" w:rsidR="009909AA" w:rsidRP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3313A80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29DE405" w14:textId="1E4C7E3B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765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486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9909AA" w14:paraId="1A213001" w14:textId="77777777" w:rsidTr="009909AA">
        <w:trPr>
          <w:cantSplit/>
          <w:trHeight w:val="20"/>
        </w:trPr>
        <w:tc>
          <w:tcPr>
            <w:tcW w:w="3814" w:type="dxa"/>
          </w:tcPr>
          <w:p w14:paraId="39E8AA75" w14:textId="77777777" w:rsidR="009909AA" w:rsidRDefault="009909AA" w:rsidP="009909AA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สินทรัพย์การรื้อถอนสำหรับต้นทุนการรื้อถอนและขนย้าย</w:t>
            </w:r>
          </w:p>
        </w:tc>
        <w:tc>
          <w:tcPr>
            <w:tcW w:w="1220" w:type="dxa"/>
            <w:shd w:val="clear" w:color="auto" w:fill="auto"/>
          </w:tcPr>
          <w:p w14:paraId="2DE00C98" w14:textId="581DDE25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948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038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074FDEA4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E1CEEA1" w14:textId="0D79142A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189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328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6FB610A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04C6B293" w14:textId="77777777" w:rsidR="009909AA" w:rsidRP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5BD6121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5D4423E0" w14:textId="0488BFD1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137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366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9909AA" w14:paraId="4334A902" w14:textId="77777777" w:rsidTr="009909AA">
        <w:trPr>
          <w:cantSplit/>
          <w:trHeight w:val="20"/>
        </w:trPr>
        <w:tc>
          <w:tcPr>
            <w:tcW w:w="3814" w:type="dxa"/>
          </w:tcPr>
          <w:p w14:paraId="063B51DC" w14:textId="77777777" w:rsidR="009909AA" w:rsidRDefault="009909AA" w:rsidP="009909AA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0" w:type="dxa"/>
            <w:shd w:val="clear" w:color="auto" w:fill="auto"/>
          </w:tcPr>
          <w:p w14:paraId="2CC020F1" w14:textId="41DBFBA2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163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536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202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61BC83FB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8202A80" w14:textId="0689DC7E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420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372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250B1CB6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6592C0A" w14:textId="77777777" w:rsidR="009909AA" w:rsidRP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15FB3EC5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62A3DBD0" w14:textId="25D760A3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175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956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9909AA" w14:paraId="58B199DB" w14:textId="77777777" w:rsidTr="009909AA">
        <w:trPr>
          <w:cantSplit/>
          <w:trHeight w:val="20"/>
        </w:trPr>
        <w:tc>
          <w:tcPr>
            <w:tcW w:w="3814" w:type="dxa"/>
          </w:tcPr>
          <w:p w14:paraId="56448186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9DCAE" w14:textId="128BE27B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176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641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118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6A03C15F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1E4243" w14:textId="0BDD292E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218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308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7CE0DBA1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6A0C7" w14:textId="77777777" w:rsidR="009909AA" w:rsidRPr="009909AA" w:rsidRDefault="009909AA" w:rsidP="009909AA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9909AA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B62E4B5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BECDB9B" w14:textId="66679A85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190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859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426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9909AA" w14:paraId="6500724D" w14:textId="77777777" w:rsidTr="009909AA">
        <w:trPr>
          <w:cantSplit/>
          <w:trHeight w:val="149"/>
        </w:trPr>
        <w:tc>
          <w:tcPr>
            <w:tcW w:w="3814" w:type="dxa"/>
          </w:tcPr>
          <w:p w14:paraId="30684A84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2BFF6945" w14:textId="77777777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00764234" w14:textId="77777777" w:rsidR="009909AA" w:rsidRDefault="009909AA" w:rsidP="009909AA">
            <w:pPr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53D678F7" w14:textId="77777777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65EB7EC9" w14:textId="77777777" w:rsidR="009909AA" w:rsidRDefault="009909AA" w:rsidP="009909AA">
            <w:pPr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166BCF45" w14:textId="77777777" w:rsidR="009909AA" w:rsidRP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40FB5346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04B669AB" w14:textId="77777777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9909AA" w14:paraId="3527F786" w14:textId="77777777" w:rsidTr="009909AA">
        <w:trPr>
          <w:cantSplit/>
          <w:trHeight w:val="20"/>
        </w:trPr>
        <w:tc>
          <w:tcPr>
            <w:tcW w:w="3814" w:type="dxa"/>
          </w:tcPr>
          <w:p w14:paraId="5D2DE21E" w14:textId="77777777" w:rsidR="009909AA" w:rsidRDefault="009909AA" w:rsidP="009909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</w:tcPr>
          <w:p w14:paraId="44487330" w14:textId="6CE52D78" w:rsidR="009909AA" w:rsidRDefault="009909AA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132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744</w:t>
            </w:r>
          </w:p>
        </w:tc>
        <w:tc>
          <w:tcPr>
            <w:tcW w:w="152" w:type="dxa"/>
            <w:tcBorders>
              <w:bottom w:val="nil"/>
            </w:tcBorders>
          </w:tcPr>
          <w:p w14:paraId="2A77CD8F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shd w:val="clear" w:color="auto" w:fill="auto"/>
          </w:tcPr>
          <w:p w14:paraId="5115A79D" w14:textId="3056E63D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042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840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14:paraId="46CC0282" w14:textId="77777777" w:rsidR="009909AA" w:rsidRDefault="009909AA" w:rsidP="009909AA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shd w:val="clear" w:color="auto" w:fill="auto"/>
          </w:tcPr>
          <w:p w14:paraId="1B891237" w14:textId="226CABE3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139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873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14:paraId="748C8B6A" w14:textId="77777777" w:rsidR="009909AA" w:rsidRDefault="009909AA" w:rsidP="009909AA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4ECD4DA1" w14:textId="7B5CC8F0" w:rsidR="009909AA" w:rsidRDefault="00823543" w:rsidP="009909AA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315</w:t>
            </w:r>
            <w:r w:rsidR="009909A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457</w:t>
            </w:r>
          </w:p>
        </w:tc>
      </w:tr>
    </w:tbl>
    <w:p w14:paraId="14103E00" w14:textId="790027CC" w:rsidR="0005056E" w:rsidRPr="00323C7B" w:rsidRDefault="009909AA" w:rsidP="00090054">
      <w:pPr>
        <w:ind w:left="547" w:right="65" w:hanging="547"/>
        <w:jc w:val="right"/>
        <w:rPr>
          <w:rFonts w:ascii="Angsana New" w:hAnsi="Angsana New"/>
          <w:sz w:val="16"/>
          <w:szCs w:val="16"/>
        </w:rPr>
      </w:pPr>
      <w:r>
        <w:rPr>
          <w:rFonts w:ascii="Angsana New" w:hAnsi="Angsana New"/>
          <w:b/>
          <w:bCs/>
          <w:sz w:val="24"/>
          <w:szCs w:val="24"/>
          <w:cs/>
          <w:lang w:val="th-TH"/>
        </w:rPr>
        <w:br w:type="page"/>
      </w:r>
    </w:p>
    <w:tbl>
      <w:tblPr>
        <w:tblW w:w="915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1220"/>
        <w:gridCol w:w="152"/>
        <w:gridCol w:w="1221"/>
        <w:gridCol w:w="153"/>
        <w:gridCol w:w="1221"/>
        <w:gridCol w:w="153"/>
        <w:gridCol w:w="1221"/>
      </w:tblGrid>
      <w:tr w:rsidR="00323C7B" w14:paraId="74E79F93" w14:textId="77777777" w:rsidTr="00333E30">
        <w:trPr>
          <w:cantSplit/>
          <w:trHeight w:val="20"/>
        </w:trPr>
        <w:tc>
          <w:tcPr>
            <w:tcW w:w="3814" w:type="dxa"/>
          </w:tcPr>
          <w:p w14:paraId="10FBBA4B" w14:textId="513CBA59" w:rsidR="00323C7B" w:rsidRDefault="00323C7B" w:rsidP="00333E3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ณ วันที่ </w:t>
            </w:r>
            <w:r w:rsidR="00823543" w:rsidRPr="0082354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  <w:r w:rsidR="00823543" w:rsidRPr="00823543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5341" w:type="dxa"/>
            <w:gridSpan w:val="7"/>
            <w:shd w:val="clear" w:color="auto" w:fill="auto"/>
          </w:tcPr>
          <w:p w14:paraId="242685CC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บันทึกเป็น (รายจ่าย)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/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รายได้ใน</w:t>
            </w:r>
          </w:p>
        </w:tc>
      </w:tr>
      <w:tr w:rsidR="00323C7B" w14:paraId="73C9DEF7" w14:textId="77777777" w:rsidTr="00333E30">
        <w:trPr>
          <w:cantSplit/>
          <w:trHeight w:val="20"/>
        </w:trPr>
        <w:tc>
          <w:tcPr>
            <w:tcW w:w="3814" w:type="dxa"/>
          </w:tcPr>
          <w:p w14:paraId="74E1BAA4" w14:textId="77777777" w:rsidR="00323C7B" w:rsidRDefault="00323C7B" w:rsidP="00333E3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  <w:shd w:val="clear" w:color="auto" w:fill="auto"/>
          </w:tcPr>
          <w:p w14:paraId="12C229AE" w14:textId="77777777" w:rsidR="00323C7B" w:rsidRDefault="00323C7B" w:rsidP="00333E3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152" w:type="dxa"/>
          </w:tcPr>
          <w:p w14:paraId="3DC5B4AE" w14:textId="77777777" w:rsidR="00323C7B" w:rsidRDefault="00323C7B" w:rsidP="00333E30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64B14117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กำไรหรือ</w:t>
            </w:r>
          </w:p>
        </w:tc>
        <w:tc>
          <w:tcPr>
            <w:tcW w:w="153" w:type="dxa"/>
            <w:tcBorders>
              <w:top w:val="single" w:sz="4" w:space="0" w:color="auto"/>
            </w:tcBorders>
            <w:shd w:val="clear" w:color="auto" w:fill="auto"/>
          </w:tcPr>
          <w:p w14:paraId="7F1AECF0" w14:textId="77777777" w:rsidR="00323C7B" w:rsidRDefault="00323C7B" w:rsidP="00333E3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4700AE5F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002E3DAB" w14:textId="77777777" w:rsidR="00323C7B" w:rsidRDefault="00323C7B" w:rsidP="00333E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090083B8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323C7B" w14:paraId="1E214E67" w14:textId="77777777" w:rsidTr="00333E30">
        <w:trPr>
          <w:cantSplit/>
          <w:trHeight w:val="20"/>
        </w:trPr>
        <w:tc>
          <w:tcPr>
            <w:tcW w:w="3814" w:type="dxa"/>
          </w:tcPr>
          <w:p w14:paraId="227BAFFF" w14:textId="77777777" w:rsidR="00323C7B" w:rsidRDefault="00323C7B" w:rsidP="00333E3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  <w:shd w:val="clear" w:color="auto" w:fill="auto"/>
          </w:tcPr>
          <w:p w14:paraId="7E1B8128" w14:textId="30740D3B" w:rsidR="00323C7B" w:rsidRDefault="00823543" w:rsidP="00333E3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323C7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23C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มกราคม</w:t>
            </w:r>
          </w:p>
        </w:tc>
        <w:tc>
          <w:tcPr>
            <w:tcW w:w="152" w:type="dxa"/>
          </w:tcPr>
          <w:p w14:paraId="0036CC3A" w14:textId="77777777" w:rsidR="00323C7B" w:rsidRDefault="00323C7B" w:rsidP="00333E30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14587BD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ขาดทุน</w:t>
            </w:r>
          </w:p>
        </w:tc>
        <w:tc>
          <w:tcPr>
            <w:tcW w:w="153" w:type="dxa"/>
            <w:shd w:val="clear" w:color="auto" w:fill="auto"/>
          </w:tcPr>
          <w:p w14:paraId="7375401D" w14:textId="77777777" w:rsidR="00323C7B" w:rsidRDefault="00323C7B" w:rsidP="00333E3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4299AAF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53" w:type="dxa"/>
            <w:shd w:val="clear" w:color="auto" w:fill="auto"/>
          </w:tcPr>
          <w:p w14:paraId="7B20190B" w14:textId="77777777" w:rsidR="00323C7B" w:rsidRDefault="00323C7B" w:rsidP="00333E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196DA360" w14:textId="668C5F58" w:rsidR="00323C7B" w:rsidRDefault="00823543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323C7B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323C7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323C7B" w14:paraId="7BC6786E" w14:textId="77777777" w:rsidTr="00333E30">
        <w:trPr>
          <w:cantSplit/>
          <w:trHeight w:val="20"/>
        </w:trPr>
        <w:tc>
          <w:tcPr>
            <w:tcW w:w="3814" w:type="dxa"/>
          </w:tcPr>
          <w:p w14:paraId="7EC9858E" w14:textId="77777777" w:rsidR="00323C7B" w:rsidRDefault="00323C7B" w:rsidP="00333E3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  <w:shd w:val="clear" w:color="auto" w:fill="auto"/>
          </w:tcPr>
          <w:p w14:paraId="14158503" w14:textId="2425C6E3" w:rsidR="00323C7B" w:rsidRDefault="00823543" w:rsidP="00333E3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52" w:type="dxa"/>
          </w:tcPr>
          <w:p w14:paraId="189C7146" w14:textId="77777777" w:rsidR="00323C7B" w:rsidRDefault="00323C7B" w:rsidP="00333E30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44B25236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0808BBE9" w14:textId="77777777" w:rsidR="00323C7B" w:rsidRDefault="00323C7B" w:rsidP="00333E3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21D8866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52069815" w14:textId="77777777" w:rsidR="00323C7B" w:rsidRDefault="00323C7B" w:rsidP="00333E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62052E1A" w14:textId="0B56B5FE" w:rsidR="00323C7B" w:rsidRDefault="00823543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323C7B" w14:paraId="1E3C54A9" w14:textId="77777777" w:rsidTr="00333E30">
        <w:trPr>
          <w:cantSplit/>
          <w:trHeight w:val="20"/>
        </w:trPr>
        <w:tc>
          <w:tcPr>
            <w:tcW w:w="3814" w:type="dxa"/>
          </w:tcPr>
          <w:p w14:paraId="0806FDC3" w14:textId="77777777" w:rsidR="00323C7B" w:rsidRDefault="00323C7B" w:rsidP="00333E30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20" w:type="dxa"/>
            <w:shd w:val="clear" w:color="auto" w:fill="auto"/>
          </w:tcPr>
          <w:p w14:paraId="0F41E79A" w14:textId="77777777" w:rsidR="00323C7B" w:rsidRDefault="00323C7B" w:rsidP="00333E30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2" w:type="dxa"/>
          </w:tcPr>
          <w:p w14:paraId="6E5EB68A" w14:textId="77777777" w:rsidR="00323C7B" w:rsidRDefault="00323C7B" w:rsidP="00333E30">
            <w:pPr>
              <w:ind w:left="-108" w:right="-28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428DC3CB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  <w:shd w:val="clear" w:color="auto" w:fill="auto"/>
          </w:tcPr>
          <w:p w14:paraId="539D1FBB" w14:textId="77777777" w:rsidR="00323C7B" w:rsidRDefault="00323C7B" w:rsidP="00333E30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4DD732BB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  <w:shd w:val="clear" w:color="auto" w:fill="auto"/>
          </w:tcPr>
          <w:p w14:paraId="53C21C0E" w14:textId="77777777" w:rsidR="00323C7B" w:rsidRDefault="00323C7B" w:rsidP="00333E3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21" w:type="dxa"/>
          </w:tcPr>
          <w:p w14:paraId="58BB230B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23C7B" w14:paraId="1383D020" w14:textId="77777777" w:rsidTr="00333E30">
        <w:trPr>
          <w:cantSplit/>
          <w:trHeight w:val="20"/>
        </w:trPr>
        <w:tc>
          <w:tcPr>
            <w:tcW w:w="3814" w:type="dxa"/>
          </w:tcPr>
          <w:p w14:paraId="0B888DF2" w14:textId="77777777" w:rsidR="00323C7B" w:rsidRDefault="00323C7B" w:rsidP="00333E30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10BA3962" w14:textId="77777777" w:rsidR="00323C7B" w:rsidRPr="009909AA" w:rsidRDefault="00323C7B" w:rsidP="00333E30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3382E7B" w14:textId="77777777" w:rsidR="00323C7B" w:rsidRDefault="00323C7B" w:rsidP="00333E30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D5C0245" w14:textId="77777777" w:rsidR="00323C7B" w:rsidRPr="009909AA" w:rsidRDefault="00323C7B" w:rsidP="00333E30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3DCFE5E3" w14:textId="77777777" w:rsidR="00323C7B" w:rsidRDefault="00323C7B" w:rsidP="00333E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6BB3009E" w14:textId="77777777" w:rsidR="00323C7B" w:rsidRPr="009909AA" w:rsidRDefault="00323C7B" w:rsidP="00333E30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4D2B8E5B" w14:textId="77777777" w:rsidR="00323C7B" w:rsidRDefault="00323C7B" w:rsidP="00333E30">
            <w:pPr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1" w:type="dxa"/>
            <w:vAlign w:val="bottom"/>
          </w:tcPr>
          <w:p w14:paraId="1B0114B3" w14:textId="77777777" w:rsidR="00323C7B" w:rsidRPr="009909AA" w:rsidRDefault="00323C7B" w:rsidP="00333E30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323C7B" w14:paraId="4464B552" w14:textId="77777777" w:rsidTr="00333E30">
        <w:trPr>
          <w:cantSplit/>
          <w:trHeight w:val="20"/>
        </w:trPr>
        <w:tc>
          <w:tcPr>
            <w:tcW w:w="3814" w:type="dxa"/>
            <w:vAlign w:val="center"/>
          </w:tcPr>
          <w:p w14:paraId="42D41ED6" w14:textId="77777777" w:rsidR="00323C7B" w:rsidRDefault="00323C7B" w:rsidP="00323C7B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20" w:type="dxa"/>
            <w:shd w:val="clear" w:color="auto" w:fill="auto"/>
          </w:tcPr>
          <w:p w14:paraId="5EAFCEF5" w14:textId="37E670BE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189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639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2" w:type="dxa"/>
          </w:tcPr>
          <w:p w14:paraId="19A37754" w14:textId="77777777" w:rsidR="00323C7B" w:rsidRDefault="00323C7B" w:rsidP="00323C7B">
            <w:pPr>
              <w:tabs>
                <w:tab w:val="decimal" w:pos="1130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2F25A1B1" w14:textId="2E347E64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945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51B8C46A" w14:textId="77777777" w:rsidR="00323C7B" w:rsidRDefault="00323C7B" w:rsidP="00323C7B">
            <w:pPr>
              <w:tabs>
                <w:tab w:val="decimal" w:pos="1130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3853EA6E" w14:textId="2885AD63" w:rsidR="00323C7B" w:rsidRPr="009909AA" w:rsidRDefault="00323C7B" w:rsidP="00323C7B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6554239" w14:textId="77777777" w:rsidR="00323C7B" w:rsidRDefault="00323C7B" w:rsidP="00323C7B">
            <w:pPr>
              <w:tabs>
                <w:tab w:val="decimal" w:pos="826"/>
              </w:tabs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FDA4A65" w14:textId="1FF771E2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128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694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</w:p>
        </w:tc>
      </w:tr>
      <w:tr w:rsidR="00323C7B" w14:paraId="1964D980" w14:textId="77777777" w:rsidTr="00333E30">
        <w:trPr>
          <w:cantSplit/>
          <w:trHeight w:val="20"/>
        </w:trPr>
        <w:tc>
          <w:tcPr>
            <w:tcW w:w="3814" w:type="dxa"/>
            <w:vAlign w:val="center"/>
          </w:tcPr>
          <w:p w14:paraId="668CE035" w14:textId="77777777" w:rsidR="00323C7B" w:rsidRDefault="00323C7B" w:rsidP="00323C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ประมาณการหนี้สินไม่หมุนเวียน</w:t>
            </w:r>
          </w:p>
        </w:tc>
        <w:tc>
          <w:tcPr>
            <w:tcW w:w="1220" w:type="dxa"/>
            <w:shd w:val="clear" w:color="auto" w:fill="auto"/>
          </w:tcPr>
          <w:p w14:paraId="45822DCA" w14:textId="77777777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2E2384BC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23A7FEC9" w14:textId="77777777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7EE61A5D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5C8E6E93" w14:textId="77777777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5F34E2EE" w14:textId="77777777" w:rsidR="00323C7B" w:rsidRDefault="00323C7B" w:rsidP="00323C7B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0AF2A306" w14:textId="77777777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323C7B" w14:paraId="6C3473DB" w14:textId="77777777" w:rsidTr="00333E30">
        <w:trPr>
          <w:cantSplit/>
          <w:trHeight w:val="20"/>
        </w:trPr>
        <w:tc>
          <w:tcPr>
            <w:tcW w:w="3814" w:type="dxa"/>
            <w:vAlign w:val="center"/>
          </w:tcPr>
          <w:p w14:paraId="4CF8BF71" w14:textId="77777777" w:rsidR="00323C7B" w:rsidRDefault="00323C7B" w:rsidP="00323C7B">
            <w:pPr>
              <w:pStyle w:val="acctfourfigures"/>
              <w:tabs>
                <w:tab w:val="clear" w:pos="765"/>
              </w:tabs>
              <w:spacing w:line="240" w:lineRule="auto"/>
              <w:ind w:left="155"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สำหรับผลประโยชน์พนักงาน</w:t>
            </w:r>
          </w:p>
        </w:tc>
        <w:tc>
          <w:tcPr>
            <w:tcW w:w="1220" w:type="dxa"/>
            <w:shd w:val="clear" w:color="auto" w:fill="auto"/>
          </w:tcPr>
          <w:p w14:paraId="7DD537E0" w14:textId="7C119C62" w:rsidR="00323C7B" w:rsidRDefault="00823543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290</w:t>
            </w:r>
            <w:r w:rsidR="00323C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347</w:t>
            </w:r>
          </w:p>
        </w:tc>
        <w:tc>
          <w:tcPr>
            <w:tcW w:w="152" w:type="dxa"/>
          </w:tcPr>
          <w:p w14:paraId="77CD86CE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22B9858C" w14:textId="5B25E2C2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159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078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42451750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6F9C2E87" w14:textId="1B8B53BA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152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446</w:t>
            </w:r>
          </w:p>
        </w:tc>
        <w:tc>
          <w:tcPr>
            <w:tcW w:w="153" w:type="dxa"/>
            <w:shd w:val="clear" w:color="auto" w:fill="auto"/>
          </w:tcPr>
          <w:p w14:paraId="55B1E269" w14:textId="77777777" w:rsidR="00323C7B" w:rsidRDefault="00323C7B" w:rsidP="00323C7B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2447A93E" w14:textId="76EC6E48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601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871</w:t>
            </w:r>
          </w:p>
        </w:tc>
      </w:tr>
      <w:tr w:rsidR="00323C7B" w14:paraId="5D025953" w14:textId="77777777" w:rsidTr="005A5029">
        <w:trPr>
          <w:cantSplit/>
          <w:trHeight w:val="20"/>
        </w:trPr>
        <w:tc>
          <w:tcPr>
            <w:tcW w:w="3814" w:type="dxa"/>
            <w:vAlign w:val="center"/>
          </w:tcPr>
          <w:p w14:paraId="334D8B93" w14:textId="77777777" w:rsidR="00323C7B" w:rsidRDefault="00323C7B" w:rsidP="00323C7B">
            <w:pPr>
              <w:pStyle w:val="acctfourfigures"/>
              <w:tabs>
                <w:tab w:val="clear" w:pos="765"/>
              </w:tabs>
              <w:spacing w:line="240" w:lineRule="auto"/>
              <w:ind w:left="157" w:right="-96" w:hanging="157"/>
              <w:rPr>
                <w:rFonts w:ascii="Angsana New" w:eastAsia="Malgun Gothic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ประมาณการหนี้สินสำหรับต้นทุนการรื้อถอน</w:t>
            </w: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และขนย้าย</w:t>
            </w:r>
          </w:p>
        </w:tc>
        <w:tc>
          <w:tcPr>
            <w:tcW w:w="1220" w:type="dxa"/>
            <w:shd w:val="clear" w:color="auto" w:fill="auto"/>
            <w:vAlign w:val="bottom"/>
          </w:tcPr>
          <w:p w14:paraId="40F05959" w14:textId="0FE39375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210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2" w:type="dxa"/>
            <w:vAlign w:val="bottom"/>
          </w:tcPr>
          <w:p w14:paraId="5FA08817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2C91D59D" w14:textId="5B30295C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429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71BCBA27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703E6D5D" w14:textId="58A50A61" w:rsidR="00323C7B" w:rsidRPr="009909AA" w:rsidRDefault="00323C7B" w:rsidP="00323C7B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25F68B16" w14:textId="77777777" w:rsidR="00323C7B" w:rsidRDefault="00323C7B" w:rsidP="00323C7B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7E42A008" w14:textId="298EFB89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639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000</w:t>
            </w:r>
          </w:p>
        </w:tc>
      </w:tr>
      <w:tr w:rsidR="00323C7B" w14:paraId="6DCAA066" w14:textId="77777777" w:rsidTr="00333E30">
        <w:trPr>
          <w:cantSplit/>
          <w:trHeight w:val="207"/>
        </w:trPr>
        <w:tc>
          <w:tcPr>
            <w:tcW w:w="3814" w:type="dxa"/>
            <w:vAlign w:val="center"/>
          </w:tcPr>
          <w:p w14:paraId="3E29C043" w14:textId="77777777" w:rsidR="00323C7B" w:rsidRDefault="00323C7B" w:rsidP="00323C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ประมาณการหนี้สินอื่น</w:t>
            </w:r>
          </w:p>
        </w:tc>
        <w:tc>
          <w:tcPr>
            <w:tcW w:w="1220" w:type="dxa"/>
            <w:shd w:val="clear" w:color="auto" w:fill="auto"/>
          </w:tcPr>
          <w:p w14:paraId="62C18E86" w14:textId="5A82FC9E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969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187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2" w:type="dxa"/>
          </w:tcPr>
          <w:p w14:paraId="36858FC2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3CE8E097" w14:textId="6B08A7F5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453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714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CFCD5E6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1AA6B89E" w14:textId="4E8C036E" w:rsidR="00323C7B" w:rsidRPr="009909AA" w:rsidRDefault="00323C7B" w:rsidP="00323C7B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90533A2" w14:textId="77777777" w:rsidR="00323C7B" w:rsidRDefault="00323C7B" w:rsidP="00323C7B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279A841A" w14:textId="5F090F2D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515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473</w:t>
            </w:r>
          </w:p>
        </w:tc>
      </w:tr>
      <w:tr w:rsidR="00323C7B" w14:paraId="5A304970" w14:textId="77777777" w:rsidTr="00333E30">
        <w:trPr>
          <w:cantSplit/>
          <w:trHeight w:val="20"/>
        </w:trPr>
        <w:tc>
          <w:tcPr>
            <w:tcW w:w="3814" w:type="dxa"/>
            <w:vAlign w:val="center"/>
          </w:tcPr>
          <w:p w14:paraId="117869C9" w14:textId="77777777" w:rsidR="00323C7B" w:rsidRDefault="00323C7B" w:rsidP="00323C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  <w:t>ค่าเผื่อด้อยค่าของอาคารและอุปกรณ์</w:t>
            </w:r>
          </w:p>
        </w:tc>
        <w:tc>
          <w:tcPr>
            <w:tcW w:w="1220" w:type="dxa"/>
            <w:shd w:val="clear" w:color="auto" w:fill="auto"/>
          </w:tcPr>
          <w:p w14:paraId="537EF9E4" w14:textId="2058B8E7" w:rsidR="00323C7B" w:rsidRPr="009909AA" w:rsidRDefault="00323C7B" w:rsidP="00323C7B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52" w:type="dxa"/>
          </w:tcPr>
          <w:p w14:paraId="494590AB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0CCBDF18" w14:textId="2E59C50A" w:rsidR="00323C7B" w:rsidRPr="009909AA" w:rsidRDefault="00823543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391</w:t>
            </w:r>
            <w:r w:rsidR="00323C7B"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335</w:t>
            </w:r>
          </w:p>
        </w:tc>
        <w:tc>
          <w:tcPr>
            <w:tcW w:w="153" w:type="dxa"/>
            <w:shd w:val="clear" w:color="auto" w:fill="auto"/>
          </w:tcPr>
          <w:p w14:paraId="043A4F93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4C0B6230" w14:textId="6C6C64C8" w:rsidR="00323C7B" w:rsidRPr="009909AA" w:rsidRDefault="00323C7B" w:rsidP="00323C7B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BC2B695" w14:textId="77777777" w:rsidR="00323C7B" w:rsidRDefault="00323C7B" w:rsidP="00323C7B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27E36898" w14:textId="3205A8D8" w:rsidR="00323C7B" w:rsidRDefault="00823543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391</w:t>
            </w:r>
            <w:r w:rsidR="00323C7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23543">
              <w:rPr>
                <w:rFonts w:ascii="Angsana New" w:eastAsia="Times New Roman" w:hAnsi="Angsana New"/>
                <w:sz w:val="24"/>
                <w:szCs w:val="24"/>
              </w:rPr>
              <w:t>335</w:t>
            </w:r>
          </w:p>
        </w:tc>
      </w:tr>
      <w:tr w:rsidR="00323C7B" w14:paraId="737E2ACF" w14:textId="77777777" w:rsidTr="00333E30">
        <w:trPr>
          <w:cantSplit/>
          <w:trHeight w:val="20"/>
        </w:trPr>
        <w:tc>
          <w:tcPr>
            <w:tcW w:w="3814" w:type="dxa"/>
            <w:vAlign w:val="center"/>
          </w:tcPr>
          <w:p w14:paraId="2607BA2E" w14:textId="77777777" w:rsidR="00323C7B" w:rsidRDefault="00323C7B" w:rsidP="00323C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220" w:type="dxa"/>
            <w:shd w:val="clear" w:color="auto" w:fill="auto"/>
          </w:tcPr>
          <w:p w14:paraId="117E441D" w14:textId="799747AA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635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954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2" w:type="dxa"/>
          </w:tcPr>
          <w:p w14:paraId="3407D85D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2C043ABB" w14:textId="02FBA066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22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861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535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394DF4B2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shd w:val="clear" w:color="auto" w:fill="auto"/>
          </w:tcPr>
          <w:p w14:paraId="7EB1258E" w14:textId="286A685E" w:rsidR="00323C7B" w:rsidRPr="009909AA" w:rsidRDefault="00323C7B" w:rsidP="00323C7B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CFAB111" w14:textId="77777777" w:rsidR="00323C7B" w:rsidRDefault="00323C7B" w:rsidP="00323C7B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</w:tcPr>
          <w:p w14:paraId="6867DC60" w14:textId="50EDACAC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174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497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489</w:t>
            </w:r>
          </w:p>
        </w:tc>
      </w:tr>
      <w:tr w:rsidR="00323C7B" w14:paraId="053154EF" w14:textId="77777777" w:rsidTr="00333E30">
        <w:trPr>
          <w:cantSplit/>
          <w:trHeight w:val="20"/>
        </w:trPr>
        <w:tc>
          <w:tcPr>
            <w:tcW w:w="3814" w:type="dxa"/>
            <w:vAlign w:val="center"/>
          </w:tcPr>
          <w:p w14:paraId="4A3D4288" w14:textId="77777777" w:rsidR="00323C7B" w:rsidRDefault="00323C7B" w:rsidP="00323C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2E34A6" w14:textId="0CA714BD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295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127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2" w:type="dxa"/>
          </w:tcPr>
          <w:p w14:paraId="26A68498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98F36" w14:textId="45AA688F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23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326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289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53" w:type="dxa"/>
            <w:shd w:val="clear" w:color="auto" w:fill="auto"/>
          </w:tcPr>
          <w:p w14:paraId="0437FC36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3652D" w14:textId="10716EB4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152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446</w:t>
            </w:r>
          </w:p>
        </w:tc>
        <w:tc>
          <w:tcPr>
            <w:tcW w:w="153" w:type="dxa"/>
            <w:shd w:val="clear" w:color="auto" w:fill="auto"/>
          </w:tcPr>
          <w:p w14:paraId="32DD6D14" w14:textId="77777777" w:rsidR="00323C7B" w:rsidRDefault="00323C7B" w:rsidP="00323C7B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3AE6A4F" w14:textId="23A2F150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178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773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862</w:t>
            </w:r>
          </w:p>
        </w:tc>
      </w:tr>
      <w:tr w:rsidR="00323C7B" w14:paraId="36655BDE" w14:textId="77777777" w:rsidTr="005A5029">
        <w:trPr>
          <w:cantSplit/>
          <w:trHeight w:val="20"/>
        </w:trPr>
        <w:tc>
          <w:tcPr>
            <w:tcW w:w="3814" w:type="dxa"/>
            <w:vAlign w:val="center"/>
          </w:tcPr>
          <w:p w14:paraId="50940E98" w14:textId="77777777" w:rsidR="00323C7B" w:rsidRDefault="00323C7B" w:rsidP="00323C7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00B8C8" w14:textId="77777777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45BDA926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EDE24" w14:textId="77777777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0D6CBB8F" w14:textId="77777777" w:rsidR="00323C7B" w:rsidRDefault="00323C7B" w:rsidP="00323C7B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64246F" w14:textId="77777777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  <w:vAlign w:val="bottom"/>
          </w:tcPr>
          <w:p w14:paraId="5FD674BD" w14:textId="77777777" w:rsidR="00323C7B" w:rsidRDefault="00323C7B" w:rsidP="00323C7B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41495C43" w14:textId="77777777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323C7B" w14:paraId="7FE2CF30" w14:textId="77777777" w:rsidTr="005A5029">
        <w:trPr>
          <w:cantSplit/>
          <w:trHeight w:val="20"/>
        </w:trPr>
        <w:tc>
          <w:tcPr>
            <w:tcW w:w="3814" w:type="dxa"/>
          </w:tcPr>
          <w:p w14:paraId="69823235" w14:textId="77777777" w:rsidR="00323C7B" w:rsidRDefault="00323C7B" w:rsidP="00323C7B">
            <w:pPr>
              <w:ind w:left="165" w:hanging="165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0" w:type="dxa"/>
            <w:shd w:val="clear" w:color="auto" w:fill="auto"/>
          </w:tcPr>
          <w:p w14:paraId="42CCFDEF" w14:textId="71B090A8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4D369C21" w14:textId="77777777" w:rsidR="00323C7B" w:rsidRDefault="00323C7B" w:rsidP="00323C7B">
            <w:pPr>
              <w:tabs>
                <w:tab w:val="decimal" w:pos="113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431083D1" w14:textId="0899070F" w:rsidR="00323C7B" w:rsidRPr="009909AA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6B9DBCFE" w14:textId="77777777" w:rsidR="00323C7B" w:rsidRDefault="00323C7B" w:rsidP="00323C7B">
            <w:pPr>
              <w:tabs>
                <w:tab w:val="decimal" w:pos="113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D6854D6" w14:textId="3C579FC4" w:rsidR="00323C7B" w:rsidRPr="009909AA" w:rsidRDefault="00323C7B" w:rsidP="00323C7B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468B5342" w14:textId="77777777" w:rsidR="00323C7B" w:rsidRDefault="00323C7B" w:rsidP="00323C7B">
            <w:pPr>
              <w:tabs>
                <w:tab w:val="decimal" w:pos="826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6A05E9AF" w14:textId="5FAAF3CB" w:rsidR="00323C7B" w:rsidRDefault="00323C7B" w:rsidP="00323C7B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0A7D87" w14:paraId="3E817ACE" w14:textId="77777777" w:rsidTr="00333E30">
        <w:trPr>
          <w:cantSplit/>
          <w:trHeight w:val="20"/>
        </w:trPr>
        <w:tc>
          <w:tcPr>
            <w:tcW w:w="3814" w:type="dxa"/>
          </w:tcPr>
          <w:p w14:paraId="3B3364DD" w14:textId="77777777" w:rsidR="000A7D87" w:rsidRDefault="000A7D87" w:rsidP="000A7D87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ผลแตกต่างชั่วคราวจากค่าเสื่อมราคา</w:t>
            </w:r>
          </w:p>
        </w:tc>
        <w:tc>
          <w:tcPr>
            <w:tcW w:w="1220" w:type="dxa"/>
            <w:shd w:val="clear" w:color="auto" w:fill="auto"/>
          </w:tcPr>
          <w:p w14:paraId="3DB15903" w14:textId="375437EC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272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371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57B0A30D" w14:textId="77777777" w:rsidR="000A7D87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2E6C1732" w14:textId="17611066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884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507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03C29B1B" w14:textId="77777777" w:rsidR="000A7D87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BC5084A" w14:textId="5D15839F" w:rsidR="000A7D87" w:rsidRPr="009909AA" w:rsidRDefault="000A7D87" w:rsidP="000A7D8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30DBE28A" w14:textId="77777777" w:rsidR="000A7D87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7E8E91EF" w14:textId="1C9053C5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878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0A7D87" w14:paraId="0ECEADA8" w14:textId="77777777" w:rsidTr="00333E30">
        <w:trPr>
          <w:cantSplit/>
          <w:trHeight w:val="20"/>
        </w:trPr>
        <w:tc>
          <w:tcPr>
            <w:tcW w:w="3814" w:type="dxa"/>
          </w:tcPr>
          <w:p w14:paraId="085109C8" w14:textId="77777777" w:rsidR="000A7D87" w:rsidRDefault="000A7D87" w:rsidP="000A7D87">
            <w:pPr>
              <w:ind w:left="165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สินทรัพย์การรื้อถอนสำหรับต้นทุนการรื้อถอนและขนย้าย</w:t>
            </w:r>
          </w:p>
        </w:tc>
        <w:tc>
          <w:tcPr>
            <w:tcW w:w="1220" w:type="dxa"/>
            <w:shd w:val="clear" w:color="auto" w:fill="auto"/>
          </w:tcPr>
          <w:p w14:paraId="27F0E213" w14:textId="25B9E129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790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738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5F1DB104" w14:textId="77777777" w:rsidR="000A7D87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11CD68D" w14:textId="5B7502CA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300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1A5F8883" w14:textId="77777777" w:rsidR="000A7D87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E04C049" w14:textId="0FFB4CE4" w:rsidR="000A7D87" w:rsidRPr="009909AA" w:rsidRDefault="000A7D87" w:rsidP="000A7D8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7751A149" w14:textId="77777777" w:rsidR="000A7D87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11A55586" w14:textId="78A47191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948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038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0A7D87" w14:paraId="7DF9039E" w14:textId="77777777" w:rsidTr="00333E30">
        <w:trPr>
          <w:cantSplit/>
          <w:trHeight w:val="20"/>
        </w:trPr>
        <w:tc>
          <w:tcPr>
            <w:tcW w:w="3814" w:type="dxa"/>
          </w:tcPr>
          <w:p w14:paraId="29E8AD72" w14:textId="77777777" w:rsidR="000A7D87" w:rsidRDefault="000A7D87" w:rsidP="000A7D8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20" w:type="dxa"/>
            <w:shd w:val="clear" w:color="auto" w:fill="auto"/>
          </w:tcPr>
          <w:p w14:paraId="5E52B6B8" w14:textId="1146BB4A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146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532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2638958D" w14:textId="77777777" w:rsidR="000A7D87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63CDFA7E" w14:textId="164DBF02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383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670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700F9D6B" w14:textId="77777777" w:rsidR="000A7D87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2217166C" w14:textId="10E59D1B" w:rsidR="000A7D87" w:rsidRPr="009909AA" w:rsidRDefault="000A7D87" w:rsidP="000A7D87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6AC3ED25" w14:textId="77777777" w:rsidR="000A7D87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796DA251" w14:textId="3472EB36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163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536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202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0A7D87" w14:paraId="17113D0C" w14:textId="77777777" w:rsidTr="00333E30">
        <w:trPr>
          <w:cantSplit/>
          <w:trHeight w:val="20"/>
        </w:trPr>
        <w:tc>
          <w:tcPr>
            <w:tcW w:w="3814" w:type="dxa"/>
          </w:tcPr>
          <w:p w14:paraId="550CD0E3" w14:textId="77777777" w:rsidR="000A7D87" w:rsidRDefault="000A7D87" w:rsidP="000A7D8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6847B" w14:textId="3A90A749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215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641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2" w:type="dxa"/>
          </w:tcPr>
          <w:p w14:paraId="600551BA" w14:textId="77777777" w:rsidR="000A7D87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D2DC1" w14:textId="5340A39F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425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477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5710F24" w14:textId="77777777" w:rsidR="000A7D87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5EC39A" w14:textId="52FD6136" w:rsidR="000A7D87" w:rsidRPr="009909AA" w:rsidRDefault="000A7D87" w:rsidP="00D61DC9">
            <w:pPr>
              <w:ind w:left="-20" w:right="-2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5782B785" w14:textId="77777777" w:rsidR="000A7D87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4CC75B95" w14:textId="47852BEF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176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641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118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0A7D87" w14:paraId="2AA66927" w14:textId="77777777" w:rsidTr="00333E30">
        <w:trPr>
          <w:cantSplit/>
          <w:trHeight w:val="149"/>
        </w:trPr>
        <w:tc>
          <w:tcPr>
            <w:tcW w:w="3814" w:type="dxa"/>
          </w:tcPr>
          <w:p w14:paraId="0B5FA7A4" w14:textId="77777777" w:rsidR="000A7D87" w:rsidRDefault="000A7D87" w:rsidP="000A7D8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</w:tcPr>
          <w:p w14:paraId="6FAEED7B" w14:textId="62D5196B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24D97CA6" w14:textId="77777777" w:rsidR="000A7D87" w:rsidRDefault="000A7D87" w:rsidP="000A7D87">
            <w:pPr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468FB49C" w14:textId="15907B41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1210A961" w14:textId="77777777" w:rsidR="000A7D87" w:rsidRDefault="000A7D87" w:rsidP="000A7D87">
            <w:pPr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shd w:val="clear" w:color="auto" w:fill="auto"/>
          </w:tcPr>
          <w:p w14:paraId="243EA683" w14:textId="09E0F12A" w:rsidR="000A7D87" w:rsidRPr="009909AA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1286B2E1" w14:textId="77777777" w:rsidR="000A7D87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5489198F" w14:textId="7EFEA3DA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0A7D87" w14:paraId="734A74C0" w14:textId="77777777" w:rsidTr="00333E30">
        <w:trPr>
          <w:cantSplit/>
          <w:trHeight w:val="20"/>
        </w:trPr>
        <w:tc>
          <w:tcPr>
            <w:tcW w:w="3814" w:type="dxa"/>
          </w:tcPr>
          <w:p w14:paraId="4D1CCDB7" w14:textId="77777777" w:rsidR="000A7D87" w:rsidRDefault="000A7D87" w:rsidP="000A7D8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1220" w:type="dxa"/>
            <w:tcBorders>
              <w:bottom w:val="double" w:sz="4" w:space="0" w:color="auto"/>
            </w:tcBorders>
            <w:shd w:val="clear" w:color="auto" w:fill="auto"/>
          </w:tcPr>
          <w:p w14:paraId="650CC96F" w14:textId="0A6E1D0B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920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514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 xml:space="preserve">) </w:t>
            </w:r>
          </w:p>
        </w:tc>
        <w:tc>
          <w:tcPr>
            <w:tcW w:w="152" w:type="dxa"/>
            <w:tcBorders>
              <w:bottom w:val="nil"/>
            </w:tcBorders>
          </w:tcPr>
          <w:p w14:paraId="36988D01" w14:textId="77777777" w:rsidR="000A7D87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shd w:val="clear" w:color="auto" w:fill="auto"/>
          </w:tcPr>
          <w:p w14:paraId="15662580" w14:textId="2F43AF50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900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812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14:paraId="0AB95394" w14:textId="77777777" w:rsidR="000A7D87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  <w:shd w:val="clear" w:color="auto" w:fill="auto"/>
          </w:tcPr>
          <w:p w14:paraId="02C81176" w14:textId="65DE9393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152</w:t>
            </w:r>
            <w:r>
              <w:rPr>
                <w:rFonts w:ascii="Angsana New" w:eastAsia="Times New Roman" w:hAnsi="Angsana New"/>
                <w:sz w:val="24"/>
                <w:szCs w:val="24"/>
                <w:lang w:val="en-GB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446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14:paraId="5052944A" w14:textId="77777777" w:rsidR="000A7D87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0B0FAC1C" w14:textId="3B6FABA4" w:rsidR="000A7D87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>
              <w:rPr>
                <w:rFonts w:ascii="Angsana New" w:eastAsia="Times New Roman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132</w:t>
            </w:r>
            <w:r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eastAsia="Times New Roman" w:hAnsi="Angsana New"/>
                <w:sz w:val="24"/>
                <w:szCs w:val="24"/>
              </w:rPr>
              <w:t>744</w:t>
            </w:r>
          </w:p>
        </w:tc>
      </w:tr>
    </w:tbl>
    <w:p w14:paraId="6C1ED8A4" w14:textId="07DE7B54" w:rsidR="00081E1C" w:rsidRDefault="00823543" w:rsidP="00323C7B">
      <w:pPr>
        <w:spacing w:before="360"/>
        <w:ind w:left="540" w:right="72" w:hanging="540"/>
        <w:rPr>
          <w:rFonts w:ascii="Angsana New" w:hAnsi="Angsana New"/>
          <w:b/>
          <w:bCs/>
          <w:sz w:val="32"/>
          <w:szCs w:val="32"/>
          <w:cs/>
        </w:rPr>
      </w:pPr>
      <w:r w:rsidRPr="00823543">
        <w:rPr>
          <w:rFonts w:ascii="Angsana New" w:hAnsi="Angsana New"/>
          <w:b/>
          <w:bCs/>
          <w:sz w:val="32"/>
          <w:szCs w:val="32"/>
        </w:rPr>
        <w:t>13</w:t>
      </w:r>
      <w:r w:rsidR="00081E1C">
        <w:rPr>
          <w:rFonts w:ascii="Angsana New" w:hAnsi="Angsana New"/>
          <w:b/>
          <w:bCs/>
          <w:sz w:val="32"/>
          <w:szCs w:val="32"/>
          <w:cs/>
        </w:rPr>
        <w:t>.</w:t>
      </w:r>
      <w:r w:rsidR="00081E1C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สินทรัพย์ไม่หมุนเวียนอื่น</w:t>
      </w:r>
    </w:p>
    <w:p w14:paraId="766A05B5" w14:textId="69C6E226" w:rsidR="00081E1C" w:rsidRDefault="00081E1C" w:rsidP="00090054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สินทรัพย์ไม่หมุนเวียนอื่น 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3C3795">
        <w:rPr>
          <w:rFonts w:ascii="Angsana New" w:hAnsi="Angsana New"/>
          <w:sz w:val="32"/>
          <w:szCs w:val="32"/>
          <w:cs/>
        </w:rPr>
        <w:t>ธันวาคม</w:t>
      </w:r>
      <w:r>
        <w:rPr>
          <w:rFonts w:ascii="Angsana New" w:hAnsi="Angsana New"/>
          <w:sz w:val="32"/>
          <w:szCs w:val="32"/>
          <w:cs/>
        </w:rPr>
        <w:t xml:space="preserve"> ประกอบด้วย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CB597A" w14:paraId="505290AE" w14:textId="77777777" w:rsidTr="00323C7B">
        <w:tc>
          <w:tcPr>
            <w:tcW w:w="5760" w:type="dxa"/>
          </w:tcPr>
          <w:p w14:paraId="5C69F3F4" w14:textId="77777777" w:rsidR="00081E1C" w:rsidRDefault="00081E1C" w:rsidP="00090054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7C0B393" w14:textId="351ACA34" w:rsidR="00081E1C" w:rsidRDefault="00823543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66B609BB" w14:textId="77777777" w:rsidR="00081E1C" w:rsidRDefault="00081E1C" w:rsidP="0009005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0A04A62" w14:textId="1A1C40FE" w:rsidR="00081E1C" w:rsidRDefault="00823543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CB597A" w14:paraId="06E64D1F" w14:textId="77777777" w:rsidTr="00323C7B">
        <w:tc>
          <w:tcPr>
            <w:tcW w:w="5760" w:type="dxa"/>
          </w:tcPr>
          <w:p w14:paraId="0A853F74" w14:textId="77777777" w:rsidR="003B1024" w:rsidRDefault="003B1024" w:rsidP="00090054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4DFE942" w14:textId="77777777" w:rsidR="003B1024" w:rsidRDefault="003B1024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0D045196" w14:textId="77777777" w:rsidR="003B1024" w:rsidRDefault="003B1024" w:rsidP="0009005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</w:tcPr>
          <w:p w14:paraId="79BA9B57" w14:textId="77777777" w:rsidR="003B1024" w:rsidRDefault="003B1024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4411DE" w14:paraId="46F88469" w14:textId="77777777" w:rsidTr="00323C7B">
        <w:tc>
          <w:tcPr>
            <w:tcW w:w="5760" w:type="dxa"/>
          </w:tcPr>
          <w:p w14:paraId="4E0C7929" w14:textId="77777777" w:rsidR="004411DE" w:rsidRDefault="004411DE" w:rsidP="0009005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ค่าเช่าจ่ายล่วงหน้า</w:t>
            </w:r>
          </w:p>
        </w:tc>
        <w:tc>
          <w:tcPr>
            <w:tcW w:w="1440" w:type="dxa"/>
            <w:shd w:val="clear" w:color="auto" w:fill="FFFFFF"/>
          </w:tcPr>
          <w:p w14:paraId="4F9107BD" w14:textId="21C9A51D" w:rsidR="004411DE" w:rsidRP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265</w:t>
            </w:r>
            <w:r w:rsidR="008C12FE"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44" w:type="dxa"/>
          </w:tcPr>
          <w:p w14:paraId="09E2C271" w14:textId="77777777" w:rsidR="004411DE" w:rsidRDefault="004411DE" w:rsidP="0009005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4A284A" w14:textId="5CB7153D" w:rsidR="004411DE" w:rsidRPr="00323C7B" w:rsidRDefault="004411DE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323C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199</w:t>
            </w:r>
            <w:r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4411DE" w14:paraId="2F1A59AE" w14:textId="77777777" w:rsidTr="00323C7B">
        <w:tc>
          <w:tcPr>
            <w:tcW w:w="5760" w:type="dxa"/>
          </w:tcPr>
          <w:p w14:paraId="46FC8EB4" w14:textId="77777777" w:rsidR="004411DE" w:rsidRDefault="004411DE" w:rsidP="0009005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เงินประกันการเช่า</w:t>
            </w:r>
          </w:p>
        </w:tc>
        <w:tc>
          <w:tcPr>
            <w:tcW w:w="1440" w:type="dxa"/>
            <w:shd w:val="clear" w:color="auto" w:fill="FFFFFF"/>
          </w:tcPr>
          <w:p w14:paraId="61FB7212" w14:textId="5A265054" w:rsidR="004411DE" w:rsidRP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28</w:t>
            </w:r>
            <w:r w:rsidR="008C12FE"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037</w:t>
            </w:r>
            <w:r w:rsidR="008C12FE"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921</w:t>
            </w:r>
          </w:p>
        </w:tc>
        <w:tc>
          <w:tcPr>
            <w:tcW w:w="144" w:type="dxa"/>
          </w:tcPr>
          <w:p w14:paraId="0653FED9" w14:textId="77777777" w:rsidR="004411DE" w:rsidRDefault="004411DE" w:rsidP="0009005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F648A4B" w14:textId="7A9FDCF2" w:rsidR="004411DE" w:rsidRPr="00323C7B" w:rsidRDefault="004411DE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323C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23</w:t>
            </w:r>
            <w:r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343</w:t>
            </w:r>
            <w:r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4411DE" w14:paraId="2346A6D3" w14:textId="77777777" w:rsidTr="00323C7B">
        <w:tc>
          <w:tcPr>
            <w:tcW w:w="5760" w:type="dxa"/>
          </w:tcPr>
          <w:p w14:paraId="20EF3A69" w14:textId="2D5B251B" w:rsidR="004411DE" w:rsidRDefault="004411DE" w:rsidP="0009005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เงินประกันอื่น</w:t>
            </w:r>
            <w:r w:rsidR="00C73DF2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ๆ</w:t>
            </w:r>
          </w:p>
        </w:tc>
        <w:tc>
          <w:tcPr>
            <w:tcW w:w="1440" w:type="dxa"/>
            <w:shd w:val="clear" w:color="auto" w:fill="FFFFFF"/>
          </w:tcPr>
          <w:p w14:paraId="14A08B97" w14:textId="56BB3722" w:rsidR="004411DE" w:rsidRP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="008C12FE"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876</w:t>
            </w:r>
            <w:r w:rsidR="008C12FE"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017</w:t>
            </w:r>
          </w:p>
        </w:tc>
        <w:tc>
          <w:tcPr>
            <w:tcW w:w="144" w:type="dxa"/>
          </w:tcPr>
          <w:p w14:paraId="6E17D13B" w14:textId="77777777" w:rsidR="004411DE" w:rsidRDefault="004411DE" w:rsidP="0009005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2C2B92D" w14:textId="1591DAD1" w:rsidR="004411DE" w:rsidRPr="00323C7B" w:rsidRDefault="004411DE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323C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245</w:t>
            </w:r>
            <w:r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245</w:t>
            </w:r>
          </w:p>
        </w:tc>
      </w:tr>
      <w:tr w:rsidR="004411DE" w14:paraId="5EB15A58" w14:textId="77777777" w:rsidTr="00323C7B">
        <w:tc>
          <w:tcPr>
            <w:tcW w:w="5760" w:type="dxa"/>
          </w:tcPr>
          <w:p w14:paraId="687ABE52" w14:textId="77777777" w:rsidR="004411DE" w:rsidRDefault="004411DE" w:rsidP="0009005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44F8B" w14:textId="7FBD3F72" w:rsidR="004411DE" w:rsidRP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32</w:t>
            </w:r>
            <w:r w:rsidR="008C12FE"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178</w:t>
            </w:r>
            <w:r w:rsidR="008C12FE"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938</w:t>
            </w:r>
          </w:p>
        </w:tc>
        <w:tc>
          <w:tcPr>
            <w:tcW w:w="144" w:type="dxa"/>
          </w:tcPr>
          <w:p w14:paraId="1CCC55B9" w14:textId="77777777" w:rsidR="004411DE" w:rsidRDefault="004411DE" w:rsidP="0009005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60165F5" w14:textId="42BADDB9" w:rsidR="004411DE" w:rsidRPr="00323C7B" w:rsidRDefault="004411DE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323C7B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26</w:t>
            </w:r>
            <w:r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787</w:t>
            </w:r>
            <w:r w:rsidRPr="00323C7B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885</w:t>
            </w:r>
          </w:p>
        </w:tc>
      </w:tr>
    </w:tbl>
    <w:p w14:paraId="7EB227C0" w14:textId="46A07CD8" w:rsidR="0034729A" w:rsidRDefault="00323C7B" w:rsidP="00090054">
      <w:pPr>
        <w:tabs>
          <w:tab w:val="left" w:pos="540"/>
          <w:tab w:val="left" w:pos="1080"/>
        </w:tabs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161CF7">
        <w:rPr>
          <w:rFonts w:ascii="Angsana New" w:hAnsi="Angsana New"/>
          <w:b/>
          <w:bCs/>
          <w:sz w:val="32"/>
          <w:szCs w:val="32"/>
          <w:cs/>
        </w:rPr>
        <w:t>.</w:t>
      </w:r>
      <w:r w:rsidR="00B34536">
        <w:rPr>
          <w:rFonts w:ascii="Angsana New" w:hAnsi="Angsana New"/>
          <w:b/>
          <w:bCs/>
          <w:sz w:val="32"/>
          <w:szCs w:val="32"/>
          <w:cs/>
        </w:rPr>
        <w:tab/>
      </w:r>
      <w:r w:rsidR="0034729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13ABF35A" w14:textId="77777777" w:rsidR="0034729A" w:rsidRDefault="0034729A" w:rsidP="00090054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323C7B" w14:paraId="04D2FAE4" w14:textId="77777777" w:rsidTr="00323C7B">
        <w:tc>
          <w:tcPr>
            <w:tcW w:w="5741" w:type="dxa"/>
          </w:tcPr>
          <w:p w14:paraId="74AA6A83" w14:textId="77777777" w:rsidR="00323C7B" w:rsidRDefault="00323C7B" w:rsidP="00333E30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8C520CC" w14:textId="36CCABC9" w:rsidR="00323C7B" w:rsidRDefault="00823543" w:rsidP="00333E3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4D881098" w14:textId="77777777" w:rsidR="00323C7B" w:rsidRDefault="00323C7B" w:rsidP="00333E3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7F172EE" w14:textId="57781ED3" w:rsidR="00323C7B" w:rsidRDefault="00823543" w:rsidP="00333E3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23C7B" w14:paraId="4AB5DDF1" w14:textId="77777777" w:rsidTr="00323C7B">
        <w:tc>
          <w:tcPr>
            <w:tcW w:w="5741" w:type="dxa"/>
          </w:tcPr>
          <w:p w14:paraId="2CEFBBFF" w14:textId="77777777" w:rsidR="00323C7B" w:rsidRDefault="00323C7B" w:rsidP="00333E30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40BDDD6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564A170F" w14:textId="77777777" w:rsidR="00323C7B" w:rsidRDefault="00323C7B" w:rsidP="00333E3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3637CC1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23C7B" w14:paraId="7C412C4B" w14:textId="77777777" w:rsidTr="001F4EF5">
        <w:tc>
          <w:tcPr>
            <w:tcW w:w="5741" w:type="dxa"/>
          </w:tcPr>
          <w:p w14:paraId="3E103AB2" w14:textId="11E6FFCB" w:rsidR="00323C7B" w:rsidRDefault="00323C7B" w:rsidP="00323C7B">
            <w:pPr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เงินกู้ยืมระยะสั้นจากสถาบันการเงินโดยการ</w:t>
            </w:r>
          </w:p>
        </w:tc>
        <w:tc>
          <w:tcPr>
            <w:tcW w:w="1436" w:type="dxa"/>
            <w:shd w:val="clear" w:color="auto" w:fill="FFFFFF"/>
            <w:vAlign w:val="bottom"/>
          </w:tcPr>
          <w:p w14:paraId="0FA897D5" w14:textId="236A8D06" w:rsidR="00323C7B" w:rsidRPr="00323C7B" w:rsidRDefault="00323C7B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51D57FB3" w14:textId="77777777" w:rsidR="00323C7B" w:rsidRDefault="00323C7B" w:rsidP="00323C7B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0690CE26" w14:textId="3F365BBF" w:rsidR="00323C7B" w:rsidRPr="00323C7B" w:rsidRDefault="00323C7B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23C7B" w14:paraId="45337BAB" w14:textId="77777777" w:rsidTr="001F4EF5">
        <w:tc>
          <w:tcPr>
            <w:tcW w:w="5741" w:type="dxa"/>
          </w:tcPr>
          <w:p w14:paraId="6B4D24B1" w14:textId="3EC7CBEC" w:rsidR="00323C7B" w:rsidRDefault="00323C7B" w:rsidP="00323C7B">
            <w:pPr>
              <w:ind w:left="14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ออกตั๋วสัญญาใช้เงิน</w:t>
            </w:r>
          </w:p>
        </w:tc>
        <w:tc>
          <w:tcPr>
            <w:tcW w:w="1436" w:type="dxa"/>
            <w:shd w:val="clear" w:color="auto" w:fill="FFFFFF"/>
            <w:vAlign w:val="bottom"/>
          </w:tcPr>
          <w:p w14:paraId="0985866D" w14:textId="6EBCE8FD" w:rsidR="00323C7B" w:rsidRP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000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44" w:type="dxa"/>
            <w:vAlign w:val="bottom"/>
          </w:tcPr>
          <w:p w14:paraId="6282BB45" w14:textId="77777777" w:rsidR="00323C7B" w:rsidRDefault="00323C7B" w:rsidP="00323C7B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4C571E55" w14:textId="733B7FCB" w:rsidR="00323C7B" w:rsidRPr="00323C7B" w:rsidRDefault="00323C7B" w:rsidP="00323C7B">
            <w:pPr>
              <w:ind w:left="2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3C7B" w14:paraId="6B221000" w14:textId="77777777" w:rsidTr="009E76D0">
        <w:tc>
          <w:tcPr>
            <w:tcW w:w="5741" w:type="dxa"/>
          </w:tcPr>
          <w:p w14:paraId="73A5340D" w14:textId="173BFF8D" w:rsidR="00323C7B" w:rsidRDefault="00323C7B" w:rsidP="00323C7B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3CABB94" w14:textId="0CDDB499" w:rsidR="00323C7B" w:rsidRP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000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44" w:type="dxa"/>
            <w:vAlign w:val="bottom"/>
          </w:tcPr>
          <w:p w14:paraId="338AE320" w14:textId="77777777" w:rsidR="00323C7B" w:rsidRDefault="00323C7B" w:rsidP="00323C7B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380B9A" w14:textId="4C579233" w:rsidR="00323C7B" w:rsidRPr="00323C7B" w:rsidRDefault="00323C7B" w:rsidP="00323C7B">
            <w:pPr>
              <w:ind w:left="2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C099C28" w14:textId="56A5ED8F" w:rsidR="0034729A" w:rsidRDefault="0034729A" w:rsidP="00323C7B">
      <w:pPr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color w:val="000000"/>
          <w:spacing w:val="-8"/>
          <w:sz w:val="32"/>
          <w:szCs w:val="32"/>
        </w:rPr>
        <w:t>31</w:t>
      </w:r>
      <w:r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6D7B1E">
        <w:rPr>
          <w:rFonts w:ascii="Angsana New" w:hAnsi="Angsana New"/>
          <w:color w:val="000000"/>
          <w:spacing w:val="-8"/>
          <w:sz w:val="32"/>
          <w:szCs w:val="32"/>
          <w:cs/>
        </w:rPr>
        <w:t>ธันวาคม</w:t>
      </w:r>
      <w:r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</w:t>
      </w:r>
      <w:r w:rsidR="00823543" w:rsidRPr="00823543">
        <w:rPr>
          <w:rFonts w:ascii="Angsana New" w:hAnsi="Angsana New"/>
          <w:color w:val="000000"/>
          <w:spacing w:val="-8"/>
          <w:sz w:val="32"/>
          <w:szCs w:val="32"/>
        </w:rPr>
        <w:t>2567</w:t>
      </w:r>
      <w:r>
        <w:rPr>
          <w:rFonts w:ascii="Angsana New" w:hAnsi="Angsana New"/>
          <w:color w:val="000000"/>
          <w:spacing w:val="-8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-8"/>
          <w:sz w:val="32"/>
          <w:szCs w:val="32"/>
          <w:cs/>
        </w:rPr>
        <w:t>บริษัทมีเงินกู้ยืมระยะสั้นจากสถาบันการเงิน โดยการออก</w:t>
      </w:r>
      <w:r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ตั๋วสัญญาใช้เงินจำนวน </w:t>
      </w:r>
      <w:r>
        <w:rPr>
          <w:rFonts w:ascii="Angsana New" w:hAnsi="Angsana New"/>
          <w:color w:val="000000"/>
          <w:spacing w:val="-10"/>
          <w:sz w:val="32"/>
          <w:szCs w:val="32"/>
        </w:rPr>
        <w:br/>
      </w:r>
      <w:r w:rsidR="00823543" w:rsidRPr="00823543">
        <w:rPr>
          <w:rFonts w:ascii="Angsana New" w:hAnsi="Angsana New"/>
          <w:color w:val="000000"/>
          <w:spacing w:val="-10"/>
          <w:sz w:val="32"/>
          <w:szCs w:val="32"/>
        </w:rPr>
        <w:t>9</w:t>
      </w:r>
      <w:r>
        <w:rPr>
          <w:rFonts w:ascii="Angsana New" w:hAnsi="Angsana New"/>
          <w:color w:val="000000"/>
          <w:spacing w:val="-10"/>
          <w:sz w:val="32"/>
          <w:szCs w:val="32"/>
        </w:rPr>
        <w:t>.</w:t>
      </w:r>
      <w:r w:rsidR="00823543" w:rsidRPr="00823543">
        <w:rPr>
          <w:rFonts w:ascii="Angsana New" w:hAnsi="Angsana New"/>
          <w:color w:val="000000"/>
          <w:spacing w:val="-10"/>
          <w:sz w:val="32"/>
          <w:szCs w:val="32"/>
        </w:rPr>
        <w:t>00</w:t>
      </w:r>
      <w:r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ล้านบาท ซึ่งจะครบกำหนดวันที่ </w:t>
      </w:r>
      <w:r w:rsidR="00823543" w:rsidRPr="00823543">
        <w:rPr>
          <w:rFonts w:ascii="Angsana New" w:hAnsi="Angsana New"/>
          <w:color w:val="000000"/>
          <w:spacing w:val="-10"/>
          <w:sz w:val="32"/>
          <w:szCs w:val="32"/>
        </w:rPr>
        <w:t>3</w:t>
      </w:r>
      <w:r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EB4FEF">
        <w:rPr>
          <w:rFonts w:ascii="Angsana New" w:hAnsi="Angsana New"/>
          <w:color w:val="000000"/>
          <w:spacing w:val="-10"/>
          <w:sz w:val="32"/>
          <w:szCs w:val="32"/>
          <w:cs/>
        </w:rPr>
        <w:t>พฤ</w:t>
      </w:r>
      <w:r w:rsidR="00935D7F">
        <w:rPr>
          <w:rFonts w:ascii="Angsana New" w:hAnsi="Angsana New"/>
          <w:color w:val="000000"/>
          <w:spacing w:val="-10"/>
          <w:sz w:val="32"/>
          <w:szCs w:val="32"/>
          <w:cs/>
        </w:rPr>
        <w:t>ษภาคม</w:t>
      </w:r>
      <w:r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</w:t>
      </w:r>
      <w:r w:rsidR="00823543" w:rsidRPr="00823543">
        <w:rPr>
          <w:rFonts w:ascii="Angsana New" w:hAnsi="Angsana New"/>
          <w:color w:val="000000"/>
          <w:spacing w:val="-10"/>
          <w:sz w:val="32"/>
          <w:szCs w:val="32"/>
        </w:rPr>
        <w:t>2568</w:t>
      </w:r>
      <w:r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>
        <w:rPr>
          <w:rFonts w:ascii="Angsana New" w:hAnsi="Angsana New"/>
          <w:color w:val="000000"/>
          <w:spacing w:val="-10"/>
          <w:sz w:val="32"/>
          <w:szCs w:val="32"/>
          <w:cs/>
        </w:rPr>
        <w:t>นับจากวันที่กู้ยืมและมีอัตราดอกเบี้ยร้อยละ</w:t>
      </w:r>
      <w:r>
        <w:rPr>
          <w:rFonts w:ascii="Angsana New" w:hAnsi="Angsana New"/>
          <w:color w:val="000000"/>
          <w:spacing w:val="-10"/>
          <w:sz w:val="32"/>
          <w:szCs w:val="32"/>
        </w:rPr>
        <w:t xml:space="preserve"> Minimum Loan Rate (MLR) </w:t>
      </w:r>
      <w:r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ลบ</w:t>
      </w:r>
      <w:r>
        <w:rPr>
          <w:rFonts w:ascii="Angsana New" w:hAnsi="Angsana New"/>
          <w:color w:val="000000"/>
          <w:spacing w:val="-10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color w:val="000000"/>
          <w:spacing w:val="-10"/>
          <w:sz w:val="32"/>
          <w:szCs w:val="32"/>
        </w:rPr>
        <w:t>1</w:t>
      </w:r>
      <w:r>
        <w:rPr>
          <w:rFonts w:ascii="Angsana New" w:hAnsi="Angsana New"/>
          <w:color w:val="000000"/>
          <w:spacing w:val="-10"/>
          <w:sz w:val="32"/>
          <w:szCs w:val="32"/>
        </w:rPr>
        <w:t>.</w:t>
      </w:r>
      <w:r w:rsidR="00823543" w:rsidRPr="00823543">
        <w:rPr>
          <w:rFonts w:ascii="Angsana New" w:hAnsi="Angsana New"/>
          <w:color w:val="000000"/>
          <w:spacing w:val="-10"/>
          <w:sz w:val="32"/>
          <w:szCs w:val="32"/>
        </w:rPr>
        <w:t>5</w:t>
      </w:r>
      <w:r>
        <w:rPr>
          <w:rFonts w:ascii="Angsana New" w:hAnsi="Angsana New"/>
          <w:color w:val="000000"/>
          <w:spacing w:val="-10"/>
          <w:sz w:val="32"/>
          <w:szCs w:val="32"/>
          <w:cs/>
        </w:rPr>
        <w:t xml:space="preserve"> ต่อปี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3C4524">
        <w:rPr>
          <w:rFonts w:ascii="Angsana New" w:hAnsi="Angsana New"/>
          <w:spacing w:val="-8"/>
          <w:sz w:val="32"/>
          <w:szCs w:val="32"/>
          <w:cs/>
        </w:rPr>
        <w:t xml:space="preserve">(ณ วันที่ </w:t>
      </w:r>
      <w:r w:rsidR="00823543" w:rsidRPr="00823543">
        <w:rPr>
          <w:rFonts w:ascii="Angsana New" w:hAnsi="Angsana New"/>
          <w:spacing w:val="-8"/>
          <w:sz w:val="32"/>
          <w:szCs w:val="32"/>
        </w:rPr>
        <w:t>31</w:t>
      </w:r>
      <w:r w:rsidR="003C4524">
        <w:rPr>
          <w:rFonts w:ascii="Angsana New" w:hAnsi="Angsana New"/>
          <w:spacing w:val="-8"/>
          <w:sz w:val="32"/>
          <w:szCs w:val="32"/>
          <w:cs/>
        </w:rPr>
        <w:t xml:space="preserve"> ธันวาคม </w:t>
      </w:r>
      <w:r w:rsidR="00823543" w:rsidRPr="00823543">
        <w:rPr>
          <w:rFonts w:ascii="Angsana New" w:hAnsi="Angsana New"/>
          <w:spacing w:val="-8"/>
          <w:sz w:val="32"/>
          <w:szCs w:val="32"/>
        </w:rPr>
        <w:t>2566</w:t>
      </w:r>
      <w:r w:rsidR="003C4524">
        <w:rPr>
          <w:rFonts w:ascii="Angsana New" w:hAnsi="Angsana New"/>
          <w:spacing w:val="-8"/>
          <w:sz w:val="32"/>
          <w:szCs w:val="32"/>
        </w:rPr>
        <w:t xml:space="preserve"> : </w:t>
      </w:r>
      <w:r w:rsidR="003C4524">
        <w:rPr>
          <w:rFonts w:ascii="Angsana New" w:hAnsi="Angsana New"/>
          <w:spacing w:val="-8"/>
          <w:sz w:val="32"/>
          <w:szCs w:val="32"/>
          <w:cs/>
        </w:rPr>
        <w:t>ไม่มี)</w:t>
      </w:r>
    </w:p>
    <w:p w14:paraId="3B8D909F" w14:textId="53F50159" w:rsidR="00623EC7" w:rsidRDefault="00823543" w:rsidP="00323C7B">
      <w:pPr>
        <w:tabs>
          <w:tab w:val="left" w:pos="810"/>
        </w:tabs>
        <w:spacing w:before="3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15</w:t>
      </w:r>
      <w:r w:rsidR="00623EC7">
        <w:rPr>
          <w:rFonts w:ascii="Angsana New" w:hAnsi="Angsana New"/>
          <w:b/>
          <w:bCs/>
          <w:sz w:val="32"/>
          <w:szCs w:val="32"/>
        </w:rPr>
        <w:t>.</w:t>
      </w:r>
      <w:r w:rsidR="00623EC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323C7B">
        <w:rPr>
          <w:rFonts w:ascii="Angsana New" w:hAnsi="Angsana New"/>
          <w:b/>
          <w:bCs/>
          <w:sz w:val="32"/>
          <w:szCs w:val="32"/>
        </w:rPr>
        <w:tab/>
      </w:r>
      <w:r w:rsidR="00623EC7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40F1FA61" w14:textId="427CAC28" w:rsidR="00623EC7" w:rsidRDefault="00623EC7" w:rsidP="00090054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เจ้าหนี้การค้าและเจ้าหนี้หมุนเวียนอื่น 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ประกอบด้วย</w:t>
      </w:r>
    </w:p>
    <w:tbl>
      <w:tblPr>
        <w:tblW w:w="475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33"/>
        <w:gridCol w:w="1441"/>
        <w:gridCol w:w="170"/>
        <w:gridCol w:w="1450"/>
      </w:tblGrid>
      <w:tr w:rsidR="00323C7B" w14:paraId="6E07A5A4" w14:textId="77777777" w:rsidTr="00323C7B">
        <w:tc>
          <w:tcPr>
            <w:tcW w:w="5732" w:type="dxa"/>
          </w:tcPr>
          <w:p w14:paraId="1E1F342E" w14:textId="77777777" w:rsidR="00323C7B" w:rsidRDefault="00323C7B" w:rsidP="00090054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592406E3" w14:textId="43F67274" w:rsidR="00323C7B" w:rsidRDefault="00823543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70" w:type="dxa"/>
          </w:tcPr>
          <w:p w14:paraId="5629228E" w14:textId="77777777" w:rsidR="00323C7B" w:rsidRDefault="00323C7B" w:rsidP="0009005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0" w:type="dxa"/>
          </w:tcPr>
          <w:p w14:paraId="031F979A" w14:textId="57BAC026" w:rsidR="00323C7B" w:rsidRDefault="00823543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23C7B" w14:paraId="30071196" w14:textId="77777777" w:rsidTr="00323C7B">
        <w:tc>
          <w:tcPr>
            <w:tcW w:w="5732" w:type="dxa"/>
          </w:tcPr>
          <w:p w14:paraId="366A7559" w14:textId="77777777" w:rsidR="00323C7B" w:rsidRDefault="00323C7B" w:rsidP="00090054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1" w:type="dxa"/>
          </w:tcPr>
          <w:p w14:paraId="737FB8B9" w14:textId="77777777" w:rsidR="00323C7B" w:rsidRDefault="00323C7B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70" w:type="dxa"/>
          </w:tcPr>
          <w:p w14:paraId="05DE862D" w14:textId="77777777" w:rsidR="00323C7B" w:rsidRDefault="00323C7B" w:rsidP="0009005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50" w:type="dxa"/>
          </w:tcPr>
          <w:p w14:paraId="44CE0E4A" w14:textId="77777777" w:rsidR="00323C7B" w:rsidRDefault="00323C7B" w:rsidP="0009005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323C7B" w14:paraId="7A52E84C" w14:textId="77777777" w:rsidTr="00323C7B">
        <w:tc>
          <w:tcPr>
            <w:tcW w:w="5732" w:type="dxa"/>
          </w:tcPr>
          <w:p w14:paraId="76FAA34D" w14:textId="77777777" w:rsidR="00323C7B" w:rsidRDefault="00323C7B" w:rsidP="00090054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เจ้าหนี้การค้า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41" w:type="dxa"/>
          </w:tcPr>
          <w:p w14:paraId="26089639" w14:textId="5DAFC7CC" w:rsid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21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880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551</w:t>
            </w:r>
          </w:p>
        </w:tc>
        <w:tc>
          <w:tcPr>
            <w:tcW w:w="170" w:type="dxa"/>
          </w:tcPr>
          <w:p w14:paraId="3277C8D9" w14:textId="77777777" w:rsidR="00323C7B" w:rsidRDefault="00323C7B" w:rsidP="000900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3860F2E4" w14:textId="698D4F10" w:rsidR="00323C7B" w:rsidRDefault="00323C7B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2F122E">
              <w:rPr>
                <w:rFonts w:ascii="Angsana New" w:hAnsi="Angsana New"/>
                <w:sz w:val="32"/>
                <w:szCs w:val="32"/>
              </w:rPr>
              <w:t>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F122E">
              <w:rPr>
                <w:rFonts w:ascii="Angsana New" w:hAnsi="Angsana New"/>
                <w:sz w:val="32"/>
                <w:szCs w:val="32"/>
              </w:rPr>
              <w:t>594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F122E">
              <w:rPr>
                <w:rFonts w:ascii="Angsana New" w:hAnsi="Angsana New"/>
                <w:sz w:val="32"/>
                <w:szCs w:val="32"/>
              </w:rPr>
              <w:t>002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23C7B" w14:paraId="6B6B512F" w14:textId="77777777" w:rsidTr="00323C7B">
        <w:tc>
          <w:tcPr>
            <w:tcW w:w="5732" w:type="dxa"/>
          </w:tcPr>
          <w:p w14:paraId="59A692C9" w14:textId="77777777" w:rsidR="00323C7B" w:rsidRDefault="00323C7B" w:rsidP="00090054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- 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กิจการอื่น</w:t>
            </w:r>
          </w:p>
        </w:tc>
        <w:tc>
          <w:tcPr>
            <w:tcW w:w="1441" w:type="dxa"/>
            <w:shd w:val="clear" w:color="auto" w:fill="auto"/>
          </w:tcPr>
          <w:p w14:paraId="26DEBB94" w14:textId="3175F2C2" w:rsid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647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70" w:type="dxa"/>
          </w:tcPr>
          <w:p w14:paraId="49CEDCD4" w14:textId="77777777" w:rsidR="00323C7B" w:rsidRDefault="00323C7B" w:rsidP="000900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1FFA9679" w14:textId="71EC52EF" w:rsidR="00323C7B" w:rsidRDefault="00323C7B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F122E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2F122E">
              <w:rPr>
                <w:rFonts w:ascii="Angsana New" w:hAnsi="Angsana New"/>
                <w:sz w:val="32"/>
                <w:szCs w:val="32"/>
              </w:rPr>
              <w:t>083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C31692">
              <w:rPr>
                <w:rFonts w:ascii="Angsana New" w:hAnsi="Angsana New"/>
                <w:sz w:val="32"/>
                <w:szCs w:val="32"/>
              </w:rPr>
              <w:t>4</w:t>
            </w:r>
            <w:r w:rsidR="002F122E">
              <w:rPr>
                <w:rFonts w:ascii="Angsana New" w:hAnsi="Angsana New"/>
                <w:sz w:val="32"/>
                <w:szCs w:val="32"/>
              </w:rPr>
              <w:t>69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23C7B" w14:paraId="6665EC42" w14:textId="77777777" w:rsidTr="00323C7B">
        <w:tc>
          <w:tcPr>
            <w:tcW w:w="5732" w:type="dxa"/>
          </w:tcPr>
          <w:p w14:paraId="7B2702D1" w14:textId="77777777" w:rsidR="00323C7B" w:rsidRDefault="00323C7B" w:rsidP="00090054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</w:t>
            </w:r>
          </w:p>
        </w:tc>
        <w:tc>
          <w:tcPr>
            <w:tcW w:w="1441" w:type="dxa"/>
            <w:shd w:val="clear" w:color="auto" w:fill="auto"/>
          </w:tcPr>
          <w:p w14:paraId="075303B1" w14:textId="07518C6C" w:rsid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10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528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783</w:t>
            </w:r>
          </w:p>
        </w:tc>
        <w:tc>
          <w:tcPr>
            <w:tcW w:w="170" w:type="dxa"/>
          </w:tcPr>
          <w:p w14:paraId="16C1520E" w14:textId="77777777" w:rsidR="00323C7B" w:rsidRDefault="00323C7B" w:rsidP="000900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117591C5" w14:textId="264FF562" w:rsidR="00323C7B" w:rsidRDefault="00323C7B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344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580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23C7B" w14:paraId="2620BC24" w14:textId="77777777" w:rsidTr="00323C7B">
        <w:tc>
          <w:tcPr>
            <w:tcW w:w="5732" w:type="dxa"/>
          </w:tcPr>
          <w:p w14:paraId="6F259AEE" w14:textId="77777777" w:rsidR="00323C7B" w:rsidRDefault="00323C7B" w:rsidP="00090054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เจ้าหนี้ค่าซื้อสินทรัพย์ถาวร</w:t>
            </w:r>
          </w:p>
        </w:tc>
        <w:tc>
          <w:tcPr>
            <w:tcW w:w="1441" w:type="dxa"/>
            <w:shd w:val="clear" w:color="auto" w:fill="auto"/>
          </w:tcPr>
          <w:p w14:paraId="22B252A6" w14:textId="67E1DD21" w:rsid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15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049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271</w:t>
            </w:r>
          </w:p>
        </w:tc>
        <w:tc>
          <w:tcPr>
            <w:tcW w:w="170" w:type="dxa"/>
          </w:tcPr>
          <w:p w14:paraId="2E195E4E" w14:textId="77777777" w:rsidR="00323C7B" w:rsidRDefault="00323C7B" w:rsidP="000900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1E43B26D" w14:textId="4E3B3604" w:rsidR="00323C7B" w:rsidRDefault="00323C7B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390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153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23C7B" w14:paraId="40072B14" w14:textId="77777777" w:rsidTr="00323C7B">
        <w:tc>
          <w:tcPr>
            <w:tcW w:w="5732" w:type="dxa"/>
          </w:tcPr>
          <w:p w14:paraId="3E375305" w14:textId="09EF6549" w:rsidR="00323C7B" w:rsidRDefault="00323C7B" w:rsidP="00090054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441" w:type="dxa"/>
            <w:shd w:val="clear" w:color="auto" w:fill="auto"/>
          </w:tcPr>
          <w:p w14:paraId="0FC93E22" w14:textId="0258B498" w:rsid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4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499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70" w:type="dxa"/>
          </w:tcPr>
          <w:p w14:paraId="3661556D" w14:textId="77777777" w:rsidR="00323C7B" w:rsidRDefault="00323C7B" w:rsidP="000900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4F16FD7B" w14:textId="2BC78E4B" w:rsidR="00323C7B" w:rsidRDefault="00323C7B" w:rsidP="00323C7B">
            <w:pPr>
              <w:ind w:left="2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23C7B" w14:paraId="53A44016" w14:textId="77777777" w:rsidTr="00323C7B">
        <w:tc>
          <w:tcPr>
            <w:tcW w:w="5732" w:type="dxa"/>
          </w:tcPr>
          <w:p w14:paraId="50DE81ED" w14:textId="77777777" w:rsidR="00323C7B" w:rsidRDefault="00323C7B" w:rsidP="00090054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1" w:type="dxa"/>
            <w:shd w:val="clear" w:color="auto" w:fill="auto"/>
          </w:tcPr>
          <w:p w14:paraId="2C727B82" w14:textId="5C53FCF7" w:rsid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13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159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141</w:t>
            </w:r>
          </w:p>
        </w:tc>
        <w:tc>
          <w:tcPr>
            <w:tcW w:w="170" w:type="dxa"/>
          </w:tcPr>
          <w:p w14:paraId="3EF8F1DC" w14:textId="77777777" w:rsidR="00323C7B" w:rsidRDefault="00323C7B" w:rsidP="000900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6F636846" w14:textId="68B6F8EE" w:rsidR="00323C7B" w:rsidRDefault="00323C7B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369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052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23C7B" w14:paraId="0034050B" w14:textId="77777777" w:rsidTr="00323C7B">
        <w:tc>
          <w:tcPr>
            <w:tcW w:w="5732" w:type="dxa"/>
          </w:tcPr>
          <w:p w14:paraId="63039761" w14:textId="3555437A" w:rsidR="00323C7B" w:rsidRDefault="00323C7B" w:rsidP="00090054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ค่าก่อสร้างค้างจ่าย</w:t>
            </w:r>
          </w:p>
        </w:tc>
        <w:tc>
          <w:tcPr>
            <w:tcW w:w="1441" w:type="dxa"/>
            <w:shd w:val="clear" w:color="auto" w:fill="auto"/>
          </w:tcPr>
          <w:p w14:paraId="1237F47C" w14:textId="72258255" w:rsid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031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181</w:t>
            </w:r>
          </w:p>
        </w:tc>
        <w:tc>
          <w:tcPr>
            <w:tcW w:w="170" w:type="dxa"/>
          </w:tcPr>
          <w:p w14:paraId="07AAEA81" w14:textId="77777777" w:rsidR="00323C7B" w:rsidRDefault="00323C7B" w:rsidP="000900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</w:tcPr>
          <w:p w14:paraId="42F305D8" w14:textId="067DEBB7" w:rsid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689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214</w:t>
            </w:r>
          </w:p>
        </w:tc>
      </w:tr>
      <w:tr w:rsidR="00323C7B" w14:paraId="49022C8B" w14:textId="77777777" w:rsidTr="00323C7B">
        <w:tc>
          <w:tcPr>
            <w:tcW w:w="5732" w:type="dxa"/>
          </w:tcPr>
          <w:p w14:paraId="5F3B732B" w14:textId="77777777" w:rsidR="00323C7B" w:rsidRDefault="00323C7B" w:rsidP="00090054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458662A6" w14:textId="756BA814" w:rsid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579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936</w:t>
            </w:r>
          </w:p>
        </w:tc>
        <w:tc>
          <w:tcPr>
            <w:tcW w:w="170" w:type="dxa"/>
          </w:tcPr>
          <w:p w14:paraId="4F8364DA" w14:textId="77777777" w:rsidR="00323C7B" w:rsidRDefault="00323C7B" w:rsidP="000900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7EC0E445" w14:textId="52CAAA30" w:rsidR="00323C7B" w:rsidRDefault="00323C7B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381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095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23C7B" w14:paraId="3A03B504" w14:textId="77777777" w:rsidTr="00323C7B">
        <w:tc>
          <w:tcPr>
            <w:tcW w:w="5732" w:type="dxa"/>
          </w:tcPr>
          <w:p w14:paraId="7373A589" w14:textId="77777777" w:rsidR="00323C7B" w:rsidRDefault="00323C7B" w:rsidP="00090054">
            <w:pPr>
              <w:ind w:left="15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4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F64F8C" w14:textId="619A4EDA" w:rsidR="00323C7B" w:rsidRDefault="00823543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69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376</w:t>
            </w:r>
            <w:r w:rsidR="00323C7B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026</w:t>
            </w:r>
          </w:p>
        </w:tc>
        <w:tc>
          <w:tcPr>
            <w:tcW w:w="170" w:type="dxa"/>
          </w:tcPr>
          <w:p w14:paraId="0E56720C" w14:textId="77777777" w:rsidR="00323C7B" w:rsidRDefault="00323C7B" w:rsidP="0009005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2561F514" w14:textId="7DDBC560" w:rsidR="00323C7B" w:rsidRDefault="00323C7B" w:rsidP="00323C7B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851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565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4AFD1844" w14:textId="4E5359FF" w:rsidR="009230F0" w:rsidRDefault="00843C37" w:rsidP="00090054">
      <w:pPr>
        <w:tabs>
          <w:tab w:val="left" w:pos="540"/>
        </w:tabs>
        <w:ind w:right="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16</w:t>
      </w:r>
      <w:r w:rsidR="009230F0">
        <w:rPr>
          <w:rFonts w:ascii="Angsana New" w:hAnsi="Angsana New"/>
          <w:b/>
          <w:bCs/>
          <w:sz w:val="32"/>
          <w:szCs w:val="32"/>
          <w:cs/>
        </w:rPr>
        <w:t>.</w:t>
      </w:r>
      <w:r w:rsidR="009230F0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6A98D2E0" w14:textId="77777777" w:rsidR="009230F0" w:rsidRDefault="009230F0" w:rsidP="00090054">
      <w:pPr>
        <w:pStyle w:val="ListParagraph"/>
        <w:ind w:left="547"/>
        <w:contextualSpacing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เงินกู้ยืมระยะยาว</w:t>
      </w:r>
      <w:r>
        <w:rPr>
          <w:rFonts w:ascii="Angsana New" w:hAnsi="Angsana New"/>
          <w:sz w:val="32"/>
          <w:szCs w:val="32"/>
          <w:cs/>
        </w:rPr>
        <w:t xml:space="preserve">จากสถาบันการเงิน </w:t>
      </w:r>
      <w:r>
        <w:rPr>
          <w:rFonts w:ascii="Angsana New" w:hAnsi="Angsana New"/>
          <w:sz w:val="32"/>
          <w:szCs w:val="32"/>
          <w:cs/>
          <w:lang w:val="th-TH"/>
        </w:rPr>
        <w:t>ประกอบด้วย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323C7B" w14:paraId="207ADFFB" w14:textId="77777777" w:rsidTr="00333E30">
        <w:tc>
          <w:tcPr>
            <w:tcW w:w="5741" w:type="dxa"/>
          </w:tcPr>
          <w:p w14:paraId="4D763B4E" w14:textId="77777777" w:rsidR="00323C7B" w:rsidRDefault="00323C7B" w:rsidP="00333E30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BCE05C4" w14:textId="766462E8" w:rsidR="00323C7B" w:rsidRDefault="00823543" w:rsidP="00333E3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39C0064C" w14:textId="77777777" w:rsidR="00323C7B" w:rsidRDefault="00323C7B" w:rsidP="00333E3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6BE6023" w14:textId="32CBFE4E" w:rsidR="00323C7B" w:rsidRDefault="00823543" w:rsidP="00333E3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323C7B" w14:paraId="793A9F26" w14:textId="77777777" w:rsidTr="00333E30">
        <w:tc>
          <w:tcPr>
            <w:tcW w:w="5741" w:type="dxa"/>
          </w:tcPr>
          <w:p w14:paraId="24EF5BAE" w14:textId="77777777" w:rsidR="00323C7B" w:rsidRDefault="00323C7B" w:rsidP="00333E30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D9CDE3B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560643DD" w14:textId="77777777" w:rsidR="00323C7B" w:rsidRDefault="00323C7B" w:rsidP="00333E30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49666B99" w14:textId="77777777" w:rsidR="00323C7B" w:rsidRDefault="00323C7B" w:rsidP="00333E30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B2E4A" w14:paraId="48D44D45" w14:textId="77777777" w:rsidTr="007D475E">
        <w:tc>
          <w:tcPr>
            <w:tcW w:w="5741" w:type="dxa"/>
          </w:tcPr>
          <w:p w14:paraId="58F87B73" w14:textId="1258CBFE" w:rsidR="00FB2E4A" w:rsidRDefault="00FB2E4A" w:rsidP="00FB2E4A">
            <w:pPr>
              <w:tabs>
                <w:tab w:val="left" w:pos="365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เงินกู้ยืมระยะยาวจากสถาบันการเงินตามหมายเหตุข้อ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4FA4D45A" w14:textId="7FDB806C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93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506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494</w:t>
            </w:r>
          </w:p>
        </w:tc>
        <w:tc>
          <w:tcPr>
            <w:tcW w:w="144" w:type="dxa"/>
          </w:tcPr>
          <w:p w14:paraId="017357EA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1006FF8" w14:textId="3924BD79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100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194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820</w:t>
            </w:r>
          </w:p>
        </w:tc>
      </w:tr>
      <w:tr w:rsidR="00FB2E4A" w14:paraId="25D2B0A0" w14:textId="77777777" w:rsidTr="00FB2E4A">
        <w:tc>
          <w:tcPr>
            <w:tcW w:w="5741" w:type="dxa"/>
          </w:tcPr>
          <w:p w14:paraId="7E554CF4" w14:textId="529DDE8D" w:rsidR="00FB2E4A" w:rsidRDefault="00FB2E4A" w:rsidP="00FB2E4A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เงินกู้ยืมระยะยาวจากสถาบันการเงินตามหมายเหตุข้อ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36" w:type="dxa"/>
            <w:shd w:val="clear" w:color="auto" w:fill="FFFFFF"/>
          </w:tcPr>
          <w:p w14:paraId="2976250D" w14:textId="0C21B98A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54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907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44" w:type="dxa"/>
          </w:tcPr>
          <w:p w14:paraId="347839AB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center"/>
          </w:tcPr>
          <w:p w14:paraId="034915B7" w14:textId="06F8C352" w:rsidR="00FB2E4A" w:rsidRPr="00323C7B" w:rsidRDefault="00FB2E4A" w:rsidP="00FB2E4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B2E4A" w14:paraId="4832CDEB" w14:textId="77777777" w:rsidTr="00FB2E4A">
        <w:tc>
          <w:tcPr>
            <w:tcW w:w="5741" w:type="dxa"/>
          </w:tcPr>
          <w:p w14:paraId="390707C8" w14:textId="1069E7E6" w:rsidR="00FB2E4A" w:rsidRDefault="00FB2E4A" w:rsidP="00FB2E4A">
            <w:pPr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ค่าธรรมเนียมการกู้ยืมรอตัดบัญชี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FFFFF"/>
          </w:tcPr>
          <w:p w14:paraId="5DC25C99" w14:textId="6D1A5E33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504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04672FD4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05A28E1E" w14:textId="5DDF0EA9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516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098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2E4A" w14:paraId="1EE532D4" w14:textId="77777777" w:rsidTr="00FB2E4A">
        <w:tc>
          <w:tcPr>
            <w:tcW w:w="5741" w:type="dxa"/>
          </w:tcPr>
          <w:p w14:paraId="14093D12" w14:textId="77777777" w:rsidR="00FB2E4A" w:rsidRDefault="00FB2E4A" w:rsidP="00FB2E4A">
            <w:pPr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FFFFF"/>
          </w:tcPr>
          <w:p w14:paraId="41788D97" w14:textId="52C65936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146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909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626</w:t>
            </w:r>
          </w:p>
        </w:tc>
        <w:tc>
          <w:tcPr>
            <w:tcW w:w="144" w:type="dxa"/>
          </w:tcPr>
          <w:p w14:paraId="48DCC095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57D4EF17" w14:textId="08ACE108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99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678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722</w:t>
            </w:r>
          </w:p>
        </w:tc>
      </w:tr>
      <w:tr w:rsidR="00FB2E4A" w14:paraId="01F20ED4" w14:textId="77777777" w:rsidTr="00DA233A">
        <w:tc>
          <w:tcPr>
            <w:tcW w:w="5741" w:type="dxa"/>
          </w:tcPr>
          <w:p w14:paraId="576A1490" w14:textId="2EB6CEC3" w:rsidR="00FB2E4A" w:rsidRDefault="00FB2E4A" w:rsidP="00FB2E4A">
            <w:pPr>
              <w:ind w:right="9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6" w:type="dxa"/>
            <w:shd w:val="clear" w:color="auto" w:fill="FFFFFF"/>
          </w:tcPr>
          <w:p w14:paraId="1BA3C410" w14:textId="025DF587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561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253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74A554EE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5B8145E" w14:textId="6DC1E67D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366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658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2E4A" w14:paraId="71F17B02" w14:textId="77777777" w:rsidTr="0030337C">
        <w:tc>
          <w:tcPr>
            <w:tcW w:w="5741" w:type="dxa"/>
          </w:tcPr>
          <w:p w14:paraId="2D05DE59" w14:textId="61E7902B" w:rsidR="00FB2E4A" w:rsidRDefault="00FB2E4A" w:rsidP="00FB2E4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ส่วนที่จะครบกำหนดชำระเกินหนึ่งปี 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2FC4A3" w14:textId="511FCD05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93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348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373</w:t>
            </w:r>
          </w:p>
        </w:tc>
        <w:tc>
          <w:tcPr>
            <w:tcW w:w="144" w:type="dxa"/>
          </w:tcPr>
          <w:p w14:paraId="249785EC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3F96701" w14:textId="17F85E5D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74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312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064</w:t>
            </w:r>
          </w:p>
        </w:tc>
      </w:tr>
    </w:tbl>
    <w:p w14:paraId="62BEAFA6" w14:textId="16D21E07" w:rsidR="009230F0" w:rsidRPr="00FB2E4A" w:rsidRDefault="00823543" w:rsidP="00FB2E4A">
      <w:pPr>
        <w:pStyle w:val="Style1"/>
        <w:numPr>
          <w:ilvl w:val="0"/>
          <w:numId w:val="0"/>
        </w:numPr>
        <w:spacing w:before="240"/>
        <w:ind w:left="1260" w:hanging="713"/>
        <w:jc w:val="thaiDistribute"/>
        <w:rPr>
          <w:b w:val="0"/>
          <w:bCs w:val="0"/>
        </w:rPr>
      </w:pPr>
      <w:r w:rsidRPr="00823543">
        <w:rPr>
          <w:b w:val="0"/>
          <w:bCs w:val="0"/>
          <w:lang w:val="en-US"/>
        </w:rPr>
        <w:t>16</w:t>
      </w:r>
      <w:r w:rsidR="009230F0">
        <w:rPr>
          <w:b w:val="0"/>
          <w:bCs w:val="0"/>
        </w:rPr>
        <w:t>.</w:t>
      </w:r>
      <w:r w:rsidRPr="00823543">
        <w:rPr>
          <w:b w:val="0"/>
          <w:bCs w:val="0"/>
          <w:lang w:val="en-US"/>
        </w:rPr>
        <w:t>1</w:t>
      </w:r>
      <w:r w:rsidR="009230F0" w:rsidRPr="00FB2E4A">
        <w:rPr>
          <w:b w:val="0"/>
          <w:bCs w:val="0"/>
          <w:cs/>
        </w:rPr>
        <w:tab/>
      </w:r>
      <w:r w:rsidR="009230F0">
        <w:rPr>
          <w:b w:val="0"/>
          <w:bCs w:val="0"/>
          <w:cs/>
        </w:rPr>
        <w:t xml:space="preserve">เงินกู้ยืมระยะยาวจากสถาบันการเงินข้างต้นมีอัตราดอกเบี้ยร้อยละ </w:t>
      </w:r>
      <w:r w:rsidR="009230F0">
        <w:rPr>
          <w:b w:val="0"/>
          <w:bCs w:val="0"/>
        </w:rPr>
        <w:t xml:space="preserve">MLR </w:t>
      </w:r>
      <w:r w:rsidR="009230F0">
        <w:rPr>
          <w:b w:val="0"/>
          <w:bCs w:val="0"/>
          <w:cs/>
        </w:rPr>
        <w:t>ลบ</w:t>
      </w:r>
      <w:r w:rsidR="009230F0">
        <w:rPr>
          <w:b w:val="0"/>
          <w:bCs w:val="0"/>
        </w:rPr>
        <w:t xml:space="preserve"> </w:t>
      </w:r>
      <w:r w:rsidRPr="00823543">
        <w:rPr>
          <w:b w:val="0"/>
          <w:bCs w:val="0"/>
          <w:lang w:val="en-US"/>
        </w:rPr>
        <w:t>1</w:t>
      </w:r>
      <w:r w:rsidR="009230F0" w:rsidRPr="00FB2E4A">
        <w:rPr>
          <w:b w:val="0"/>
          <w:bCs w:val="0"/>
        </w:rPr>
        <w:t>.</w:t>
      </w:r>
      <w:r w:rsidRPr="00823543">
        <w:rPr>
          <w:b w:val="0"/>
          <w:bCs w:val="0"/>
          <w:lang w:val="en-US"/>
        </w:rPr>
        <w:t>0</w:t>
      </w:r>
      <w:r w:rsidR="009230F0" w:rsidRPr="00FB2E4A">
        <w:rPr>
          <w:b w:val="0"/>
          <w:bCs w:val="0"/>
        </w:rPr>
        <w:t xml:space="preserve"> - </w:t>
      </w:r>
      <w:r w:rsidRPr="00823543">
        <w:rPr>
          <w:b w:val="0"/>
          <w:bCs w:val="0"/>
          <w:lang w:val="en-US"/>
        </w:rPr>
        <w:t>1</w:t>
      </w:r>
      <w:r w:rsidR="009230F0">
        <w:rPr>
          <w:b w:val="0"/>
          <w:bCs w:val="0"/>
          <w:cs/>
        </w:rPr>
        <w:t>.</w:t>
      </w:r>
      <w:r w:rsidRPr="00823543">
        <w:rPr>
          <w:b w:val="0"/>
          <w:bCs w:val="0"/>
          <w:lang w:val="en-US"/>
        </w:rPr>
        <w:t>5</w:t>
      </w:r>
      <w:r w:rsidR="009230F0">
        <w:rPr>
          <w:b w:val="0"/>
          <w:bCs w:val="0"/>
          <w:cs/>
        </w:rPr>
        <w:t xml:space="preserve"> ต่อปี </w:t>
      </w:r>
      <w:r w:rsidR="009230F0">
        <w:rPr>
          <w:b w:val="0"/>
          <w:bCs w:val="0"/>
        </w:rPr>
        <w:t xml:space="preserve">              </w:t>
      </w:r>
      <w:r w:rsidR="009230F0">
        <w:rPr>
          <w:b w:val="0"/>
          <w:bCs w:val="0"/>
          <w:cs/>
        </w:rPr>
        <w:t>ค้ำประกันโดยกรรมการและ</w:t>
      </w:r>
      <w:r w:rsidR="00EF3C73">
        <w:rPr>
          <w:b w:val="0"/>
          <w:bCs w:val="0"/>
          <w:cs/>
        </w:rPr>
        <w:t>มี</w:t>
      </w:r>
      <w:r w:rsidR="005B65E7">
        <w:rPr>
          <w:b w:val="0"/>
          <w:bCs w:val="0"/>
          <w:cs/>
        </w:rPr>
        <w:t>หลักประกันเป็น</w:t>
      </w:r>
      <w:r w:rsidR="009230F0">
        <w:rPr>
          <w:b w:val="0"/>
          <w:bCs w:val="0"/>
          <w:cs/>
        </w:rPr>
        <w:t xml:space="preserve">ที่ดินพร้อมสิ่งปลูกสร้างของบุคคลที่เกี่ยวข้องกัน โดยมีกำหนดชำระ คืนเป็นรายเดือน ซึ่งจะครบกำหนดในปี </w:t>
      </w:r>
      <w:r w:rsidRPr="00823543">
        <w:rPr>
          <w:b w:val="0"/>
          <w:bCs w:val="0"/>
          <w:lang w:val="en-US"/>
        </w:rPr>
        <w:t>2569</w:t>
      </w:r>
      <w:r w:rsidR="009230F0" w:rsidRPr="00FB2E4A">
        <w:rPr>
          <w:b w:val="0"/>
          <w:bCs w:val="0"/>
        </w:rPr>
        <w:t xml:space="preserve"> - </w:t>
      </w:r>
      <w:r w:rsidRPr="00823543">
        <w:rPr>
          <w:b w:val="0"/>
          <w:bCs w:val="0"/>
          <w:lang w:val="en-US"/>
        </w:rPr>
        <w:t>2572</w:t>
      </w:r>
    </w:p>
    <w:p w14:paraId="48656DBD" w14:textId="3BA5D312" w:rsidR="009230F0" w:rsidRDefault="009230F0" w:rsidP="00FB2E4A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b w:val="0"/>
          <w:bCs w:val="0"/>
          <w:cs/>
        </w:rPr>
      </w:pPr>
      <w:r>
        <w:rPr>
          <w:b w:val="0"/>
          <w:bCs w:val="0"/>
          <w:cs/>
        </w:rPr>
        <w:t>เงินกู้ยืมระยะยาวจากสถาบันการเงินข้างต้นซึ่งอยู่ภายใต้ข้อตกลงทางการเงิ</w:t>
      </w:r>
      <w:r w:rsidR="00C42151">
        <w:rPr>
          <w:b w:val="0"/>
          <w:bCs w:val="0"/>
          <w:cs/>
        </w:rPr>
        <w:t xml:space="preserve">น </w:t>
      </w:r>
      <w:r>
        <w:rPr>
          <w:b w:val="0"/>
          <w:bCs w:val="0"/>
          <w:cs/>
        </w:rPr>
        <w:t>โดยการดำรงอัตราส่วนหนี้สินต่อทุนและอัตราส่วนหนี้สินที่มีภาระดอกเบี้ยต่อทุนของบริษัทตามที่ระบุในสัญญากู้ยืมเงินจากธนาคารผู้ให้กู้</w:t>
      </w:r>
    </w:p>
    <w:p w14:paraId="762FBDDA" w14:textId="6379C535" w:rsidR="009230F0" w:rsidRDefault="009230F0" w:rsidP="00FB2E4A">
      <w:pPr>
        <w:pStyle w:val="Style1"/>
        <w:numPr>
          <w:ilvl w:val="0"/>
          <w:numId w:val="0"/>
        </w:numPr>
        <w:spacing w:before="240"/>
        <w:ind w:left="1260"/>
        <w:jc w:val="thaiDistribute"/>
        <w:rPr>
          <w:b w:val="0"/>
          <w:bCs w:val="0"/>
        </w:rPr>
      </w:pPr>
      <w:r>
        <w:rPr>
          <w:b w:val="0"/>
          <w:bCs w:val="0"/>
          <w:cs/>
        </w:rPr>
        <w:t xml:space="preserve">ณ วันที่ </w:t>
      </w:r>
      <w:r w:rsidR="00823543" w:rsidRPr="00823543">
        <w:rPr>
          <w:b w:val="0"/>
          <w:bCs w:val="0"/>
          <w:lang w:val="en-US"/>
        </w:rPr>
        <w:t>31</w:t>
      </w:r>
      <w:r>
        <w:rPr>
          <w:b w:val="0"/>
          <w:bCs w:val="0"/>
        </w:rPr>
        <w:t xml:space="preserve"> </w:t>
      </w:r>
      <w:r w:rsidR="006D7B1E">
        <w:rPr>
          <w:b w:val="0"/>
          <w:bCs w:val="0"/>
          <w:cs/>
        </w:rPr>
        <w:t>ธันวาคม</w:t>
      </w:r>
      <w:r>
        <w:rPr>
          <w:b w:val="0"/>
          <w:bCs w:val="0"/>
          <w:cs/>
        </w:rPr>
        <w:t xml:space="preserve"> </w:t>
      </w:r>
      <w:r w:rsidR="00823543" w:rsidRPr="00823543">
        <w:rPr>
          <w:b w:val="0"/>
          <w:bCs w:val="0"/>
          <w:lang w:val="en-US"/>
        </w:rPr>
        <w:t>2567</w:t>
      </w:r>
      <w:r>
        <w:rPr>
          <w:b w:val="0"/>
          <w:bCs w:val="0"/>
        </w:rPr>
        <w:t xml:space="preserve"> </w:t>
      </w:r>
      <w:r>
        <w:rPr>
          <w:b w:val="0"/>
          <w:bCs w:val="0"/>
          <w:cs/>
        </w:rPr>
        <w:t>และ</w:t>
      </w:r>
      <w:r w:rsidR="009F66BE">
        <w:rPr>
          <w:b w:val="0"/>
          <w:bCs w:val="0"/>
          <w:cs/>
        </w:rPr>
        <w:t xml:space="preserve"> </w:t>
      </w:r>
      <w:r w:rsidR="00823543" w:rsidRPr="00823543">
        <w:rPr>
          <w:b w:val="0"/>
          <w:bCs w:val="0"/>
          <w:lang w:val="en-US"/>
        </w:rPr>
        <w:t>2566</w:t>
      </w:r>
      <w:r>
        <w:rPr>
          <w:b w:val="0"/>
          <w:bCs w:val="0"/>
        </w:rPr>
        <w:t xml:space="preserve"> </w:t>
      </w:r>
      <w:r>
        <w:rPr>
          <w:b w:val="0"/>
          <w:bCs w:val="0"/>
          <w:cs/>
        </w:rPr>
        <w:t xml:space="preserve">บริษัทสามารถดำรงอัตราส่วนหนี้สินต่อทุนและอัตราส่วนหนี้สินที่มีภาระดอกเบี้ยต่อทุนไว้ในอัตราไม่เกิน </w:t>
      </w:r>
      <w:r w:rsidR="00823543" w:rsidRPr="00823543">
        <w:rPr>
          <w:b w:val="0"/>
          <w:bCs w:val="0"/>
          <w:lang w:val="en-US"/>
        </w:rPr>
        <w:t>3</w:t>
      </w:r>
      <w:r>
        <w:rPr>
          <w:b w:val="0"/>
          <w:bCs w:val="0"/>
        </w:rPr>
        <w:t>.</w:t>
      </w:r>
      <w:r w:rsidR="00823543" w:rsidRPr="00823543">
        <w:rPr>
          <w:b w:val="0"/>
          <w:bCs w:val="0"/>
          <w:lang w:val="en-US"/>
        </w:rPr>
        <w:t>5</w:t>
      </w:r>
      <w:r>
        <w:rPr>
          <w:b w:val="0"/>
          <w:bCs w:val="0"/>
        </w:rPr>
        <w:t xml:space="preserve"> </w:t>
      </w:r>
      <w:r>
        <w:rPr>
          <w:b w:val="0"/>
          <w:bCs w:val="0"/>
          <w:cs/>
        </w:rPr>
        <w:t xml:space="preserve">เท่า และ </w:t>
      </w:r>
      <w:r w:rsidR="00823543" w:rsidRPr="00823543">
        <w:rPr>
          <w:b w:val="0"/>
          <w:bCs w:val="0"/>
          <w:lang w:val="en-US"/>
        </w:rPr>
        <w:t>2</w:t>
      </w:r>
      <w:r w:rsidRPr="00FB2E4A">
        <w:rPr>
          <w:b w:val="0"/>
          <w:bCs w:val="0"/>
        </w:rPr>
        <w:t>.</w:t>
      </w:r>
      <w:r w:rsidR="00823543" w:rsidRPr="00823543">
        <w:rPr>
          <w:b w:val="0"/>
          <w:bCs w:val="0"/>
          <w:lang w:val="en-US"/>
        </w:rPr>
        <w:t>0</w:t>
      </w:r>
      <w:r w:rsidRPr="00FB2E4A">
        <w:rPr>
          <w:b w:val="0"/>
          <w:bCs w:val="0"/>
        </w:rPr>
        <w:t xml:space="preserve"> </w:t>
      </w:r>
      <w:r w:rsidRPr="00FB2E4A">
        <w:rPr>
          <w:b w:val="0"/>
          <w:bCs w:val="0"/>
          <w:cs/>
        </w:rPr>
        <w:t>เท่า ตามลำดับ</w:t>
      </w:r>
      <w:r w:rsidR="009E08FF" w:rsidRPr="00FB2E4A">
        <w:rPr>
          <w:b w:val="0"/>
          <w:bCs w:val="0"/>
          <w:cs/>
        </w:rPr>
        <w:t xml:space="preserve"> </w:t>
      </w:r>
      <w:r>
        <w:rPr>
          <w:b w:val="0"/>
          <w:bCs w:val="0"/>
          <w:cs/>
        </w:rPr>
        <w:t>ที่ระบุไว้ในสัญญาเงินกู้ดังกล่าว ตลอดระยะเวลาที่บริษัทมีภาระหนี้อยู่กับสถาบันการเงิน</w:t>
      </w:r>
    </w:p>
    <w:p w14:paraId="20935E5E" w14:textId="09B3D526" w:rsidR="009230F0" w:rsidRPr="00FB2E4A" w:rsidRDefault="00823543" w:rsidP="00FB2E4A">
      <w:pPr>
        <w:pStyle w:val="Style1"/>
        <w:numPr>
          <w:ilvl w:val="0"/>
          <w:numId w:val="0"/>
        </w:numPr>
        <w:spacing w:before="240"/>
        <w:ind w:left="1260" w:hanging="713"/>
        <w:jc w:val="thaiDistribute"/>
        <w:rPr>
          <w:b w:val="0"/>
          <w:bCs w:val="0"/>
        </w:rPr>
      </w:pPr>
      <w:r w:rsidRPr="00823543">
        <w:rPr>
          <w:b w:val="0"/>
          <w:bCs w:val="0"/>
          <w:lang w:val="en-US"/>
        </w:rPr>
        <w:t>16</w:t>
      </w:r>
      <w:r w:rsidR="009230F0">
        <w:rPr>
          <w:b w:val="0"/>
          <w:bCs w:val="0"/>
        </w:rPr>
        <w:t>.</w:t>
      </w:r>
      <w:r w:rsidRPr="00823543">
        <w:rPr>
          <w:b w:val="0"/>
          <w:bCs w:val="0"/>
          <w:lang w:val="en-US"/>
        </w:rPr>
        <w:t>2</w:t>
      </w:r>
      <w:r w:rsidR="009230F0" w:rsidRPr="00FB2E4A">
        <w:rPr>
          <w:b w:val="0"/>
          <w:bCs w:val="0"/>
          <w:cs/>
        </w:rPr>
        <w:tab/>
      </w:r>
      <w:r w:rsidR="009230F0">
        <w:rPr>
          <w:b w:val="0"/>
          <w:bCs w:val="0"/>
          <w:cs/>
        </w:rPr>
        <w:t xml:space="preserve">เงินกู้ยืมระยะยาวจากสถาบันการเงินข้างต้นมีอัตราดอกเบี้ยร้อยละ </w:t>
      </w:r>
      <w:r w:rsidR="009230F0">
        <w:rPr>
          <w:b w:val="0"/>
          <w:bCs w:val="0"/>
        </w:rPr>
        <w:t xml:space="preserve">MLR </w:t>
      </w:r>
      <w:r w:rsidR="009230F0" w:rsidRPr="00FB2E4A">
        <w:rPr>
          <w:b w:val="0"/>
          <w:bCs w:val="0"/>
          <w:cs/>
        </w:rPr>
        <w:t>ลบ</w:t>
      </w:r>
      <w:r w:rsidR="009230F0">
        <w:rPr>
          <w:b w:val="0"/>
          <w:bCs w:val="0"/>
        </w:rPr>
        <w:t xml:space="preserve"> </w:t>
      </w:r>
      <w:r w:rsidRPr="00823543">
        <w:rPr>
          <w:b w:val="0"/>
          <w:bCs w:val="0"/>
          <w:lang w:val="en-US"/>
        </w:rPr>
        <w:t>1</w:t>
      </w:r>
      <w:r w:rsidR="009230F0">
        <w:rPr>
          <w:b w:val="0"/>
          <w:bCs w:val="0"/>
          <w:cs/>
        </w:rPr>
        <w:t>.</w:t>
      </w:r>
      <w:r w:rsidRPr="00823543">
        <w:rPr>
          <w:b w:val="0"/>
          <w:bCs w:val="0"/>
          <w:lang w:val="en-US"/>
        </w:rPr>
        <w:t>0</w:t>
      </w:r>
      <w:r w:rsidR="009230F0">
        <w:rPr>
          <w:b w:val="0"/>
          <w:bCs w:val="0"/>
          <w:cs/>
        </w:rPr>
        <w:t xml:space="preserve"> ต่อปี </w:t>
      </w:r>
      <w:r w:rsidR="000A7D87">
        <w:rPr>
          <w:b w:val="0"/>
          <w:bCs w:val="0"/>
        </w:rPr>
        <w:br/>
      </w:r>
      <w:r w:rsidR="009230F0">
        <w:rPr>
          <w:b w:val="0"/>
          <w:bCs w:val="0"/>
          <w:cs/>
        </w:rPr>
        <w:t>ค้ำประกันโดยกรรมการและ</w:t>
      </w:r>
      <w:r w:rsidR="00EF3C73">
        <w:rPr>
          <w:b w:val="0"/>
          <w:bCs w:val="0"/>
          <w:cs/>
        </w:rPr>
        <w:t>มี</w:t>
      </w:r>
      <w:r w:rsidR="00F36308">
        <w:rPr>
          <w:b w:val="0"/>
          <w:bCs w:val="0"/>
          <w:cs/>
        </w:rPr>
        <w:t>หลักประกันเป็น</w:t>
      </w:r>
      <w:r w:rsidR="009230F0">
        <w:rPr>
          <w:b w:val="0"/>
          <w:bCs w:val="0"/>
          <w:cs/>
        </w:rPr>
        <w:t xml:space="preserve">เงินฝากประเภทออมทรัพย์ </w:t>
      </w:r>
      <w:r w:rsidR="009230F0" w:rsidRPr="00FB2E4A">
        <w:rPr>
          <w:b w:val="0"/>
          <w:bCs w:val="0"/>
        </w:rPr>
        <w:t>(</w:t>
      </w:r>
      <w:r w:rsidR="009230F0" w:rsidRPr="00FB2E4A">
        <w:rPr>
          <w:b w:val="0"/>
          <w:bCs w:val="0"/>
          <w:cs/>
        </w:rPr>
        <w:t xml:space="preserve">ดูหมายเหตุข้อ </w:t>
      </w:r>
      <w:r w:rsidRPr="00823543">
        <w:rPr>
          <w:b w:val="0"/>
          <w:bCs w:val="0"/>
          <w:lang w:val="en-US"/>
        </w:rPr>
        <w:t>8</w:t>
      </w:r>
      <w:r w:rsidR="009230F0" w:rsidRPr="00FB2E4A">
        <w:rPr>
          <w:b w:val="0"/>
          <w:bCs w:val="0"/>
        </w:rPr>
        <w:t>)</w:t>
      </w:r>
      <w:r w:rsidR="009230F0">
        <w:rPr>
          <w:b w:val="0"/>
          <w:bCs w:val="0"/>
          <w:cs/>
        </w:rPr>
        <w:t xml:space="preserve"> โดยมีกำหนดชำระคืนเป็นรายเดือน ซึ่งจะครบกำหนดในปี </w:t>
      </w:r>
      <w:r w:rsidRPr="00823543">
        <w:rPr>
          <w:b w:val="0"/>
          <w:bCs w:val="0"/>
          <w:lang w:val="en-US"/>
        </w:rPr>
        <w:t>2572</w:t>
      </w:r>
    </w:p>
    <w:p w14:paraId="235F27A1" w14:textId="64D1D406" w:rsidR="00D8468F" w:rsidRDefault="00D203FA" w:rsidP="00FB2E4A">
      <w:pPr>
        <w:pStyle w:val="Style1"/>
        <w:numPr>
          <w:ilvl w:val="0"/>
          <w:numId w:val="0"/>
        </w:numPr>
        <w:spacing w:before="240"/>
        <w:ind w:left="1080" w:hanging="533"/>
        <w:jc w:val="left"/>
        <w:rPr>
          <w:lang w:val="en-US"/>
        </w:rPr>
      </w:pPr>
      <w:r>
        <w:rPr>
          <w:cs/>
          <w:lang w:val="en-US"/>
        </w:rPr>
        <w:t>วงเงิน</w:t>
      </w:r>
      <w:r w:rsidR="00877196">
        <w:rPr>
          <w:cs/>
          <w:lang w:val="en-US"/>
        </w:rPr>
        <w:t>กู้ยืมระยะยาวจากสถาบันการเงิน</w:t>
      </w:r>
    </w:p>
    <w:p w14:paraId="02E43B18" w14:textId="27024273" w:rsidR="00877196" w:rsidRDefault="00F633B6" w:rsidP="00090054">
      <w:pPr>
        <w:ind w:left="547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บริษัทมีวงเงินกู้ยืม</w:t>
      </w:r>
      <w:r>
        <w:rPr>
          <w:rFonts w:ascii="Angsana New" w:hAnsi="Angsana New"/>
          <w:sz w:val="32"/>
          <w:szCs w:val="32"/>
          <w:cs/>
          <w:lang w:val="en-GB"/>
        </w:rPr>
        <w:t>ระยะยาวจากสถาบันการเงิน</w:t>
      </w:r>
      <w:r>
        <w:rPr>
          <w:rFonts w:ascii="Angsana New" w:hAnsi="Angsana New"/>
          <w:sz w:val="32"/>
          <w:szCs w:val="32"/>
          <w:cs/>
        </w:rPr>
        <w:t>ที่ยังไม่ได้เบิกใช้</w:t>
      </w:r>
      <w:r w:rsidR="00C71A7C">
        <w:rPr>
          <w:rFonts w:ascii="Angsana New" w:hAnsi="Angsana New"/>
          <w:sz w:val="32"/>
          <w:szCs w:val="32"/>
          <w:cs/>
        </w:rPr>
        <w:t xml:space="preserve"> จำนวน </w:t>
      </w:r>
      <w:r w:rsidR="00823543" w:rsidRPr="00823543">
        <w:rPr>
          <w:rFonts w:ascii="Angsana New" w:hAnsi="Angsana New"/>
          <w:sz w:val="32"/>
          <w:szCs w:val="32"/>
        </w:rPr>
        <w:t>41</w:t>
      </w:r>
      <w:r w:rsidR="0072613E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56</w:t>
      </w:r>
      <w:r w:rsidR="0066777E">
        <w:rPr>
          <w:rFonts w:ascii="Angsana New" w:hAnsi="Angsana New"/>
          <w:sz w:val="32"/>
          <w:szCs w:val="32"/>
        </w:rPr>
        <w:t xml:space="preserve"> </w:t>
      </w:r>
      <w:r w:rsidR="0066777E">
        <w:rPr>
          <w:rFonts w:ascii="Angsana New" w:hAnsi="Angsana New"/>
          <w:sz w:val="32"/>
          <w:szCs w:val="32"/>
          <w:cs/>
        </w:rPr>
        <w:t>ล้านบาท</w:t>
      </w:r>
    </w:p>
    <w:p w14:paraId="12B6B23B" w14:textId="7285568A" w:rsidR="00F06799" w:rsidRDefault="00843C37" w:rsidP="00090054">
      <w:pPr>
        <w:tabs>
          <w:tab w:val="left" w:pos="540"/>
        </w:tabs>
        <w:ind w:right="43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F06799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F06799">
        <w:rPr>
          <w:rFonts w:ascii="Angsana New" w:hAnsi="Angsana New"/>
          <w:b/>
          <w:bCs/>
          <w:sz w:val="32"/>
          <w:szCs w:val="32"/>
        </w:rPr>
        <w:tab/>
      </w:r>
      <w:r w:rsidR="00F06799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เงินกู้ยืมระยะยาวจากกิจการอื่น</w:t>
      </w:r>
    </w:p>
    <w:p w14:paraId="05E03A88" w14:textId="77777777" w:rsidR="00F06799" w:rsidRDefault="00F06799" w:rsidP="00090054">
      <w:pPr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 xml:space="preserve">เงินกู้ยืมระยะยาวจากกิจการอื่น ประกอบด้วย 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FB2E4A" w14:paraId="436C209B" w14:textId="77777777" w:rsidTr="00FB2E4A">
        <w:tc>
          <w:tcPr>
            <w:tcW w:w="5741" w:type="dxa"/>
          </w:tcPr>
          <w:p w14:paraId="29B49F5C" w14:textId="77777777" w:rsidR="00FB2E4A" w:rsidRDefault="00FB2E4A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1524DC3" w14:textId="7736A094" w:rsidR="00FB2E4A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1D7DF44E" w14:textId="77777777" w:rsidR="00FB2E4A" w:rsidRDefault="00FB2E4A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04120C3D" w14:textId="328A5854" w:rsidR="00FB2E4A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FB2E4A" w14:paraId="64CCD469" w14:textId="77777777" w:rsidTr="00FB2E4A">
        <w:tc>
          <w:tcPr>
            <w:tcW w:w="5741" w:type="dxa"/>
          </w:tcPr>
          <w:p w14:paraId="262BA6BD" w14:textId="77777777" w:rsidR="00FB2E4A" w:rsidRDefault="00FB2E4A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3A85E9F" w14:textId="77777777" w:rsidR="00FB2E4A" w:rsidRDefault="00FB2E4A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1D430249" w14:textId="77777777" w:rsidR="00FB2E4A" w:rsidRDefault="00FB2E4A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2EBB5C33" w14:textId="77777777" w:rsidR="00FB2E4A" w:rsidRDefault="00FB2E4A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B2E4A" w14:paraId="78076270" w14:textId="77777777" w:rsidTr="00FB2E4A">
        <w:tc>
          <w:tcPr>
            <w:tcW w:w="5741" w:type="dxa"/>
          </w:tcPr>
          <w:p w14:paraId="20FDAFB7" w14:textId="35C6469A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เงินกู้ยืมระยะยาวจากกิจการอื่น</w:t>
            </w:r>
          </w:p>
        </w:tc>
        <w:tc>
          <w:tcPr>
            <w:tcW w:w="1436" w:type="dxa"/>
            <w:shd w:val="clear" w:color="auto" w:fill="FFFFFF"/>
          </w:tcPr>
          <w:p w14:paraId="3F4AC4B7" w14:textId="69C53BCB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292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303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073</w:t>
            </w:r>
          </w:p>
        </w:tc>
        <w:tc>
          <w:tcPr>
            <w:tcW w:w="144" w:type="dxa"/>
          </w:tcPr>
          <w:p w14:paraId="32697407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294F854" w14:textId="1577D9AA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242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086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219</w:t>
            </w:r>
          </w:p>
        </w:tc>
      </w:tr>
      <w:tr w:rsidR="00FB2E4A" w14:paraId="27A964AB" w14:textId="77777777" w:rsidTr="00FB2E4A">
        <w:tc>
          <w:tcPr>
            <w:tcW w:w="5741" w:type="dxa"/>
          </w:tcPr>
          <w:p w14:paraId="6994F90D" w14:textId="7E729EB4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FFFFF"/>
          </w:tcPr>
          <w:p w14:paraId="13234DDA" w14:textId="61A575CF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130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889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4C6E6DC6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43762D01" w14:textId="37CD8CA4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975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399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2E4A" w14:paraId="543A135A" w14:textId="77777777" w:rsidTr="00FB2E4A">
        <w:tc>
          <w:tcPr>
            <w:tcW w:w="5741" w:type="dxa"/>
          </w:tcPr>
          <w:p w14:paraId="36AE5473" w14:textId="77777777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FFFFF"/>
          </w:tcPr>
          <w:p w14:paraId="58EA90A0" w14:textId="673E4F0C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276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172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184</w:t>
            </w:r>
          </w:p>
        </w:tc>
        <w:tc>
          <w:tcPr>
            <w:tcW w:w="144" w:type="dxa"/>
          </w:tcPr>
          <w:p w14:paraId="39BB2397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5B512D0C" w14:textId="08D6743D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229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110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820</w:t>
            </w:r>
          </w:p>
        </w:tc>
      </w:tr>
      <w:tr w:rsidR="00FB2E4A" w14:paraId="3331C698" w14:textId="77777777" w:rsidTr="00FB2E4A">
        <w:tc>
          <w:tcPr>
            <w:tcW w:w="5741" w:type="dxa"/>
          </w:tcPr>
          <w:p w14:paraId="4E585E2B" w14:textId="3159F4C0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u w:val="single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36" w:type="dxa"/>
            <w:shd w:val="clear" w:color="auto" w:fill="FFFFFF"/>
          </w:tcPr>
          <w:p w14:paraId="2F217EA6" w14:textId="01062240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150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934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111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330476C7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D4D8D47" w14:textId="7200C7B3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113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177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2E4A" w14:paraId="5692717B" w14:textId="77777777" w:rsidTr="00FB2E4A">
        <w:tc>
          <w:tcPr>
            <w:tcW w:w="5741" w:type="dxa"/>
          </w:tcPr>
          <w:p w14:paraId="727F5EF6" w14:textId="433BB9E5" w:rsidR="00FB2E4A" w:rsidRDefault="00FB2E4A" w:rsidP="00FB2E4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ส่วนที่จะครบกำหนดชำระเกินหนึ่งปี 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B6B0752" w14:textId="5709B7B7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125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238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073</w:t>
            </w:r>
          </w:p>
        </w:tc>
        <w:tc>
          <w:tcPr>
            <w:tcW w:w="144" w:type="dxa"/>
          </w:tcPr>
          <w:p w14:paraId="74048351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C2EB2E8" w14:textId="4396F0DA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115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699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643</w:t>
            </w:r>
          </w:p>
        </w:tc>
      </w:tr>
    </w:tbl>
    <w:p w14:paraId="1EDB7CE3" w14:textId="2A15D9AE" w:rsidR="00F06799" w:rsidRDefault="00F06799" w:rsidP="00FB2E4A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เงินกู้ยืมระยะ</w:t>
      </w:r>
      <w:r>
        <w:rPr>
          <w:rFonts w:ascii="Angsana New" w:hAnsi="Angsana New"/>
          <w:color w:val="000000"/>
          <w:spacing w:val="-8"/>
          <w:sz w:val="32"/>
          <w:szCs w:val="32"/>
          <w:cs/>
        </w:rPr>
        <w:t>ยาว</w:t>
      </w:r>
      <w:r>
        <w:rPr>
          <w:rFonts w:ascii="Angsana New" w:hAnsi="Angsana New"/>
          <w:spacing w:val="-6"/>
          <w:sz w:val="32"/>
          <w:szCs w:val="32"/>
          <w:cs/>
        </w:rPr>
        <w:t>ซึ่งเป็นหนี้สินตามสัญญาขายและเช่ากลับคืนกับบริษัทลีสซิ่งหลายแห่ง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มีอัตราดอกเบี้ยร้อยละ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/>
          <w:spacing w:val="-6"/>
          <w:sz w:val="32"/>
          <w:szCs w:val="32"/>
        </w:rPr>
        <w:t>.</w:t>
      </w:r>
      <w:r w:rsidR="00823543" w:rsidRPr="00823543">
        <w:rPr>
          <w:rFonts w:ascii="Angsana New" w:hAnsi="Angsana New"/>
          <w:spacing w:val="-6"/>
          <w:sz w:val="32"/>
          <w:szCs w:val="32"/>
        </w:rPr>
        <w:t>62</w:t>
      </w:r>
      <w:r>
        <w:rPr>
          <w:rFonts w:ascii="Angsana New" w:hAnsi="Angsana New"/>
          <w:spacing w:val="-6"/>
          <w:sz w:val="32"/>
          <w:szCs w:val="32"/>
        </w:rPr>
        <w:t xml:space="preserve"> - </w:t>
      </w:r>
      <w:r w:rsidR="00823543" w:rsidRPr="00823543">
        <w:rPr>
          <w:rFonts w:ascii="Angsana New" w:hAnsi="Angsana New"/>
          <w:spacing w:val="-6"/>
          <w:sz w:val="32"/>
          <w:szCs w:val="32"/>
        </w:rPr>
        <w:t>6</w:t>
      </w:r>
      <w:r>
        <w:rPr>
          <w:rFonts w:ascii="Angsana New" w:hAnsi="Angsana New"/>
          <w:spacing w:val="-6"/>
          <w:sz w:val="32"/>
          <w:szCs w:val="32"/>
        </w:rPr>
        <w:t>.</w:t>
      </w:r>
      <w:r w:rsidR="00823543" w:rsidRPr="00823543">
        <w:rPr>
          <w:rFonts w:ascii="Angsana New" w:hAnsi="Angsana New"/>
          <w:spacing w:val="-6"/>
          <w:sz w:val="32"/>
          <w:szCs w:val="32"/>
        </w:rPr>
        <w:t>96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ต่อปี และมีการ</w:t>
      </w:r>
      <w:r>
        <w:rPr>
          <w:rFonts w:ascii="Angsana New" w:hAnsi="Angsana New"/>
          <w:sz w:val="32"/>
          <w:szCs w:val="32"/>
          <w:cs/>
        </w:rPr>
        <w:t xml:space="preserve">ค้ำประกันโดยกรรมการของบริษัทและเครื่องซักผ้าและเครื่องอบผ้า </w:t>
      </w:r>
      <w:r>
        <w:rPr>
          <w:rFonts w:ascii="Angsana New" w:hAnsi="Angsana New"/>
          <w:sz w:val="32"/>
          <w:szCs w:val="32"/>
          <w:cs/>
        </w:rPr>
        <w:br/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/>
          <w:sz w:val="32"/>
          <w:szCs w:val="32"/>
          <w:cs/>
        </w:rPr>
        <w:t xml:space="preserve">ดูหมายเหตุข้อ </w:t>
      </w:r>
      <w:r w:rsidR="00823543" w:rsidRPr="00823543"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14:paraId="39FB17AC" w14:textId="0B00FD47" w:rsidR="000668C9" w:rsidRDefault="000668C9" w:rsidP="00FB2E4A">
      <w:pPr>
        <w:pStyle w:val="Style1"/>
        <w:numPr>
          <w:ilvl w:val="0"/>
          <w:numId w:val="0"/>
        </w:numPr>
        <w:spacing w:before="240"/>
        <w:ind w:left="547"/>
        <w:jc w:val="thaiDistribute"/>
        <w:rPr>
          <w:b w:val="0"/>
          <w:bCs w:val="0"/>
          <w:color w:val="000000"/>
        </w:rPr>
      </w:pPr>
      <w:r w:rsidRPr="00FB2E4A">
        <w:rPr>
          <w:b w:val="0"/>
          <w:bCs w:val="0"/>
          <w:color w:val="000000"/>
          <w:spacing w:val="-4"/>
          <w:cs/>
        </w:rPr>
        <w:t xml:space="preserve">ณ วันที่ </w:t>
      </w:r>
      <w:r w:rsidR="00823543" w:rsidRPr="00823543">
        <w:rPr>
          <w:b w:val="0"/>
          <w:bCs w:val="0"/>
          <w:color w:val="000000"/>
          <w:spacing w:val="-4"/>
          <w:lang w:val="en-US"/>
        </w:rPr>
        <w:t>31</w:t>
      </w:r>
      <w:r w:rsidRPr="00FB2E4A">
        <w:rPr>
          <w:b w:val="0"/>
          <w:bCs w:val="0"/>
          <w:color w:val="000000"/>
          <w:spacing w:val="-4"/>
          <w:lang w:val="en-US"/>
        </w:rPr>
        <w:t xml:space="preserve"> </w:t>
      </w:r>
      <w:r w:rsidRPr="00FB2E4A">
        <w:rPr>
          <w:b w:val="0"/>
          <w:bCs w:val="0"/>
          <w:color w:val="000000"/>
          <w:spacing w:val="-4"/>
          <w:cs/>
          <w:lang w:val="en-US"/>
        </w:rPr>
        <w:t xml:space="preserve">ธันวาคม </w:t>
      </w:r>
      <w:r w:rsidR="00823543" w:rsidRPr="00823543">
        <w:rPr>
          <w:b w:val="0"/>
          <w:bCs w:val="0"/>
          <w:color w:val="000000"/>
          <w:spacing w:val="-4"/>
          <w:lang w:val="en-US"/>
        </w:rPr>
        <w:t>2567</w:t>
      </w:r>
      <w:r w:rsidRPr="00FB2E4A">
        <w:rPr>
          <w:b w:val="0"/>
          <w:bCs w:val="0"/>
          <w:color w:val="000000"/>
          <w:spacing w:val="-4"/>
          <w:lang w:val="en-US"/>
        </w:rPr>
        <w:t xml:space="preserve"> </w:t>
      </w:r>
      <w:r w:rsidRPr="00FB2E4A">
        <w:rPr>
          <w:b w:val="0"/>
          <w:bCs w:val="0"/>
          <w:color w:val="000000"/>
          <w:spacing w:val="-4"/>
          <w:cs/>
          <w:lang w:val="en-US"/>
        </w:rPr>
        <w:t xml:space="preserve">และ </w:t>
      </w:r>
      <w:r w:rsidR="00823543" w:rsidRPr="00823543">
        <w:rPr>
          <w:b w:val="0"/>
          <w:bCs w:val="0"/>
          <w:color w:val="000000"/>
          <w:spacing w:val="-4"/>
          <w:lang w:val="en-US"/>
        </w:rPr>
        <w:t>2566</w:t>
      </w:r>
      <w:r w:rsidRPr="00FB2E4A">
        <w:rPr>
          <w:b w:val="0"/>
          <w:bCs w:val="0"/>
          <w:color w:val="000000"/>
          <w:spacing w:val="-4"/>
          <w:lang w:val="en-US"/>
        </w:rPr>
        <w:t xml:space="preserve"> </w:t>
      </w:r>
      <w:r w:rsidRPr="00FB2E4A">
        <w:rPr>
          <w:b w:val="0"/>
          <w:bCs w:val="0"/>
          <w:color w:val="000000"/>
          <w:spacing w:val="-4"/>
          <w:cs/>
        </w:rPr>
        <w:t xml:space="preserve">บริษัทสามารถดำรงอัตราส่วนหนี้สินต่อทุนไว้ในอัตราไม่เกิน </w:t>
      </w:r>
      <w:r w:rsidR="00823543" w:rsidRPr="00823543">
        <w:rPr>
          <w:b w:val="0"/>
          <w:bCs w:val="0"/>
          <w:color w:val="000000"/>
          <w:spacing w:val="-4"/>
          <w:lang w:val="en-US"/>
        </w:rPr>
        <w:t>2</w:t>
      </w:r>
      <w:r w:rsidRPr="00FB2E4A">
        <w:rPr>
          <w:b w:val="0"/>
          <w:bCs w:val="0"/>
          <w:color w:val="000000"/>
          <w:spacing w:val="-4"/>
          <w:lang w:val="en-US"/>
        </w:rPr>
        <w:t>.</w:t>
      </w:r>
      <w:r w:rsidR="00823543" w:rsidRPr="00823543">
        <w:rPr>
          <w:b w:val="0"/>
          <w:bCs w:val="0"/>
          <w:color w:val="000000"/>
          <w:spacing w:val="-4"/>
          <w:lang w:val="en-US"/>
        </w:rPr>
        <w:t>5</w:t>
      </w:r>
      <w:r w:rsidRPr="00FB2E4A">
        <w:rPr>
          <w:b w:val="0"/>
          <w:bCs w:val="0"/>
          <w:color w:val="000000"/>
          <w:spacing w:val="-4"/>
          <w:lang w:val="en-US"/>
        </w:rPr>
        <w:t xml:space="preserve"> </w:t>
      </w:r>
      <w:r w:rsidRPr="00FB2E4A">
        <w:rPr>
          <w:b w:val="0"/>
          <w:bCs w:val="0"/>
          <w:color w:val="000000"/>
          <w:spacing w:val="-4"/>
          <w:cs/>
        </w:rPr>
        <w:t>เท่า</w:t>
      </w:r>
      <w:r>
        <w:rPr>
          <w:b w:val="0"/>
          <w:bCs w:val="0"/>
          <w:color w:val="000000"/>
          <w:spacing w:val="-6"/>
        </w:rPr>
        <w:t xml:space="preserve"> </w:t>
      </w:r>
      <w:r>
        <w:rPr>
          <w:b w:val="0"/>
          <w:bCs w:val="0"/>
          <w:color w:val="000000"/>
          <w:spacing w:val="-6"/>
          <w:cs/>
          <w:lang w:val="en-US"/>
        </w:rPr>
        <w:t>ตาม</w:t>
      </w:r>
      <w:r>
        <w:rPr>
          <w:b w:val="0"/>
          <w:bCs w:val="0"/>
          <w:color w:val="000000"/>
          <w:spacing w:val="-6"/>
          <w:cs/>
        </w:rPr>
        <w:t>ที่ระบุไว้ในสัญญาเงินกู้ดังกล่าว ตลอดระยะเวลาที่บริษัทมีภาระหนี้กับบริษัทลีสซิ่ง</w:t>
      </w:r>
    </w:p>
    <w:p w14:paraId="3B442F7F" w14:textId="090E9FA2" w:rsidR="00623EC7" w:rsidRDefault="000668C9" w:rsidP="00FB2E4A">
      <w:pPr>
        <w:pStyle w:val="Style1"/>
        <w:numPr>
          <w:ilvl w:val="0"/>
          <w:numId w:val="0"/>
        </w:numPr>
        <w:spacing w:before="240"/>
        <w:ind w:left="547"/>
        <w:jc w:val="thaiDistribute"/>
        <w:rPr>
          <w:rFonts w:eastAsia="MS Mincho"/>
          <w:b w:val="0"/>
          <w:bCs w:val="0"/>
        </w:rPr>
      </w:pPr>
      <w:r>
        <w:rPr>
          <w:b w:val="0"/>
          <w:bCs w:val="0"/>
          <w:color w:val="000000"/>
          <w:cs/>
        </w:rPr>
        <w:t xml:space="preserve">นอกจากนี้ ณ วันที่ </w:t>
      </w:r>
      <w:r w:rsidR="00823543" w:rsidRPr="00823543">
        <w:rPr>
          <w:b w:val="0"/>
          <w:bCs w:val="0"/>
          <w:color w:val="000000"/>
          <w:lang w:val="en-US"/>
        </w:rPr>
        <w:t>31</w:t>
      </w:r>
      <w:r>
        <w:rPr>
          <w:b w:val="0"/>
          <w:bCs w:val="0"/>
          <w:color w:val="000000"/>
          <w:lang w:val="en-US"/>
        </w:rPr>
        <w:t xml:space="preserve"> </w:t>
      </w:r>
      <w:r>
        <w:rPr>
          <w:b w:val="0"/>
          <w:bCs w:val="0"/>
          <w:color w:val="000000"/>
          <w:cs/>
          <w:lang w:val="en-US"/>
        </w:rPr>
        <w:t xml:space="preserve">ธันวาคม </w:t>
      </w:r>
      <w:r w:rsidR="00823543" w:rsidRPr="00823543">
        <w:rPr>
          <w:b w:val="0"/>
          <w:bCs w:val="0"/>
          <w:color w:val="000000"/>
          <w:lang w:val="en-US"/>
        </w:rPr>
        <w:t>2567</w:t>
      </w:r>
      <w:r>
        <w:rPr>
          <w:b w:val="0"/>
          <w:bCs w:val="0"/>
          <w:color w:val="000000"/>
          <w:lang w:val="en-US"/>
        </w:rPr>
        <w:t xml:space="preserve"> </w:t>
      </w:r>
      <w:r>
        <w:rPr>
          <w:b w:val="0"/>
          <w:bCs w:val="0"/>
          <w:color w:val="000000"/>
          <w:cs/>
          <w:lang w:val="en-US"/>
        </w:rPr>
        <w:t xml:space="preserve">บริษัทสามารถดำรงอัตราส่วนความสามารถในการชำระหนี้ไว้ในอัตราไม่เกิน </w:t>
      </w:r>
      <w:r w:rsidR="00823543" w:rsidRPr="00823543">
        <w:rPr>
          <w:b w:val="0"/>
          <w:bCs w:val="0"/>
          <w:color w:val="000000"/>
          <w:lang w:val="en-US"/>
        </w:rPr>
        <w:t>1</w:t>
      </w:r>
      <w:r>
        <w:rPr>
          <w:b w:val="0"/>
          <w:bCs w:val="0"/>
          <w:color w:val="000000"/>
          <w:lang w:val="en-US"/>
        </w:rPr>
        <w:t>.</w:t>
      </w:r>
      <w:r w:rsidR="00823543" w:rsidRPr="00823543">
        <w:rPr>
          <w:b w:val="0"/>
          <w:bCs w:val="0"/>
          <w:color w:val="000000"/>
          <w:lang w:val="en-US"/>
        </w:rPr>
        <w:t>25</w:t>
      </w:r>
      <w:r>
        <w:rPr>
          <w:b w:val="0"/>
          <w:bCs w:val="0"/>
          <w:color w:val="000000"/>
          <w:lang w:val="en-US"/>
        </w:rPr>
        <w:t xml:space="preserve"> </w:t>
      </w:r>
      <w:r>
        <w:rPr>
          <w:b w:val="0"/>
          <w:bCs w:val="0"/>
          <w:color w:val="000000"/>
          <w:cs/>
          <w:lang w:val="en-US"/>
        </w:rPr>
        <w:t xml:space="preserve">เท่า ตามที่ระบุในสัญญาเงินกู้ดังกล่าว ตลอดระยะเวลาที่บริษัทมีภาระหนี้กับบริษัท    ลีสซิ่ง </w:t>
      </w:r>
      <w:r>
        <w:rPr>
          <w:rFonts w:eastAsia="MS Mincho"/>
          <w:b w:val="0"/>
          <w:bCs w:val="0"/>
        </w:rPr>
        <w:t>(</w:t>
      </w:r>
      <w:r w:rsidR="00B23280">
        <w:rPr>
          <w:rFonts w:eastAsia="MS Mincho"/>
          <w:b w:val="0"/>
          <w:bCs w:val="0"/>
          <w:cs/>
        </w:rPr>
        <w:t xml:space="preserve">ณ </w:t>
      </w:r>
      <w:r w:rsidR="00823543" w:rsidRPr="00823543">
        <w:rPr>
          <w:rFonts w:eastAsia="MS Mincho"/>
          <w:b w:val="0"/>
          <w:bCs w:val="0"/>
          <w:lang w:val="en-US"/>
        </w:rPr>
        <w:t>31</w:t>
      </w:r>
      <w:r>
        <w:rPr>
          <w:rFonts w:eastAsia="MS Mincho"/>
          <w:b w:val="0"/>
          <w:bCs w:val="0"/>
        </w:rPr>
        <w:t xml:space="preserve"> </w:t>
      </w:r>
      <w:r>
        <w:rPr>
          <w:rFonts w:eastAsia="MS Mincho"/>
          <w:b w:val="0"/>
          <w:bCs w:val="0"/>
          <w:cs/>
        </w:rPr>
        <w:t xml:space="preserve">ธันวาคม </w:t>
      </w:r>
      <w:r w:rsidR="00823543" w:rsidRPr="00823543">
        <w:rPr>
          <w:rFonts w:eastAsia="MS Mincho"/>
          <w:b w:val="0"/>
          <w:bCs w:val="0"/>
          <w:lang w:val="en-US"/>
        </w:rPr>
        <w:t>2566</w:t>
      </w:r>
      <w:r>
        <w:rPr>
          <w:rFonts w:eastAsia="MS Mincho"/>
          <w:b w:val="0"/>
          <w:bCs w:val="0"/>
        </w:rPr>
        <w:t xml:space="preserve">: </w:t>
      </w:r>
      <w:r>
        <w:rPr>
          <w:rFonts w:eastAsia="MS Mincho"/>
          <w:b w:val="0"/>
          <w:bCs w:val="0"/>
          <w:cs/>
        </w:rPr>
        <w:t>ไม่มี</w:t>
      </w:r>
      <w:r>
        <w:rPr>
          <w:rFonts w:eastAsia="MS Mincho"/>
          <w:b w:val="0"/>
          <w:bCs w:val="0"/>
        </w:rPr>
        <w:t>)</w:t>
      </w:r>
    </w:p>
    <w:p w14:paraId="5FCF9F00" w14:textId="6094A0D3" w:rsidR="00CB6B62" w:rsidRDefault="00CB6B62" w:rsidP="00FB2E4A">
      <w:pPr>
        <w:pStyle w:val="Style1"/>
        <w:numPr>
          <w:ilvl w:val="0"/>
          <w:numId w:val="0"/>
        </w:numPr>
        <w:spacing w:before="240"/>
        <w:ind w:left="547"/>
        <w:jc w:val="left"/>
        <w:rPr>
          <w:rFonts w:eastAsia="MS Mincho"/>
          <w:cs/>
        </w:rPr>
      </w:pPr>
      <w:r>
        <w:rPr>
          <w:rFonts w:eastAsia="MS Mincho"/>
          <w:cs/>
        </w:rPr>
        <w:t>วงเงินกู้ยืมระยะยาวจากกิจการอื่น</w:t>
      </w:r>
    </w:p>
    <w:p w14:paraId="6F661A43" w14:textId="51644DEA" w:rsidR="008C4A86" w:rsidRPr="00FB2E4A" w:rsidRDefault="0016126D" w:rsidP="00090054">
      <w:pPr>
        <w:ind w:left="547"/>
        <w:rPr>
          <w:rFonts w:ascii="Angsana New" w:hAnsi="Angsana New"/>
          <w:spacing w:val="-6"/>
          <w:sz w:val="32"/>
          <w:szCs w:val="32"/>
        </w:rPr>
      </w:pPr>
      <w:r w:rsidRPr="00FB2E4A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spacing w:val="-6"/>
          <w:sz w:val="32"/>
          <w:szCs w:val="32"/>
        </w:rPr>
        <w:t>31</w:t>
      </w:r>
      <w:r w:rsidRPr="00FB2E4A">
        <w:rPr>
          <w:rFonts w:ascii="Angsana New" w:hAnsi="Angsana New"/>
          <w:spacing w:val="-6"/>
          <w:sz w:val="32"/>
          <w:szCs w:val="32"/>
        </w:rPr>
        <w:t xml:space="preserve"> </w:t>
      </w:r>
      <w:r w:rsidRPr="00FB2E4A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823543" w:rsidRPr="00823543">
        <w:rPr>
          <w:rFonts w:ascii="Angsana New" w:hAnsi="Angsana New"/>
          <w:spacing w:val="-6"/>
          <w:sz w:val="32"/>
          <w:szCs w:val="32"/>
        </w:rPr>
        <w:t>2567</w:t>
      </w:r>
      <w:r w:rsidRPr="00FB2E4A">
        <w:rPr>
          <w:rFonts w:ascii="Angsana New" w:hAnsi="Angsana New"/>
          <w:spacing w:val="-6"/>
          <w:sz w:val="32"/>
          <w:szCs w:val="32"/>
        </w:rPr>
        <w:t xml:space="preserve"> </w:t>
      </w:r>
      <w:r w:rsidRPr="00FB2E4A">
        <w:rPr>
          <w:rFonts w:ascii="Angsana New" w:hAnsi="Angsana New"/>
          <w:spacing w:val="-6"/>
          <w:sz w:val="32"/>
          <w:szCs w:val="32"/>
          <w:cs/>
        </w:rPr>
        <w:t>บริษัทมีวงเงินกู้ยืม</w:t>
      </w:r>
      <w:r w:rsidRPr="00FB2E4A">
        <w:rPr>
          <w:rFonts w:ascii="Angsana New" w:hAnsi="Angsana New"/>
          <w:spacing w:val="-6"/>
          <w:sz w:val="32"/>
          <w:szCs w:val="32"/>
          <w:cs/>
          <w:lang w:val="en-GB"/>
        </w:rPr>
        <w:t>ระยะยาวจากกิจการอื่น</w:t>
      </w:r>
      <w:r w:rsidRPr="00FB2E4A">
        <w:rPr>
          <w:rFonts w:ascii="Angsana New" w:hAnsi="Angsana New"/>
          <w:spacing w:val="-6"/>
          <w:sz w:val="32"/>
          <w:szCs w:val="32"/>
          <w:cs/>
        </w:rPr>
        <w:t xml:space="preserve">ที่ยังไม่ได้เบิกใช้ จำนวน </w:t>
      </w:r>
      <w:r w:rsidR="00823543" w:rsidRPr="00823543">
        <w:rPr>
          <w:rFonts w:ascii="Angsana New" w:hAnsi="Angsana New"/>
          <w:spacing w:val="-6"/>
          <w:sz w:val="32"/>
          <w:szCs w:val="32"/>
        </w:rPr>
        <w:t>3</w:t>
      </w:r>
      <w:r w:rsidR="008A7D00" w:rsidRPr="00FB2E4A">
        <w:rPr>
          <w:rFonts w:ascii="Angsana New" w:hAnsi="Angsana New"/>
          <w:spacing w:val="-6"/>
          <w:sz w:val="32"/>
          <w:szCs w:val="32"/>
        </w:rPr>
        <w:t>.</w:t>
      </w:r>
      <w:r w:rsidR="00823543" w:rsidRPr="00823543">
        <w:rPr>
          <w:rFonts w:ascii="Angsana New" w:hAnsi="Angsana New"/>
          <w:spacing w:val="-6"/>
          <w:sz w:val="32"/>
          <w:szCs w:val="32"/>
        </w:rPr>
        <w:t>95</w:t>
      </w:r>
      <w:r w:rsidRPr="00FB2E4A">
        <w:rPr>
          <w:rFonts w:ascii="Angsana New" w:hAnsi="Angsana New"/>
          <w:spacing w:val="-6"/>
          <w:sz w:val="32"/>
          <w:szCs w:val="32"/>
        </w:rPr>
        <w:t xml:space="preserve"> </w:t>
      </w:r>
      <w:r w:rsidRPr="00FB2E4A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14:paraId="10295621" w14:textId="01021FA2" w:rsidR="0075324E" w:rsidRDefault="00843C37" w:rsidP="00FB2E4A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18</w:t>
      </w:r>
      <w:r w:rsidR="00067467">
        <w:rPr>
          <w:rFonts w:ascii="Angsana New" w:hAnsi="Angsana New"/>
          <w:b/>
          <w:bCs/>
          <w:sz w:val="32"/>
          <w:szCs w:val="32"/>
        </w:rPr>
        <w:t>.</w:t>
      </w:r>
      <w:r w:rsidR="00FB2E4A">
        <w:rPr>
          <w:rFonts w:ascii="Angsana New" w:hAnsi="Angsana New"/>
          <w:b/>
          <w:bCs/>
          <w:sz w:val="32"/>
          <w:szCs w:val="32"/>
        </w:rPr>
        <w:tab/>
      </w:r>
      <w:r w:rsidR="0075324E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1CD9F842" w14:textId="3DC15D34" w:rsidR="004563CD" w:rsidRDefault="004563CD" w:rsidP="00090054">
      <w:pPr>
        <w:pStyle w:val="ListParagraph"/>
        <w:tabs>
          <w:tab w:val="left" w:pos="6570"/>
        </w:tabs>
        <w:ind w:left="547"/>
        <w:contextualSpacing w:val="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หนี้สินตามสัญญาเช่า ณ วันที่ </w:t>
      </w:r>
      <w:r w:rsidR="00823543" w:rsidRPr="00823543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ธันวาคม ประกอบด้วย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FB2E4A" w14:paraId="2C835817" w14:textId="77777777" w:rsidTr="004D3FA8">
        <w:tc>
          <w:tcPr>
            <w:tcW w:w="5741" w:type="dxa"/>
          </w:tcPr>
          <w:p w14:paraId="14176553" w14:textId="77777777" w:rsidR="00FB2E4A" w:rsidRDefault="00FB2E4A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096CDBC" w14:textId="2EE8DE98" w:rsidR="00FB2E4A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145F8210" w14:textId="77777777" w:rsidR="00FB2E4A" w:rsidRDefault="00FB2E4A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2F0D4E58" w14:textId="264F161B" w:rsidR="00FB2E4A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FB2E4A" w14:paraId="19E7A027" w14:textId="77777777" w:rsidTr="004D3FA8">
        <w:tc>
          <w:tcPr>
            <w:tcW w:w="5741" w:type="dxa"/>
          </w:tcPr>
          <w:p w14:paraId="45D74731" w14:textId="77777777" w:rsidR="00FB2E4A" w:rsidRDefault="00FB2E4A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ED2FEA9" w14:textId="77777777" w:rsidR="00FB2E4A" w:rsidRDefault="00FB2E4A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2F808DC2" w14:textId="77777777" w:rsidR="00FB2E4A" w:rsidRDefault="00FB2E4A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1CB28C2" w14:textId="77777777" w:rsidR="00FB2E4A" w:rsidRDefault="00FB2E4A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B2E4A" w14:paraId="63CB0442" w14:textId="77777777" w:rsidTr="00FB2E4A">
        <w:tc>
          <w:tcPr>
            <w:tcW w:w="5741" w:type="dxa"/>
          </w:tcPr>
          <w:p w14:paraId="65F7AD71" w14:textId="0F833E57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36" w:type="dxa"/>
            <w:shd w:val="clear" w:color="auto" w:fill="FFFFFF"/>
          </w:tcPr>
          <w:p w14:paraId="69C5A782" w14:textId="700C7822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EB80FCD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64302B0" w14:textId="2B6F834A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2E4A" w14:paraId="29AFB18B" w14:textId="77777777" w:rsidTr="00FB2E4A">
        <w:tc>
          <w:tcPr>
            <w:tcW w:w="5741" w:type="dxa"/>
          </w:tcPr>
          <w:p w14:paraId="7E6F4E82" w14:textId="38FB3B84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การวิเคราะห์ตามการครบกำหนด:</w:t>
            </w:r>
          </w:p>
        </w:tc>
        <w:tc>
          <w:tcPr>
            <w:tcW w:w="1436" w:type="dxa"/>
            <w:shd w:val="clear" w:color="auto" w:fill="FFFFFF"/>
          </w:tcPr>
          <w:p w14:paraId="0F23DF12" w14:textId="2BF3FFC8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E31632B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7B65A36" w14:textId="56AFA905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2E4A" w14:paraId="6DBC7156" w14:textId="77777777" w:rsidTr="00FB2E4A">
        <w:tc>
          <w:tcPr>
            <w:tcW w:w="5741" w:type="dxa"/>
          </w:tcPr>
          <w:p w14:paraId="6952D4B5" w14:textId="47474C5F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29B715DF" w14:textId="4FC8F513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165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055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144" w:type="dxa"/>
          </w:tcPr>
          <w:p w14:paraId="6FCED7FD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D40E5CA" w14:textId="73483922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138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440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104</w:t>
            </w:r>
          </w:p>
        </w:tc>
      </w:tr>
      <w:tr w:rsidR="00FB2E4A" w14:paraId="0EF5622D" w14:textId="77777777" w:rsidTr="00FB2E4A">
        <w:tc>
          <w:tcPr>
            <w:tcW w:w="5741" w:type="dxa"/>
          </w:tcPr>
          <w:p w14:paraId="07661CD5" w14:textId="2F86EC97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36" w:type="dxa"/>
            <w:shd w:val="clear" w:color="auto" w:fill="FFFFFF"/>
          </w:tcPr>
          <w:p w14:paraId="736CC801" w14:textId="1FD2F78B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170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318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580</w:t>
            </w:r>
          </w:p>
        </w:tc>
        <w:tc>
          <w:tcPr>
            <w:tcW w:w="144" w:type="dxa"/>
          </w:tcPr>
          <w:p w14:paraId="2F41CA25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9F4C9FB" w14:textId="650B9F09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142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111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883</w:t>
            </w:r>
          </w:p>
        </w:tc>
      </w:tr>
      <w:tr w:rsidR="00FB2E4A" w14:paraId="28E6B584" w14:textId="77777777" w:rsidTr="00FB2E4A">
        <w:tc>
          <w:tcPr>
            <w:tcW w:w="5741" w:type="dxa"/>
          </w:tcPr>
          <w:p w14:paraId="381D2BE2" w14:textId="140AE2D3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36" w:type="dxa"/>
            <w:shd w:val="clear" w:color="auto" w:fill="FFFFFF"/>
          </w:tcPr>
          <w:p w14:paraId="52295C8F" w14:textId="46304D29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173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015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115</w:t>
            </w:r>
          </w:p>
        </w:tc>
        <w:tc>
          <w:tcPr>
            <w:tcW w:w="144" w:type="dxa"/>
          </w:tcPr>
          <w:p w14:paraId="17D0C387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EE9C2E6" w14:textId="7F389585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144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567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279</w:t>
            </w:r>
          </w:p>
        </w:tc>
      </w:tr>
      <w:tr w:rsidR="00FB2E4A" w14:paraId="73925A7B" w14:textId="77777777" w:rsidTr="00FB2E4A">
        <w:tc>
          <w:tcPr>
            <w:tcW w:w="5741" w:type="dxa"/>
          </w:tcPr>
          <w:p w14:paraId="63807D4D" w14:textId="719982E7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36" w:type="dxa"/>
            <w:shd w:val="clear" w:color="auto" w:fill="FFFFFF"/>
          </w:tcPr>
          <w:p w14:paraId="5353D833" w14:textId="2BD3CA58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168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606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898</w:t>
            </w:r>
          </w:p>
        </w:tc>
        <w:tc>
          <w:tcPr>
            <w:tcW w:w="144" w:type="dxa"/>
          </w:tcPr>
          <w:p w14:paraId="529A0593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9D4CB90" w14:textId="1E7BD87A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147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065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826</w:t>
            </w:r>
          </w:p>
        </w:tc>
      </w:tr>
      <w:tr w:rsidR="00FB2E4A" w14:paraId="7F8CA888" w14:textId="77777777" w:rsidTr="00FB2E4A">
        <w:tc>
          <w:tcPr>
            <w:tcW w:w="5741" w:type="dxa"/>
          </w:tcPr>
          <w:p w14:paraId="2DD38BA8" w14:textId="6C937CB5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ปีที่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6" w:type="dxa"/>
            <w:shd w:val="clear" w:color="auto" w:fill="FFFFFF"/>
          </w:tcPr>
          <w:p w14:paraId="27A170F8" w14:textId="58970B75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155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647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743</w:t>
            </w:r>
          </w:p>
        </w:tc>
        <w:tc>
          <w:tcPr>
            <w:tcW w:w="144" w:type="dxa"/>
          </w:tcPr>
          <w:p w14:paraId="777791C3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11FE478" w14:textId="12BBD640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141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050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077</w:t>
            </w:r>
          </w:p>
        </w:tc>
      </w:tr>
      <w:tr w:rsidR="00FB2E4A" w14:paraId="4B1CD63C" w14:textId="77777777" w:rsidTr="00FB2E4A">
        <w:tc>
          <w:tcPr>
            <w:tcW w:w="5741" w:type="dxa"/>
          </w:tcPr>
          <w:p w14:paraId="27EABDA6" w14:textId="788D15DC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ถัดจากปีที่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FFFFF"/>
          </w:tcPr>
          <w:p w14:paraId="737A4CAA" w14:textId="4D074121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306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764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414</w:t>
            </w:r>
          </w:p>
        </w:tc>
        <w:tc>
          <w:tcPr>
            <w:tcW w:w="144" w:type="dxa"/>
          </w:tcPr>
          <w:p w14:paraId="35DBFAE9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53359EE0" w14:textId="498B7697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320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525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295</w:t>
            </w:r>
          </w:p>
        </w:tc>
      </w:tr>
      <w:tr w:rsidR="00FB2E4A" w14:paraId="6FDD11E8" w14:textId="77777777" w:rsidTr="00FB2E4A">
        <w:tc>
          <w:tcPr>
            <w:tcW w:w="5741" w:type="dxa"/>
          </w:tcPr>
          <w:p w14:paraId="6380344F" w14:textId="77777777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FFFFF"/>
          </w:tcPr>
          <w:p w14:paraId="48639A4F" w14:textId="1167F898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139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407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954</w:t>
            </w:r>
          </w:p>
        </w:tc>
        <w:tc>
          <w:tcPr>
            <w:tcW w:w="144" w:type="dxa"/>
          </w:tcPr>
          <w:p w14:paraId="302399D9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60D1E8CE" w14:textId="3425B00F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033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760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464</w:t>
            </w:r>
          </w:p>
        </w:tc>
      </w:tr>
      <w:tr w:rsidR="00FB2E4A" w14:paraId="7C45A19B" w14:textId="77777777" w:rsidTr="00FB2E4A">
        <w:tc>
          <w:tcPr>
            <w:tcW w:w="5741" w:type="dxa"/>
          </w:tcPr>
          <w:p w14:paraId="3A2BA4DE" w14:textId="7D91F5DA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 ดอกเบี้ยจ่ายรอตัดบัญชี</w:t>
            </w:r>
          </w:p>
        </w:tc>
        <w:tc>
          <w:tcPr>
            <w:tcW w:w="1436" w:type="dxa"/>
            <w:shd w:val="clear" w:color="auto" w:fill="FFFFFF"/>
          </w:tcPr>
          <w:p w14:paraId="3760A154" w14:textId="11E050C4" w:rsidR="00FB2E4A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179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934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514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1119F4B3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BCD410F" w14:textId="147D6A79" w:rsidR="00FB2E4A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161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273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B2E4A" w14:paraId="47C908CB" w14:textId="77777777" w:rsidTr="004D3FA8">
        <w:tc>
          <w:tcPr>
            <w:tcW w:w="5741" w:type="dxa"/>
          </w:tcPr>
          <w:p w14:paraId="2D3050D8" w14:textId="31C15669" w:rsidR="00FB2E4A" w:rsidRDefault="00FB2E4A" w:rsidP="00FB2E4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9A2924" w14:textId="3FD67229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959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473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44" w:type="dxa"/>
          </w:tcPr>
          <w:p w14:paraId="0229062D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7ADE9362" w14:textId="16753899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872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487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447</w:t>
            </w:r>
          </w:p>
        </w:tc>
      </w:tr>
      <w:tr w:rsidR="00FB2E4A" w14:paraId="61C240C8" w14:textId="77777777" w:rsidTr="00FB2E4A">
        <w:tc>
          <w:tcPr>
            <w:tcW w:w="5741" w:type="dxa"/>
          </w:tcPr>
          <w:p w14:paraId="3444E031" w14:textId="5392BC21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shd w:val="clear" w:color="auto" w:fill="FFFFFF"/>
          </w:tcPr>
          <w:p w14:paraId="51597EC2" w14:textId="6E9B36D0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160B2D6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5B9BE32" w14:textId="1C47191D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2E4A" w14:paraId="231C957B" w14:textId="77777777" w:rsidTr="00FB2E4A">
        <w:tc>
          <w:tcPr>
            <w:tcW w:w="5741" w:type="dxa"/>
          </w:tcPr>
          <w:p w14:paraId="6F1064B7" w14:textId="020A86E9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การจัดประเภท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436" w:type="dxa"/>
            <w:shd w:val="clear" w:color="auto" w:fill="FFFFFF"/>
          </w:tcPr>
          <w:p w14:paraId="62F4A4CF" w14:textId="77777777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5E637B6E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98309D2" w14:textId="77777777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FB2E4A" w14:paraId="71430E0B" w14:textId="77777777" w:rsidTr="00FB2E4A">
        <w:tc>
          <w:tcPr>
            <w:tcW w:w="5741" w:type="dxa"/>
          </w:tcPr>
          <w:p w14:paraId="543AF8F0" w14:textId="68E658EE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ไม่หมุนเวียน</w:t>
            </w:r>
          </w:p>
        </w:tc>
        <w:tc>
          <w:tcPr>
            <w:tcW w:w="1436" w:type="dxa"/>
            <w:shd w:val="clear" w:color="auto" w:fill="FFFFFF"/>
          </w:tcPr>
          <w:p w14:paraId="756CE80D" w14:textId="4249E619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837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879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485</w:t>
            </w:r>
          </w:p>
        </w:tc>
        <w:tc>
          <w:tcPr>
            <w:tcW w:w="144" w:type="dxa"/>
          </w:tcPr>
          <w:p w14:paraId="6E0F24E5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6074DDD" w14:textId="1C27D712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771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392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404</w:t>
            </w:r>
          </w:p>
        </w:tc>
      </w:tr>
      <w:tr w:rsidR="00FB2E4A" w14:paraId="0F5F5143" w14:textId="77777777" w:rsidTr="009823FE">
        <w:tc>
          <w:tcPr>
            <w:tcW w:w="5741" w:type="dxa"/>
            <w:vAlign w:val="bottom"/>
          </w:tcPr>
          <w:p w14:paraId="347EB861" w14:textId="371DFB2D" w:rsidR="00FB2E4A" w:rsidRDefault="00FB2E4A" w:rsidP="00FB2E4A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436" w:type="dxa"/>
            <w:shd w:val="clear" w:color="auto" w:fill="FFFFFF"/>
          </w:tcPr>
          <w:p w14:paraId="7C7428CB" w14:textId="56191BE7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121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593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955</w:t>
            </w:r>
          </w:p>
        </w:tc>
        <w:tc>
          <w:tcPr>
            <w:tcW w:w="144" w:type="dxa"/>
          </w:tcPr>
          <w:p w14:paraId="0F4DDF7F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983C668" w14:textId="52074BFF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101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095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043</w:t>
            </w:r>
          </w:p>
        </w:tc>
      </w:tr>
      <w:tr w:rsidR="00FB2E4A" w14:paraId="788F45A3" w14:textId="77777777" w:rsidTr="009823FE">
        <w:tc>
          <w:tcPr>
            <w:tcW w:w="5741" w:type="dxa"/>
            <w:vAlign w:val="bottom"/>
          </w:tcPr>
          <w:p w14:paraId="56BD23C5" w14:textId="720347F7" w:rsidR="00FB2E4A" w:rsidRDefault="00FB2E4A" w:rsidP="00FB2E4A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311231C1" w14:textId="4F59E7E0" w:rsidR="00FB2E4A" w:rsidRPr="00323C7B" w:rsidRDefault="00823543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959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473</w:t>
            </w:r>
            <w:r w:rsidR="00FB2E4A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44" w:type="dxa"/>
          </w:tcPr>
          <w:p w14:paraId="220B9640" w14:textId="77777777" w:rsidR="00FB2E4A" w:rsidRDefault="00FB2E4A" w:rsidP="00FB2E4A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318FE6A0" w14:textId="0FD2D6A9" w:rsidR="00FB2E4A" w:rsidRPr="00323C7B" w:rsidRDefault="00FB2E4A" w:rsidP="00FB2E4A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872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487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447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0282B5A4" w14:textId="367B3881" w:rsidR="008E18FD" w:rsidRDefault="008E18FD" w:rsidP="00FB2E4A">
      <w:pPr>
        <w:pStyle w:val="ListParagraph"/>
        <w:tabs>
          <w:tab w:val="left" w:pos="6570"/>
        </w:tabs>
        <w:spacing w:before="240"/>
        <w:ind w:left="547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บริษัทมีการทำสัญญาเช่าที่ดิน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และที่ดินพร้อมอาคาร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823543" w:rsidRPr="00823543">
        <w:rPr>
          <w:rFonts w:ascii="Angsana New" w:hAnsi="Angsana New"/>
          <w:sz w:val="32"/>
          <w:szCs w:val="32"/>
        </w:rPr>
        <w:t>444</w:t>
      </w:r>
      <w:r w:rsidR="0093046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</w:t>
      </w:r>
      <w:r w:rsidR="001352FE">
        <w:rPr>
          <w:rFonts w:ascii="Angsana New" w:hAnsi="Angsana New"/>
          <w:sz w:val="32"/>
          <w:szCs w:val="32"/>
          <w:cs/>
        </w:rPr>
        <w:t>ัญญา</w:t>
      </w:r>
      <w:r>
        <w:rPr>
          <w:rFonts w:ascii="Angsana New" w:hAnsi="Angsana New"/>
          <w:sz w:val="32"/>
          <w:szCs w:val="32"/>
          <w:cs/>
        </w:rPr>
        <w:t xml:space="preserve"> และ </w:t>
      </w:r>
      <w:r w:rsidR="00823543" w:rsidRPr="00823543">
        <w:rPr>
          <w:rFonts w:ascii="Angsana New" w:hAnsi="Angsana New"/>
          <w:sz w:val="32"/>
          <w:szCs w:val="32"/>
        </w:rPr>
        <w:t>372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</w:t>
      </w:r>
      <w:r w:rsidR="001352FE">
        <w:rPr>
          <w:rFonts w:ascii="Angsana New" w:hAnsi="Angsana New"/>
          <w:sz w:val="32"/>
          <w:szCs w:val="32"/>
          <w:cs/>
        </w:rPr>
        <w:t>ัญญา</w:t>
      </w:r>
      <w:r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6B7F0607" w14:textId="67B86DD6" w:rsidR="00161CF7" w:rsidRDefault="0099434E" w:rsidP="004A0744">
      <w:pPr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pacing w:val="2"/>
          <w:cs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161CF7">
        <w:rPr>
          <w:rFonts w:ascii="Angsana New" w:hAnsi="Angsana New"/>
          <w:b/>
          <w:bCs/>
          <w:sz w:val="32"/>
          <w:szCs w:val="32"/>
          <w:cs/>
        </w:rPr>
        <w:t>.</w:t>
      </w:r>
      <w:r w:rsidR="004A0744">
        <w:rPr>
          <w:rFonts w:ascii="Angsana New" w:hAnsi="Angsana New"/>
          <w:b/>
          <w:bCs/>
          <w:sz w:val="32"/>
          <w:szCs w:val="32"/>
        </w:rPr>
        <w:tab/>
      </w:r>
      <w:r w:rsidR="00181794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5B2E12">
        <w:rPr>
          <w:rFonts w:ascii="Angsana New" w:hAnsi="Angsana New"/>
          <w:b/>
          <w:bCs/>
          <w:sz w:val="32"/>
          <w:szCs w:val="32"/>
          <w:cs/>
        </w:rPr>
        <w:t>ไม่หมุนเวียนสำหรับผลประโยชน์พนักงาน</w:t>
      </w:r>
    </w:p>
    <w:p w14:paraId="03173642" w14:textId="31D95958" w:rsidR="004A0744" w:rsidRDefault="00CB3E73" w:rsidP="004A0744">
      <w:pPr>
        <w:pStyle w:val="ListParagraph"/>
        <w:spacing w:after="120"/>
        <w:ind w:left="547" w:right="-29"/>
        <w:contextualSpacing w:val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/>
          <w:spacing w:val="-2"/>
          <w:sz w:val="32"/>
          <w:szCs w:val="32"/>
          <w:cs/>
        </w:rPr>
        <w:t xml:space="preserve">ประมาณการหนี้สินไม่หมุนเวียนสำหรับผลประโยชน์พนักงาน ณ วันที่ </w:t>
      </w:r>
      <w:r w:rsidR="00823543" w:rsidRPr="00823543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ประกอบด้วย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4A0744" w14:paraId="0DD8E256" w14:textId="77777777" w:rsidTr="004D3FA8">
        <w:tc>
          <w:tcPr>
            <w:tcW w:w="5741" w:type="dxa"/>
          </w:tcPr>
          <w:p w14:paraId="2C52E819" w14:textId="77777777" w:rsidR="004A0744" w:rsidRDefault="004A0744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39ECFEB" w14:textId="4250A9BF" w:rsidR="004A0744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7E9B0CC2" w14:textId="77777777" w:rsidR="004A0744" w:rsidRDefault="004A0744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D457CFE" w14:textId="36CAA13B" w:rsidR="004A0744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4A0744" w14:paraId="7F361AA0" w14:textId="77777777" w:rsidTr="004D3FA8">
        <w:tc>
          <w:tcPr>
            <w:tcW w:w="5741" w:type="dxa"/>
          </w:tcPr>
          <w:p w14:paraId="546FAA59" w14:textId="77777777" w:rsidR="004A0744" w:rsidRDefault="004A0744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AE6FF82" w14:textId="77777777" w:rsidR="004A0744" w:rsidRDefault="004A0744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6AE4FCA2" w14:textId="77777777" w:rsidR="004A0744" w:rsidRDefault="004A0744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DBCCDF5" w14:textId="77777777" w:rsidR="004A0744" w:rsidRDefault="004A0744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4A0744" w14:paraId="3DD56497" w14:textId="77777777" w:rsidTr="002E65DB">
        <w:tc>
          <w:tcPr>
            <w:tcW w:w="5741" w:type="dxa"/>
            <w:vAlign w:val="bottom"/>
          </w:tcPr>
          <w:p w14:paraId="59A8583F" w14:textId="50C08EFA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งบฐานะการเงิน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36" w:type="dxa"/>
            <w:shd w:val="clear" w:color="auto" w:fill="FFFFFF"/>
            <w:vAlign w:val="bottom"/>
          </w:tcPr>
          <w:p w14:paraId="2A4E46EC" w14:textId="7E70F75B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1803A401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5EB76CCA" w14:textId="6FFE00C8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744" w14:paraId="1E8ECFF4" w14:textId="77777777" w:rsidTr="002E65DB">
        <w:tc>
          <w:tcPr>
            <w:tcW w:w="5741" w:type="dxa"/>
            <w:vAlign w:val="bottom"/>
          </w:tcPr>
          <w:p w14:paraId="3E80BB37" w14:textId="6AEE1AEB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ภาระผูกพันในงบฐานะการเงินสำหรับ</w:t>
            </w:r>
          </w:p>
        </w:tc>
        <w:tc>
          <w:tcPr>
            <w:tcW w:w="1436" w:type="dxa"/>
            <w:shd w:val="clear" w:color="auto" w:fill="FFFFFF"/>
            <w:vAlign w:val="bottom"/>
          </w:tcPr>
          <w:p w14:paraId="6B9AF5F5" w14:textId="2A74FD9B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32DAB50F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0B60E070" w14:textId="5EE8F7BD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744" w14:paraId="46BC0623" w14:textId="77777777" w:rsidTr="002E65DB">
        <w:tc>
          <w:tcPr>
            <w:tcW w:w="5741" w:type="dxa"/>
            <w:vAlign w:val="bottom"/>
          </w:tcPr>
          <w:p w14:paraId="67CC7E02" w14:textId="4B8B8C5A" w:rsidR="004A0744" w:rsidRDefault="004A0744" w:rsidP="0036327F">
            <w:pPr>
              <w:ind w:left="3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ผลประโยชน์หลังออกจากงาน </w:t>
            </w:r>
          </w:p>
        </w:tc>
        <w:tc>
          <w:tcPr>
            <w:tcW w:w="1436" w:type="dxa"/>
            <w:shd w:val="clear" w:color="auto" w:fill="FFFFFF"/>
          </w:tcPr>
          <w:p w14:paraId="2B0AFFAD" w14:textId="552F74E8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905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44" w:type="dxa"/>
          </w:tcPr>
          <w:p w14:paraId="5FFF475E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F61D1D7" w14:textId="04D76401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009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356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A0744" w14:paraId="63AFF2AF" w14:textId="77777777" w:rsidTr="00570F1B">
        <w:tc>
          <w:tcPr>
            <w:tcW w:w="5741" w:type="dxa"/>
            <w:vAlign w:val="bottom"/>
          </w:tcPr>
          <w:p w14:paraId="46D59CB5" w14:textId="434B1139" w:rsid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BE99DE1" w14:textId="44769259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905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44" w:type="dxa"/>
          </w:tcPr>
          <w:p w14:paraId="1C5A7737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559C2E7A" w14:textId="0FFB3743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009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356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A0744" w14:paraId="66F9C28A" w14:textId="77777777" w:rsidTr="004D3FA8">
        <w:tc>
          <w:tcPr>
            <w:tcW w:w="5741" w:type="dxa"/>
          </w:tcPr>
          <w:p w14:paraId="65010A17" w14:textId="77777777" w:rsidR="004A0744" w:rsidRDefault="004A0744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3ECF430" w14:textId="52A3F20C" w:rsidR="004A0744" w:rsidRDefault="004A0744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" w:type="dxa"/>
          </w:tcPr>
          <w:p w14:paraId="6460BB7D" w14:textId="77777777" w:rsidR="004A0744" w:rsidRDefault="004A0744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E059388" w14:textId="79E49E90" w:rsidR="004A0744" w:rsidRDefault="004A0744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A0744" w:rsidRPr="004A0744" w14:paraId="3CDEA0B0" w14:textId="77777777" w:rsidTr="004D3FA8">
        <w:tc>
          <w:tcPr>
            <w:tcW w:w="5741" w:type="dxa"/>
          </w:tcPr>
          <w:p w14:paraId="16A904F9" w14:textId="5E792528" w:rsidR="004A0744" w:rsidRP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งบกำไรขาดทุนเบ็ดเสร็จสำหรับปีสิ้นสุดวันที่ </w:t>
            </w:r>
            <w:r w:rsidR="00823543" w:rsidRPr="00823543">
              <w:rPr>
                <w:rFonts w:ascii="Angsana New" w:hAnsi="Angsana New"/>
                <w:b/>
                <w:bCs/>
                <w:sz w:val="32"/>
                <w:szCs w:val="32"/>
              </w:rPr>
              <w:t>31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1436" w:type="dxa"/>
          </w:tcPr>
          <w:p w14:paraId="6D3079F4" w14:textId="17F4B49D" w:rsid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" w:type="dxa"/>
          </w:tcPr>
          <w:p w14:paraId="77C37A00" w14:textId="77777777" w:rsidR="004A0744" w:rsidRDefault="004A0744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212C55A7" w14:textId="76899A63" w:rsid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4A0744" w14:paraId="77161968" w14:textId="77777777" w:rsidTr="004D3FA8">
        <w:tc>
          <w:tcPr>
            <w:tcW w:w="5741" w:type="dxa"/>
            <w:vAlign w:val="bottom"/>
          </w:tcPr>
          <w:p w14:paraId="43C7628B" w14:textId="6B6F7013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รับรู้ในกำไรหรือขาดทุน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  <w:vAlign w:val="bottom"/>
          </w:tcPr>
          <w:p w14:paraId="531C49D5" w14:textId="77777777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  <w:vAlign w:val="bottom"/>
          </w:tcPr>
          <w:p w14:paraId="7F495A53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vAlign w:val="bottom"/>
          </w:tcPr>
          <w:p w14:paraId="3C1B1C36" w14:textId="77777777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744" w14:paraId="50DF2B27" w14:textId="77777777" w:rsidTr="002944CB">
        <w:tc>
          <w:tcPr>
            <w:tcW w:w="5741" w:type="dxa"/>
            <w:vAlign w:val="bottom"/>
          </w:tcPr>
          <w:p w14:paraId="4FB74158" w14:textId="2D2B7D58" w:rsidR="004A0744" w:rsidRDefault="004A0744" w:rsidP="0036327F">
            <w:pPr>
              <w:ind w:left="3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</w:tcPr>
          <w:p w14:paraId="4452B4AB" w14:textId="6144655A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784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093</w:t>
            </w:r>
          </w:p>
        </w:tc>
        <w:tc>
          <w:tcPr>
            <w:tcW w:w="144" w:type="dxa"/>
          </w:tcPr>
          <w:p w14:paraId="33E9ECF2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033DE2D" w14:textId="17AC0290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119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330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A0744" w14:paraId="29AB657C" w14:textId="77777777" w:rsidTr="002944CB">
        <w:tc>
          <w:tcPr>
            <w:tcW w:w="5741" w:type="dxa"/>
            <w:vAlign w:val="bottom"/>
          </w:tcPr>
          <w:p w14:paraId="033250F9" w14:textId="5724A539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รับรู้ในกำไรขาดทุนเบ็ดเสร็จอื่น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</w:tcPr>
          <w:p w14:paraId="3C5921F2" w14:textId="77777777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2781151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33D1716" w14:textId="77777777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744" w14:paraId="4F6B0960" w14:textId="77777777" w:rsidTr="002944CB">
        <w:tc>
          <w:tcPr>
            <w:tcW w:w="5741" w:type="dxa"/>
            <w:vAlign w:val="bottom"/>
          </w:tcPr>
          <w:p w14:paraId="25D9AA29" w14:textId="33E365F5" w:rsidR="004A0744" w:rsidRDefault="004A0744" w:rsidP="0036327F">
            <w:pPr>
              <w:ind w:left="3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ขาดทุนจาก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ประมาณการตามหลักคณิตศาสตร์ประกันภัย</w:t>
            </w:r>
          </w:p>
        </w:tc>
        <w:tc>
          <w:tcPr>
            <w:tcW w:w="1436" w:type="dxa"/>
            <w:shd w:val="clear" w:color="auto" w:fill="FFFFFF"/>
          </w:tcPr>
          <w:p w14:paraId="2A61B8A5" w14:textId="09CF0454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699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44" w:type="dxa"/>
          </w:tcPr>
          <w:p w14:paraId="01F54BF1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A6F004B" w14:textId="1ACC22B8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762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230</w:t>
            </w:r>
          </w:p>
        </w:tc>
      </w:tr>
      <w:tr w:rsidR="004A0744" w14:paraId="30E6C6DE" w14:textId="77777777" w:rsidTr="004D3FA8">
        <w:tc>
          <w:tcPr>
            <w:tcW w:w="5741" w:type="dxa"/>
            <w:vAlign w:val="bottom"/>
          </w:tcPr>
          <w:p w14:paraId="4D47E947" w14:textId="3347C9D5" w:rsid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ACD1897" w14:textId="73FCFF12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483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457</w:t>
            </w:r>
          </w:p>
        </w:tc>
        <w:tc>
          <w:tcPr>
            <w:tcW w:w="144" w:type="dxa"/>
          </w:tcPr>
          <w:p w14:paraId="09354F52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5D30B6EF" w14:textId="1EA78E08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881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560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2067F689" w14:textId="7B4613DB" w:rsidR="004A0744" w:rsidRDefault="004A0744" w:rsidP="004A0744">
      <w:pPr>
        <w:pStyle w:val="ListParagraph"/>
        <w:spacing w:before="240"/>
        <w:ind w:left="547" w:right="-29"/>
        <w:contextualSpacing w:val="0"/>
        <w:jc w:val="thaiDistribute"/>
        <w:rPr>
          <w:rFonts w:ascii="Angsana New" w:hAnsi="Angsana New"/>
          <w:spacing w:val="-2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4A0744" w14:paraId="27083976" w14:textId="77777777" w:rsidTr="004D3FA8">
        <w:tc>
          <w:tcPr>
            <w:tcW w:w="5741" w:type="dxa"/>
          </w:tcPr>
          <w:p w14:paraId="3FBF27E5" w14:textId="77777777" w:rsidR="004A0744" w:rsidRDefault="004A0744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36A46AC" w14:textId="25884171" w:rsidR="004A0744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3F26088E" w14:textId="77777777" w:rsidR="004A0744" w:rsidRDefault="004A0744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12301C9" w14:textId="3E1C7D39" w:rsidR="004A0744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4A0744" w14:paraId="28FBC05A" w14:textId="77777777" w:rsidTr="004D3FA8">
        <w:tc>
          <w:tcPr>
            <w:tcW w:w="5741" w:type="dxa"/>
          </w:tcPr>
          <w:p w14:paraId="01913B9D" w14:textId="77777777" w:rsidR="004A0744" w:rsidRDefault="004A0744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BA89E0C" w14:textId="77777777" w:rsidR="004A0744" w:rsidRDefault="004A0744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4EC40C0D" w14:textId="77777777" w:rsidR="004A0744" w:rsidRDefault="004A0744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520F1DEC" w14:textId="77777777" w:rsidR="004A0744" w:rsidRDefault="004A0744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4A0744" w14:paraId="0D906861" w14:textId="77777777" w:rsidTr="001E16C2">
        <w:tc>
          <w:tcPr>
            <w:tcW w:w="5741" w:type="dxa"/>
          </w:tcPr>
          <w:p w14:paraId="5D0EF976" w14:textId="0D5DD9B5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ภาระผูกพันของโครงการผลประโยชน์ ณ วันที่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pacing w:val="-4"/>
                <w:sz w:val="32"/>
                <w:szCs w:val="32"/>
              </w:rPr>
              <w:t>1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pacing w:val="-4"/>
                <w:sz w:val="32"/>
                <w:szCs w:val="32"/>
                <w:cs/>
              </w:rPr>
              <w:t>มกราคม</w:t>
            </w:r>
            <w:r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</w:tcPr>
          <w:p w14:paraId="2285099F" w14:textId="39940C7F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009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356</w:t>
            </w:r>
          </w:p>
        </w:tc>
        <w:tc>
          <w:tcPr>
            <w:tcW w:w="144" w:type="dxa"/>
          </w:tcPr>
          <w:p w14:paraId="64CEE5DC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055259A" w14:textId="6F697EBB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451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736</w:t>
            </w:r>
          </w:p>
        </w:tc>
      </w:tr>
      <w:tr w:rsidR="004A0744" w14:paraId="7D8C7042" w14:textId="77777777" w:rsidTr="001E16C2">
        <w:tc>
          <w:tcPr>
            <w:tcW w:w="5741" w:type="dxa"/>
          </w:tcPr>
          <w:p w14:paraId="78010636" w14:textId="3D4E93B4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36" w:type="dxa"/>
            <w:shd w:val="clear" w:color="auto" w:fill="FFFFFF"/>
          </w:tcPr>
          <w:p w14:paraId="5A582F91" w14:textId="5E89991B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682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44" w:type="dxa"/>
          </w:tcPr>
          <w:p w14:paraId="0425A186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2B24EF9" w14:textId="28DE9F21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069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160</w:t>
            </w:r>
          </w:p>
        </w:tc>
      </w:tr>
      <w:tr w:rsidR="004A0744" w14:paraId="78B87C21" w14:textId="77777777" w:rsidTr="001E16C2">
        <w:tc>
          <w:tcPr>
            <w:tcW w:w="5741" w:type="dxa"/>
          </w:tcPr>
          <w:p w14:paraId="0674702E" w14:textId="607C33A9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ต้นทุนดอกเบี้ย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</w:tcPr>
          <w:p w14:paraId="3C0050E1" w14:textId="1844BE9B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101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44" w:type="dxa"/>
          </w:tcPr>
          <w:p w14:paraId="732B9C1B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B10A5E0" w14:textId="18AAE9E2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50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170</w:t>
            </w:r>
          </w:p>
        </w:tc>
      </w:tr>
      <w:tr w:rsidR="004A0744" w14:paraId="1BD7AAE6" w14:textId="77777777" w:rsidTr="001E16C2">
        <w:tc>
          <w:tcPr>
            <w:tcW w:w="5741" w:type="dxa"/>
          </w:tcPr>
          <w:p w14:paraId="582AA4C1" w14:textId="2975AC48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การจ่ายชำระผลประโยชน์</w:t>
            </w:r>
          </w:p>
        </w:tc>
        <w:tc>
          <w:tcPr>
            <w:tcW w:w="1436" w:type="dxa"/>
            <w:shd w:val="clear" w:color="auto" w:fill="FFFFFF"/>
          </w:tcPr>
          <w:p w14:paraId="76FF5F0B" w14:textId="6DF68DEA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587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617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" w:type="dxa"/>
          </w:tcPr>
          <w:p w14:paraId="3DEE2E85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57B722A" w14:textId="266C3E47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323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940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A0744" w14:paraId="65C536FA" w14:textId="77777777" w:rsidTr="001E16C2">
        <w:tc>
          <w:tcPr>
            <w:tcW w:w="5741" w:type="dxa"/>
          </w:tcPr>
          <w:p w14:paraId="3E9BF6C2" w14:textId="67E16384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>
              <w:rPr>
                <w:rFonts w:ascii="Angsana New" w:hAnsi="Angsana New"/>
                <w:sz w:val="32"/>
                <w:szCs w:val="32"/>
              </w:rPr>
              <w:t xml:space="preserve">) </w:t>
            </w:r>
            <w:r>
              <w:rPr>
                <w:rFonts w:ascii="Angsana New" w:hAnsi="Angsana New"/>
                <w:sz w:val="32"/>
                <w:szCs w:val="32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436" w:type="dxa"/>
            <w:shd w:val="clear" w:color="auto" w:fill="FFFFFF"/>
          </w:tcPr>
          <w:p w14:paraId="00564AD8" w14:textId="77777777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0981F632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9CE98B5" w14:textId="77777777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A0744" w14:paraId="50621FFE" w14:textId="77777777" w:rsidTr="001E16C2">
        <w:tc>
          <w:tcPr>
            <w:tcW w:w="5741" w:type="dxa"/>
          </w:tcPr>
          <w:p w14:paraId="197C130C" w14:textId="4CB39EDC" w:rsidR="004A0744" w:rsidRPr="0036327F" w:rsidRDefault="004A0744" w:rsidP="0036327F">
            <w:pPr>
              <w:ind w:left="327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6327F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จากการเปลี่ยนแปลงสมมติฐานด้านประชากรศาสตร์</w:t>
            </w:r>
          </w:p>
        </w:tc>
        <w:tc>
          <w:tcPr>
            <w:tcW w:w="1436" w:type="dxa"/>
            <w:shd w:val="clear" w:color="auto" w:fill="FFFFFF"/>
          </w:tcPr>
          <w:p w14:paraId="47F361BD" w14:textId="2E3D45AD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023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558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44" w:type="dxa"/>
          </w:tcPr>
          <w:p w14:paraId="5EF97A35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3D22856" w14:textId="0161E469" w:rsidR="004A0744" w:rsidRPr="00323C7B" w:rsidRDefault="004A0744" w:rsidP="004A0744">
            <w:pPr>
              <w:ind w:left="27" w:right="-4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A0744" w14:paraId="04AFD8C8" w14:textId="77777777" w:rsidTr="001E16C2">
        <w:tc>
          <w:tcPr>
            <w:tcW w:w="5741" w:type="dxa"/>
          </w:tcPr>
          <w:p w14:paraId="2C3C35A4" w14:textId="23842FFE" w:rsidR="004A0744" w:rsidRPr="0036327F" w:rsidRDefault="004A0744" w:rsidP="0036327F">
            <w:pPr>
              <w:ind w:left="327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6327F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จากการปรับปรุงประสบการณ์</w:t>
            </w:r>
          </w:p>
        </w:tc>
        <w:tc>
          <w:tcPr>
            <w:tcW w:w="1436" w:type="dxa"/>
            <w:shd w:val="clear" w:color="auto" w:fill="FFFFFF"/>
          </w:tcPr>
          <w:p w14:paraId="1CE295B1" w14:textId="3E13B381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306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733</w:t>
            </w:r>
          </w:p>
        </w:tc>
        <w:tc>
          <w:tcPr>
            <w:tcW w:w="144" w:type="dxa"/>
          </w:tcPr>
          <w:p w14:paraId="3B957B39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0A4FDF7" w14:textId="0F682271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725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076</w:t>
            </w:r>
          </w:p>
        </w:tc>
      </w:tr>
      <w:tr w:rsidR="004A0744" w14:paraId="379AE5B4" w14:textId="77777777" w:rsidTr="001E16C2">
        <w:tc>
          <w:tcPr>
            <w:tcW w:w="5741" w:type="dxa"/>
          </w:tcPr>
          <w:p w14:paraId="4DD3F15F" w14:textId="2E42ECBB" w:rsidR="004A0744" w:rsidRPr="0036327F" w:rsidRDefault="004A0744" w:rsidP="0036327F">
            <w:pPr>
              <w:ind w:left="327"/>
              <w:jc w:val="thaiDistribute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36327F">
              <w:rPr>
                <w:rFonts w:ascii="Angsana New" w:hAnsi="Angsana New"/>
                <w:spacing w:val="-4"/>
                <w:sz w:val="32"/>
                <w:szCs w:val="32"/>
                <w:cs/>
              </w:rPr>
              <w:t>จากการเปลี่ยนแปลงสมมติฐานทางการเงิน</w:t>
            </w:r>
            <w:r w:rsidRPr="0036327F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</w:tcPr>
          <w:p w14:paraId="56DFACB7" w14:textId="43B3C9E8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416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189</w:t>
            </w:r>
          </w:p>
        </w:tc>
        <w:tc>
          <w:tcPr>
            <w:tcW w:w="144" w:type="dxa"/>
          </w:tcPr>
          <w:p w14:paraId="5DF1D533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18CF4DF" w14:textId="33F88B44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37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154</w:t>
            </w:r>
          </w:p>
        </w:tc>
      </w:tr>
      <w:tr w:rsidR="004A0744" w14:paraId="51CC7A7A" w14:textId="77777777" w:rsidTr="000F680A">
        <w:tc>
          <w:tcPr>
            <w:tcW w:w="5741" w:type="dxa"/>
          </w:tcPr>
          <w:p w14:paraId="6AECAE9C" w14:textId="507FB737" w:rsid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ภาระผูกพันของโครงการผลประโยชน์ ณ</w:t>
            </w: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วันที่ </w:t>
            </w:r>
            <w:r w:rsidR="00823543" w:rsidRPr="00823543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31</w:t>
            </w: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4F39A19" w14:textId="6FEEF911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905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196</w:t>
            </w:r>
          </w:p>
        </w:tc>
        <w:tc>
          <w:tcPr>
            <w:tcW w:w="144" w:type="dxa"/>
          </w:tcPr>
          <w:p w14:paraId="606B7BA2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1672EBCB" w14:textId="5187AB75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009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356</w:t>
            </w:r>
          </w:p>
        </w:tc>
      </w:tr>
    </w:tbl>
    <w:p w14:paraId="34D5335A" w14:textId="0189F0A2" w:rsidR="0080562C" w:rsidRDefault="004A0744" w:rsidP="004A0744">
      <w:pPr>
        <w:pStyle w:val="ListParagraph"/>
        <w:spacing w:after="120"/>
        <w:ind w:left="547" w:right="-29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</w:rPr>
        <w:br w:type="page"/>
      </w:r>
      <w:r w:rsidR="0080562C">
        <w:rPr>
          <w:rFonts w:ascii="Angsana New" w:hAnsi="Angsana New"/>
          <w:sz w:val="32"/>
          <w:szCs w:val="32"/>
          <w:cs/>
        </w:rPr>
        <w:lastRenderedPageBreak/>
        <w:t>ค่าใช้จ่ายภาระผูกพันของโครงการผลประโยชน์ที่รับรู้ในกำไรหรือขาดทุน</w:t>
      </w:r>
      <w:r w:rsidR="0080562C">
        <w:rPr>
          <w:rFonts w:ascii="Angsana New" w:hAnsi="Angsana New"/>
          <w:sz w:val="32"/>
          <w:szCs w:val="32"/>
        </w:rPr>
        <w:t xml:space="preserve"> 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4A0744" w14:paraId="777296ED" w14:textId="77777777" w:rsidTr="004D3FA8">
        <w:tc>
          <w:tcPr>
            <w:tcW w:w="5741" w:type="dxa"/>
          </w:tcPr>
          <w:p w14:paraId="45F20DD1" w14:textId="77777777" w:rsidR="004A0744" w:rsidRDefault="004A0744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  <w:bookmarkStart w:id="1" w:name="_Hlk191452413"/>
          </w:p>
        </w:tc>
        <w:tc>
          <w:tcPr>
            <w:tcW w:w="1436" w:type="dxa"/>
          </w:tcPr>
          <w:p w14:paraId="7208E031" w14:textId="5EB23753" w:rsidR="004A0744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598DACC3" w14:textId="77777777" w:rsidR="004A0744" w:rsidRDefault="004A0744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2B29A383" w14:textId="6D5BD9F8" w:rsidR="004A0744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4A0744" w14:paraId="1E7FAA8D" w14:textId="77777777" w:rsidTr="004D3FA8">
        <w:tc>
          <w:tcPr>
            <w:tcW w:w="5741" w:type="dxa"/>
          </w:tcPr>
          <w:p w14:paraId="02150719" w14:textId="77777777" w:rsidR="004A0744" w:rsidRDefault="004A0744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BBE0D70" w14:textId="77777777" w:rsidR="004A0744" w:rsidRDefault="004A0744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45168D35" w14:textId="77777777" w:rsidR="004A0744" w:rsidRDefault="004A0744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0D33FD0E" w14:textId="77777777" w:rsidR="004A0744" w:rsidRDefault="004A0744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4A0744" w14:paraId="32F3BFF7" w14:textId="77777777" w:rsidTr="00C5534D">
        <w:tc>
          <w:tcPr>
            <w:tcW w:w="5741" w:type="dxa"/>
          </w:tcPr>
          <w:p w14:paraId="33B3DB7B" w14:textId="6C5DFE09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1436" w:type="dxa"/>
            <w:shd w:val="clear" w:color="auto" w:fill="FFFFFF"/>
          </w:tcPr>
          <w:p w14:paraId="15F7CB3D" w14:textId="444AB6CF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682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678</w:t>
            </w:r>
          </w:p>
        </w:tc>
        <w:tc>
          <w:tcPr>
            <w:tcW w:w="144" w:type="dxa"/>
            <w:vAlign w:val="center"/>
          </w:tcPr>
          <w:p w14:paraId="5E3C968F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568DD04" w14:textId="3903C3AF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069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160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A0744" w14:paraId="68D528DA" w14:textId="77777777" w:rsidTr="00C5534D">
        <w:tc>
          <w:tcPr>
            <w:tcW w:w="5741" w:type="dxa"/>
          </w:tcPr>
          <w:p w14:paraId="4C183495" w14:textId="59FB0D78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ดอกเบี้ยจากภาระผูกพัน</w:t>
            </w:r>
          </w:p>
        </w:tc>
        <w:tc>
          <w:tcPr>
            <w:tcW w:w="1436" w:type="dxa"/>
            <w:shd w:val="clear" w:color="auto" w:fill="FFFFFF"/>
          </w:tcPr>
          <w:p w14:paraId="57A60767" w14:textId="265947BD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101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44" w:type="dxa"/>
            <w:vAlign w:val="center"/>
          </w:tcPr>
          <w:p w14:paraId="1776DB01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5BC6E02" w14:textId="78978D39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170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A0744" w14:paraId="08B2BFE7" w14:textId="77777777" w:rsidTr="00C5534D">
        <w:tc>
          <w:tcPr>
            <w:tcW w:w="5741" w:type="dxa"/>
          </w:tcPr>
          <w:p w14:paraId="548D2323" w14:textId="01D27B65" w:rsid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589DDCA" w14:textId="4E114A69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784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093</w:t>
            </w:r>
          </w:p>
        </w:tc>
        <w:tc>
          <w:tcPr>
            <w:tcW w:w="144" w:type="dxa"/>
            <w:vAlign w:val="center"/>
          </w:tcPr>
          <w:p w14:paraId="550E73AF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678F098" w14:textId="7921221E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119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330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bookmarkEnd w:id="1"/>
    <w:p w14:paraId="113A6C3E" w14:textId="77777777" w:rsidR="0080562C" w:rsidRDefault="0080562C" w:rsidP="004A0744">
      <w:pPr>
        <w:pStyle w:val="ListParagraph"/>
        <w:spacing w:before="240"/>
        <w:ind w:left="562"/>
        <w:contextualSpacing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ค่าใช้จ่ายดังกล่าวข้างต้นรับรู้ในกำไรหรือขาดทุน ดังนี้</w:t>
      </w:r>
      <w:r>
        <w:rPr>
          <w:rFonts w:ascii="Angsana New" w:hAnsi="Angsana New"/>
          <w:sz w:val="32"/>
          <w:szCs w:val="32"/>
        </w:rPr>
        <w:t xml:space="preserve"> 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4A0744" w14:paraId="00B344D5" w14:textId="77777777" w:rsidTr="004D3FA8">
        <w:tc>
          <w:tcPr>
            <w:tcW w:w="5741" w:type="dxa"/>
          </w:tcPr>
          <w:p w14:paraId="561993A9" w14:textId="77777777" w:rsidR="004A0744" w:rsidRDefault="004A0744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E4295BC" w14:textId="366ECB88" w:rsidR="004A0744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4B7710E2" w14:textId="77777777" w:rsidR="004A0744" w:rsidRDefault="004A0744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1CF81CC" w14:textId="332B474C" w:rsidR="004A0744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4A0744" w14:paraId="3D764547" w14:textId="77777777" w:rsidTr="004D3FA8">
        <w:tc>
          <w:tcPr>
            <w:tcW w:w="5741" w:type="dxa"/>
          </w:tcPr>
          <w:p w14:paraId="78644B0F" w14:textId="77777777" w:rsidR="004A0744" w:rsidRDefault="004A0744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AA07AAF" w14:textId="77777777" w:rsidR="004A0744" w:rsidRDefault="004A0744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398F50BC" w14:textId="77777777" w:rsidR="004A0744" w:rsidRDefault="004A0744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4A1908E0" w14:textId="77777777" w:rsidR="004A0744" w:rsidRDefault="004A0744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4A0744" w14:paraId="03621017" w14:textId="77777777" w:rsidTr="004D3FA8">
        <w:tc>
          <w:tcPr>
            <w:tcW w:w="5741" w:type="dxa"/>
          </w:tcPr>
          <w:p w14:paraId="7D4C8EB4" w14:textId="23C43285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ต้นทุนการให้บริการ</w:t>
            </w:r>
          </w:p>
        </w:tc>
        <w:tc>
          <w:tcPr>
            <w:tcW w:w="1436" w:type="dxa"/>
            <w:shd w:val="clear" w:color="auto" w:fill="FFFFFF"/>
          </w:tcPr>
          <w:p w14:paraId="7D0B8E64" w14:textId="731BB0D6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126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190</w:t>
            </w:r>
          </w:p>
        </w:tc>
        <w:tc>
          <w:tcPr>
            <w:tcW w:w="144" w:type="dxa"/>
            <w:vAlign w:val="center"/>
          </w:tcPr>
          <w:p w14:paraId="3F628E09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2EFC4EA" w14:textId="1D5D6491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412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423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A0744" w14:paraId="67A66354" w14:textId="77777777" w:rsidTr="004D3FA8">
        <w:tc>
          <w:tcPr>
            <w:tcW w:w="5741" w:type="dxa"/>
          </w:tcPr>
          <w:p w14:paraId="640FF5FB" w14:textId="1A5387C0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36" w:type="dxa"/>
            <w:shd w:val="clear" w:color="auto" w:fill="FFFFFF"/>
          </w:tcPr>
          <w:p w14:paraId="535C7DCB" w14:textId="4981D82A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657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903</w:t>
            </w:r>
          </w:p>
        </w:tc>
        <w:tc>
          <w:tcPr>
            <w:tcW w:w="144" w:type="dxa"/>
            <w:vAlign w:val="center"/>
          </w:tcPr>
          <w:p w14:paraId="1E52A5E5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3B3112A" w14:textId="05C7E46B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706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907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4A0744" w14:paraId="16C4D886" w14:textId="77777777" w:rsidTr="004D3FA8">
        <w:tc>
          <w:tcPr>
            <w:tcW w:w="5741" w:type="dxa"/>
          </w:tcPr>
          <w:p w14:paraId="753D7D02" w14:textId="7DB272B6" w:rsid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F19A5B" w14:textId="733C868B" w:rsidR="004A0744" w:rsidRPr="00323C7B" w:rsidRDefault="00823543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784</w:t>
            </w:r>
            <w:r w:rsidR="004A0744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093</w:t>
            </w:r>
          </w:p>
        </w:tc>
        <w:tc>
          <w:tcPr>
            <w:tcW w:w="144" w:type="dxa"/>
            <w:vAlign w:val="center"/>
          </w:tcPr>
          <w:p w14:paraId="19BB6CCD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649C2D9" w14:textId="1C68E0B7" w:rsidR="004A0744" w:rsidRPr="00323C7B" w:rsidRDefault="004A0744" w:rsidP="004A0744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119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330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5A7522FF" w14:textId="56ED118A" w:rsidR="004A0744" w:rsidRDefault="0080562C" w:rsidP="004A0744">
      <w:pPr>
        <w:spacing w:before="240"/>
        <w:ind w:left="547"/>
        <w:jc w:val="thaiDistribute"/>
        <w:rPr>
          <w:rFonts w:ascii="Angsana New" w:hAnsi="Angsana New"/>
          <w:i/>
          <w:iCs/>
          <w:spacing w:val="-4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ข้อสมมติหลักในการประมาณการตามหลักการคณิตศาสตร์ประกันภัย ณ วันที่รายงาน (แสดงโดยวิธีถัวเฉลี่ย</w:t>
      </w:r>
      <w:r>
        <w:rPr>
          <w:rFonts w:ascii="Angsana New" w:hAnsi="Angsana New"/>
          <w:spacing w:val="-4"/>
          <w:sz w:val="32"/>
          <w:szCs w:val="32"/>
          <w:cs/>
        </w:rPr>
        <w:t>ถ่วงน้ำหนัก)</w:t>
      </w:r>
      <w:r>
        <w:rPr>
          <w:rFonts w:ascii="Angsana New" w:hAnsi="Angsana New"/>
          <w:i/>
          <w:iCs/>
          <w:spacing w:val="-4"/>
          <w:sz w:val="32"/>
          <w:szCs w:val="32"/>
        </w:rPr>
        <w:t xml:space="preserve"> 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4A0744" w14:paraId="65891EB5" w14:textId="77777777" w:rsidTr="004D3FA8">
        <w:tc>
          <w:tcPr>
            <w:tcW w:w="5741" w:type="dxa"/>
          </w:tcPr>
          <w:p w14:paraId="285FB3E0" w14:textId="77777777" w:rsidR="004A0744" w:rsidRDefault="004A0744" w:rsidP="004A0744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A846672" w14:textId="41C8C0D1" w:rsidR="004A0744" w:rsidRDefault="00823543" w:rsidP="004A074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445B2DF5" w14:textId="77777777" w:rsid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8FEE44C" w14:textId="7CE6B35D" w:rsidR="004A0744" w:rsidRDefault="00823543" w:rsidP="004A074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sz w:val="32"/>
                <w:szCs w:val="32"/>
              </w:rPr>
              <w:t>2566</w:t>
            </w:r>
          </w:p>
        </w:tc>
      </w:tr>
      <w:tr w:rsidR="004A0744" w14:paraId="23EFD2E9" w14:textId="77777777" w:rsidTr="004D3FA8">
        <w:tc>
          <w:tcPr>
            <w:tcW w:w="5741" w:type="dxa"/>
          </w:tcPr>
          <w:p w14:paraId="586C038F" w14:textId="77777777" w:rsidR="004A0744" w:rsidRDefault="004A0744" w:rsidP="004A0744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2D15DD0" w14:textId="0D761CBB" w:rsidR="004A0744" w:rsidRDefault="004A0744" w:rsidP="004A074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144" w:type="dxa"/>
          </w:tcPr>
          <w:p w14:paraId="7508DEBC" w14:textId="77777777" w:rsid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055BAE5" w14:textId="2FD39BA4" w:rsidR="004A0744" w:rsidRDefault="004A0744" w:rsidP="004A074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4A0744" w14:paraId="4FD4FD76" w14:textId="77777777" w:rsidTr="004D3FA8">
        <w:tc>
          <w:tcPr>
            <w:tcW w:w="5741" w:type="dxa"/>
          </w:tcPr>
          <w:p w14:paraId="427B07E4" w14:textId="33D8B04E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</w:t>
            </w:r>
          </w:p>
        </w:tc>
        <w:tc>
          <w:tcPr>
            <w:tcW w:w="1436" w:type="dxa"/>
            <w:shd w:val="clear" w:color="auto" w:fill="FFFFFF"/>
          </w:tcPr>
          <w:p w14:paraId="04EA881A" w14:textId="6146B61B" w:rsidR="004A0744" w:rsidRPr="00323C7B" w:rsidRDefault="00823543" w:rsidP="004A07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4A0744">
              <w:rPr>
                <w:rFonts w:ascii="Angsana New" w:hAnsi="Angsana New"/>
                <w:sz w:val="32"/>
                <w:szCs w:val="32"/>
              </w:rPr>
              <w:t>.</w:t>
            </w:r>
            <w:r w:rsidRPr="00823543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4" w:type="dxa"/>
            <w:vAlign w:val="center"/>
          </w:tcPr>
          <w:p w14:paraId="347411DB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3DDD22D" w14:textId="2216B0FC" w:rsidR="004A0744" w:rsidRPr="00323C7B" w:rsidRDefault="00823543" w:rsidP="004A0744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="004A0744">
              <w:rPr>
                <w:rFonts w:ascii="Angsana New" w:hAnsi="Angsana New"/>
                <w:sz w:val="32"/>
                <w:szCs w:val="32"/>
              </w:rPr>
              <w:t>.</w:t>
            </w:r>
            <w:r w:rsidRPr="00823543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4A0744" w14:paraId="7993BD62" w14:textId="77777777" w:rsidTr="004A0744">
        <w:tc>
          <w:tcPr>
            <w:tcW w:w="5741" w:type="dxa"/>
          </w:tcPr>
          <w:p w14:paraId="390C6E09" w14:textId="1AF070D0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36" w:type="dxa"/>
            <w:shd w:val="clear" w:color="auto" w:fill="FFFFFF"/>
          </w:tcPr>
          <w:p w14:paraId="2CE624C4" w14:textId="55C733D3" w:rsidR="004A0744" w:rsidRPr="00323C7B" w:rsidRDefault="00823543" w:rsidP="004A07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6</w:t>
            </w:r>
            <w:r w:rsidR="004A0744">
              <w:rPr>
                <w:rFonts w:ascii="Angsana New" w:hAnsi="Angsana New"/>
                <w:sz w:val="32"/>
                <w:szCs w:val="32"/>
              </w:rPr>
              <w:t>.</w:t>
            </w:r>
            <w:r w:rsidRPr="0082354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4" w:type="dxa"/>
            <w:vAlign w:val="center"/>
          </w:tcPr>
          <w:p w14:paraId="141D3059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ED48233" w14:textId="23DB2207" w:rsidR="004A0744" w:rsidRPr="00323C7B" w:rsidRDefault="00823543" w:rsidP="004A07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5</w:t>
            </w:r>
            <w:r w:rsidR="004A0744">
              <w:rPr>
                <w:rFonts w:ascii="Angsana New" w:hAnsi="Angsana New"/>
                <w:sz w:val="32"/>
                <w:szCs w:val="32"/>
              </w:rPr>
              <w:t>.</w:t>
            </w:r>
            <w:r w:rsidRPr="00823543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4A0744" w14:paraId="0A767EF7" w14:textId="77777777" w:rsidTr="004A0744">
        <w:tc>
          <w:tcPr>
            <w:tcW w:w="5741" w:type="dxa"/>
          </w:tcPr>
          <w:p w14:paraId="33D55728" w14:textId="15249230" w:rsidR="004A0744" w:rsidRDefault="004A0744" w:rsidP="004A0744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อัตราเงินเฟ้อระยะยาว</w:t>
            </w:r>
          </w:p>
        </w:tc>
        <w:tc>
          <w:tcPr>
            <w:tcW w:w="1436" w:type="dxa"/>
            <w:shd w:val="clear" w:color="auto" w:fill="FFFFFF"/>
          </w:tcPr>
          <w:p w14:paraId="1A7D6B6E" w14:textId="17689423" w:rsidR="004A0744" w:rsidRPr="00323C7B" w:rsidRDefault="00823543" w:rsidP="004A07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="004A0744">
              <w:rPr>
                <w:rFonts w:ascii="Angsana New" w:hAnsi="Angsana New"/>
                <w:sz w:val="32"/>
                <w:szCs w:val="32"/>
              </w:rPr>
              <w:t>.</w:t>
            </w:r>
            <w:r w:rsidRPr="00823543">
              <w:rPr>
                <w:rFonts w:ascii="Angsana New" w:hAnsi="Angsana New"/>
                <w:sz w:val="32"/>
                <w:szCs w:val="32"/>
              </w:rPr>
              <w:t>00</w:t>
            </w:r>
          </w:p>
        </w:tc>
        <w:tc>
          <w:tcPr>
            <w:tcW w:w="144" w:type="dxa"/>
            <w:vAlign w:val="center"/>
          </w:tcPr>
          <w:p w14:paraId="588F22E4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63A6D0F" w14:textId="1BE2931D" w:rsidR="004A0744" w:rsidRPr="00323C7B" w:rsidRDefault="00823543" w:rsidP="004A07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</w:t>
            </w:r>
            <w:r w:rsidR="004A0744">
              <w:rPr>
                <w:rFonts w:ascii="Angsana New" w:hAnsi="Angsana New"/>
                <w:sz w:val="32"/>
                <w:szCs w:val="32"/>
              </w:rPr>
              <w:t>.</w:t>
            </w:r>
            <w:r w:rsidRPr="00823543">
              <w:rPr>
                <w:rFonts w:ascii="Angsana New" w:hAnsi="Angsana New"/>
                <w:sz w:val="32"/>
                <w:szCs w:val="32"/>
              </w:rPr>
              <w:t>00</w:t>
            </w:r>
          </w:p>
        </w:tc>
      </w:tr>
      <w:tr w:rsidR="004A0744" w14:paraId="3DF6983B" w14:textId="77777777" w:rsidTr="004A0744">
        <w:tc>
          <w:tcPr>
            <w:tcW w:w="5741" w:type="dxa"/>
          </w:tcPr>
          <w:p w14:paraId="6CD87312" w14:textId="383ADEB5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1436" w:type="dxa"/>
            <w:shd w:val="clear" w:color="auto" w:fill="FFFFFF"/>
          </w:tcPr>
          <w:p w14:paraId="46C37A7E" w14:textId="4A7B1BA4" w:rsidR="004A0744" w:rsidRPr="00323C7B" w:rsidRDefault="00823543" w:rsidP="004A07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4A0744">
              <w:rPr>
                <w:rFonts w:ascii="Angsana New" w:hAnsi="Angsana New"/>
                <w:sz w:val="32"/>
                <w:szCs w:val="32"/>
              </w:rPr>
              <w:t>.</w:t>
            </w:r>
            <w:r w:rsidRPr="00823543">
              <w:rPr>
                <w:rFonts w:ascii="Angsana New" w:hAnsi="Angsana New"/>
                <w:sz w:val="32"/>
                <w:szCs w:val="32"/>
              </w:rPr>
              <w:t>39</w:t>
            </w:r>
            <w:r w:rsidR="004A074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23543">
              <w:rPr>
                <w:rFonts w:ascii="Angsana New" w:hAnsi="Angsana New"/>
                <w:sz w:val="32"/>
                <w:szCs w:val="32"/>
              </w:rPr>
              <w:t>28</w:t>
            </w:r>
            <w:r w:rsidR="004A0744">
              <w:rPr>
                <w:rFonts w:ascii="Angsana New" w:hAnsi="Angsana New"/>
                <w:sz w:val="32"/>
                <w:szCs w:val="32"/>
              </w:rPr>
              <w:t>.</w:t>
            </w:r>
            <w:r w:rsidRPr="00823543">
              <w:rPr>
                <w:rFonts w:ascii="Angsana New" w:hAnsi="Angsana New"/>
                <w:sz w:val="32"/>
                <w:szCs w:val="32"/>
              </w:rPr>
              <w:t>65</w:t>
            </w:r>
          </w:p>
        </w:tc>
        <w:tc>
          <w:tcPr>
            <w:tcW w:w="144" w:type="dxa"/>
            <w:vAlign w:val="center"/>
          </w:tcPr>
          <w:p w14:paraId="543EFE7A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FB56BD6" w14:textId="5AE41F5E" w:rsidR="004A0744" w:rsidRPr="00323C7B" w:rsidRDefault="00823543" w:rsidP="004A07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4A0744">
              <w:rPr>
                <w:rFonts w:ascii="Angsana New" w:hAnsi="Angsana New"/>
                <w:sz w:val="32"/>
                <w:szCs w:val="32"/>
              </w:rPr>
              <w:t>.</w:t>
            </w:r>
            <w:r w:rsidRPr="00823543">
              <w:rPr>
                <w:rFonts w:ascii="Angsana New" w:hAnsi="Angsana New"/>
                <w:sz w:val="32"/>
                <w:szCs w:val="32"/>
              </w:rPr>
              <w:t>91</w:t>
            </w:r>
            <w:r w:rsidR="004A0744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23543">
              <w:rPr>
                <w:rFonts w:ascii="Angsana New" w:hAnsi="Angsana New"/>
                <w:sz w:val="32"/>
                <w:szCs w:val="32"/>
              </w:rPr>
              <w:t>22</w:t>
            </w:r>
            <w:r w:rsidR="004A0744">
              <w:rPr>
                <w:rFonts w:ascii="Angsana New" w:hAnsi="Angsana New"/>
                <w:sz w:val="32"/>
                <w:szCs w:val="32"/>
              </w:rPr>
              <w:t>.</w:t>
            </w:r>
            <w:r w:rsidRPr="00823543">
              <w:rPr>
                <w:rFonts w:ascii="Angsana New" w:hAnsi="Angsana New"/>
                <w:sz w:val="32"/>
                <w:szCs w:val="32"/>
              </w:rPr>
              <w:t>92</w:t>
            </w:r>
          </w:p>
        </w:tc>
      </w:tr>
      <w:tr w:rsidR="004A0744" w14:paraId="71227D06" w14:textId="77777777" w:rsidTr="004A0744">
        <w:tc>
          <w:tcPr>
            <w:tcW w:w="5741" w:type="dxa"/>
          </w:tcPr>
          <w:p w14:paraId="22767901" w14:textId="509BC285" w:rsidR="004A0744" w:rsidRDefault="004A0744" w:rsidP="004A0744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อัตรามรณะ</w:t>
            </w:r>
            <w:r>
              <w:rPr>
                <w:rFonts w:ascii="Angsana New" w:hAnsi="Angsana New"/>
                <w:sz w:val="32"/>
                <w:szCs w:val="32"/>
              </w:rPr>
              <w:t xml:space="preserve"> (TMO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36" w:type="dxa"/>
            <w:shd w:val="clear" w:color="auto" w:fill="FFFFFF"/>
          </w:tcPr>
          <w:p w14:paraId="360CDA61" w14:textId="03946BE8" w:rsidR="004A0744" w:rsidRPr="00323C7B" w:rsidRDefault="00823543" w:rsidP="004A07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105</w:t>
            </w:r>
          </w:p>
        </w:tc>
        <w:tc>
          <w:tcPr>
            <w:tcW w:w="144" w:type="dxa"/>
            <w:vAlign w:val="center"/>
          </w:tcPr>
          <w:p w14:paraId="26228BDD" w14:textId="77777777" w:rsidR="004A0744" w:rsidRDefault="004A0744" w:rsidP="004A0744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65C61D9" w14:textId="3DA7AD03" w:rsidR="004A0744" w:rsidRPr="00323C7B" w:rsidRDefault="00823543" w:rsidP="004A074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105</w:t>
            </w:r>
          </w:p>
        </w:tc>
      </w:tr>
    </w:tbl>
    <w:p w14:paraId="489B916C" w14:textId="77777777" w:rsidR="0080562C" w:rsidRDefault="0080562C" w:rsidP="004A074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ข้อสมมติที่สำคัญในการกำหนดภาระผูกพันผลประโยชน์ของพนักงานตามหลักคณิตศาสตร์ประกันภัย ประกอบด้วย อัตราคิดลด อัตราการเพิ่มขึ้นของเงินเดือน</w:t>
      </w:r>
      <w:r w:rsidR="000247FE">
        <w:rPr>
          <w:rFonts w:ascii="Angsana New" w:hAnsi="Angsana New"/>
          <w:sz w:val="32"/>
          <w:szCs w:val="32"/>
          <w:cs/>
        </w:rPr>
        <w:t xml:space="preserve"> และอัตราการหมุนเวียนพนักงาน</w:t>
      </w:r>
      <w:r>
        <w:rPr>
          <w:rFonts w:ascii="Angsana New" w:hAnsi="Angsana New"/>
          <w:sz w:val="32"/>
          <w:szCs w:val="32"/>
          <w:cs/>
        </w:rPr>
        <w:t xml:space="preserve"> การวิเคราะห์ความอ่อนไหวได้พิจารณาจาก</w:t>
      </w:r>
      <w:r>
        <w:rPr>
          <w:rFonts w:ascii="Angsana New" w:hAnsi="Angsana New"/>
          <w:spacing w:val="-6"/>
          <w:sz w:val="32"/>
          <w:szCs w:val="32"/>
          <w:cs/>
        </w:rPr>
        <w:t>การเปลี่ยนแปลงในแต่ละข้อสมมติในการประมาณการตามหลักคณิตศาสตร์</w:t>
      </w:r>
      <w:r>
        <w:rPr>
          <w:rFonts w:ascii="Angsana New" w:hAnsi="Angsana New"/>
          <w:spacing w:val="-2"/>
          <w:sz w:val="32"/>
          <w:szCs w:val="32"/>
          <w:cs/>
        </w:rPr>
        <w:t>ประกันภัยที่เกี่ยวข้องที่อาจเป็นไปได้อย่างสมเหตุสมผล ณ วันสิ้นรอบระยะเวลารายงาน ในขณะที่</w:t>
      </w:r>
      <w:r w:rsidR="00C143D8">
        <w:rPr>
          <w:rFonts w:ascii="Angsana New" w:hAnsi="Angsana New"/>
          <w:spacing w:val="-2"/>
          <w:sz w:val="32"/>
          <w:szCs w:val="32"/>
          <w:cs/>
        </w:rPr>
        <w:br/>
      </w:r>
      <w:r>
        <w:rPr>
          <w:rFonts w:ascii="Angsana New" w:hAnsi="Angsana New"/>
          <w:spacing w:val="-2"/>
          <w:sz w:val="32"/>
          <w:szCs w:val="32"/>
          <w:cs/>
        </w:rPr>
        <w:t>ข้อสมมติอื่น</w:t>
      </w:r>
      <w:r>
        <w:rPr>
          <w:rFonts w:ascii="Angsana New" w:hAnsi="Angsana New"/>
          <w:sz w:val="32"/>
          <w:szCs w:val="32"/>
          <w:cs/>
        </w:rPr>
        <w:t>คงที่</w:t>
      </w:r>
    </w:p>
    <w:p w14:paraId="1326ADD6" w14:textId="5AA616C9" w:rsidR="0080562C" w:rsidRDefault="009E26FC" w:rsidP="00512692">
      <w:pPr>
        <w:spacing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  <w:r w:rsidR="0080562C">
        <w:rPr>
          <w:rFonts w:ascii="Angsana New" w:hAnsi="Angsana New"/>
          <w:spacing w:val="-8"/>
          <w:sz w:val="32"/>
          <w:szCs w:val="32"/>
          <w:cs/>
        </w:rPr>
        <w:lastRenderedPageBreak/>
        <w:t>ผลกระทบต่อภาระผูกพันผลประโยชน์ของพนักงานเพิ่มขึ้น</w:t>
      </w:r>
      <w:r w:rsidR="0080562C">
        <w:rPr>
          <w:rFonts w:ascii="Angsana New" w:hAnsi="Angsana New"/>
          <w:spacing w:val="-8"/>
          <w:sz w:val="32"/>
          <w:szCs w:val="32"/>
        </w:rPr>
        <w:t xml:space="preserve"> </w:t>
      </w:r>
      <w:r w:rsidR="0080562C">
        <w:rPr>
          <w:rFonts w:ascii="Angsana New" w:hAnsi="Angsana New"/>
          <w:spacing w:val="-8"/>
          <w:sz w:val="32"/>
          <w:szCs w:val="32"/>
          <w:cs/>
        </w:rPr>
        <w:t xml:space="preserve">(ลดลง) ณ วันที่ </w:t>
      </w:r>
      <w:r w:rsidR="00823543" w:rsidRPr="00823543">
        <w:rPr>
          <w:rFonts w:ascii="Angsana New" w:hAnsi="Angsana New"/>
          <w:spacing w:val="-8"/>
          <w:sz w:val="32"/>
          <w:szCs w:val="32"/>
        </w:rPr>
        <w:t>31</w:t>
      </w:r>
      <w:r w:rsidR="0080562C">
        <w:rPr>
          <w:rFonts w:ascii="Angsana New" w:hAnsi="Angsana New"/>
          <w:spacing w:val="-8"/>
          <w:sz w:val="32"/>
          <w:szCs w:val="32"/>
        </w:rPr>
        <w:t xml:space="preserve"> </w:t>
      </w:r>
      <w:r w:rsidR="0080562C">
        <w:rPr>
          <w:rFonts w:ascii="Angsana New" w:hAnsi="Angsana New"/>
          <w:spacing w:val="-8"/>
          <w:sz w:val="32"/>
          <w:szCs w:val="32"/>
          <w:cs/>
        </w:rPr>
        <w:t>ธันวาคม มีดังนี้</w:t>
      </w:r>
      <w:r w:rsidR="0080562C">
        <w:rPr>
          <w:rFonts w:ascii="Angsana New" w:hAnsi="Angsana New"/>
          <w:spacing w:val="-8"/>
          <w:sz w:val="32"/>
          <w:szCs w:val="32"/>
        </w:rPr>
        <w:t xml:space="preserve"> 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512692" w14:paraId="49244567" w14:textId="77777777" w:rsidTr="004D3FA8">
        <w:tc>
          <w:tcPr>
            <w:tcW w:w="5741" w:type="dxa"/>
          </w:tcPr>
          <w:p w14:paraId="18FD39B9" w14:textId="77777777" w:rsid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59C36E3" w14:textId="5AF44168" w:rsidR="00512692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14F283A6" w14:textId="77777777" w:rsidR="00512692" w:rsidRDefault="00512692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6B14156" w14:textId="700EA10B" w:rsidR="00512692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512692" w14:paraId="4730A445" w14:textId="77777777" w:rsidTr="004D3FA8">
        <w:tc>
          <w:tcPr>
            <w:tcW w:w="5741" w:type="dxa"/>
          </w:tcPr>
          <w:p w14:paraId="0F874CFF" w14:textId="77777777" w:rsid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4A19E8A" w14:textId="77777777" w:rsidR="00512692" w:rsidRDefault="00512692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574BEE0C" w14:textId="77777777" w:rsidR="00512692" w:rsidRDefault="00512692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6F81B01" w14:textId="77777777" w:rsidR="00512692" w:rsidRDefault="00512692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12692" w14:paraId="1A2A36C2" w14:textId="77777777" w:rsidTr="004D3FA8">
        <w:tc>
          <w:tcPr>
            <w:tcW w:w="5741" w:type="dxa"/>
          </w:tcPr>
          <w:p w14:paraId="301AB9AB" w14:textId="02EEBAE7" w:rsid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2692"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- เพิ่มขึ้นร้อยละ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0C519D5B" w14:textId="71535641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771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324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44" w:type="dxa"/>
            <w:vAlign w:val="center"/>
          </w:tcPr>
          <w:p w14:paraId="320E636F" w14:textId="77777777" w:rsidR="00512692" w:rsidRDefault="00512692" w:rsidP="0051269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D0955B7" w14:textId="6F074BA7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 xml:space="preserve"> (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410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228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512692" w14:paraId="765C64C2" w14:textId="77777777" w:rsidTr="004D3FA8">
        <w:tc>
          <w:tcPr>
            <w:tcW w:w="5741" w:type="dxa"/>
          </w:tcPr>
          <w:p w14:paraId="6E06E62F" w14:textId="67E7688B" w:rsid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2692">
              <w:rPr>
                <w:rFonts w:ascii="Angsana New" w:hAnsi="Angsana New"/>
                <w:sz w:val="32"/>
                <w:szCs w:val="32"/>
                <w:cs/>
              </w:rPr>
              <w:t xml:space="preserve">อัตราคิดลด - ลดลงร้อยละ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19B990BD" w14:textId="60FD31EA" w:rsidR="00512692" w:rsidRPr="00323C7B" w:rsidRDefault="00823543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bCs/>
                <w:sz w:val="32"/>
                <w:szCs w:val="32"/>
              </w:rPr>
              <w:t>916</w:t>
            </w:r>
            <w:r w:rsidR="0051269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920</w:t>
            </w:r>
          </w:p>
        </w:tc>
        <w:tc>
          <w:tcPr>
            <w:tcW w:w="144" w:type="dxa"/>
            <w:vAlign w:val="center"/>
          </w:tcPr>
          <w:p w14:paraId="7EF25948" w14:textId="77777777" w:rsidR="00512692" w:rsidRDefault="00512692" w:rsidP="0051269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25808F5" w14:textId="464F0B77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491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908</w:t>
            </w:r>
            <w:r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512692" w14:paraId="394236AE" w14:textId="77777777" w:rsidTr="004D3FA8">
        <w:tc>
          <w:tcPr>
            <w:tcW w:w="5741" w:type="dxa"/>
          </w:tcPr>
          <w:p w14:paraId="2CFF358F" w14:textId="2D20F71A" w:rsid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2692">
              <w:rPr>
                <w:rFonts w:ascii="Angsana New" w:hAnsi="Angsana New"/>
                <w:sz w:val="32"/>
                <w:szCs w:val="32"/>
                <w:cs/>
              </w:rPr>
              <w:t xml:space="preserve">อัตราเงินเดือน - เพิ่มขึ้นร้อยละ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55B676BB" w14:textId="1901A41A" w:rsidR="00512692" w:rsidRPr="00323C7B" w:rsidRDefault="00823543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bCs/>
                <w:sz w:val="32"/>
                <w:szCs w:val="32"/>
              </w:rPr>
              <w:t>874</w:t>
            </w:r>
            <w:r w:rsidR="0051269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543</w:t>
            </w:r>
          </w:p>
        </w:tc>
        <w:tc>
          <w:tcPr>
            <w:tcW w:w="144" w:type="dxa"/>
            <w:vAlign w:val="center"/>
          </w:tcPr>
          <w:p w14:paraId="53F5BE39" w14:textId="77777777" w:rsidR="00512692" w:rsidRDefault="00512692" w:rsidP="0051269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58F65D4" w14:textId="56E48E02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477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634</w:t>
            </w:r>
            <w:r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  <w:tr w:rsidR="00512692" w14:paraId="276120F0" w14:textId="77777777" w:rsidTr="004D3FA8">
        <w:tc>
          <w:tcPr>
            <w:tcW w:w="5741" w:type="dxa"/>
          </w:tcPr>
          <w:p w14:paraId="401E883F" w14:textId="75E1AC72" w:rsid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2692">
              <w:rPr>
                <w:rFonts w:ascii="Angsana New" w:hAnsi="Angsana New"/>
                <w:sz w:val="32"/>
                <w:szCs w:val="32"/>
                <w:cs/>
              </w:rPr>
              <w:t xml:space="preserve">อัตราเงินเดือน - ลดลงร้อยละ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36" w:type="dxa"/>
            <w:shd w:val="clear" w:color="auto" w:fill="FFFFFF"/>
          </w:tcPr>
          <w:p w14:paraId="6E5D9DF8" w14:textId="177EBDCA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753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766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44" w:type="dxa"/>
            <w:vAlign w:val="center"/>
          </w:tcPr>
          <w:p w14:paraId="18821F11" w14:textId="77777777" w:rsidR="00512692" w:rsidRDefault="00512692" w:rsidP="0051269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2EE9F46" w14:textId="6479A600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 xml:space="preserve"> (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407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102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512692" w14:paraId="5FE94203" w14:textId="77777777" w:rsidTr="00512692">
        <w:tc>
          <w:tcPr>
            <w:tcW w:w="5741" w:type="dxa"/>
          </w:tcPr>
          <w:p w14:paraId="60836BE5" w14:textId="6C838719" w:rsid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2692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อัตราการหมุนเวียนพนักงาน - เพิ่มขึ้นร้อยละ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36" w:type="dxa"/>
            <w:shd w:val="clear" w:color="auto" w:fill="FFFFFF"/>
          </w:tcPr>
          <w:p w14:paraId="2CCF0B9B" w14:textId="47FEB2F8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888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096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44" w:type="dxa"/>
            <w:vAlign w:val="center"/>
          </w:tcPr>
          <w:p w14:paraId="1DFD03DD" w14:textId="77777777" w:rsidR="00512692" w:rsidRDefault="00512692" w:rsidP="0051269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E8A04DD" w14:textId="72244F55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 xml:space="preserve"> (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401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264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512692" w14:paraId="411DAD49" w14:textId="77777777" w:rsidTr="00512692">
        <w:tc>
          <w:tcPr>
            <w:tcW w:w="5741" w:type="dxa"/>
          </w:tcPr>
          <w:p w14:paraId="129661FB" w14:textId="77BB1C1F" w:rsidR="00512692" w:rsidRP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12692">
              <w:rPr>
                <w:rFonts w:ascii="Angsana New" w:hAnsi="Angsana New"/>
                <w:sz w:val="32"/>
                <w:szCs w:val="32"/>
                <w:cs/>
              </w:rPr>
              <w:t xml:space="preserve">อัตราการหมุนเวียนพนักงาน - ลดลงร้อยละ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436" w:type="dxa"/>
            <w:shd w:val="clear" w:color="auto" w:fill="FFFFFF"/>
          </w:tcPr>
          <w:p w14:paraId="2E399B73" w14:textId="12B4E1D6" w:rsidR="00512692" w:rsidRPr="00323C7B" w:rsidRDefault="00823543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bCs/>
                <w:sz w:val="32"/>
                <w:szCs w:val="32"/>
              </w:rPr>
              <w:t>1</w:t>
            </w:r>
            <w:r w:rsidR="0051269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110</w:t>
            </w:r>
            <w:r w:rsidR="0051269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814</w:t>
            </w:r>
          </w:p>
        </w:tc>
        <w:tc>
          <w:tcPr>
            <w:tcW w:w="144" w:type="dxa"/>
            <w:vAlign w:val="center"/>
          </w:tcPr>
          <w:p w14:paraId="730D4645" w14:textId="77777777" w:rsidR="00512692" w:rsidRDefault="00512692" w:rsidP="0051269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F4DA772" w14:textId="3798FCF3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487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041</w:t>
            </w:r>
            <w:r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</w:p>
        </w:tc>
      </w:tr>
    </w:tbl>
    <w:p w14:paraId="732BFC10" w14:textId="77777777" w:rsidR="0080562C" w:rsidRDefault="0080562C" w:rsidP="00512692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pacing w:val="-10"/>
          <w:sz w:val="32"/>
          <w:szCs w:val="32"/>
          <w:cs/>
        </w:rPr>
        <w:t>การวิเคราะห์ความอ่อนไหวข้างต้นอาจไม่ได้แสดงถึงการเปลี่ยนแปลงที่เกิดขึ้นจริงในภาระผูกพันผลประโยชน์</w:t>
      </w:r>
      <w:r>
        <w:rPr>
          <w:rFonts w:ascii="Angsana New" w:hAnsi="Angsana New"/>
          <w:spacing w:val="-10"/>
          <w:sz w:val="32"/>
          <w:szCs w:val="32"/>
        </w:rPr>
        <w:br/>
      </w:r>
      <w:r>
        <w:rPr>
          <w:rFonts w:ascii="Angsana New" w:hAnsi="Angsana New"/>
          <w:spacing w:val="-10"/>
          <w:sz w:val="32"/>
          <w:szCs w:val="32"/>
          <w:cs/>
        </w:rPr>
        <w:t>ของพนักงาน เนื่องจากเป็นการยากที่การเปลี่ยนแปลงข้อสมมติต่าง ๆ จะเกิดขึ้นแยกต่างหาก</w:t>
      </w:r>
      <w:r>
        <w:rPr>
          <w:rFonts w:ascii="Angsana New" w:hAnsi="Angsana New"/>
          <w:sz w:val="32"/>
          <w:szCs w:val="32"/>
          <w:cs/>
        </w:rPr>
        <w:t>จากข้อสมมติอื่นซึ่งอาจมีความสัมพันธ์กัน</w:t>
      </w:r>
    </w:p>
    <w:p w14:paraId="7971F802" w14:textId="1B9DC936" w:rsidR="0080562C" w:rsidRPr="00512692" w:rsidRDefault="0080562C" w:rsidP="00512692">
      <w:pPr>
        <w:spacing w:before="240"/>
        <w:ind w:left="544"/>
        <w:jc w:val="thaiDistribute"/>
        <w:rPr>
          <w:rFonts w:ascii="Angsana New" w:hAnsi="Angsana New"/>
          <w:sz w:val="32"/>
          <w:szCs w:val="32"/>
        </w:rPr>
      </w:pPr>
      <w:r w:rsidRPr="00512692">
        <w:rPr>
          <w:rFonts w:ascii="Angsana New" w:hAnsi="Angsana New"/>
          <w:sz w:val="32"/>
          <w:szCs w:val="32"/>
          <w:cs/>
        </w:rPr>
        <w:t>นอกจากนี้ในการแสดงการวิเคราะห์ความอ่อนไหวข้างต้น มูลค่าปัจจุบันของภาระผูกพันผลประโยชน์ของพนักงาน ณ วันสิ้นรอบระยะเวลารายงาน คำนวณโดยใช้วิธีคิดลดแต่ละหน่วยที่ประมาณการไว้ (</w:t>
      </w:r>
      <w:r w:rsidRPr="00512692">
        <w:rPr>
          <w:rFonts w:ascii="Angsana New" w:hAnsi="Angsana New"/>
          <w:sz w:val="32"/>
          <w:szCs w:val="32"/>
        </w:rPr>
        <w:t xml:space="preserve">Projected Unit Credit Method) </w:t>
      </w:r>
      <w:r w:rsidRPr="00512692">
        <w:rPr>
          <w:rFonts w:ascii="Angsana New" w:hAnsi="Angsana New"/>
          <w:sz w:val="32"/>
          <w:szCs w:val="32"/>
          <w:cs/>
        </w:rPr>
        <w:t>ซึ่งเป็นวิธีเดียวกันกับการคำนวณหนี้สินภาระผูกพันผลประโยชน์ของพนักงานหลังออกจากงานที่รับรู้ในงบฐานะการเงิน</w:t>
      </w:r>
    </w:p>
    <w:p w14:paraId="24444ADB" w14:textId="532F9EBF" w:rsidR="00C21D7D" w:rsidRDefault="00C21D7D" w:rsidP="00512692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ค่าเฉลี่ยถ่วงน้ำหนักของเวลาด้วยมูลค่าปัจจุบันของกระแสเงินสดของการจ่ายชำระผลประโยชน์ของบริษัท คือ </w:t>
      </w:r>
      <w:r w:rsidR="00823543" w:rsidRPr="00823543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  <w:cs/>
        </w:rPr>
        <w:t xml:space="preserve"> ปี และ </w:t>
      </w:r>
      <w:r w:rsidR="00823543" w:rsidRPr="00823543"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/>
          <w:sz w:val="32"/>
          <w:szCs w:val="32"/>
          <w:cs/>
        </w:rPr>
        <w:t xml:space="preserve"> ปี ตามลำดับ</w:t>
      </w:r>
    </w:p>
    <w:p w14:paraId="6AF87D36" w14:textId="35786953" w:rsidR="0080562C" w:rsidRDefault="0080562C" w:rsidP="00512692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2"/>
          <w:sz w:val="32"/>
          <w:szCs w:val="32"/>
          <w:cs/>
        </w:rPr>
        <w:t>การวิเคราะห์การครบกำหนดของการจ่ายชำระผลประโยชน์ของภาระผูกพันผลประโยชน์พนักงาน</w:t>
      </w:r>
      <w:r w:rsidR="00C21D7D">
        <w:rPr>
          <w:rFonts w:ascii="Angsana New" w:hAnsi="Angsana New"/>
          <w:spacing w:val="-2"/>
          <w:sz w:val="32"/>
          <w:szCs w:val="32"/>
          <w:cs/>
        </w:rPr>
        <w:t>ที่ไม่มี</w:t>
      </w:r>
      <w:r w:rsidR="00C21D7D">
        <w:rPr>
          <w:rFonts w:ascii="Angsana New" w:hAnsi="Angsana New"/>
          <w:sz w:val="32"/>
          <w:szCs w:val="32"/>
          <w:cs/>
        </w:rPr>
        <w:t>การคิดลด</w:t>
      </w:r>
      <w:r>
        <w:rPr>
          <w:rFonts w:ascii="Angsana New" w:hAnsi="Angsana New"/>
          <w:sz w:val="32"/>
          <w:szCs w:val="32"/>
          <w:cs/>
        </w:rPr>
        <w:t xml:space="preserve"> ณ 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มีรายละเอียดดังนี้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512692" w14:paraId="761FACAD" w14:textId="77777777" w:rsidTr="004D3FA8">
        <w:tc>
          <w:tcPr>
            <w:tcW w:w="5741" w:type="dxa"/>
          </w:tcPr>
          <w:p w14:paraId="68D2F086" w14:textId="77777777" w:rsidR="00512692" w:rsidRDefault="00512692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F62307F" w14:textId="7CF1710C" w:rsidR="00512692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74EB86F2" w14:textId="77777777" w:rsidR="00512692" w:rsidRDefault="00512692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0AA4FA36" w14:textId="653F55CA" w:rsidR="00512692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512692" w14:paraId="27FD012C" w14:textId="77777777" w:rsidTr="004D3FA8">
        <w:tc>
          <w:tcPr>
            <w:tcW w:w="5741" w:type="dxa"/>
          </w:tcPr>
          <w:p w14:paraId="3830587E" w14:textId="77777777" w:rsidR="00512692" w:rsidRDefault="00512692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1BFA620" w14:textId="77777777" w:rsidR="00512692" w:rsidRDefault="00512692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2054F6FD" w14:textId="77777777" w:rsidR="00512692" w:rsidRDefault="00512692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69407D2" w14:textId="77777777" w:rsidR="00512692" w:rsidRDefault="00512692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12692" w14:paraId="4A6A9E8E" w14:textId="77777777" w:rsidTr="004D3FA8">
        <w:tc>
          <w:tcPr>
            <w:tcW w:w="5741" w:type="dxa"/>
          </w:tcPr>
          <w:p w14:paraId="3022AE75" w14:textId="49088E30" w:rsid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shd w:val="clear" w:color="auto" w:fill="FFFFFF"/>
          </w:tcPr>
          <w:p w14:paraId="3D8B7E32" w14:textId="224D1164" w:rsidR="00512692" w:rsidRPr="00323C7B" w:rsidRDefault="00512692" w:rsidP="0051269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  <w:vAlign w:val="center"/>
          </w:tcPr>
          <w:p w14:paraId="2B7506C7" w14:textId="77777777" w:rsidR="00512692" w:rsidRDefault="00512692" w:rsidP="0051269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391C620" w14:textId="01A0F130" w:rsidR="00512692" w:rsidRPr="00323C7B" w:rsidRDefault="00512692" w:rsidP="0051269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12692" w14:paraId="35636513" w14:textId="77777777" w:rsidTr="004D3FA8">
        <w:tc>
          <w:tcPr>
            <w:tcW w:w="5741" w:type="dxa"/>
          </w:tcPr>
          <w:p w14:paraId="3CC291BC" w14:textId="58EBABE1" w:rsid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ปี </w:t>
            </w: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shd w:val="clear" w:color="auto" w:fill="FFFFFF"/>
          </w:tcPr>
          <w:p w14:paraId="0F5DA7FA" w14:textId="1DE6D694" w:rsidR="00512692" w:rsidRPr="00323C7B" w:rsidRDefault="00823543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279</w:t>
            </w:r>
            <w:r w:rsidR="0051269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699</w:t>
            </w:r>
          </w:p>
        </w:tc>
        <w:tc>
          <w:tcPr>
            <w:tcW w:w="144" w:type="dxa"/>
            <w:vAlign w:val="center"/>
          </w:tcPr>
          <w:p w14:paraId="1701CAA9" w14:textId="77777777" w:rsidR="00512692" w:rsidRDefault="00512692" w:rsidP="0051269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AC868A5" w14:textId="01CCFBB9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269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379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12692" w14:paraId="4198F637" w14:textId="77777777" w:rsidTr="004D3FA8">
        <w:tc>
          <w:tcPr>
            <w:tcW w:w="5741" w:type="dxa"/>
          </w:tcPr>
          <w:p w14:paraId="77517AC2" w14:textId="4962DDD9" w:rsidR="00512692" w:rsidRDefault="00512692" w:rsidP="0051269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เกินกว่า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36" w:type="dxa"/>
            <w:shd w:val="clear" w:color="auto" w:fill="FFFFFF"/>
          </w:tcPr>
          <w:p w14:paraId="0BDF6821" w14:textId="67AC326A" w:rsidR="00512692" w:rsidRPr="00323C7B" w:rsidRDefault="00823543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8</w:t>
            </w:r>
            <w:r w:rsidR="0051269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464</w:t>
            </w:r>
            <w:r w:rsidR="0051269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735</w:t>
            </w:r>
          </w:p>
        </w:tc>
        <w:tc>
          <w:tcPr>
            <w:tcW w:w="144" w:type="dxa"/>
            <w:vAlign w:val="center"/>
          </w:tcPr>
          <w:p w14:paraId="14AA7303" w14:textId="77777777" w:rsidR="00512692" w:rsidRDefault="00512692" w:rsidP="0051269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A0AF654" w14:textId="7DE1D173" w:rsidR="00512692" w:rsidRPr="00323C7B" w:rsidRDefault="00512692" w:rsidP="0051269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844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796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1C1A8D46" w14:textId="15E42F63" w:rsidR="0048236C" w:rsidRDefault="00ED49EF" w:rsidP="00090054">
      <w:pPr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133C5A">
        <w:rPr>
          <w:rFonts w:ascii="Angsana New" w:hAnsi="Angsana New"/>
          <w:b/>
          <w:bCs/>
          <w:sz w:val="32"/>
          <w:szCs w:val="32"/>
        </w:rPr>
        <w:t>.</w:t>
      </w:r>
      <w:r w:rsidR="0048236C">
        <w:rPr>
          <w:rFonts w:ascii="Angsana New" w:hAnsi="Angsana New"/>
          <w:b/>
          <w:bCs/>
          <w:sz w:val="32"/>
          <w:szCs w:val="32"/>
        </w:rPr>
        <w:tab/>
      </w:r>
      <w:r w:rsidR="00494DDC">
        <w:rPr>
          <w:rFonts w:ascii="Angsana New" w:hAnsi="Angsana New"/>
          <w:b/>
          <w:bCs/>
          <w:sz w:val="32"/>
          <w:szCs w:val="32"/>
          <w:cs/>
        </w:rPr>
        <w:t>ประมาณการหนี้สินสำหรับต้นทุนการรื้อถอนและขนย้าย</w:t>
      </w:r>
    </w:p>
    <w:p w14:paraId="41AA7C7D" w14:textId="4B504B0A" w:rsidR="00BD3CED" w:rsidRDefault="007340FA" w:rsidP="00090054">
      <w:pPr>
        <w:widowControl w:val="0"/>
        <w:autoSpaceDE w:val="0"/>
        <w:autoSpaceDN w:val="0"/>
        <w:adjustRightInd w:val="0"/>
        <w:ind w:left="547" w:right="-29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การเปลี่ยนแปลงของ</w:t>
      </w:r>
      <w:r w:rsidR="0048236C">
        <w:rPr>
          <w:rFonts w:ascii="Angsana New" w:hAnsi="Angsana New"/>
          <w:spacing w:val="-4"/>
          <w:sz w:val="32"/>
          <w:szCs w:val="32"/>
          <w:cs/>
        </w:rPr>
        <w:t>ประมาณการ</w:t>
      </w:r>
      <w:r w:rsidR="00887C83">
        <w:rPr>
          <w:rFonts w:ascii="Angsana New" w:hAnsi="Angsana New"/>
          <w:spacing w:val="-4"/>
          <w:sz w:val="32"/>
          <w:szCs w:val="32"/>
          <w:cs/>
        </w:rPr>
        <w:t>หนี้สินสำหรับ</w:t>
      </w:r>
      <w:r w:rsidR="0048236C">
        <w:rPr>
          <w:rFonts w:ascii="Angsana New" w:hAnsi="Angsana New"/>
          <w:spacing w:val="-4"/>
          <w:sz w:val="32"/>
          <w:szCs w:val="32"/>
          <w:cs/>
        </w:rPr>
        <w:t>ต้นทุน</w:t>
      </w:r>
      <w:r w:rsidR="00887C83">
        <w:rPr>
          <w:rFonts w:ascii="Angsana New" w:hAnsi="Angsana New"/>
          <w:spacing w:val="-4"/>
          <w:sz w:val="32"/>
          <w:szCs w:val="32"/>
          <w:cs/>
        </w:rPr>
        <w:t>การ</w:t>
      </w:r>
      <w:r w:rsidR="0048236C">
        <w:rPr>
          <w:rFonts w:ascii="Angsana New" w:hAnsi="Angsana New"/>
          <w:spacing w:val="-4"/>
          <w:sz w:val="32"/>
          <w:szCs w:val="32"/>
          <w:cs/>
        </w:rPr>
        <w:t>รื้อถอน</w:t>
      </w:r>
      <w:r>
        <w:rPr>
          <w:rFonts w:ascii="Angsana New" w:hAnsi="Angsana New"/>
          <w:spacing w:val="-4"/>
          <w:sz w:val="32"/>
          <w:szCs w:val="32"/>
          <w:cs/>
        </w:rPr>
        <w:t>และขนย้ายสำหรับปีสิ้นสุด</w:t>
      </w:r>
      <w:r w:rsidR="00763F42">
        <w:rPr>
          <w:rFonts w:ascii="Angsana New" w:hAnsi="Angsana New"/>
          <w:spacing w:val="-4"/>
          <w:sz w:val="32"/>
          <w:szCs w:val="32"/>
          <w:cs/>
        </w:rPr>
        <w:t xml:space="preserve">วันที่ </w:t>
      </w:r>
      <w:r w:rsidR="00763F42">
        <w:rPr>
          <w:rFonts w:ascii="Angsana New" w:hAnsi="Angsana New"/>
          <w:spacing w:val="-4"/>
          <w:sz w:val="32"/>
          <w:szCs w:val="32"/>
          <w:cs/>
        </w:rPr>
        <w:br/>
      </w:r>
      <w:r w:rsidR="00823543" w:rsidRPr="00823543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C3795">
        <w:rPr>
          <w:rFonts w:ascii="Angsana New" w:hAnsi="Angsana New"/>
          <w:spacing w:val="-4"/>
          <w:sz w:val="32"/>
          <w:szCs w:val="32"/>
          <w:cs/>
        </w:rPr>
        <w:t>ธันวาคม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มีดังนี้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191659" w14:paraId="7C3D386C" w14:textId="77777777" w:rsidTr="004D3FA8">
        <w:tc>
          <w:tcPr>
            <w:tcW w:w="5741" w:type="dxa"/>
          </w:tcPr>
          <w:p w14:paraId="0E810A6A" w14:textId="77777777" w:rsidR="00191659" w:rsidRDefault="00191659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77945A0" w14:textId="48117D4B" w:rsidR="00191659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5270B8AE" w14:textId="77777777" w:rsidR="00191659" w:rsidRDefault="00191659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4969D5D5" w14:textId="33F7F7E5" w:rsidR="00191659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191659" w14:paraId="38774951" w14:textId="77777777" w:rsidTr="004D3FA8">
        <w:tc>
          <w:tcPr>
            <w:tcW w:w="5741" w:type="dxa"/>
          </w:tcPr>
          <w:p w14:paraId="53AA8497" w14:textId="77777777" w:rsidR="00191659" w:rsidRDefault="00191659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FAD6A59" w14:textId="77777777" w:rsidR="00191659" w:rsidRDefault="00191659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4AD5BBD6" w14:textId="77777777" w:rsidR="00191659" w:rsidRDefault="00191659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0493E2FA" w14:textId="77777777" w:rsidR="00191659" w:rsidRDefault="00191659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91659" w14:paraId="64598218" w14:textId="77777777" w:rsidTr="003B21B4">
        <w:tc>
          <w:tcPr>
            <w:tcW w:w="5741" w:type="dxa"/>
          </w:tcPr>
          <w:p w14:paraId="5344809E" w14:textId="2DA25A5D" w:rsidR="00191659" w:rsidRDefault="00191659" w:rsidP="0019165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436" w:type="dxa"/>
            <w:shd w:val="clear" w:color="auto" w:fill="FFFFFF"/>
          </w:tcPr>
          <w:p w14:paraId="0606FF39" w14:textId="702AC41A" w:rsidR="00191659" w:rsidRPr="00323C7B" w:rsidRDefault="00823543" w:rsidP="00191659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13</w:t>
            </w:r>
            <w:r w:rsidR="00191659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195</w:t>
            </w:r>
            <w:r w:rsidR="00191659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144" w:type="dxa"/>
          </w:tcPr>
          <w:p w14:paraId="5579EEAB" w14:textId="77777777" w:rsidR="00191659" w:rsidRDefault="00191659" w:rsidP="00191659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1C60278" w14:textId="17C447E5" w:rsidR="00191659" w:rsidRPr="00323C7B" w:rsidRDefault="00823543" w:rsidP="00191659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11</w:t>
            </w:r>
            <w:r w:rsidR="00191659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050</w:t>
            </w:r>
            <w:r w:rsidR="00191659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191659" w14:paraId="45E8BB84" w14:textId="77777777" w:rsidTr="003B21B4">
        <w:tc>
          <w:tcPr>
            <w:tcW w:w="5741" w:type="dxa"/>
          </w:tcPr>
          <w:p w14:paraId="4F834614" w14:textId="616786CC" w:rsidR="00191659" w:rsidRDefault="00191659" w:rsidP="0019165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 xml:space="preserve">เพิ่มขึ้นระหว่างปี </w:t>
            </w:r>
          </w:p>
        </w:tc>
        <w:tc>
          <w:tcPr>
            <w:tcW w:w="1436" w:type="dxa"/>
            <w:shd w:val="clear" w:color="auto" w:fill="FFFFFF"/>
          </w:tcPr>
          <w:p w14:paraId="7A245A82" w14:textId="4F2D8E0E" w:rsidR="00191659" w:rsidRPr="00323C7B" w:rsidRDefault="00823543" w:rsidP="00191659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191659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561</w:t>
            </w:r>
            <w:r w:rsidR="00191659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569</w:t>
            </w:r>
          </w:p>
        </w:tc>
        <w:tc>
          <w:tcPr>
            <w:tcW w:w="144" w:type="dxa"/>
          </w:tcPr>
          <w:p w14:paraId="5FB126FC" w14:textId="77777777" w:rsidR="00191659" w:rsidRDefault="00191659" w:rsidP="00191659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A3171D5" w14:textId="3887FA4F" w:rsidR="00191659" w:rsidRPr="00323C7B" w:rsidRDefault="00191659" w:rsidP="00191659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145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000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191659" w14:paraId="5EF2BD6B" w14:textId="77777777" w:rsidTr="003B21B4">
        <w:tc>
          <w:tcPr>
            <w:tcW w:w="5741" w:type="dxa"/>
          </w:tcPr>
          <w:p w14:paraId="58E0BE04" w14:textId="1522251C" w:rsidR="00191659" w:rsidRDefault="00191659" w:rsidP="00191659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MS Mincho" w:hAnsi="Angsana New"/>
                <w:sz w:val="32"/>
                <w:szCs w:val="32"/>
                <w:cs/>
                <w:lang w:eastAsia="ja-JP"/>
              </w:rPr>
              <w:t>ลดลงระหว่างปี</w:t>
            </w:r>
          </w:p>
        </w:tc>
        <w:tc>
          <w:tcPr>
            <w:tcW w:w="1436" w:type="dxa"/>
            <w:shd w:val="clear" w:color="auto" w:fill="FFFFFF"/>
          </w:tcPr>
          <w:p w14:paraId="40E67D7D" w14:textId="36B2BFFC" w:rsidR="00191659" w:rsidRPr="00323C7B" w:rsidRDefault="00191659" w:rsidP="00191659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000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6568FCAC" w14:textId="77777777" w:rsidR="00191659" w:rsidRDefault="00191659" w:rsidP="00191659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7B251A4" w14:textId="5C07BD39" w:rsidR="00191659" w:rsidRPr="00323C7B" w:rsidRDefault="00191659" w:rsidP="00191659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91659" w14:paraId="49B99945" w14:textId="77777777" w:rsidTr="003B21B4">
        <w:tc>
          <w:tcPr>
            <w:tcW w:w="5741" w:type="dxa"/>
          </w:tcPr>
          <w:p w14:paraId="21599E98" w14:textId="2FF31D5B" w:rsidR="00191659" w:rsidRDefault="00191659" w:rsidP="00191659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625F634" w14:textId="6455F297" w:rsidR="00191659" w:rsidRPr="00323C7B" w:rsidRDefault="00823543" w:rsidP="00191659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15</w:t>
            </w:r>
            <w:r w:rsidR="00191659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701</w:t>
            </w:r>
            <w:r w:rsidR="00191659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569</w:t>
            </w:r>
          </w:p>
        </w:tc>
        <w:tc>
          <w:tcPr>
            <w:tcW w:w="144" w:type="dxa"/>
          </w:tcPr>
          <w:p w14:paraId="7962D937" w14:textId="77777777" w:rsidR="00191659" w:rsidRDefault="00191659" w:rsidP="00191659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0341940" w14:textId="05EC9F96" w:rsidR="00191659" w:rsidRPr="00323C7B" w:rsidRDefault="00191659" w:rsidP="00191659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13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195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000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222011C8" w14:textId="67E48570" w:rsidR="0048236C" w:rsidRDefault="0048236C" w:rsidP="00191659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บริษัทรับร</w:t>
      </w:r>
      <w:r w:rsidR="00887C83">
        <w:rPr>
          <w:rFonts w:ascii="Angsana New" w:hAnsi="Angsana New"/>
          <w:sz w:val="32"/>
          <w:szCs w:val="32"/>
          <w:cs/>
        </w:rPr>
        <w:t>ู้ประมาณการหนี้สินสำหรับต้นทุน</w:t>
      </w:r>
      <w:r>
        <w:rPr>
          <w:rFonts w:ascii="Angsana New" w:hAnsi="Angsana New"/>
          <w:sz w:val="32"/>
          <w:szCs w:val="32"/>
          <w:cs/>
        </w:rPr>
        <w:t>การรื้อถอน</w:t>
      </w:r>
      <w:r w:rsidR="00C143D8">
        <w:rPr>
          <w:rFonts w:ascii="Angsana New" w:hAnsi="Angsana New"/>
          <w:sz w:val="32"/>
          <w:szCs w:val="32"/>
          <w:cs/>
        </w:rPr>
        <w:t>และขนย้าย</w:t>
      </w:r>
      <w:r w:rsidR="00887C83">
        <w:rPr>
          <w:rFonts w:ascii="Angsana New" w:hAnsi="Angsana New"/>
          <w:sz w:val="32"/>
          <w:szCs w:val="32"/>
          <w:cs/>
        </w:rPr>
        <w:t>ของส่วนปรับปรุงอาคารเช่า</w:t>
      </w:r>
      <w:r>
        <w:rPr>
          <w:rFonts w:ascii="Angsana New" w:hAnsi="Angsana New"/>
          <w:sz w:val="32"/>
          <w:szCs w:val="32"/>
          <w:cs/>
        </w:rPr>
        <w:t>โด</w:t>
      </w:r>
      <w:r w:rsidR="00887C83">
        <w:rPr>
          <w:rFonts w:ascii="Angsana New" w:hAnsi="Angsana New"/>
          <w:sz w:val="32"/>
          <w:szCs w:val="32"/>
          <w:cs/>
        </w:rPr>
        <w:t>ยอ้างอิงราคาประเมินค่ารื้อถอนที่</w:t>
      </w:r>
      <w:r w:rsidR="00F87CF9">
        <w:rPr>
          <w:rFonts w:ascii="Angsana New" w:hAnsi="Angsana New"/>
          <w:sz w:val="32"/>
          <w:szCs w:val="32"/>
          <w:cs/>
        </w:rPr>
        <w:t>ถูก</w:t>
      </w:r>
      <w:r w:rsidR="00887C83">
        <w:rPr>
          <w:rFonts w:ascii="Angsana New" w:hAnsi="Angsana New"/>
          <w:sz w:val="32"/>
          <w:szCs w:val="32"/>
          <w:cs/>
        </w:rPr>
        <w:t>เสนอโดย</w:t>
      </w:r>
      <w:r>
        <w:rPr>
          <w:rFonts w:ascii="Angsana New" w:hAnsi="Angsana New"/>
          <w:sz w:val="32"/>
          <w:szCs w:val="32"/>
          <w:cs/>
        </w:rPr>
        <w:t>บริษัทรับเหมาก่อสร้า</w:t>
      </w:r>
      <w:r w:rsidR="00C70747">
        <w:rPr>
          <w:rFonts w:ascii="Angsana New" w:hAnsi="Angsana New"/>
          <w:sz w:val="32"/>
          <w:szCs w:val="32"/>
          <w:cs/>
        </w:rPr>
        <w:t>ง</w:t>
      </w:r>
    </w:p>
    <w:p w14:paraId="4356F142" w14:textId="2FCA0FBB" w:rsidR="00557F8C" w:rsidRDefault="00823543" w:rsidP="00191659">
      <w:pPr>
        <w:tabs>
          <w:tab w:val="left" w:pos="540"/>
        </w:tabs>
        <w:spacing w:before="360"/>
        <w:jc w:val="both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21</w:t>
      </w:r>
      <w:r w:rsidR="00557F8C">
        <w:rPr>
          <w:rFonts w:ascii="Angsana New" w:hAnsi="Angsana New"/>
          <w:b/>
          <w:bCs/>
          <w:sz w:val="32"/>
          <w:szCs w:val="32"/>
        </w:rPr>
        <w:t>.</w:t>
      </w:r>
      <w:r w:rsidR="00557F8C">
        <w:rPr>
          <w:rFonts w:ascii="Angsana New" w:hAnsi="Angsana New"/>
          <w:b/>
          <w:bCs/>
          <w:sz w:val="32"/>
          <w:szCs w:val="32"/>
        </w:rPr>
        <w:tab/>
      </w:r>
      <w:r w:rsidR="000B0D76">
        <w:rPr>
          <w:rFonts w:ascii="Angsana New" w:hAnsi="Angsana New"/>
          <w:b/>
          <w:bCs/>
          <w:sz w:val="32"/>
          <w:szCs w:val="32"/>
          <w:cs/>
        </w:rPr>
        <w:t xml:space="preserve">ทุนเรือนหุ้น </w:t>
      </w:r>
    </w:p>
    <w:p w14:paraId="79725561" w14:textId="25D45002" w:rsidR="00E537E6" w:rsidRDefault="00E537E6" w:rsidP="00090054">
      <w:pPr>
        <w:tabs>
          <w:tab w:val="left" w:pos="540"/>
        </w:tabs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23543" w:rsidRPr="00823543">
        <w:rPr>
          <w:rFonts w:ascii="Angsana New" w:hAnsi="Angsana New"/>
          <w:sz w:val="32"/>
          <w:szCs w:val="32"/>
        </w:rPr>
        <w:t>18</w:t>
      </w:r>
      <w:r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="00823543" w:rsidRPr="0082354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/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มีมติพิเศษให้เพิ่มทุนจดทะเบียนจำนวน </w:t>
      </w:r>
      <w:r w:rsidR="00823543" w:rsidRPr="00823543">
        <w:rPr>
          <w:rFonts w:ascii="Angsana New" w:hAnsi="Angsana New"/>
          <w:sz w:val="32"/>
          <w:szCs w:val="32"/>
        </w:rPr>
        <w:t>342</w:t>
      </w:r>
      <w:r>
        <w:rPr>
          <w:rFonts w:ascii="Angsana New" w:hAnsi="Angsana New"/>
          <w:sz w:val="32"/>
          <w:szCs w:val="32"/>
        </w:rPr>
        <w:t>,</w:t>
      </w:r>
      <w:r w:rsidR="00823543" w:rsidRPr="00823543">
        <w:rPr>
          <w:rFonts w:ascii="Angsana New" w:hAnsi="Angsana New"/>
          <w:sz w:val="32"/>
          <w:szCs w:val="32"/>
        </w:rPr>
        <w:t>496</w:t>
      </w:r>
      <w:r>
        <w:rPr>
          <w:rFonts w:ascii="Angsana New" w:hAnsi="Angsana New"/>
          <w:sz w:val="32"/>
          <w:szCs w:val="32"/>
        </w:rPr>
        <w:t>,</w:t>
      </w:r>
      <w:r w:rsidR="00823543" w:rsidRPr="00823543">
        <w:rPr>
          <w:rFonts w:ascii="Angsana New" w:hAnsi="Angsana New"/>
          <w:sz w:val="32"/>
          <w:szCs w:val="32"/>
        </w:rPr>
        <w:t>391</w:t>
      </w:r>
      <w:r>
        <w:rPr>
          <w:rFonts w:ascii="Angsana New" w:hAnsi="Angsana New"/>
          <w:sz w:val="32"/>
          <w:szCs w:val="32"/>
          <w:cs/>
        </w:rPr>
        <w:t xml:space="preserve"> บาท ซึ่งสุทธิจากค่าใช้จ่ายในการ</w:t>
      </w:r>
      <w:r>
        <w:rPr>
          <w:rFonts w:ascii="Angsana New" w:hAnsi="Angsana New"/>
          <w:spacing w:val="-6"/>
          <w:sz w:val="32"/>
          <w:szCs w:val="32"/>
          <w:cs/>
        </w:rPr>
        <w:t xml:space="preserve">ดำเนินการเพื่อเสนอขายหุ้นดังกล่าวจำนวน </w:t>
      </w:r>
      <w:r w:rsidR="00823543" w:rsidRPr="00823543">
        <w:rPr>
          <w:rFonts w:ascii="Angsana New" w:hAnsi="Angsana New"/>
          <w:sz w:val="32"/>
          <w:szCs w:val="32"/>
        </w:rPr>
        <w:t>360</w:t>
      </w:r>
      <w:r>
        <w:rPr>
          <w:rFonts w:ascii="Angsana New" w:hAnsi="Angsana New"/>
          <w:sz w:val="32"/>
          <w:szCs w:val="32"/>
        </w:rPr>
        <w:t>,</w:t>
      </w:r>
      <w:r w:rsidR="00823543" w:rsidRPr="00823543">
        <w:rPr>
          <w:rFonts w:ascii="Angsana New" w:hAnsi="Angsana New"/>
          <w:sz w:val="32"/>
          <w:szCs w:val="32"/>
        </w:rPr>
        <w:t>809</w:t>
      </w:r>
      <w:r>
        <w:rPr>
          <w:rFonts w:ascii="Angsana New" w:eastAsia="Times New Roman" w:hAnsi="Angsana New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บาท โดยเพิ่มจำนวนหุ้นสามัญจำนวน </w:t>
      </w:r>
      <w:r w:rsidR="00823543" w:rsidRPr="00823543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,</w:t>
      </w:r>
      <w:r w:rsidR="00823543" w:rsidRPr="00823543">
        <w:rPr>
          <w:rFonts w:ascii="Angsana New" w:hAnsi="Angsana New"/>
          <w:sz w:val="32"/>
          <w:szCs w:val="32"/>
        </w:rPr>
        <w:t>285</w:t>
      </w:r>
      <w:r>
        <w:rPr>
          <w:rFonts w:ascii="Angsana New" w:hAnsi="Angsana New"/>
          <w:sz w:val="32"/>
          <w:szCs w:val="32"/>
        </w:rPr>
        <w:t>,</w:t>
      </w:r>
      <w:r w:rsidR="00823543" w:rsidRPr="00823543">
        <w:rPr>
          <w:rFonts w:ascii="Angsana New" w:hAnsi="Angsana New"/>
          <w:sz w:val="32"/>
          <w:szCs w:val="32"/>
        </w:rPr>
        <w:t>715</w:t>
      </w:r>
      <w:r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823543" w:rsidRPr="00823543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บาท และส่วนเกินมูลค่าหุ้นสามัญ หุ้นละ </w:t>
      </w:r>
      <w:r w:rsidR="00823543" w:rsidRPr="00823543">
        <w:rPr>
          <w:rFonts w:ascii="Angsana New" w:hAnsi="Angsana New"/>
          <w:sz w:val="32"/>
          <w:szCs w:val="32"/>
        </w:rPr>
        <w:t>70</w:t>
      </w:r>
      <w:r>
        <w:rPr>
          <w:rFonts w:ascii="Angsana New" w:hAnsi="Angsana New"/>
          <w:sz w:val="32"/>
          <w:szCs w:val="32"/>
          <w:cs/>
        </w:rPr>
        <w:t xml:space="preserve"> บาท ซึ่งบริษัทเรียกชำระหุ้นสามัญเพิ่มทุนเต็มจำนวนและได้รับแล้วในเดือนกุมภาพันธ์และมิถุนายน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ทั้งนี้บริษัทได้จดทะเบียนการเพิ่มทุนดังกล่าวกับกระทรวงพาณิชย์</w:t>
      </w:r>
      <w:r w:rsidR="00191659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23543" w:rsidRPr="00823543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23543" w:rsidRPr="00823543">
        <w:rPr>
          <w:rFonts w:ascii="Angsana New" w:hAnsi="Angsana New"/>
          <w:sz w:val="32"/>
          <w:szCs w:val="32"/>
        </w:rPr>
        <w:t>2566</w:t>
      </w:r>
    </w:p>
    <w:p w14:paraId="3242535D" w14:textId="0472D44F" w:rsidR="00E537E6" w:rsidRDefault="00E537E6" w:rsidP="00191659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23543" w:rsidRPr="00823543">
        <w:rPr>
          <w:rFonts w:ascii="Angsana New" w:hAnsi="Angsana New"/>
          <w:sz w:val="32"/>
          <w:szCs w:val="32"/>
        </w:rPr>
        <w:t>23</w:t>
      </w:r>
      <w:r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ที่ประชุมวิสามัญผู้ถือหุ้นครั้งที่ </w:t>
      </w:r>
      <w:r w:rsidR="00823543" w:rsidRPr="0082354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/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มีมติพิเศษให้เพิ่มทุนจดทะเบียนจำนวน </w:t>
      </w:r>
      <w:r w:rsidR="00823543" w:rsidRPr="00823543">
        <w:rPr>
          <w:rFonts w:ascii="Angsana New" w:hAnsi="Angsana New"/>
          <w:sz w:val="32"/>
          <w:szCs w:val="32"/>
        </w:rPr>
        <w:t>56</w:t>
      </w:r>
      <w:r>
        <w:rPr>
          <w:rFonts w:ascii="Angsana New" w:hAnsi="Angsana New"/>
          <w:sz w:val="32"/>
          <w:szCs w:val="32"/>
        </w:rPr>
        <w:t>,</w:t>
      </w:r>
      <w:r w:rsidR="00823543" w:rsidRPr="00823543">
        <w:rPr>
          <w:rFonts w:ascii="Angsana New" w:hAnsi="Angsana New"/>
          <w:sz w:val="32"/>
          <w:szCs w:val="32"/>
        </w:rPr>
        <w:t>392</w:t>
      </w:r>
      <w:r>
        <w:rPr>
          <w:rFonts w:ascii="Angsana New" w:hAnsi="Angsana New"/>
          <w:sz w:val="32"/>
          <w:szCs w:val="32"/>
        </w:rPr>
        <w:t>,</w:t>
      </w:r>
      <w:r w:rsidR="00823543" w:rsidRPr="00823543">
        <w:rPr>
          <w:rFonts w:ascii="Angsana New" w:hAnsi="Angsana New"/>
          <w:sz w:val="32"/>
          <w:szCs w:val="32"/>
        </w:rPr>
        <w:t>800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บาท ซึ่งสุทธิจากค่าใช้จ่ายในการ</w:t>
      </w:r>
      <w:r>
        <w:rPr>
          <w:rFonts w:ascii="Angsana New" w:hAnsi="Angsana New"/>
          <w:spacing w:val="-6"/>
          <w:sz w:val="32"/>
          <w:szCs w:val="32"/>
          <w:cs/>
        </w:rPr>
        <w:t xml:space="preserve">ดำเนินการเพื่อเสนอขายหุ้นดังกล่าวจำนวน </w:t>
      </w:r>
      <w:r>
        <w:rPr>
          <w:rFonts w:ascii="Angsana New" w:hAnsi="Angsana New"/>
          <w:spacing w:val="-6"/>
          <w:sz w:val="32"/>
          <w:szCs w:val="32"/>
        </w:rPr>
        <w:t xml:space="preserve">    </w:t>
      </w:r>
      <w:r w:rsidR="00823543" w:rsidRPr="00823543">
        <w:rPr>
          <w:rFonts w:ascii="Angsana New" w:hAnsi="Angsana New"/>
          <w:spacing w:val="-6"/>
          <w:sz w:val="32"/>
          <w:szCs w:val="32"/>
        </w:rPr>
        <w:t>7</w:t>
      </w:r>
      <w:r w:rsidR="00823543" w:rsidRPr="0082354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>,</w:t>
      </w:r>
      <w:r w:rsidR="00823543" w:rsidRPr="00823543">
        <w:rPr>
          <w:rFonts w:ascii="Angsana New" w:hAnsi="Angsana New"/>
          <w:sz w:val="32"/>
          <w:szCs w:val="32"/>
        </w:rPr>
        <w:t>000</w:t>
      </w:r>
      <w:r>
        <w:rPr>
          <w:rFonts w:ascii="Angsana New" w:eastAsia="Times New Roman" w:hAnsi="Angsana New"/>
          <w:cs/>
        </w:rPr>
        <w:t xml:space="preserve">  </w:t>
      </w:r>
      <w:r>
        <w:rPr>
          <w:rFonts w:ascii="Angsana New" w:hAnsi="Angsana New"/>
          <w:sz w:val="32"/>
          <w:szCs w:val="32"/>
          <w:cs/>
        </w:rPr>
        <w:t xml:space="preserve">บาท โดยเพิ่มจำนวนหุ้นสามัญจำนวน </w:t>
      </w:r>
      <w:r w:rsidR="00823543" w:rsidRPr="00823543">
        <w:rPr>
          <w:rFonts w:ascii="Angsana New" w:hAnsi="Angsana New"/>
          <w:sz w:val="32"/>
          <w:szCs w:val="32"/>
        </w:rPr>
        <w:t>714</w:t>
      </w:r>
      <w:r>
        <w:rPr>
          <w:rFonts w:ascii="Angsana New" w:hAnsi="Angsana New"/>
          <w:sz w:val="32"/>
          <w:szCs w:val="32"/>
        </w:rPr>
        <w:t>,</w:t>
      </w:r>
      <w:r w:rsidR="00823543" w:rsidRPr="00823543">
        <w:rPr>
          <w:rFonts w:ascii="Angsana New" w:hAnsi="Angsana New"/>
          <w:sz w:val="32"/>
          <w:szCs w:val="32"/>
        </w:rPr>
        <w:t>285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823543" w:rsidRPr="00823543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บาท และส่วนเกินมูลค่า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 xml:space="preserve">หุ้นสามัญ หุ้นละ </w:t>
      </w:r>
      <w:r w:rsidR="00823543" w:rsidRPr="00823543">
        <w:rPr>
          <w:rFonts w:ascii="Angsana New" w:hAnsi="Angsana New"/>
          <w:sz w:val="32"/>
          <w:szCs w:val="32"/>
        </w:rPr>
        <w:t>70</w:t>
      </w:r>
      <w:r>
        <w:rPr>
          <w:rFonts w:ascii="Angsana New" w:hAnsi="Angsana New"/>
          <w:sz w:val="32"/>
          <w:szCs w:val="32"/>
          <w:cs/>
        </w:rPr>
        <w:t xml:space="preserve"> บาท ซึ่งบริษัทเรียกชำระหุ้นสามัญเพิ่มทุนเต็มจำนวนและได้รับแล้วในเดือนมิถุนายน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ทั้งนี้บริษัทได้จดทะเบียนการเพิ่มทุนดังกล่าวกับกระทรวงพาณิชย์เมื่อวันที่ </w:t>
      </w:r>
      <w:r w:rsidR="00823543" w:rsidRPr="00823543"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823543" w:rsidRPr="00823543">
        <w:rPr>
          <w:rFonts w:ascii="Angsana New" w:hAnsi="Angsana New"/>
          <w:sz w:val="32"/>
          <w:szCs w:val="32"/>
        </w:rPr>
        <w:t>2566</w:t>
      </w:r>
    </w:p>
    <w:p w14:paraId="16EF509E" w14:textId="213C04BB" w:rsidR="00E537E6" w:rsidRDefault="00B824C3" w:rsidP="00191659">
      <w:pPr>
        <w:tabs>
          <w:tab w:val="left" w:pos="540"/>
        </w:tabs>
        <w:spacing w:after="12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br w:type="page"/>
      </w:r>
      <w:r w:rsidR="00E537E6">
        <w:rPr>
          <w:rFonts w:ascii="Angsana New" w:hAnsi="Angsana New"/>
          <w:spacing w:val="-8"/>
          <w:sz w:val="32"/>
          <w:szCs w:val="32"/>
          <w:cs/>
        </w:rPr>
        <w:lastRenderedPageBreak/>
        <w:t>จำนวนหุ้นสามัญถัวเฉลี่ยถ่วงน้ำหนัก สำหรับ</w:t>
      </w:r>
      <w:r w:rsidR="001700D4">
        <w:rPr>
          <w:rFonts w:ascii="Angsana New" w:hAnsi="Angsana New"/>
          <w:spacing w:val="-8"/>
          <w:sz w:val="32"/>
          <w:szCs w:val="32"/>
          <w:cs/>
        </w:rPr>
        <w:t>ปี</w:t>
      </w:r>
      <w:r w:rsidR="00E537E6">
        <w:rPr>
          <w:rFonts w:ascii="Angsana New" w:hAnsi="Angsana New"/>
          <w:spacing w:val="-8"/>
          <w:sz w:val="32"/>
          <w:szCs w:val="32"/>
          <w:cs/>
        </w:rPr>
        <w:t xml:space="preserve">สิ้นสุดวันที่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 w:rsidR="00E537E6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939E4">
        <w:rPr>
          <w:rFonts w:ascii="Angsana New" w:hAnsi="Angsana New"/>
          <w:spacing w:val="-8"/>
          <w:sz w:val="32"/>
          <w:szCs w:val="32"/>
          <w:cs/>
        </w:rPr>
        <w:t>ธันวาคม</w:t>
      </w:r>
      <w:r w:rsidR="00E537E6">
        <w:rPr>
          <w:rFonts w:ascii="Angsana New" w:hAnsi="Angsana New"/>
          <w:spacing w:val="-8"/>
          <w:sz w:val="32"/>
          <w:szCs w:val="32"/>
          <w:cs/>
        </w:rPr>
        <w:t xml:space="preserve"> แสดงดังนี้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B46333" w:rsidRPr="00B46333" w14:paraId="320C5388" w14:textId="77777777" w:rsidTr="004D3FA8">
        <w:tc>
          <w:tcPr>
            <w:tcW w:w="5741" w:type="dxa"/>
          </w:tcPr>
          <w:p w14:paraId="4FF27949" w14:textId="77777777" w:rsidR="00B46333" w:rsidRPr="00B46333" w:rsidRDefault="00B46333" w:rsidP="00B46333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423BD90" w14:textId="594CF6F9" w:rsidR="00B46333" w:rsidRPr="00B46333" w:rsidRDefault="00823543" w:rsidP="00B4633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35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0A2C0133" w14:textId="77777777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5536CABB" w14:textId="73E18BF3" w:rsidR="00B46333" w:rsidRPr="00B46333" w:rsidRDefault="00823543" w:rsidP="00B4633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354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2566</w:t>
            </w:r>
          </w:p>
        </w:tc>
      </w:tr>
      <w:tr w:rsidR="00B46333" w:rsidRPr="00B46333" w14:paraId="34423223" w14:textId="77777777" w:rsidTr="004D3FA8">
        <w:tc>
          <w:tcPr>
            <w:tcW w:w="5741" w:type="dxa"/>
          </w:tcPr>
          <w:p w14:paraId="1DED5BF4" w14:textId="77777777" w:rsidR="00B46333" w:rsidRPr="00B46333" w:rsidRDefault="00B46333" w:rsidP="00B46333">
            <w:pPr>
              <w:ind w:left="8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5ED676C" w14:textId="77777777" w:rsidR="00B46333" w:rsidRPr="00B46333" w:rsidRDefault="00B46333" w:rsidP="00B4633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6FA57485" w14:textId="77777777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9740DCD" w14:textId="77777777" w:rsidR="00B46333" w:rsidRPr="00B46333" w:rsidRDefault="00B46333" w:rsidP="00B4633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B46333" w:rsidRPr="00B46333" w14:paraId="68329D80" w14:textId="77777777" w:rsidTr="004D3FA8">
        <w:tc>
          <w:tcPr>
            <w:tcW w:w="5741" w:type="dxa"/>
          </w:tcPr>
          <w:p w14:paraId="6A8A3930" w14:textId="4F87DEF4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>ยอดยกมาต้นปี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>(หุ้น)</w:t>
            </w:r>
          </w:p>
        </w:tc>
        <w:tc>
          <w:tcPr>
            <w:tcW w:w="1436" w:type="dxa"/>
            <w:shd w:val="clear" w:color="auto" w:fill="FFFFFF"/>
          </w:tcPr>
          <w:p w14:paraId="53C0C36C" w14:textId="39D8BD19" w:rsidR="00B46333" w:rsidRPr="00B46333" w:rsidRDefault="0082354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823543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="00B46333"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3543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B46333"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3543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44" w:type="dxa"/>
          </w:tcPr>
          <w:p w14:paraId="2515F009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5A64F07" w14:textId="43F1176D" w:rsidR="00B46333" w:rsidRPr="00B46333" w:rsidRDefault="0082354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3543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B46333"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3543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="00B46333"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3543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B46333" w:rsidRPr="00B46333" w14:paraId="37476CC4" w14:textId="77777777" w:rsidTr="004D3FA8">
        <w:tc>
          <w:tcPr>
            <w:tcW w:w="5741" w:type="dxa"/>
          </w:tcPr>
          <w:p w14:paraId="240F1A59" w14:textId="77777777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shd w:val="clear" w:color="auto" w:fill="FFFFFF"/>
          </w:tcPr>
          <w:p w14:paraId="727292CF" w14:textId="77777777" w:rsidR="00B46333" w:rsidRPr="00B46333" w:rsidRDefault="00B4633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</w:tcPr>
          <w:p w14:paraId="3076FE2B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00191E8" w14:textId="77777777" w:rsidR="00B46333" w:rsidRPr="00B46333" w:rsidRDefault="00B4633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46333" w:rsidRPr="00B46333" w14:paraId="5B18C3B2" w14:textId="77777777" w:rsidTr="00B46333">
        <w:tc>
          <w:tcPr>
            <w:tcW w:w="5741" w:type="dxa"/>
          </w:tcPr>
          <w:p w14:paraId="0D87F517" w14:textId="6DD8E1E7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จำนวนหุ้นเพิ่มทุน ณ วันที่ 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กุมภาพันธ์ 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436" w:type="dxa"/>
            <w:shd w:val="clear" w:color="auto" w:fill="FFFFFF"/>
          </w:tcPr>
          <w:p w14:paraId="33D21A3F" w14:textId="3C4CD559" w:rsidR="00B46333" w:rsidRPr="00B46333" w:rsidRDefault="00B46333" w:rsidP="00B46333">
            <w:pPr>
              <w:ind w:left="83" w:right="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1E45A0C8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</w:tcPr>
          <w:p w14:paraId="7035CD7A" w14:textId="6D6F8E74" w:rsidR="00B46333" w:rsidRPr="00B46333" w:rsidRDefault="00B4633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285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715</w:t>
            </w:r>
          </w:p>
        </w:tc>
      </w:tr>
      <w:tr w:rsidR="00B46333" w:rsidRPr="00B46333" w14:paraId="5934F157" w14:textId="77777777" w:rsidTr="00B46333">
        <w:tc>
          <w:tcPr>
            <w:tcW w:w="5741" w:type="dxa"/>
          </w:tcPr>
          <w:p w14:paraId="09DFF2F9" w14:textId="352E272D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ระยะเวลาการถือหุ้นในระหว่างปี 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>วัน)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FFFFF"/>
          </w:tcPr>
          <w:p w14:paraId="6F78F6EC" w14:textId="513D0E52" w:rsidR="00B46333" w:rsidRPr="00B46333" w:rsidRDefault="00B46333" w:rsidP="00B46333">
            <w:pPr>
              <w:ind w:left="83" w:right="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EA5ABFB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04C3738F" w14:textId="6A5C4530" w:rsidR="00B46333" w:rsidRPr="00B46333" w:rsidRDefault="0082354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3543">
              <w:rPr>
                <w:rFonts w:asciiTheme="majorBidi" w:hAnsiTheme="majorBidi" w:cstheme="majorBidi"/>
                <w:sz w:val="32"/>
                <w:szCs w:val="32"/>
              </w:rPr>
              <w:t>311</w:t>
            </w:r>
          </w:p>
        </w:tc>
      </w:tr>
      <w:tr w:rsidR="00B46333" w:rsidRPr="00B46333" w14:paraId="6F1D7EFE" w14:textId="77777777" w:rsidTr="00B46333">
        <w:tc>
          <w:tcPr>
            <w:tcW w:w="5741" w:type="dxa"/>
          </w:tcPr>
          <w:p w14:paraId="48748D78" w14:textId="46A1AAAF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จำนวนหุ้นเพิ่มทุนถัวเฉลี่ยถ่วงน้ำหนักระหว่างปี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>(หุ้น)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A6409B7" w14:textId="00761C5C" w:rsidR="00B46333" w:rsidRPr="00B46333" w:rsidRDefault="00B46333" w:rsidP="00B46333">
            <w:pPr>
              <w:ind w:left="83" w:right="7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2AD57225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8C5EA" w14:textId="2BCBEEBF" w:rsidR="00B46333" w:rsidRPr="00B46333" w:rsidRDefault="00B4633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651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664</w:t>
            </w:r>
            <w:r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</w:p>
        </w:tc>
      </w:tr>
      <w:tr w:rsidR="00B46333" w:rsidRPr="00B46333" w14:paraId="5B1A14C2" w14:textId="77777777" w:rsidTr="00B46333">
        <w:tc>
          <w:tcPr>
            <w:tcW w:w="5741" w:type="dxa"/>
          </w:tcPr>
          <w:p w14:paraId="200ACCFE" w14:textId="77777777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  <w:shd w:val="clear" w:color="auto" w:fill="FFFFFF"/>
          </w:tcPr>
          <w:p w14:paraId="596701D7" w14:textId="77777777" w:rsidR="00B46333" w:rsidRPr="00B46333" w:rsidRDefault="00B46333" w:rsidP="00B46333">
            <w:pPr>
              <w:ind w:left="83" w:right="7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</w:tcPr>
          <w:p w14:paraId="5FBE8B14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2BEA6B10" w14:textId="77777777" w:rsidR="00B46333" w:rsidRPr="00B46333" w:rsidRDefault="00B4633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46333" w:rsidRPr="00B46333" w14:paraId="1E210550" w14:textId="77777777" w:rsidTr="00B46333">
        <w:tc>
          <w:tcPr>
            <w:tcW w:w="5741" w:type="dxa"/>
          </w:tcPr>
          <w:p w14:paraId="293FF445" w14:textId="2F059D35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จำนวนหุ้นเพิ่มทุน ณ วันที่ 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28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มิถุนายน 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2566</w:t>
            </w: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(หุ้น)</w:t>
            </w:r>
          </w:p>
        </w:tc>
        <w:tc>
          <w:tcPr>
            <w:tcW w:w="1436" w:type="dxa"/>
            <w:shd w:val="clear" w:color="auto" w:fill="FFFFFF"/>
          </w:tcPr>
          <w:p w14:paraId="158AC985" w14:textId="5259D6DC" w:rsidR="00B46333" w:rsidRPr="00B46333" w:rsidRDefault="00B46333" w:rsidP="00B46333">
            <w:pPr>
              <w:ind w:left="83" w:right="7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861AD9D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64E1FA7" w14:textId="385F8D6E" w:rsidR="00B46333" w:rsidRPr="00B46333" w:rsidRDefault="00B4633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714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</w:tr>
      <w:tr w:rsidR="00B46333" w:rsidRPr="00B46333" w14:paraId="2EAE2B65" w14:textId="77777777" w:rsidTr="00B46333">
        <w:tc>
          <w:tcPr>
            <w:tcW w:w="5741" w:type="dxa"/>
          </w:tcPr>
          <w:p w14:paraId="3FF71205" w14:textId="6CCFFB50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ระยะเวลาการถือหุ้นในระหว่างปี 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>วัน)</w:t>
            </w: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FFFFFF"/>
          </w:tcPr>
          <w:p w14:paraId="047B1101" w14:textId="7080D94C" w:rsidR="00B46333" w:rsidRPr="00B46333" w:rsidRDefault="00B46333" w:rsidP="00B46333">
            <w:pPr>
              <w:ind w:left="83" w:right="7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047F5E9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63B19501" w14:textId="4F3CEF68" w:rsidR="00B46333" w:rsidRPr="00B46333" w:rsidRDefault="0082354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3543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</w:tr>
      <w:tr w:rsidR="00B46333" w:rsidRPr="00B46333" w14:paraId="45F6027A" w14:textId="77777777" w:rsidTr="00B46333">
        <w:tc>
          <w:tcPr>
            <w:tcW w:w="5741" w:type="dxa"/>
          </w:tcPr>
          <w:p w14:paraId="09695160" w14:textId="01E9193D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จำนวนหุ้นเพิ่มทุนถัวเฉลี่ยถ่วงน้ำหนักระหว่างปี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46333">
              <w:rPr>
                <w:rFonts w:asciiTheme="majorBidi" w:hAnsiTheme="majorBidi" w:cstheme="majorBidi"/>
                <w:sz w:val="32"/>
                <w:szCs w:val="32"/>
                <w:cs/>
              </w:rPr>
              <w:t>(หุ้น)</w:t>
            </w: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639170" w14:textId="6D951B41" w:rsidR="00B46333" w:rsidRPr="00B46333" w:rsidRDefault="00B46333" w:rsidP="00B46333">
            <w:pPr>
              <w:ind w:left="83" w:right="7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0ECF4D0F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CBE3FC" w14:textId="1462D573" w:rsidR="00B46333" w:rsidRPr="00B46333" w:rsidRDefault="00B4633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365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949</w:t>
            </w:r>
          </w:p>
        </w:tc>
      </w:tr>
      <w:tr w:rsidR="00B46333" w:rsidRPr="00B46333" w14:paraId="6DE53B3F" w14:textId="77777777" w:rsidTr="00B46333">
        <w:tc>
          <w:tcPr>
            <w:tcW w:w="5741" w:type="dxa"/>
          </w:tcPr>
          <w:p w14:paraId="6C449598" w14:textId="6679DF4C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จำนวนหุ้นสามัญถัวเฉลี่ยถ่วงน้ำหนักปลายปี</w:t>
            </w: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(หุ้น)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E2BC941" w14:textId="7BA7CDB1" w:rsidR="00B46333" w:rsidRPr="00B46333" w:rsidRDefault="0082354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823543">
              <w:rPr>
                <w:rFonts w:asciiTheme="majorBidi" w:eastAsia="Times New Roman" w:hAnsiTheme="majorBidi" w:cstheme="majorBidi"/>
                <w:sz w:val="32"/>
                <w:szCs w:val="32"/>
              </w:rPr>
              <w:t>15</w:t>
            </w:r>
            <w:r w:rsidR="00B46333"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823543">
              <w:rPr>
                <w:rFonts w:asciiTheme="majorBidi" w:eastAsia="Times New Roman" w:hAnsiTheme="majorBidi" w:cstheme="majorBidi"/>
                <w:sz w:val="32"/>
                <w:szCs w:val="32"/>
              </w:rPr>
              <w:t>000</w:t>
            </w:r>
            <w:r w:rsidR="00B46333"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823543">
              <w:rPr>
                <w:rFonts w:asciiTheme="majorBidi" w:eastAsia="Times New Roman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44" w:type="dxa"/>
          </w:tcPr>
          <w:p w14:paraId="10D47EC9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3109307" w14:textId="4E89D354" w:rsidR="00B46333" w:rsidRPr="00B46333" w:rsidRDefault="0082354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23543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B46333"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3543">
              <w:rPr>
                <w:rFonts w:asciiTheme="majorBidi" w:hAnsiTheme="majorBidi" w:cstheme="majorBidi"/>
                <w:sz w:val="32"/>
                <w:szCs w:val="32"/>
              </w:rPr>
              <w:t>017</w:t>
            </w:r>
            <w:r w:rsidR="00B46333"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823543">
              <w:rPr>
                <w:rFonts w:asciiTheme="majorBidi" w:hAnsiTheme="majorBidi" w:cstheme="majorBidi"/>
                <w:sz w:val="32"/>
                <w:szCs w:val="32"/>
              </w:rPr>
              <w:t>613</w:t>
            </w:r>
          </w:p>
        </w:tc>
      </w:tr>
      <w:tr w:rsidR="00B46333" w:rsidRPr="00B46333" w14:paraId="2D34595F" w14:textId="77777777" w:rsidTr="00B46333">
        <w:tc>
          <w:tcPr>
            <w:tcW w:w="5741" w:type="dxa"/>
          </w:tcPr>
          <w:p w14:paraId="2EC2EB50" w14:textId="527B6BF4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36" w:type="dxa"/>
            <w:shd w:val="clear" w:color="auto" w:fill="FFFFFF"/>
          </w:tcPr>
          <w:p w14:paraId="06CA2738" w14:textId="0610EDB2" w:rsidR="00B46333" w:rsidRPr="00B46333" w:rsidRDefault="00B4633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" w:type="dxa"/>
          </w:tcPr>
          <w:p w14:paraId="144F49F1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0D457AD" w14:textId="315E3480" w:rsidR="00B46333" w:rsidRPr="00B46333" w:rsidRDefault="00B4633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46333" w:rsidRPr="00B46333" w14:paraId="5FE0B967" w14:textId="77777777" w:rsidTr="00B46333">
        <w:tc>
          <w:tcPr>
            <w:tcW w:w="5741" w:type="dxa"/>
          </w:tcPr>
          <w:p w14:paraId="4C555CF7" w14:textId="76764528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กำไรที่เป็นส่วนของผู้ถือหุ้นสามัญของบริษัท</w:t>
            </w: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436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01DC4634" w14:textId="4CBA6339" w:rsidR="00B46333" w:rsidRPr="00B46333" w:rsidRDefault="0082354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823543">
              <w:rPr>
                <w:rFonts w:asciiTheme="majorBidi" w:eastAsia="Times New Roman" w:hAnsiTheme="majorBidi" w:cstheme="majorBidi"/>
                <w:sz w:val="32"/>
                <w:szCs w:val="32"/>
              </w:rPr>
              <w:t>83</w:t>
            </w:r>
            <w:r w:rsidR="00B46333"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823543">
              <w:rPr>
                <w:rFonts w:asciiTheme="majorBidi" w:eastAsia="Times New Roman" w:hAnsiTheme="majorBidi" w:cstheme="majorBidi"/>
                <w:sz w:val="32"/>
                <w:szCs w:val="32"/>
              </w:rPr>
              <w:t>471</w:t>
            </w:r>
            <w:r w:rsidR="00B46333"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>,</w:t>
            </w:r>
            <w:r w:rsidRPr="00823543">
              <w:rPr>
                <w:rFonts w:asciiTheme="majorBidi" w:eastAsia="Times New Roman" w:hAnsiTheme="majorBidi" w:cstheme="majorBidi"/>
                <w:sz w:val="32"/>
                <w:szCs w:val="32"/>
              </w:rPr>
              <w:t>396</w:t>
            </w:r>
          </w:p>
        </w:tc>
        <w:tc>
          <w:tcPr>
            <w:tcW w:w="144" w:type="dxa"/>
            <w:vAlign w:val="bottom"/>
          </w:tcPr>
          <w:p w14:paraId="7A7DDD87" w14:textId="77777777" w:rsidR="00B46333" w:rsidRPr="00B46333" w:rsidRDefault="00B46333" w:rsidP="00B46333">
            <w:pPr>
              <w:tabs>
                <w:tab w:val="decimal" w:pos="1020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  <w:tcBorders>
              <w:bottom w:val="double" w:sz="4" w:space="0" w:color="auto"/>
            </w:tcBorders>
            <w:vAlign w:val="bottom"/>
          </w:tcPr>
          <w:p w14:paraId="49A87D6E" w14:textId="535390DE" w:rsidR="00B46333" w:rsidRPr="00B46333" w:rsidRDefault="00B46333" w:rsidP="00B46333">
            <w:pPr>
              <w:tabs>
                <w:tab w:val="decimal" w:pos="1289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B46333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67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279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546</w:t>
            </w:r>
          </w:p>
        </w:tc>
      </w:tr>
      <w:tr w:rsidR="00B46333" w:rsidRPr="00B46333" w14:paraId="3B879A89" w14:textId="77777777" w:rsidTr="007D0AA2">
        <w:tc>
          <w:tcPr>
            <w:tcW w:w="5741" w:type="dxa"/>
            <w:vAlign w:val="bottom"/>
          </w:tcPr>
          <w:p w14:paraId="2EE10DAE" w14:textId="0F608AA8" w:rsidR="00B46333" w:rsidRPr="00B46333" w:rsidRDefault="00B46333" w:rsidP="00B46333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กำไรต่อหุ้นขั้นพื้นฐาน (บาท</w:t>
            </w: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B4633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หุ้น)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AD69D70" w14:textId="5ADA5C5B" w:rsidR="00B46333" w:rsidRPr="00B46333" w:rsidRDefault="00823543" w:rsidP="000F7E84">
            <w:pPr>
              <w:tabs>
                <w:tab w:val="decimal" w:pos="1016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823543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46333" w:rsidRPr="00B4633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823543">
              <w:rPr>
                <w:rFonts w:asciiTheme="majorBidi" w:hAnsiTheme="majorBidi" w:cstheme="majorBidi"/>
                <w:sz w:val="32"/>
                <w:szCs w:val="32"/>
              </w:rPr>
              <w:t>56</w:t>
            </w:r>
          </w:p>
        </w:tc>
        <w:tc>
          <w:tcPr>
            <w:tcW w:w="144" w:type="dxa"/>
            <w:vAlign w:val="bottom"/>
          </w:tcPr>
          <w:p w14:paraId="66628144" w14:textId="77777777" w:rsidR="00B46333" w:rsidRPr="00B46333" w:rsidRDefault="00B46333" w:rsidP="000F7E84">
            <w:pPr>
              <w:tabs>
                <w:tab w:val="decimal" w:pos="1016"/>
              </w:tabs>
              <w:ind w:left="-1152" w:right="97"/>
              <w:jc w:val="righ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05F4A7" w14:textId="66A49D92" w:rsidR="00B46333" w:rsidRPr="00B46333" w:rsidRDefault="00B46333" w:rsidP="000F7E84">
            <w:pPr>
              <w:tabs>
                <w:tab w:val="decimal" w:pos="1016"/>
              </w:tabs>
              <w:ind w:left="-1152" w:right="-144"/>
              <w:rPr>
                <w:rFonts w:asciiTheme="majorBidi" w:hAnsiTheme="majorBidi" w:cstheme="majorBidi"/>
                <w:sz w:val="32"/>
                <w:szCs w:val="32"/>
              </w:rPr>
            </w:pP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="00823543" w:rsidRPr="00823543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B46333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</w:tr>
    </w:tbl>
    <w:p w14:paraId="34B73DE3" w14:textId="52B0440F" w:rsidR="00E00823" w:rsidRDefault="00823543" w:rsidP="00261871">
      <w:pPr>
        <w:tabs>
          <w:tab w:val="left" w:pos="540"/>
        </w:tabs>
        <w:spacing w:before="360"/>
        <w:jc w:val="both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22</w:t>
      </w:r>
      <w:r w:rsidR="00E00823">
        <w:rPr>
          <w:rFonts w:ascii="Angsana New" w:hAnsi="Angsana New"/>
          <w:b/>
          <w:bCs/>
          <w:sz w:val="32"/>
          <w:szCs w:val="32"/>
          <w:cs/>
        </w:rPr>
        <w:t>.</w:t>
      </w:r>
      <w:r w:rsidR="00E00823">
        <w:rPr>
          <w:rFonts w:ascii="Angsana New" w:hAnsi="Angsana New"/>
          <w:b/>
          <w:bCs/>
          <w:sz w:val="32"/>
          <w:szCs w:val="32"/>
          <w:cs/>
        </w:rPr>
        <w:tab/>
        <w:t>ทุนสำรองตามกฎหมาย</w:t>
      </w:r>
    </w:p>
    <w:p w14:paraId="74CE0A00" w14:textId="77777777" w:rsidR="00E00823" w:rsidRDefault="00E00823" w:rsidP="00090054">
      <w:pPr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ตามบทบัญญัติแห่งประมวลกฎหมายแพ่งและพาณิชย์ ทุกคราวที่จ่ายเงินปันผล บริษัทต้องจัดสรรเงินไว้เป็นทุนสำรองอย่างน้อยหนึ่งในยี่สิบส่วนของจำนวนผลกำไรซึ่งบริษัทได้รับจากกิจการของบริษัท จนกว่าทุนสำรองนั้นจะมีจำนวนถึงหนึ่งในสิบของจำนวนทุนของบริษัท ทุนสำรองนี้จะนำมาจัดสรรเป็น</w:t>
      </w:r>
      <w:r w:rsidR="00E35EB3">
        <w:rPr>
          <w:rFonts w:ascii="Angsana New" w:hAnsi="Angsana New"/>
          <w:spacing w:val="-4"/>
          <w:sz w:val="32"/>
          <w:szCs w:val="32"/>
          <w:cs/>
        </w:rPr>
        <w:br/>
      </w:r>
      <w:r>
        <w:rPr>
          <w:rFonts w:ascii="Angsana New" w:hAnsi="Angsana New"/>
          <w:spacing w:val="-4"/>
          <w:sz w:val="32"/>
          <w:szCs w:val="32"/>
          <w:cs/>
        </w:rPr>
        <w:t xml:space="preserve">เงินปันผลไม่ได้ </w:t>
      </w:r>
    </w:p>
    <w:p w14:paraId="1F62885B" w14:textId="61C112B3" w:rsidR="00E00823" w:rsidRDefault="00216F90" w:rsidP="00261871">
      <w:pPr>
        <w:spacing w:before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23543" w:rsidRPr="00823543">
        <w:rPr>
          <w:rFonts w:ascii="Angsana New" w:hAnsi="Angsana New"/>
          <w:spacing w:val="-4"/>
          <w:sz w:val="32"/>
          <w:szCs w:val="32"/>
        </w:rPr>
        <w:t>2567</w:t>
      </w:r>
      <w:r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="00823543" w:rsidRPr="00823543">
        <w:rPr>
          <w:rFonts w:ascii="Angsana New" w:hAnsi="Angsana New"/>
          <w:spacing w:val="-4"/>
          <w:sz w:val="32"/>
          <w:szCs w:val="32"/>
        </w:rPr>
        <w:t>2566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ทุนสำรองตามกฎหมายของบริษัทมีจำนวน</w:t>
      </w:r>
      <w:r w:rsidR="009D2472">
        <w:rPr>
          <w:rFonts w:ascii="Angsana New" w:hAnsi="Angsana New"/>
          <w:spacing w:val="-4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spacing w:val="-4"/>
          <w:sz w:val="32"/>
          <w:szCs w:val="32"/>
        </w:rPr>
        <w:t>11</w:t>
      </w:r>
      <w:r w:rsidR="009D2472">
        <w:rPr>
          <w:rFonts w:ascii="Angsana New" w:hAnsi="Angsana New"/>
          <w:spacing w:val="-4"/>
          <w:sz w:val="32"/>
          <w:szCs w:val="32"/>
        </w:rPr>
        <w:t>.</w:t>
      </w:r>
      <w:r w:rsidR="00823543" w:rsidRPr="00823543">
        <w:rPr>
          <w:rFonts w:ascii="Angsana New" w:hAnsi="Angsana New"/>
          <w:spacing w:val="-4"/>
          <w:sz w:val="32"/>
          <w:szCs w:val="32"/>
        </w:rPr>
        <w:t>78</w:t>
      </w:r>
      <w:r w:rsidR="007568B5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="00E35EB3">
        <w:rPr>
          <w:rFonts w:ascii="Angsana New" w:hAnsi="Angsana New"/>
          <w:spacing w:val="-4"/>
          <w:sz w:val="32"/>
          <w:szCs w:val="32"/>
          <w:cs/>
        </w:rPr>
        <w:br/>
      </w:r>
      <w:r w:rsidR="00823543" w:rsidRPr="00823543">
        <w:rPr>
          <w:rFonts w:ascii="Angsana New" w:hAnsi="Angsana New"/>
          <w:spacing w:val="-4"/>
          <w:sz w:val="32"/>
          <w:szCs w:val="32"/>
        </w:rPr>
        <w:t>5</w:t>
      </w:r>
      <w:r w:rsidR="00B654A1">
        <w:rPr>
          <w:rFonts w:ascii="Angsana New" w:hAnsi="Angsana New"/>
          <w:spacing w:val="-4"/>
          <w:sz w:val="32"/>
          <w:szCs w:val="32"/>
        </w:rPr>
        <w:t>.</w:t>
      </w:r>
      <w:r w:rsidR="00823543" w:rsidRPr="00823543">
        <w:rPr>
          <w:rFonts w:ascii="Angsana New" w:hAnsi="Angsana New"/>
          <w:spacing w:val="-4"/>
          <w:sz w:val="32"/>
          <w:szCs w:val="32"/>
        </w:rPr>
        <w:t>54</w:t>
      </w:r>
      <w:r w:rsidR="0004454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ล้านบาท ตามลำดับ</w:t>
      </w:r>
    </w:p>
    <w:p w14:paraId="2215C355" w14:textId="403540A8" w:rsidR="0077708C" w:rsidRDefault="00751E32" w:rsidP="00090054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4C4845">
        <w:rPr>
          <w:rFonts w:ascii="Angsana New" w:hAnsi="Angsana New"/>
          <w:b/>
          <w:bCs/>
          <w:sz w:val="32"/>
          <w:szCs w:val="32"/>
        </w:rPr>
        <w:t>.</w:t>
      </w:r>
      <w:r w:rsidR="004C4845">
        <w:rPr>
          <w:rFonts w:ascii="Angsana New" w:hAnsi="Angsana New"/>
          <w:b/>
          <w:bCs/>
          <w:sz w:val="32"/>
          <w:szCs w:val="32"/>
        </w:rPr>
        <w:tab/>
      </w:r>
      <w:r w:rsidR="0077708C">
        <w:rPr>
          <w:rFonts w:ascii="Angsana New" w:hAnsi="Angsana New"/>
          <w:b/>
          <w:bCs/>
          <w:sz w:val="32"/>
          <w:szCs w:val="32"/>
          <w:cs/>
        </w:rPr>
        <w:t>ค่าใช้จ่ายตาม</w:t>
      </w:r>
      <w:r w:rsidR="007A3CCC">
        <w:rPr>
          <w:rFonts w:ascii="Angsana New" w:hAnsi="Angsana New"/>
          <w:b/>
          <w:bCs/>
          <w:sz w:val="32"/>
          <w:szCs w:val="32"/>
          <w:cs/>
        </w:rPr>
        <w:t>ธรรมชาติ</w:t>
      </w:r>
    </w:p>
    <w:p w14:paraId="37F3572A" w14:textId="15849B1C" w:rsidR="0077708C" w:rsidRDefault="0077708C" w:rsidP="00FE31A2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t>งบการเงินได้รวมการวิเคราะห์</w:t>
      </w:r>
      <w:r w:rsidR="00336CF3">
        <w:rPr>
          <w:rFonts w:ascii="Angsana New" w:hAnsi="Angsana New"/>
          <w:spacing w:val="-6"/>
          <w:sz w:val="32"/>
          <w:szCs w:val="32"/>
          <w:cs/>
        </w:rPr>
        <w:t>ค่าใช้จ่ายตามธรรมชาติ</w:t>
      </w:r>
      <w:r>
        <w:rPr>
          <w:rFonts w:ascii="Angsana New" w:hAnsi="Angsana New"/>
          <w:spacing w:val="-6"/>
          <w:sz w:val="32"/>
          <w:szCs w:val="32"/>
          <w:cs/>
        </w:rPr>
        <w:t xml:space="preserve"> สำหรับปีสิ้นสุดวันที่ </w:t>
      </w:r>
      <w:r w:rsidR="00823543" w:rsidRPr="00823543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/>
          <w:spacing w:val="-6"/>
          <w:sz w:val="32"/>
          <w:szCs w:val="32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FE31A2" w14:paraId="12DD07B4" w14:textId="77777777" w:rsidTr="004D3FA8">
        <w:tc>
          <w:tcPr>
            <w:tcW w:w="5741" w:type="dxa"/>
          </w:tcPr>
          <w:p w14:paraId="543F7994" w14:textId="77777777" w:rsidR="00FE31A2" w:rsidRDefault="00FE31A2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228102A" w14:textId="499C3149" w:rsidR="00FE31A2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7600D639" w14:textId="77777777" w:rsidR="00FE31A2" w:rsidRDefault="00FE31A2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1927470A" w14:textId="2A05C6F0" w:rsidR="00FE31A2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FE31A2" w14:paraId="24B938F4" w14:textId="77777777" w:rsidTr="004D3FA8">
        <w:tc>
          <w:tcPr>
            <w:tcW w:w="5741" w:type="dxa"/>
          </w:tcPr>
          <w:p w14:paraId="447D394A" w14:textId="77777777" w:rsidR="00FE31A2" w:rsidRDefault="00FE31A2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30BAEDE" w14:textId="77777777" w:rsidR="00FE31A2" w:rsidRDefault="00FE31A2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42402C1A" w14:textId="77777777" w:rsidR="00FE31A2" w:rsidRDefault="00FE31A2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2E8B6CA" w14:textId="77777777" w:rsidR="00FE31A2" w:rsidRDefault="00FE31A2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E31A2" w14:paraId="5CC8991B" w14:textId="77777777" w:rsidTr="00CE0C45">
        <w:tc>
          <w:tcPr>
            <w:tcW w:w="5741" w:type="dxa"/>
            <w:vAlign w:val="bottom"/>
          </w:tcPr>
          <w:p w14:paraId="70CAACBF" w14:textId="6FB7F7A5" w:rsidR="00FE31A2" w:rsidRDefault="00FE31A2" w:rsidP="00FE31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สินค้าที่ซื้อมาเพื่อขาย</w:t>
            </w:r>
          </w:p>
        </w:tc>
        <w:tc>
          <w:tcPr>
            <w:tcW w:w="1436" w:type="dxa"/>
            <w:shd w:val="clear" w:color="auto" w:fill="FFFFFF"/>
          </w:tcPr>
          <w:p w14:paraId="2A521FDD" w14:textId="18760C7E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18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234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440</w:t>
            </w:r>
          </w:p>
        </w:tc>
        <w:tc>
          <w:tcPr>
            <w:tcW w:w="144" w:type="dxa"/>
          </w:tcPr>
          <w:p w14:paraId="2B9D1A28" w14:textId="77777777" w:rsidR="00FE31A2" w:rsidRDefault="00FE31A2" w:rsidP="00FE31A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5014533" w14:textId="74A93C63" w:rsidR="00FE31A2" w:rsidRPr="00323C7B" w:rsidRDefault="00FE31A2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855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033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E31A2" w14:paraId="7871449B" w14:textId="77777777" w:rsidTr="00CE0C45">
        <w:tc>
          <w:tcPr>
            <w:tcW w:w="5741" w:type="dxa"/>
            <w:vAlign w:val="bottom"/>
          </w:tcPr>
          <w:p w14:paraId="1A506AB1" w14:textId="7FA46854" w:rsidR="00FE31A2" w:rsidRDefault="00FE31A2" w:rsidP="00FE31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ค่าสาธารณูปโภคและบริหารจัดการสาขา</w:t>
            </w:r>
          </w:p>
        </w:tc>
        <w:tc>
          <w:tcPr>
            <w:tcW w:w="1436" w:type="dxa"/>
            <w:shd w:val="clear" w:color="auto" w:fill="FFFFFF"/>
          </w:tcPr>
          <w:p w14:paraId="1A19C9DE" w14:textId="6559B3E0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151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712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144" w:type="dxa"/>
          </w:tcPr>
          <w:p w14:paraId="6A61FAA6" w14:textId="77777777" w:rsidR="00FE31A2" w:rsidRDefault="00FE31A2" w:rsidP="00FE31A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BD9AA90" w14:textId="6D5E6F93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132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645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399</w:t>
            </w:r>
            <w:r w:rsidR="00FE31A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E31A2" w14:paraId="2FF9B635" w14:textId="77777777" w:rsidTr="00CE0C45">
        <w:tc>
          <w:tcPr>
            <w:tcW w:w="5741" w:type="dxa"/>
            <w:vAlign w:val="bottom"/>
          </w:tcPr>
          <w:p w14:paraId="072C989D" w14:textId="6143543A" w:rsidR="00FE31A2" w:rsidRDefault="00FE31A2" w:rsidP="00FE31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ค่าใช้จ่ายเกี่ยวกับพนักงาน</w:t>
            </w:r>
          </w:p>
        </w:tc>
        <w:tc>
          <w:tcPr>
            <w:tcW w:w="1436" w:type="dxa"/>
            <w:shd w:val="clear" w:color="auto" w:fill="FFFFFF"/>
          </w:tcPr>
          <w:p w14:paraId="54E768EB" w14:textId="3887A8BE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155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828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713</w:t>
            </w:r>
          </w:p>
        </w:tc>
        <w:tc>
          <w:tcPr>
            <w:tcW w:w="144" w:type="dxa"/>
          </w:tcPr>
          <w:p w14:paraId="4CB0EDD1" w14:textId="77777777" w:rsidR="00FE31A2" w:rsidRDefault="00FE31A2" w:rsidP="00FE31A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AA03ABA" w14:textId="657B3884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114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823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681</w:t>
            </w:r>
          </w:p>
        </w:tc>
      </w:tr>
      <w:tr w:rsidR="00FE31A2" w14:paraId="0E487E44" w14:textId="77777777" w:rsidTr="00CE0C45">
        <w:tc>
          <w:tcPr>
            <w:tcW w:w="5741" w:type="dxa"/>
            <w:vAlign w:val="bottom"/>
          </w:tcPr>
          <w:p w14:paraId="6E2D9015" w14:textId="6F031CB2" w:rsidR="00FE31A2" w:rsidRDefault="00FE31A2" w:rsidP="00FE31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ค่าเสื่อมราคาและค่าตัดจำหน่าย</w:t>
            </w:r>
          </w:p>
        </w:tc>
        <w:tc>
          <w:tcPr>
            <w:tcW w:w="1436" w:type="dxa"/>
            <w:shd w:val="clear" w:color="auto" w:fill="FFFFFF"/>
          </w:tcPr>
          <w:p w14:paraId="64FD6B57" w14:textId="3D3C0452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280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201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524</w:t>
            </w:r>
          </w:p>
        </w:tc>
        <w:tc>
          <w:tcPr>
            <w:tcW w:w="144" w:type="dxa"/>
          </w:tcPr>
          <w:p w14:paraId="690BD03B" w14:textId="77777777" w:rsidR="00FE31A2" w:rsidRDefault="00FE31A2" w:rsidP="00FE31A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540494B" w14:textId="37D087BE" w:rsidR="00FE31A2" w:rsidRPr="00323C7B" w:rsidRDefault="00823543" w:rsidP="002C11A8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217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="002C11A8">
              <w:rPr>
                <w:rFonts w:ascii="Angsana New" w:hAnsi="Angsana New"/>
                <w:sz w:val="32"/>
                <w:szCs w:val="32"/>
              </w:rPr>
              <w:t>041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="002C11A8">
              <w:rPr>
                <w:rFonts w:ascii="Angsana New" w:hAnsi="Angsana New"/>
                <w:sz w:val="32"/>
                <w:szCs w:val="32"/>
              </w:rPr>
              <w:t>616</w:t>
            </w:r>
          </w:p>
        </w:tc>
      </w:tr>
      <w:tr w:rsidR="00FE31A2" w14:paraId="2023B0DE" w14:textId="77777777" w:rsidTr="00CE0C45">
        <w:tc>
          <w:tcPr>
            <w:tcW w:w="5741" w:type="dxa"/>
            <w:vAlign w:val="bottom"/>
          </w:tcPr>
          <w:p w14:paraId="16A68A03" w14:textId="6570BA85" w:rsidR="00FE31A2" w:rsidRDefault="00FE31A2" w:rsidP="00FE31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ค่าใช้จ่ายผลประโยชน์ของพนักงาน</w:t>
            </w:r>
          </w:p>
        </w:tc>
        <w:tc>
          <w:tcPr>
            <w:tcW w:w="1436" w:type="dxa"/>
            <w:shd w:val="clear" w:color="auto" w:fill="FFFFFF"/>
          </w:tcPr>
          <w:p w14:paraId="0E094978" w14:textId="120B3D8B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784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093</w:t>
            </w:r>
          </w:p>
        </w:tc>
        <w:tc>
          <w:tcPr>
            <w:tcW w:w="144" w:type="dxa"/>
          </w:tcPr>
          <w:p w14:paraId="155432CC" w14:textId="77777777" w:rsidR="00FE31A2" w:rsidRDefault="00FE31A2" w:rsidP="00FE31A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A2D8A68" w14:textId="68C7C354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119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330</w:t>
            </w:r>
            <w:r w:rsidR="00FE31A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E31A2" w14:paraId="04DF8532" w14:textId="77777777" w:rsidTr="00CE0C45">
        <w:tc>
          <w:tcPr>
            <w:tcW w:w="5741" w:type="dxa"/>
            <w:vAlign w:val="bottom"/>
          </w:tcPr>
          <w:p w14:paraId="1444FC82" w14:textId="30B062D9" w:rsidR="00FE31A2" w:rsidRDefault="00FE31A2" w:rsidP="00FE31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436" w:type="dxa"/>
            <w:shd w:val="clear" w:color="auto" w:fill="FFFFFF"/>
          </w:tcPr>
          <w:p w14:paraId="3597C21F" w14:textId="72D81803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47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335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734</w:t>
            </w:r>
          </w:p>
        </w:tc>
        <w:tc>
          <w:tcPr>
            <w:tcW w:w="144" w:type="dxa"/>
          </w:tcPr>
          <w:p w14:paraId="19FEF043" w14:textId="77777777" w:rsidR="00FE31A2" w:rsidRDefault="00FE31A2" w:rsidP="00FE31A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453FB60" w14:textId="11B93F00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36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="002C11A8">
              <w:rPr>
                <w:rFonts w:ascii="Angsana New" w:hAnsi="Angsana New"/>
                <w:sz w:val="32"/>
                <w:szCs w:val="32"/>
              </w:rPr>
              <w:t>232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="002C11A8">
              <w:rPr>
                <w:rFonts w:ascii="Angsana New" w:hAnsi="Angsana New"/>
                <w:sz w:val="32"/>
                <w:szCs w:val="32"/>
              </w:rPr>
              <w:t>027</w:t>
            </w:r>
          </w:p>
        </w:tc>
      </w:tr>
      <w:tr w:rsidR="00FE31A2" w14:paraId="4880049E" w14:textId="77777777" w:rsidTr="00CE0C45">
        <w:tc>
          <w:tcPr>
            <w:tcW w:w="5741" w:type="dxa"/>
            <w:vAlign w:val="bottom"/>
          </w:tcPr>
          <w:p w14:paraId="0E05712F" w14:textId="79CCF333" w:rsidR="00FE31A2" w:rsidRDefault="00FE31A2" w:rsidP="00FE31A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01D3DD63" w14:textId="3807E51E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656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097</w:t>
            </w:r>
            <w:r w:rsidR="00FE31A2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202</w:t>
            </w:r>
          </w:p>
        </w:tc>
        <w:tc>
          <w:tcPr>
            <w:tcW w:w="144" w:type="dxa"/>
          </w:tcPr>
          <w:p w14:paraId="37E0D31E" w14:textId="77777777" w:rsidR="00FE31A2" w:rsidRDefault="00FE31A2" w:rsidP="00FE31A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470FE990" w14:textId="4575F0AD" w:rsidR="00FE31A2" w:rsidRPr="00323C7B" w:rsidRDefault="00FE31A2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517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717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086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75719888" w14:textId="61C191FA" w:rsidR="00D64A0A" w:rsidRDefault="00823543" w:rsidP="00FE31A2">
      <w:pPr>
        <w:tabs>
          <w:tab w:val="left" w:pos="540"/>
        </w:tabs>
        <w:spacing w:before="360"/>
        <w:jc w:val="both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24</w:t>
      </w:r>
      <w:r w:rsidR="00D64A0A">
        <w:rPr>
          <w:rFonts w:ascii="Angsana New" w:hAnsi="Angsana New"/>
          <w:b/>
          <w:bCs/>
          <w:sz w:val="32"/>
          <w:szCs w:val="32"/>
        </w:rPr>
        <w:t>.</w:t>
      </w:r>
      <w:r w:rsidR="00D64A0A">
        <w:rPr>
          <w:rFonts w:ascii="Angsana New" w:hAnsi="Angsana New"/>
          <w:b/>
          <w:bCs/>
          <w:sz w:val="32"/>
          <w:szCs w:val="32"/>
        </w:rPr>
        <w:tab/>
      </w:r>
      <w:r w:rsidR="00D64A0A">
        <w:rPr>
          <w:rFonts w:ascii="Angsana New" w:hAnsi="Angsana New"/>
          <w:b/>
          <w:bCs/>
          <w:sz w:val="32"/>
          <w:szCs w:val="32"/>
          <w:cs/>
        </w:rPr>
        <w:t>ค่าใช้จ่ายภาษีเงินได้</w:t>
      </w:r>
    </w:p>
    <w:p w14:paraId="21F593D7" w14:textId="2AC21DDE" w:rsidR="00D64A0A" w:rsidRDefault="00D64A0A" w:rsidP="00FE31A2">
      <w:pPr>
        <w:tabs>
          <w:tab w:val="left" w:pos="540"/>
          <w:tab w:val="left" w:pos="7920"/>
        </w:tabs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spacing w:val="-4"/>
          <w:sz w:val="32"/>
          <w:szCs w:val="32"/>
          <w:cs/>
        </w:rPr>
        <w:t xml:space="preserve">ค่าใช้จ่ายภาษีเงินได้ที่รับรู้ในงบกำไรขาดทุนเบ็ดเสร็จ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สำหรับปีสิ้นสุดวันที่ </w:t>
      </w:r>
      <w:r w:rsidR="00823543" w:rsidRPr="00823543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  <w:cs/>
        </w:rPr>
        <w:t>มีดังนี้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FE31A2" w14:paraId="2B2044A3" w14:textId="77777777" w:rsidTr="004D3FA8">
        <w:tc>
          <w:tcPr>
            <w:tcW w:w="5741" w:type="dxa"/>
          </w:tcPr>
          <w:p w14:paraId="683BB9AB" w14:textId="77777777" w:rsidR="00FE31A2" w:rsidRDefault="00FE31A2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64EC00B" w14:textId="13330AFF" w:rsidR="00FE31A2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262A478E" w14:textId="77777777" w:rsidR="00FE31A2" w:rsidRDefault="00FE31A2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F07D918" w14:textId="5A41E066" w:rsidR="00FE31A2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FE31A2" w14:paraId="6969070A" w14:textId="77777777" w:rsidTr="004D3FA8">
        <w:tc>
          <w:tcPr>
            <w:tcW w:w="5741" w:type="dxa"/>
          </w:tcPr>
          <w:p w14:paraId="0FF5EFAB" w14:textId="77777777" w:rsidR="00FE31A2" w:rsidRDefault="00FE31A2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8F82D6A" w14:textId="77777777" w:rsidR="00FE31A2" w:rsidRDefault="00FE31A2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13F3217D" w14:textId="77777777" w:rsidR="00FE31A2" w:rsidRDefault="00FE31A2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158740D" w14:textId="77777777" w:rsidR="00FE31A2" w:rsidRDefault="00FE31A2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E31A2" w14:paraId="51107D66" w14:textId="77777777" w:rsidTr="004D3FA8">
        <w:tc>
          <w:tcPr>
            <w:tcW w:w="5741" w:type="dxa"/>
            <w:vAlign w:val="bottom"/>
          </w:tcPr>
          <w:p w14:paraId="7D3FEF42" w14:textId="3C75B5FA" w:rsidR="00FE31A2" w:rsidRDefault="00FE31A2" w:rsidP="00FE31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 xml:space="preserve">ค่าใช้จ่ายภาษีเงินได้ปัจจุบัน </w:t>
            </w:r>
          </w:p>
        </w:tc>
        <w:tc>
          <w:tcPr>
            <w:tcW w:w="1436" w:type="dxa"/>
            <w:shd w:val="clear" w:color="auto" w:fill="FFFFFF"/>
          </w:tcPr>
          <w:p w14:paraId="18CAB502" w14:textId="435C3F39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bCs/>
                <w:sz w:val="32"/>
                <w:szCs w:val="32"/>
              </w:rPr>
              <w:t>25</w:t>
            </w:r>
            <w:r w:rsidR="00FE31A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721</w:t>
            </w:r>
            <w:r w:rsidR="00FE31A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303</w:t>
            </w:r>
          </w:p>
        </w:tc>
        <w:tc>
          <w:tcPr>
            <w:tcW w:w="144" w:type="dxa"/>
          </w:tcPr>
          <w:p w14:paraId="338ED549" w14:textId="77777777" w:rsidR="00FE31A2" w:rsidRDefault="00FE31A2" w:rsidP="00FE31A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99916E8" w14:textId="311785D7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bCs/>
                <w:sz w:val="32"/>
                <w:szCs w:val="32"/>
              </w:rPr>
              <w:t>19</w:t>
            </w:r>
            <w:r w:rsidR="00FE31A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801</w:t>
            </w:r>
            <w:r w:rsidR="00FE31A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271</w:t>
            </w:r>
          </w:p>
        </w:tc>
      </w:tr>
      <w:tr w:rsidR="00FE31A2" w14:paraId="2665E647" w14:textId="77777777" w:rsidTr="004D3FA8">
        <w:tc>
          <w:tcPr>
            <w:tcW w:w="5741" w:type="dxa"/>
            <w:vAlign w:val="bottom"/>
          </w:tcPr>
          <w:p w14:paraId="00A797F6" w14:textId="0AD31675" w:rsidR="00FE31A2" w:rsidRDefault="00FE31A2" w:rsidP="00FE31A2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436" w:type="dxa"/>
            <w:shd w:val="clear" w:color="auto" w:fill="FFFFFF"/>
          </w:tcPr>
          <w:p w14:paraId="387D6D0B" w14:textId="6D682E45" w:rsidR="00FE31A2" w:rsidRPr="00323C7B" w:rsidRDefault="00FE31A2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4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042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840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  <w:tc>
          <w:tcPr>
            <w:tcW w:w="144" w:type="dxa"/>
          </w:tcPr>
          <w:p w14:paraId="3ECD0D13" w14:textId="77777777" w:rsidR="00FE31A2" w:rsidRDefault="00FE31A2" w:rsidP="00FE31A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B7B5B2E" w14:textId="4F4009C4" w:rsidR="00FE31A2" w:rsidRPr="00323C7B" w:rsidRDefault="00FE31A2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bCs/>
                <w:sz w:val="32"/>
                <w:szCs w:val="32"/>
              </w:rPr>
              <w:t>(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2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900</w:t>
            </w:r>
            <w:r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bCs/>
                <w:sz w:val="32"/>
                <w:szCs w:val="32"/>
              </w:rPr>
              <w:t>812</w:t>
            </w:r>
            <w:r>
              <w:rPr>
                <w:rFonts w:ascii="Angsana New" w:hAnsi="Angsana New"/>
                <w:bCs/>
                <w:sz w:val="32"/>
                <w:szCs w:val="32"/>
              </w:rPr>
              <w:t>)</w:t>
            </w:r>
          </w:p>
        </w:tc>
      </w:tr>
      <w:tr w:rsidR="00FE31A2" w14:paraId="53468CB8" w14:textId="77777777" w:rsidTr="004D3FA8">
        <w:tc>
          <w:tcPr>
            <w:tcW w:w="5741" w:type="dxa"/>
            <w:vAlign w:val="bottom"/>
          </w:tcPr>
          <w:p w14:paraId="675F275E" w14:textId="6F467BD6" w:rsidR="00FE31A2" w:rsidRDefault="00FE31A2" w:rsidP="00FE31A2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รวมค่าใช้จ่ายภาษีเงินได้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876336A" w14:textId="214F244F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bCs/>
                <w:sz w:val="32"/>
                <w:szCs w:val="32"/>
              </w:rPr>
              <w:t>21</w:t>
            </w:r>
            <w:r w:rsidR="00FE31A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678</w:t>
            </w:r>
            <w:r w:rsidR="00FE31A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463</w:t>
            </w:r>
          </w:p>
        </w:tc>
        <w:tc>
          <w:tcPr>
            <w:tcW w:w="144" w:type="dxa"/>
          </w:tcPr>
          <w:p w14:paraId="799F436B" w14:textId="77777777" w:rsidR="00FE31A2" w:rsidRDefault="00FE31A2" w:rsidP="00FE31A2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6DEA5EDF" w14:textId="01615A1E" w:rsidR="00FE31A2" w:rsidRPr="00323C7B" w:rsidRDefault="00823543" w:rsidP="00FE31A2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bCs/>
                <w:sz w:val="32"/>
                <w:szCs w:val="32"/>
              </w:rPr>
              <w:t>16</w:t>
            </w:r>
            <w:r w:rsidR="00FE31A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900</w:t>
            </w:r>
            <w:r w:rsidR="00FE31A2">
              <w:rPr>
                <w:rFonts w:ascii="Angsana New" w:hAnsi="Angsana New"/>
                <w:bCs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bCs/>
                <w:sz w:val="32"/>
                <w:szCs w:val="32"/>
              </w:rPr>
              <w:t>459</w:t>
            </w:r>
          </w:p>
        </w:tc>
      </w:tr>
    </w:tbl>
    <w:p w14:paraId="551A8E1A" w14:textId="044E77A1" w:rsidR="00D64A0A" w:rsidRDefault="00D64A0A" w:rsidP="00CD01B1">
      <w:pPr>
        <w:spacing w:before="240"/>
        <w:ind w:left="547" w:right="-29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การกระทบยอดเพื่อหาอัตราภาษีที่แท้จริง</w:t>
      </w:r>
    </w:p>
    <w:tbl>
      <w:tblPr>
        <w:tblW w:w="9155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14"/>
        <w:gridCol w:w="1220"/>
        <w:gridCol w:w="152"/>
        <w:gridCol w:w="1221"/>
        <w:gridCol w:w="153"/>
        <w:gridCol w:w="1221"/>
        <w:gridCol w:w="153"/>
        <w:gridCol w:w="1221"/>
      </w:tblGrid>
      <w:tr w:rsidR="00CD01B1" w:rsidRPr="005B2FDB" w14:paraId="5549BC07" w14:textId="77777777" w:rsidTr="006C67DF">
        <w:trPr>
          <w:cantSplit/>
          <w:trHeight w:val="20"/>
        </w:trPr>
        <w:tc>
          <w:tcPr>
            <w:tcW w:w="3814" w:type="dxa"/>
          </w:tcPr>
          <w:p w14:paraId="503EDE76" w14:textId="0EECE3EB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593" w:type="dxa"/>
            <w:gridSpan w:val="3"/>
            <w:shd w:val="clear" w:color="auto" w:fill="auto"/>
          </w:tcPr>
          <w:p w14:paraId="0D3442A8" w14:textId="71B418A1" w:rsidR="00CD01B1" w:rsidRPr="005B2FDB" w:rsidRDefault="00823543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53" w:type="dxa"/>
            <w:shd w:val="clear" w:color="auto" w:fill="auto"/>
          </w:tcPr>
          <w:p w14:paraId="28EDDFD4" w14:textId="77777777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595" w:type="dxa"/>
            <w:gridSpan w:val="3"/>
            <w:shd w:val="clear" w:color="auto" w:fill="auto"/>
          </w:tcPr>
          <w:p w14:paraId="10D84E8A" w14:textId="16D76A58" w:rsidR="00CD01B1" w:rsidRPr="005B2FDB" w:rsidRDefault="00823543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2566</w:t>
            </w:r>
          </w:p>
        </w:tc>
      </w:tr>
      <w:tr w:rsidR="00CD01B1" w:rsidRPr="005B2FDB" w14:paraId="29BCC2B3" w14:textId="77777777" w:rsidTr="00CD01B1">
        <w:trPr>
          <w:cantSplit/>
          <w:trHeight w:val="20"/>
        </w:trPr>
        <w:tc>
          <w:tcPr>
            <w:tcW w:w="3814" w:type="dxa"/>
          </w:tcPr>
          <w:p w14:paraId="08BF45B8" w14:textId="0F2D4BC2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</w:tcPr>
          <w:p w14:paraId="2CE249E9" w14:textId="5D53C213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B2FD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2" w:type="dxa"/>
          </w:tcPr>
          <w:p w14:paraId="003A2D9D" w14:textId="77777777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2F49BD4" w14:textId="71493402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5B2FD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  <w:tc>
          <w:tcPr>
            <w:tcW w:w="153" w:type="dxa"/>
            <w:shd w:val="clear" w:color="auto" w:fill="auto"/>
          </w:tcPr>
          <w:p w14:paraId="0D0AEBE9" w14:textId="77777777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7090DFA" w14:textId="205D259E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B2FD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อัตราภาษี</w:t>
            </w:r>
          </w:p>
        </w:tc>
        <w:tc>
          <w:tcPr>
            <w:tcW w:w="153" w:type="dxa"/>
            <w:shd w:val="clear" w:color="auto" w:fill="auto"/>
          </w:tcPr>
          <w:p w14:paraId="316A22D6" w14:textId="77777777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4FC73EB0" w14:textId="3078DFAA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5B2FD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จำนวน</w:t>
            </w:r>
          </w:p>
        </w:tc>
      </w:tr>
      <w:tr w:rsidR="00CD01B1" w:rsidRPr="005B2FDB" w14:paraId="6346F057" w14:textId="77777777" w:rsidTr="00CD01B1">
        <w:trPr>
          <w:cantSplit/>
          <w:trHeight w:val="20"/>
        </w:trPr>
        <w:tc>
          <w:tcPr>
            <w:tcW w:w="3814" w:type="dxa"/>
          </w:tcPr>
          <w:p w14:paraId="3ADACC40" w14:textId="77777777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0" w:type="dxa"/>
            <w:shd w:val="clear" w:color="auto" w:fill="auto"/>
          </w:tcPr>
          <w:p w14:paraId="76DA9793" w14:textId="28293841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B2FD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52" w:type="dxa"/>
          </w:tcPr>
          <w:p w14:paraId="3AF5EAEC" w14:textId="77777777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074237C7" w14:textId="505FD1A1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5B2FD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3" w:type="dxa"/>
            <w:shd w:val="clear" w:color="auto" w:fill="auto"/>
          </w:tcPr>
          <w:p w14:paraId="1262912E" w14:textId="77777777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6A685AEA" w14:textId="06F9FA4A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5B2FD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53" w:type="dxa"/>
            <w:shd w:val="clear" w:color="auto" w:fill="auto"/>
          </w:tcPr>
          <w:p w14:paraId="4074AE9B" w14:textId="77777777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21" w:type="dxa"/>
          </w:tcPr>
          <w:p w14:paraId="575B43DA" w14:textId="3F039278" w:rsidR="00CD01B1" w:rsidRPr="005B2FDB" w:rsidRDefault="00CD01B1" w:rsidP="00CD01B1">
            <w:pPr>
              <w:ind w:right="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5B2FD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CD01B1" w:rsidRPr="005B2FDB" w14:paraId="6CC4B4A8" w14:textId="77777777" w:rsidTr="00CD01B1">
        <w:trPr>
          <w:cantSplit/>
          <w:trHeight w:val="20"/>
        </w:trPr>
        <w:tc>
          <w:tcPr>
            <w:tcW w:w="3814" w:type="dxa"/>
          </w:tcPr>
          <w:p w14:paraId="5DCDCF65" w14:textId="77777777" w:rsidR="00CD01B1" w:rsidRPr="005B2FDB" w:rsidRDefault="00CD01B1" w:rsidP="00CD01B1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1220" w:type="dxa"/>
            <w:shd w:val="clear" w:color="auto" w:fill="auto"/>
          </w:tcPr>
          <w:p w14:paraId="3B9A2CFC" w14:textId="77777777" w:rsidR="00CD01B1" w:rsidRPr="005B2FDB" w:rsidRDefault="00CD01B1" w:rsidP="00CD01B1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24BC8A7A" w14:textId="77777777" w:rsidR="00CD01B1" w:rsidRPr="005B2FDB" w:rsidRDefault="00CD01B1" w:rsidP="00CD01B1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7019365F" w14:textId="77777777" w:rsidR="00CD01B1" w:rsidRPr="005B2FDB" w:rsidRDefault="00CD01B1" w:rsidP="00CD01B1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1247C25E" w14:textId="77777777" w:rsidR="00CD01B1" w:rsidRPr="005B2FDB" w:rsidRDefault="00CD01B1" w:rsidP="00CD01B1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65F83A55" w14:textId="77777777" w:rsidR="00CD01B1" w:rsidRPr="005B2FDB" w:rsidRDefault="00CD01B1" w:rsidP="00CD01B1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7EE2B2D4" w14:textId="77777777" w:rsidR="00CD01B1" w:rsidRPr="005B2FDB" w:rsidRDefault="00CD01B1" w:rsidP="00CD01B1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59F37B0E" w14:textId="77777777" w:rsidR="00CD01B1" w:rsidRPr="005B2FDB" w:rsidRDefault="00CD01B1" w:rsidP="00CD01B1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0A7D87" w:rsidRPr="005B2FDB" w14:paraId="75D14CD4" w14:textId="77777777" w:rsidTr="00357B83">
        <w:trPr>
          <w:cantSplit/>
          <w:trHeight w:val="20"/>
        </w:trPr>
        <w:tc>
          <w:tcPr>
            <w:tcW w:w="3814" w:type="dxa"/>
          </w:tcPr>
          <w:p w14:paraId="669F25EC" w14:textId="3555227F" w:rsidR="000A7D87" w:rsidRPr="005B2FDB" w:rsidRDefault="000A7D87" w:rsidP="000A7D8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2FDB">
              <w:rPr>
                <w:rFonts w:ascii="Angsana New" w:hAnsi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220" w:type="dxa"/>
            <w:shd w:val="clear" w:color="auto" w:fill="auto"/>
          </w:tcPr>
          <w:p w14:paraId="027EC4D3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4519051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81A6013" w14:textId="159D0B99" w:rsidR="000A7D87" w:rsidRPr="005B2FDB" w:rsidRDefault="00823543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Cs/>
                <w:sz w:val="24"/>
                <w:szCs w:val="24"/>
              </w:rPr>
              <w:t>83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471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396</w:t>
            </w:r>
          </w:p>
        </w:tc>
        <w:tc>
          <w:tcPr>
            <w:tcW w:w="153" w:type="dxa"/>
            <w:shd w:val="clear" w:color="auto" w:fill="auto"/>
          </w:tcPr>
          <w:p w14:paraId="06E491EC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09BEB61F" w14:textId="567409AB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745D7D41" w14:textId="77777777" w:rsidR="000A7D87" w:rsidRPr="005B2FDB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419B1715" w14:textId="619F06AC" w:rsidR="000A7D87" w:rsidRPr="005B2FDB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B2FDB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67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279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546</w:t>
            </w:r>
          </w:p>
        </w:tc>
      </w:tr>
      <w:tr w:rsidR="000A7D87" w:rsidRPr="005B2FDB" w14:paraId="69896136" w14:textId="77777777" w:rsidTr="00357B83">
        <w:trPr>
          <w:cantSplit/>
          <w:trHeight w:val="20"/>
        </w:trPr>
        <w:tc>
          <w:tcPr>
            <w:tcW w:w="3814" w:type="dxa"/>
          </w:tcPr>
          <w:p w14:paraId="60A6CE93" w14:textId="450586B2" w:rsidR="000A7D87" w:rsidRPr="005B2FDB" w:rsidRDefault="000A7D87" w:rsidP="000A7D8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2FDB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20" w:type="dxa"/>
            <w:shd w:val="clear" w:color="auto" w:fill="auto"/>
          </w:tcPr>
          <w:p w14:paraId="7A4FBD28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6018ACFA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2DB0DFFE" w14:textId="274CAAA1" w:rsidR="000A7D87" w:rsidRPr="005B2FDB" w:rsidRDefault="00823543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Cs/>
                <w:sz w:val="24"/>
                <w:szCs w:val="24"/>
              </w:rPr>
              <w:t>21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678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463</w:t>
            </w:r>
          </w:p>
        </w:tc>
        <w:tc>
          <w:tcPr>
            <w:tcW w:w="153" w:type="dxa"/>
            <w:shd w:val="clear" w:color="auto" w:fill="auto"/>
          </w:tcPr>
          <w:p w14:paraId="758DDFB3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5ECBBA5B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48B9174A" w14:textId="77777777" w:rsidR="000A7D87" w:rsidRPr="005B2FDB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7FBF50BD" w14:textId="726DC15B" w:rsidR="000A7D87" w:rsidRPr="005B2FDB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B2FDB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16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900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459</w:t>
            </w:r>
          </w:p>
        </w:tc>
      </w:tr>
      <w:tr w:rsidR="000A7D87" w:rsidRPr="005B2FDB" w14:paraId="0338B2BF" w14:textId="77777777" w:rsidTr="006365EE">
        <w:trPr>
          <w:cantSplit/>
          <w:trHeight w:val="20"/>
        </w:trPr>
        <w:tc>
          <w:tcPr>
            <w:tcW w:w="3814" w:type="dxa"/>
          </w:tcPr>
          <w:p w14:paraId="043F3E46" w14:textId="16C65D7A" w:rsidR="000A7D87" w:rsidRPr="005B2FDB" w:rsidRDefault="000A7D87" w:rsidP="000A7D8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2FDB">
              <w:rPr>
                <w:rFonts w:ascii="Angsana New" w:hAnsi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220" w:type="dxa"/>
            <w:shd w:val="clear" w:color="auto" w:fill="auto"/>
          </w:tcPr>
          <w:p w14:paraId="0944AAEC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2A5DC8A6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E74286" w14:textId="123B57E2" w:rsidR="000A7D87" w:rsidRPr="005B2FDB" w:rsidRDefault="00823543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Cs/>
                <w:sz w:val="24"/>
                <w:szCs w:val="24"/>
              </w:rPr>
              <w:t>105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149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859</w:t>
            </w:r>
          </w:p>
        </w:tc>
        <w:tc>
          <w:tcPr>
            <w:tcW w:w="153" w:type="dxa"/>
            <w:shd w:val="clear" w:color="auto" w:fill="auto"/>
          </w:tcPr>
          <w:p w14:paraId="44EFEDB0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437E5F11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6211D8C1" w14:textId="77777777" w:rsidR="000A7D87" w:rsidRPr="005B2FDB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61B54C30" w14:textId="6CB6E804" w:rsidR="000A7D87" w:rsidRPr="005B2FDB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B2FDB">
              <w:rPr>
                <w:rFonts w:ascii="Angsana New" w:hAnsi="Angsana New"/>
                <w:bCs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84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180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005</w:t>
            </w:r>
          </w:p>
        </w:tc>
      </w:tr>
      <w:tr w:rsidR="000A7D87" w:rsidRPr="005B2FDB" w14:paraId="77A429D3" w14:textId="77777777" w:rsidTr="006365EE">
        <w:trPr>
          <w:cantSplit/>
          <w:trHeight w:val="20"/>
        </w:trPr>
        <w:tc>
          <w:tcPr>
            <w:tcW w:w="3814" w:type="dxa"/>
          </w:tcPr>
          <w:p w14:paraId="47886162" w14:textId="46E2BC41" w:rsidR="000A7D87" w:rsidRPr="005B2FDB" w:rsidRDefault="000A7D87" w:rsidP="000A7D8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2FDB">
              <w:rPr>
                <w:rFonts w:ascii="Angsana New" w:hAnsi="Angsana New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1220" w:type="dxa"/>
            <w:shd w:val="clear" w:color="auto" w:fill="auto"/>
          </w:tcPr>
          <w:p w14:paraId="560CBC8D" w14:textId="41C03DDA" w:rsidR="000A7D87" w:rsidRPr="005B2FDB" w:rsidRDefault="00823543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bCs/>
                <w:sz w:val="24"/>
                <w:szCs w:val="24"/>
              </w:rPr>
              <w:t>20</w:t>
            </w:r>
          </w:p>
        </w:tc>
        <w:tc>
          <w:tcPr>
            <w:tcW w:w="152" w:type="dxa"/>
          </w:tcPr>
          <w:p w14:paraId="41AA3FCB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  <w:shd w:val="clear" w:color="auto" w:fill="auto"/>
          </w:tcPr>
          <w:p w14:paraId="3B5E2F08" w14:textId="2918A09D" w:rsidR="000A7D87" w:rsidRPr="005B2FDB" w:rsidRDefault="00823543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Cs/>
                <w:sz w:val="24"/>
                <w:szCs w:val="24"/>
              </w:rPr>
              <w:t>21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029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972</w:t>
            </w:r>
          </w:p>
        </w:tc>
        <w:tc>
          <w:tcPr>
            <w:tcW w:w="153" w:type="dxa"/>
            <w:shd w:val="clear" w:color="auto" w:fill="auto"/>
          </w:tcPr>
          <w:p w14:paraId="273F090B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84ABB3F" w14:textId="3DD158AE" w:rsidR="000A7D87" w:rsidRPr="005B2FDB" w:rsidRDefault="00823543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20</w:t>
            </w:r>
          </w:p>
        </w:tc>
        <w:tc>
          <w:tcPr>
            <w:tcW w:w="153" w:type="dxa"/>
            <w:shd w:val="clear" w:color="auto" w:fill="auto"/>
          </w:tcPr>
          <w:p w14:paraId="25FE27F8" w14:textId="77777777" w:rsidR="000A7D87" w:rsidRPr="005B2FDB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double" w:sz="4" w:space="0" w:color="auto"/>
            </w:tcBorders>
          </w:tcPr>
          <w:p w14:paraId="225024E5" w14:textId="6E779562" w:rsidR="000A7D87" w:rsidRPr="005B2FDB" w:rsidRDefault="00823543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Cs/>
                <w:sz w:val="24"/>
                <w:szCs w:val="24"/>
              </w:rPr>
              <w:t>16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836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001</w:t>
            </w:r>
          </w:p>
        </w:tc>
      </w:tr>
      <w:tr w:rsidR="000A7D87" w:rsidRPr="005B2FDB" w14:paraId="167B74F4" w14:textId="77777777" w:rsidTr="006365EE">
        <w:trPr>
          <w:cantSplit/>
          <w:trHeight w:val="20"/>
        </w:trPr>
        <w:tc>
          <w:tcPr>
            <w:tcW w:w="3814" w:type="dxa"/>
          </w:tcPr>
          <w:p w14:paraId="2A0F3382" w14:textId="677D46EC" w:rsidR="000A7D87" w:rsidRPr="005B2FDB" w:rsidRDefault="000A7D87" w:rsidP="000A7D87">
            <w:pPr>
              <w:ind w:left="165" w:hanging="165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2FDB">
              <w:rPr>
                <w:rFonts w:ascii="Angsana New" w:hAnsi="Angsana New"/>
                <w:sz w:val="24"/>
                <w:szCs w:val="24"/>
                <w:cs/>
              </w:rPr>
              <w:t>ผลกระทบทางภาษีสำหรับค่าใช้จ่ายที่ไม่สามารถ</w:t>
            </w:r>
          </w:p>
        </w:tc>
        <w:tc>
          <w:tcPr>
            <w:tcW w:w="1220" w:type="dxa"/>
            <w:shd w:val="clear" w:color="auto" w:fill="auto"/>
          </w:tcPr>
          <w:p w14:paraId="2437D912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0D8F4F06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4DD75798" w14:textId="77777777" w:rsidR="000A7D87" w:rsidRPr="005B2FDB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594847D2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44F828D1" w14:textId="3E096B40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7F42B87B" w14:textId="77777777" w:rsidR="000A7D87" w:rsidRPr="005B2FDB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3DAC4FBA" w14:textId="37BF3963" w:rsidR="000A7D87" w:rsidRPr="005B2FDB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0A7D87" w:rsidRPr="005B2FDB" w14:paraId="45690FA9" w14:textId="77777777" w:rsidTr="00CD01B1">
        <w:trPr>
          <w:cantSplit/>
          <w:trHeight w:val="20"/>
        </w:trPr>
        <w:tc>
          <w:tcPr>
            <w:tcW w:w="3814" w:type="dxa"/>
          </w:tcPr>
          <w:p w14:paraId="00DAB9C1" w14:textId="4C16C32B" w:rsidR="000A7D87" w:rsidRPr="005B2FDB" w:rsidRDefault="000A7D87" w:rsidP="0036327F">
            <w:pPr>
              <w:ind w:left="165" w:hanging="18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2FDB">
              <w:rPr>
                <w:rFonts w:ascii="Angsana New" w:hAnsi="Angsana New"/>
                <w:sz w:val="24"/>
                <w:szCs w:val="24"/>
                <w:cs/>
              </w:rPr>
              <w:t>หักเป็นค่าใช้จ่าย (ผลประโยชน์) ในทางภาษี</w:t>
            </w:r>
          </w:p>
        </w:tc>
        <w:tc>
          <w:tcPr>
            <w:tcW w:w="1220" w:type="dxa"/>
            <w:shd w:val="clear" w:color="auto" w:fill="auto"/>
          </w:tcPr>
          <w:p w14:paraId="6214DA22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5012CF5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292699CF" w14:textId="77777777" w:rsidR="000A7D87" w:rsidRPr="005B2FDB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53" w:type="dxa"/>
            <w:shd w:val="clear" w:color="auto" w:fill="auto"/>
          </w:tcPr>
          <w:p w14:paraId="48E755C4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6DD2298D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3290EEE6" w14:textId="77777777" w:rsidR="000A7D87" w:rsidRPr="005B2FDB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7D29BDF3" w14:textId="77777777" w:rsidR="000A7D87" w:rsidRPr="005B2FDB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</w:tr>
      <w:tr w:rsidR="000A7D87" w:rsidRPr="005B2FDB" w14:paraId="02E9DAA3" w14:textId="77777777" w:rsidTr="00CD01B1">
        <w:trPr>
          <w:cantSplit/>
          <w:trHeight w:val="20"/>
        </w:trPr>
        <w:tc>
          <w:tcPr>
            <w:tcW w:w="3814" w:type="dxa"/>
          </w:tcPr>
          <w:p w14:paraId="42325698" w14:textId="204A36FE" w:rsidR="000A7D87" w:rsidRPr="005B2FDB" w:rsidRDefault="000A7D87" w:rsidP="0036327F">
            <w:pPr>
              <w:ind w:left="165" w:hanging="18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2FDB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5B2FDB">
              <w:rPr>
                <w:rFonts w:ascii="Angsana New" w:hAnsi="Angsana New"/>
                <w:sz w:val="24"/>
                <w:szCs w:val="24"/>
                <w:cs/>
              </w:rPr>
              <w:t>ค่าใช้จ่ายที่ไม่สามารถหักเป็นค่าใช้จ่ายทางภาษี</w:t>
            </w:r>
          </w:p>
        </w:tc>
        <w:tc>
          <w:tcPr>
            <w:tcW w:w="1220" w:type="dxa"/>
            <w:shd w:val="clear" w:color="auto" w:fill="auto"/>
          </w:tcPr>
          <w:p w14:paraId="2030D744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0CBF2193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B77BE06" w14:textId="2D99DFE3" w:rsidR="000A7D87" w:rsidRPr="005B2FDB" w:rsidRDefault="00823543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Cs/>
                <w:sz w:val="24"/>
                <w:szCs w:val="24"/>
              </w:rPr>
              <w:t>529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673</w:t>
            </w:r>
          </w:p>
        </w:tc>
        <w:tc>
          <w:tcPr>
            <w:tcW w:w="153" w:type="dxa"/>
            <w:shd w:val="clear" w:color="auto" w:fill="auto"/>
          </w:tcPr>
          <w:p w14:paraId="5BC1B9CE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201F492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10104BA0" w14:textId="77777777" w:rsidR="000A7D87" w:rsidRPr="005B2FDB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5C31F0A5" w14:textId="3832E2C2" w:rsidR="000A7D87" w:rsidRPr="005B2FDB" w:rsidRDefault="00823543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Cs/>
                <w:sz w:val="24"/>
                <w:szCs w:val="24"/>
              </w:rPr>
              <w:t>142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902</w:t>
            </w:r>
          </w:p>
        </w:tc>
      </w:tr>
      <w:tr w:rsidR="000A7D87" w:rsidRPr="005B2FDB" w14:paraId="5E89AE99" w14:textId="77777777" w:rsidTr="00CD01B1">
        <w:trPr>
          <w:cantSplit/>
          <w:trHeight w:val="20"/>
        </w:trPr>
        <w:tc>
          <w:tcPr>
            <w:tcW w:w="3814" w:type="dxa"/>
          </w:tcPr>
          <w:p w14:paraId="0C8860CF" w14:textId="76E20F90" w:rsidR="000A7D87" w:rsidRPr="005B2FDB" w:rsidRDefault="000A7D87" w:rsidP="0036327F">
            <w:pPr>
              <w:ind w:left="165" w:hanging="18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2FDB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5B2FDB">
              <w:rPr>
                <w:rFonts w:ascii="Angsana New" w:hAnsi="Angsana New"/>
                <w:sz w:val="24"/>
                <w:szCs w:val="24"/>
                <w:cs/>
              </w:rPr>
              <w:t>ค่าใช้จ่ายที่ถือเป็นรายจ่ายทางภาษีได้เพิ่มขึ้น</w:t>
            </w:r>
          </w:p>
        </w:tc>
        <w:tc>
          <w:tcPr>
            <w:tcW w:w="1220" w:type="dxa"/>
            <w:shd w:val="clear" w:color="auto" w:fill="auto"/>
          </w:tcPr>
          <w:p w14:paraId="66F6A363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1EE70407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1F924C13" w14:textId="60FC45A2" w:rsidR="000A7D87" w:rsidRPr="005B2FDB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B2FDB">
              <w:rPr>
                <w:rFonts w:ascii="Angsana New" w:hAnsi="Angsana New"/>
                <w:bCs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155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557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4A7D2BF9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3F0CDCB4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6B7BB8C9" w14:textId="77777777" w:rsidR="000A7D87" w:rsidRPr="005B2FDB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</w:tcPr>
          <w:p w14:paraId="046CD73B" w14:textId="3CE045A0" w:rsidR="000A7D87" w:rsidRPr="005B2FDB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B2FDB">
              <w:rPr>
                <w:rFonts w:ascii="Angsana New" w:hAnsi="Angsana New"/>
                <w:bCs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78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444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)</w:t>
            </w:r>
          </w:p>
        </w:tc>
      </w:tr>
      <w:tr w:rsidR="000A7D87" w:rsidRPr="005B2FDB" w14:paraId="0384B7D1" w14:textId="77777777" w:rsidTr="00CD01B1">
        <w:trPr>
          <w:cantSplit/>
          <w:trHeight w:val="20"/>
        </w:trPr>
        <w:tc>
          <w:tcPr>
            <w:tcW w:w="3814" w:type="dxa"/>
          </w:tcPr>
          <w:p w14:paraId="014529F1" w14:textId="029E6E4B" w:rsidR="000A7D87" w:rsidRPr="005B2FDB" w:rsidRDefault="000A7D87" w:rsidP="0036327F">
            <w:pPr>
              <w:ind w:left="165" w:hanging="18"/>
              <w:rPr>
                <w:rFonts w:ascii="Angsana New" w:hAnsi="Angsana New"/>
                <w:sz w:val="24"/>
                <w:szCs w:val="24"/>
                <w:lang w:bidi="ar-SA"/>
              </w:rPr>
            </w:pPr>
            <w:r w:rsidRPr="005B2FDB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5B2FDB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20" w:type="dxa"/>
            <w:shd w:val="clear" w:color="auto" w:fill="auto"/>
          </w:tcPr>
          <w:p w14:paraId="5566A072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2" w:type="dxa"/>
          </w:tcPr>
          <w:p w14:paraId="5D262176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  <w:shd w:val="clear" w:color="auto" w:fill="auto"/>
          </w:tcPr>
          <w:p w14:paraId="1ADE8E53" w14:textId="419E0E59" w:rsidR="000A7D87" w:rsidRPr="005B2FDB" w:rsidRDefault="00823543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274</w:t>
            </w:r>
            <w:r w:rsidR="000A7D87" w:rsidRPr="005B2FDB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375</w:t>
            </w:r>
          </w:p>
        </w:tc>
        <w:tc>
          <w:tcPr>
            <w:tcW w:w="153" w:type="dxa"/>
            <w:shd w:val="clear" w:color="auto" w:fill="auto"/>
          </w:tcPr>
          <w:p w14:paraId="6706D38D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0BEEBA6B" w14:textId="7777777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53" w:type="dxa"/>
            <w:shd w:val="clear" w:color="auto" w:fill="auto"/>
          </w:tcPr>
          <w:p w14:paraId="60724774" w14:textId="77777777" w:rsidR="000A7D87" w:rsidRPr="005B2FDB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1B2C09E8" w14:textId="70FA5487" w:rsidR="000A7D87" w:rsidRPr="005B2FDB" w:rsidRDefault="000A7D87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5B2FDB">
              <w:rPr>
                <w:rFonts w:ascii="Angsana New" w:hAnsi="Angsana New"/>
                <w:bCs/>
                <w:sz w:val="24"/>
                <w:szCs w:val="24"/>
                <w:cs/>
              </w:rPr>
              <w:t>-</w:t>
            </w:r>
          </w:p>
        </w:tc>
      </w:tr>
      <w:tr w:rsidR="000A7D87" w:rsidRPr="005B2FDB" w14:paraId="1F1F688C" w14:textId="77777777" w:rsidTr="00CD01B1">
        <w:trPr>
          <w:cantSplit/>
          <w:trHeight w:val="20"/>
        </w:trPr>
        <w:tc>
          <w:tcPr>
            <w:tcW w:w="3814" w:type="dxa"/>
          </w:tcPr>
          <w:p w14:paraId="03556ACD" w14:textId="5AF084E6" w:rsidR="000A7D87" w:rsidRPr="005B2FDB" w:rsidRDefault="000A7D87" w:rsidP="000A7D8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="Angsana New" w:eastAsia="Malgun Gothic" w:hAnsi="Angsana New" w:cs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5B2FDB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20" w:type="dxa"/>
            <w:shd w:val="clear" w:color="auto" w:fill="auto"/>
          </w:tcPr>
          <w:p w14:paraId="7EEEF7C3" w14:textId="387755E2" w:rsidR="000A7D87" w:rsidRPr="005B2FDB" w:rsidRDefault="00823543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bCs/>
                <w:sz w:val="24"/>
                <w:szCs w:val="24"/>
              </w:rPr>
              <w:t>21</w:t>
            </w:r>
          </w:p>
        </w:tc>
        <w:tc>
          <w:tcPr>
            <w:tcW w:w="152" w:type="dxa"/>
            <w:tcBorders>
              <w:bottom w:val="nil"/>
            </w:tcBorders>
          </w:tcPr>
          <w:p w14:paraId="30A3E403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6F0E59" w14:textId="47E3354D" w:rsidR="000A7D87" w:rsidRPr="005B2FDB" w:rsidRDefault="00823543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bCs/>
                <w:sz w:val="24"/>
                <w:szCs w:val="24"/>
              </w:rPr>
              <w:t>21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678</w:t>
            </w:r>
            <w:r w:rsidR="000A7D87"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bCs/>
                <w:sz w:val="24"/>
                <w:szCs w:val="24"/>
              </w:rPr>
              <w:t>463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14:paraId="31863C35" w14:textId="77777777" w:rsidR="000A7D87" w:rsidRPr="005B2FDB" w:rsidRDefault="000A7D87" w:rsidP="000A7D87">
            <w:pPr>
              <w:tabs>
                <w:tab w:val="decimal" w:pos="1130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shd w:val="clear" w:color="auto" w:fill="auto"/>
          </w:tcPr>
          <w:p w14:paraId="05C088DC" w14:textId="49FC2CDC" w:rsidR="000A7D87" w:rsidRPr="005B2FDB" w:rsidRDefault="00823543" w:rsidP="000A7D87">
            <w:pPr>
              <w:ind w:left="3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823543">
              <w:rPr>
                <w:rFonts w:ascii="Angsana New" w:eastAsia="Times New Roman" w:hAnsi="Angsana New"/>
                <w:sz w:val="24"/>
                <w:szCs w:val="24"/>
              </w:rPr>
              <w:t>20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14:paraId="464F1DF6" w14:textId="77777777" w:rsidR="000A7D87" w:rsidRPr="005B2FDB" w:rsidRDefault="000A7D87" w:rsidP="000A7D87">
            <w:pPr>
              <w:tabs>
                <w:tab w:val="decimal" w:pos="826"/>
              </w:tabs>
              <w:ind w:left="-1152" w:right="97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double" w:sz="4" w:space="0" w:color="auto"/>
            </w:tcBorders>
          </w:tcPr>
          <w:p w14:paraId="643D4F7D" w14:textId="39173A5E" w:rsidR="000A7D87" w:rsidRPr="005B2FDB" w:rsidRDefault="000A7D87" w:rsidP="000A7D87">
            <w:pPr>
              <w:tabs>
                <w:tab w:val="decimal" w:pos="1110"/>
              </w:tabs>
              <w:ind w:left="-1152" w:right="-160"/>
              <w:rPr>
                <w:rFonts w:ascii="Angsana New" w:eastAsia="Times New Roman" w:hAnsi="Angsana New"/>
                <w:sz w:val="24"/>
                <w:szCs w:val="24"/>
              </w:rPr>
            </w:pPr>
            <w:r w:rsidRPr="005B2FDB">
              <w:rPr>
                <w:rFonts w:ascii="Angsana New" w:hAnsi="Angsana New"/>
                <w:bCs/>
                <w:sz w:val="24"/>
                <w:szCs w:val="24"/>
              </w:rPr>
              <w:t xml:space="preserve">  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16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900</w:t>
            </w:r>
            <w:r w:rsidRPr="005B2FDB">
              <w:rPr>
                <w:rFonts w:ascii="Angsana New" w:hAnsi="Angsana New"/>
                <w:bCs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bCs/>
                <w:sz w:val="24"/>
                <w:szCs w:val="24"/>
              </w:rPr>
              <w:t>459</w:t>
            </w:r>
          </w:p>
        </w:tc>
      </w:tr>
    </w:tbl>
    <w:p w14:paraId="697A8DB8" w14:textId="2C0CC371" w:rsidR="003A0F1A" w:rsidRDefault="00CD01B1" w:rsidP="00090054">
      <w:pPr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lastRenderedPageBreak/>
        <w:t>25</w:t>
      </w:r>
      <w:r w:rsidR="003A0F1A">
        <w:rPr>
          <w:rFonts w:ascii="Angsana New" w:hAnsi="Angsana New"/>
          <w:b/>
          <w:bCs/>
          <w:sz w:val="32"/>
          <w:szCs w:val="32"/>
          <w:cs/>
        </w:rPr>
        <w:t>.</w:t>
      </w:r>
      <w:r w:rsidR="003A0F1A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ส่วนงาน</w:t>
      </w:r>
      <w:r w:rsidR="003A0F1A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14:paraId="1D9BBC50" w14:textId="4C122707" w:rsidR="003A0F1A" w:rsidRDefault="003A0F1A" w:rsidP="00090054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ข้อมูลส่วนงานที่นำเสนอนี้สอดคล้องกับข้อมูลภายในของบริษัทที่ประธานเจ้าหน้าที่บริหารของบริษัท </w:t>
      </w:r>
      <w:r w:rsidR="005F7CAA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(ผู้มีอำนาจตัดสินใจสูงสุดด้านการดำเนินงาน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/>
          <w:sz w:val="32"/>
          <w:szCs w:val="32"/>
          <w:cs/>
        </w:rPr>
        <w:t>ได้รับและสอบทานอย่างสม่ำเสมอเพื่อวัตถุประสงค์ในการจัดสรรทรัพยากรและการประเมินผลการดำเนินงานของส่วนงานนั้น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บริษัทมีการวัดผลการดำเนินงาน</w:t>
      </w:r>
      <w:r w:rsidR="00D81417">
        <w:rPr>
          <w:rFonts w:ascii="Angsana New" w:hAnsi="Angsana New"/>
          <w:sz w:val="32"/>
          <w:szCs w:val="32"/>
          <w:cs/>
        </w:rPr>
        <w:t>โดยพิจารณาเป็น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23543" w:rsidRPr="0082354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ส่วนงานที่รายงาน ซึ่งเป็นส่วนงานที่มีการบริหารจัดการแยกต่างหากเนื่องจากกลยุทธ์ทางการตลาดที่แตกต่างกัน ส่วนงานที่รายงานของบริษัท เป็นดังนี้</w:t>
      </w:r>
    </w:p>
    <w:p w14:paraId="7A941530" w14:textId="52F617CB" w:rsidR="003A0F1A" w:rsidRDefault="003A0F1A" w:rsidP="00090054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823543" w:rsidRPr="0082354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 xml:space="preserve">: </w:t>
      </w:r>
      <w:r w:rsidR="005F7CA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รายได้จากการให้บริการเครื่องซักผ้า เครื่องอบผ้า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และการพับผ้า และรายได้จากการขายสินค้าผ่านเครื่องหยอดเหรียญ</w:t>
      </w:r>
      <w:r w:rsidR="00FA1015">
        <w:rPr>
          <w:rFonts w:ascii="Angsana New" w:hAnsi="Angsana New"/>
          <w:sz w:val="32"/>
          <w:szCs w:val="32"/>
          <w:cs/>
        </w:rPr>
        <w:t>และสินค้าอื่นหน้าสาขา</w:t>
      </w:r>
    </w:p>
    <w:p w14:paraId="1DFDC142" w14:textId="54C29C7B" w:rsidR="003A0F1A" w:rsidRDefault="003A0F1A" w:rsidP="00090054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823543" w:rsidRPr="0082354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: </w:t>
      </w:r>
      <w:r w:rsidR="005F7CAA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รายได้จากการให้บริการกับผู้แทนจำหน่าย (</w:t>
      </w:r>
      <w:r>
        <w:rPr>
          <w:rFonts w:ascii="Angsana New" w:hAnsi="Angsana New"/>
          <w:sz w:val="32"/>
          <w:szCs w:val="32"/>
        </w:rPr>
        <w:t>Franchises)</w:t>
      </w:r>
    </w:p>
    <w:p w14:paraId="2AEBCD55" w14:textId="39774CDA" w:rsidR="003A0F1A" w:rsidRDefault="003A0F1A" w:rsidP="00090054">
      <w:pPr>
        <w:tabs>
          <w:tab w:val="left" w:pos="1800"/>
        </w:tabs>
        <w:ind w:left="1800" w:hanging="12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ส่วนงานที่ </w:t>
      </w:r>
      <w:r w:rsidR="00823543" w:rsidRPr="0082354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: </w:t>
      </w:r>
      <w:r w:rsidR="005F7CAA">
        <w:rPr>
          <w:rFonts w:ascii="Angsana New" w:hAnsi="Angsana New"/>
          <w:sz w:val="32"/>
          <w:szCs w:val="32"/>
        </w:rPr>
        <w:tab/>
      </w:r>
      <w:r w:rsidR="0035013E">
        <w:rPr>
          <w:rFonts w:ascii="Angsana New" w:hAnsi="Angsana New"/>
          <w:sz w:val="32"/>
          <w:szCs w:val="32"/>
          <w:cs/>
        </w:rPr>
        <w:t>รายได้จากการขายสินค้าและรายได้จากการให้บริการติดตั้งเครื่อง</w:t>
      </w:r>
      <w:r w:rsidR="0035013E">
        <w:rPr>
          <w:rFonts w:ascii="Angsana New" w:hAnsi="Angsana New"/>
          <w:sz w:val="32"/>
          <w:szCs w:val="32"/>
        </w:rPr>
        <w:t> </w:t>
      </w:r>
      <w:r w:rsidR="0035013E">
        <w:rPr>
          <w:rFonts w:ascii="Angsana New" w:hAnsi="Angsana New"/>
          <w:sz w:val="32"/>
          <w:szCs w:val="32"/>
          <w:cs/>
        </w:rPr>
        <w:t xml:space="preserve"> ประกอบด้วย การขายเครื่องซักผ้า เครื่องอบผ้าพร้อมบริการติดตั้ง และการขายสินค้าอื่น</w:t>
      </w:r>
    </w:p>
    <w:p w14:paraId="3330ECE1" w14:textId="17275333" w:rsidR="00D81417" w:rsidRDefault="00D81417" w:rsidP="00564FB4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ผลการดำเนินงานของแต่ละส่วนงานวัดโดยใช้รายได้และกำไรขั้นต้น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 </w:t>
      </w:r>
      <w:r w:rsidR="009E5912">
        <w:rPr>
          <w:rFonts w:ascii="Angsana New" w:hAnsi="Angsana New"/>
          <w:sz w:val="32"/>
          <w:szCs w:val="32"/>
          <w:cs/>
        </w:rPr>
        <w:t>รายได้และ</w:t>
      </w:r>
      <w:r>
        <w:rPr>
          <w:rFonts w:ascii="Angsana New" w:hAnsi="Angsana New"/>
          <w:sz w:val="32"/>
          <w:szCs w:val="32"/>
          <w:cs/>
        </w:rPr>
        <w:t>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6FC33A6" w14:textId="77777777" w:rsidR="003A0F1A" w:rsidRDefault="003A0F1A" w:rsidP="00564FB4">
      <w:pPr>
        <w:tabs>
          <w:tab w:val="left" w:pos="540"/>
        </w:tabs>
        <w:spacing w:before="240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 xml:space="preserve">ข้อมูลทางภูมิศาสตร์ </w:t>
      </w:r>
    </w:p>
    <w:p w14:paraId="4456652F" w14:textId="77777777" w:rsidR="003A0F1A" w:rsidRDefault="003A0F1A" w:rsidP="00090054">
      <w:pPr>
        <w:ind w:left="547" w:right="-9"/>
        <w:jc w:val="thaiDistribute"/>
        <w:rPr>
          <w:rFonts w:ascii="Angsana New" w:hAnsi="Angsana New"/>
          <w:snapToGrid w:val="0"/>
          <w:sz w:val="32"/>
          <w:szCs w:val="32"/>
          <w:cs/>
          <w:lang w:eastAsia="th-TH"/>
        </w:rPr>
      </w:pPr>
      <w:r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>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>
        <w:rPr>
          <w:rFonts w:ascii="Angsana New" w:hAnsi="Angsana New"/>
          <w:snapToGrid w:val="0"/>
          <w:sz w:val="32"/>
          <w:szCs w:val="32"/>
          <w:cs/>
          <w:lang w:eastAsia="th-TH"/>
        </w:rPr>
        <w:t>ที่มีสาระสำคัญ</w:t>
      </w:r>
    </w:p>
    <w:p w14:paraId="41749BE8" w14:textId="77777777" w:rsidR="003A0F1A" w:rsidRDefault="003A0F1A" w:rsidP="00564FB4">
      <w:pPr>
        <w:tabs>
          <w:tab w:val="left" w:pos="540"/>
        </w:tabs>
        <w:spacing w:before="240"/>
        <w:ind w:right="-43"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18DF956" w14:textId="3C746573" w:rsidR="003A0F1A" w:rsidRDefault="003A0F1A" w:rsidP="00090054">
      <w:pPr>
        <w:ind w:left="547" w:right="-9"/>
        <w:jc w:val="thaiDistribute"/>
        <w:rPr>
          <w:rFonts w:ascii="Angsana New" w:hAnsi="Angsana New"/>
          <w:snapToGrid w:val="0"/>
          <w:spacing w:val="-6"/>
          <w:sz w:val="32"/>
          <w:szCs w:val="32"/>
          <w:lang w:eastAsia="th-TH"/>
        </w:rPr>
      </w:pPr>
      <w:r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 xml:space="preserve">ในปี </w:t>
      </w:r>
      <w:r w:rsidR="00823543" w:rsidRPr="00823543">
        <w:rPr>
          <w:rFonts w:ascii="Angsana New" w:hAnsi="Angsana New"/>
          <w:snapToGrid w:val="0"/>
          <w:spacing w:val="-6"/>
          <w:sz w:val="32"/>
          <w:szCs w:val="32"/>
          <w:lang w:eastAsia="th-TH"/>
        </w:rPr>
        <w:t>2567</w:t>
      </w:r>
      <w:r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 xml:space="preserve"> และ </w:t>
      </w:r>
      <w:r w:rsidR="00823543" w:rsidRPr="00823543">
        <w:rPr>
          <w:rFonts w:ascii="Angsana New" w:hAnsi="Angsana New"/>
          <w:snapToGrid w:val="0"/>
          <w:spacing w:val="-6"/>
          <w:sz w:val="32"/>
          <w:szCs w:val="32"/>
          <w:lang w:eastAsia="th-TH"/>
        </w:rPr>
        <w:t>2566</w:t>
      </w:r>
      <w:r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 xml:space="preserve"> บริษัทไม่มีรายได้จากลูกค้ารายใดที่มีมูลค่าเท่ากับหรือมากกว่าร้อยละ </w:t>
      </w:r>
      <w:r w:rsidR="00823543" w:rsidRPr="00823543">
        <w:rPr>
          <w:rFonts w:ascii="Angsana New" w:hAnsi="Angsana New"/>
          <w:snapToGrid w:val="0"/>
          <w:spacing w:val="-6"/>
          <w:sz w:val="32"/>
          <w:szCs w:val="32"/>
          <w:lang w:eastAsia="th-TH"/>
        </w:rPr>
        <w:t>10</w:t>
      </w:r>
      <w:r>
        <w:rPr>
          <w:rFonts w:ascii="Angsana New" w:hAnsi="Angsana New"/>
          <w:snapToGrid w:val="0"/>
          <w:spacing w:val="-6"/>
          <w:sz w:val="32"/>
          <w:szCs w:val="32"/>
          <w:cs/>
          <w:lang w:eastAsia="th-TH"/>
        </w:rPr>
        <w:t xml:space="preserve"> ของรายได้ของบริษัท</w:t>
      </w:r>
    </w:p>
    <w:p w14:paraId="2EA31ADB" w14:textId="77777777" w:rsidR="00A434B2" w:rsidRDefault="00A434B2" w:rsidP="00090054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14:paraId="424A0964" w14:textId="77777777" w:rsidR="00893248" w:rsidRDefault="00893248" w:rsidP="00090054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  <w:sectPr w:rsidR="00893248" w:rsidSect="00090054">
          <w:headerReference w:type="default" r:id="rId14"/>
          <w:footerReference w:type="default" r:id="rId15"/>
          <w:pgSz w:w="11909" w:h="16834" w:code="9"/>
          <w:pgMar w:top="1440" w:right="1224" w:bottom="720" w:left="1440" w:header="864" w:footer="432" w:gutter="0"/>
          <w:pgNumType w:fmt="numberInDash" w:start="2"/>
          <w:cols w:space="720"/>
          <w:docGrid w:linePitch="360"/>
        </w:sectPr>
      </w:pPr>
    </w:p>
    <w:p w14:paraId="2D572642" w14:textId="77777777" w:rsidR="00A434B2" w:rsidRDefault="00D81417" w:rsidP="00090054">
      <w:pPr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ข้อมูลจำแนกตาม</w:t>
      </w:r>
      <w:r w:rsidR="00A434B2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03637F28" w14:textId="2A19701F" w:rsidR="00A434B2" w:rsidRDefault="00A434B2" w:rsidP="001D49C8">
      <w:pPr>
        <w:spacing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ข้อมูลที่มีสาระสำคัญเกี่ยวกับรายได้และกำไรขั้นต้นของแต่ละส่วนงานที่รายงาน สำหรับปีสิ้นสุดวันที่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ธันวาคม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13867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4"/>
        <w:gridCol w:w="1116"/>
        <w:gridCol w:w="160"/>
        <w:gridCol w:w="1115"/>
        <w:gridCol w:w="159"/>
        <w:gridCol w:w="1115"/>
        <w:gridCol w:w="159"/>
        <w:gridCol w:w="1115"/>
        <w:gridCol w:w="159"/>
        <w:gridCol w:w="1115"/>
        <w:gridCol w:w="159"/>
        <w:gridCol w:w="1115"/>
        <w:gridCol w:w="159"/>
        <w:gridCol w:w="1115"/>
        <w:gridCol w:w="159"/>
        <w:gridCol w:w="1123"/>
      </w:tblGrid>
      <w:tr w:rsidR="001D49C8" w:rsidRPr="001D49C8" w14:paraId="6F9C7944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61476" w14:textId="77777777" w:rsidR="001D49C8" w:rsidRPr="001D49C8" w:rsidRDefault="001D49C8" w:rsidP="00744DA8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BED14" w14:textId="158CF34C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ส่วนงานที่</w:t>
            </w: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823543"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2D5A1" w14:textId="77777777" w:rsidR="001D49C8" w:rsidRPr="001D49C8" w:rsidRDefault="001D49C8" w:rsidP="00744DA8">
            <w:pPr>
              <w:ind w:left="-128" w:right="9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23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A78A0" w14:textId="1769D17C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 xml:space="preserve">ส่วนงานที่ </w:t>
            </w:r>
            <w:r w:rsidR="00823543"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12649F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8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AB0115" w14:textId="272D34E8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ส่วนงานที่</w:t>
            </w:r>
            <w:r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 </w:t>
            </w:r>
            <w:r w:rsidR="00823543"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552385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409B8E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D49C8" w:rsidRPr="001D49C8" w14:paraId="39DB657B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50802" w14:textId="77777777" w:rsidR="001D49C8" w:rsidRPr="001D49C8" w:rsidRDefault="001D49C8" w:rsidP="00744DA8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11A8E" w14:textId="69C1A5BC" w:rsidR="001D49C8" w:rsidRPr="001D49C8" w:rsidRDefault="00823543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48DA9" w14:textId="77777777" w:rsidR="001D49C8" w:rsidRPr="001D49C8" w:rsidRDefault="001D49C8" w:rsidP="00744DA8">
            <w:pPr>
              <w:ind w:right="9" w:hanging="128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B383A" w14:textId="2EF2CAA8" w:rsidR="001D49C8" w:rsidRPr="001D49C8" w:rsidRDefault="00823543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8ECE1" w14:textId="77777777" w:rsidR="001D49C8" w:rsidRPr="001D49C8" w:rsidRDefault="001D49C8" w:rsidP="00744DA8">
            <w:pPr>
              <w:ind w:left="-128" w:right="9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4251E" w14:textId="2DA709A2" w:rsidR="001D49C8" w:rsidRPr="001D49C8" w:rsidRDefault="00823543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0BE47" w14:textId="77777777" w:rsidR="001D49C8" w:rsidRPr="001D49C8" w:rsidRDefault="001D49C8" w:rsidP="00744DA8">
            <w:pPr>
              <w:ind w:left="-128" w:right="9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05D1F" w14:textId="6668F200" w:rsidR="001D49C8" w:rsidRPr="001D49C8" w:rsidRDefault="00823543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013200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7E544" w14:textId="5AE72C34" w:rsidR="001D49C8" w:rsidRPr="001D49C8" w:rsidRDefault="00823543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E53558B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59F4C" w14:textId="44FF46D8" w:rsidR="001D49C8" w:rsidRPr="001D49C8" w:rsidRDefault="00823543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BCEC5D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4B01D" w14:textId="64E08ADB" w:rsidR="001D49C8" w:rsidRPr="001D49C8" w:rsidRDefault="00823543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EA4F39E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2DF40" w14:textId="607D5BDA" w:rsidR="001D49C8" w:rsidRPr="001D49C8" w:rsidRDefault="00823543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82354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2566</w:t>
            </w:r>
          </w:p>
        </w:tc>
      </w:tr>
      <w:tr w:rsidR="001D49C8" w:rsidRPr="001D49C8" w14:paraId="5B79DEC3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D0E13F" w14:textId="77777777" w:rsidR="001D49C8" w:rsidRPr="001D49C8" w:rsidRDefault="001D49C8" w:rsidP="00744DA8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E0540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1D49C8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C6083" w14:textId="77777777" w:rsidR="001D49C8" w:rsidRPr="001D49C8" w:rsidRDefault="001D49C8" w:rsidP="00744DA8">
            <w:pPr>
              <w:ind w:left="-128" w:right="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F4985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1D49C8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45B8B" w14:textId="77777777" w:rsidR="001D49C8" w:rsidRPr="001D49C8" w:rsidRDefault="001D49C8" w:rsidP="00744DA8">
            <w:pPr>
              <w:ind w:left="-128" w:right="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8B060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1D49C8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31449" w14:textId="77777777" w:rsidR="001D49C8" w:rsidRPr="001D49C8" w:rsidRDefault="001D49C8" w:rsidP="00744DA8">
            <w:pPr>
              <w:ind w:left="-128" w:right="9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E2451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lang w:val="en-US" w:bidi="th-TH"/>
              </w:rPr>
            </w:pPr>
            <w:r w:rsidRPr="001D49C8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03EB34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2F112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D49C8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3C72ED0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8AEC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D49C8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1ED63C3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1C7C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D49C8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D66A96C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6F20" w14:textId="77777777" w:rsidR="001D49C8" w:rsidRPr="001D49C8" w:rsidRDefault="001D49C8" w:rsidP="00744DA8">
            <w:pPr>
              <w:pStyle w:val="acctmergecolhdg"/>
              <w:spacing w:line="240" w:lineRule="auto"/>
              <w:ind w:right="9"/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</w:pPr>
            <w:r w:rsidRPr="001D49C8">
              <w:rPr>
                <w:rFonts w:ascii="Angsana New" w:hAnsi="Angsana New" w:cs="Angsana New"/>
                <w:b w:val="0"/>
                <w:bCs/>
                <w:sz w:val="24"/>
                <w:szCs w:val="24"/>
                <w:cs/>
                <w:lang w:val="en-US" w:bidi="th-TH"/>
              </w:rPr>
              <w:t>พันบาท</w:t>
            </w:r>
          </w:p>
        </w:tc>
      </w:tr>
      <w:tr w:rsidR="001D49C8" w:rsidRPr="001D49C8" w14:paraId="4137B1AB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3CB42" w14:textId="77777777" w:rsidR="001D49C8" w:rsidRPr="001D49C8" w:rsidRDefault="001D49C8" w:rsidP="00744DA8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99CD0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19886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C53906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98E0C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B275E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22627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E7A51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87283A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71F18C1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F057C3A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07BAE49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DA11F7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FF01CD9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8FB527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92590FA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9C8" w:rsidRPr="001D49C8" w14:paraId="6992E3A8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A7C7B6" w14:textId="77777777" w:rsidR="001D49C8" w:rsidRPr="001D49C8" w:rsidRDefault="001D49C8" w:rsidP="00744DA8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55BC0" w14:textId="751583C0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773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556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D84EE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706E" w14:textId="752A3EA9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606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620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32139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E6BD1" w14:textId="2EE0C27C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AD7D0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62AD1" w14:textId="1A6F6BD9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069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0956F1D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FD4878C" w14:textId="76D9007F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760E1CB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5AC32414" w14:textId="238F1F81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251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B4BEC82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ABCF783" w14:textId="4B81F0C6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784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541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7056F3" w14:textId="77777777" w:rsidR="001D49C8" w:rsidRPr="001D49C8" w:rsidRDefault="001D49C8" w:rsidP="00744DA8">
            <w:pPr>
              <w:ind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6C47394" w14:textId="0B77EA8B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617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940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D49C8" w:rsidRPr="001D49C8" w14:paraId="770A9FFC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349DA4" w14:textId="77777777" w:rsidR="001D49C8" w:rsidRPr="001D49C8" w:rsidRDefault="001D49C8" w:rsidP="00744DA8">
            <w:pPr>
              <w:ind w:left="10" w:right="-1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รายได้จากการขายสินค้า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06ED9" w14:textId="0FAA2296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22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018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9659B" w14:textId="77777777" w:rsidR="001D49C8" w:rsidRPr="001D49C8" w:rsidRDefault="001D49C8" w:rsidP="00744DA8">
            <w:pPr>
              <w:tabs>
                <w:tab w:val="decimal" w:pos="1081"/>
              </w:tabs>
              <w:ind w:right="7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BBEEE" w14:textId="25BD5FC3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21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464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87F36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510C9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1C483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CB919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A5AFF4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45BDC24" w14:textId="78AEA039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11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31902E8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191501B" w14:textId="11698F14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396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EBADCC6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1B45DEB" w14:textId="0037E0C4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33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F83B1FA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A4F80BD" w14:textId="0FC8BB2E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29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860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D49C8" w:rsidRPr="001D49C8" w14:paraId="5386C8E4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871C4" w14:textId="77777777" w:rsidR="001D49C8" w:rsidRPr="001D49C8" w:rsidRDefault="001D49C8" w:rsidP="00744DA8">
            <w:pPr>
              <w:ind w:left="10" w:right="-11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2169B5" w14:textId="78A2291E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795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12830" w14:textId="77777777" w:rsidR="001D49C8" w:rsidRPr="001D49C8" w:rsidRDefault="001D49C8" w:rsidP="00744DA8">
            <w:pPr>
              <w:tabs>
                <w:tab w:val="decimal" w:pos="1081"/>
              </w:tabs>
              <w:ind w:right="7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CF6E6A" w14:textId="51409E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628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084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B9C17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30186A" w14:textId="1163F99B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5703B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4F331E" w14:textId="0CF2933C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069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868DBC5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3CE31" w14:textId="68C1807B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11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7C9D510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FFA78B" w14:textId="184C4654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647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CB6C70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0C08F0" w14:textId="68B2E819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818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1BFA998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D9EDDB" w14:textId="48D24C0B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647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800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D49C8" w:rsidRPr="001D49C8" w14:paraId="0A42D9A1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5C6F7" w14:textId="77777777" w:rsidR="001D49C8" w:rsidRPr="001D49C8" w:rsidRDefault="001D49C8" w:rsidP="00744DA8">
            <w:pPr>
              <w:ind w:left="159" w:right="72" w:hanging="15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3EE066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38DD6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D509FB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CC7B5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B66FAE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722AD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2A3717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D90567B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5528075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916BED4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8A398F2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72F2BCB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AFE735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245BBA3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83C3ED3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9C8" w:rsidRPr="001D49C8" w14:paraId="72E107FC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3B913" w14:textId="77777777" w:rsidR="001D49C8" w:rsidRPr="001D49C8" w:rsidRDefault="001D49C8" w:rsidP="00744DA8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โอน ณ เวลาใดเวลาหนึ่ง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FE199" w14:textId="53C3462F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795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E804D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CDC06" w14:textId="70CA4B0E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628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084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181AF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8F68F" w14:textId="5A29A410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173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79994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B7D22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96C6E4C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7FD0377E" w14:textId="075904D8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11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1EDCD76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AF02F43" w14:textId="0EBA6740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647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B51FFDE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3D1E262" w14:textId="255B762A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807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561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E69174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96716C3" w14:textId="0609F50D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637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731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D49C8" w:rsidRPr="001D49C8" w14:paraId="15960315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C43E3" w14:textId="77777777" w:rsidR="001D49C8" w:rsidRPr="001D49C8" w:rsidRDefault="001D49C8" w:rsidP="00744DA8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โอนตลอดช่วงเวลาหนึ่ง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52054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5E738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42BBC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7D59" w14:textId="77777777" w:rsidR="001D49C8" w:rsidRPr="001D49C8" w:rsidRDefault="001D49C8" w:rsidP="00744DA8">
            <w:pPr>
              <w:tabs>
                <w:tab w:val="decimal" w:pos="1081"/>
              </w:tabs>
              <w:ind w:right="70"/>
              <w:jc w:val="right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BA60F" w14:textId="044C0C70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6869" w14:textId="77777777" w:rsidR="001D49C8" w:rsidRPr="001D49C8" w:rsidRDefault="001D49C8" w:rsidP="00744DA8">
            <w:pPr>
              <w:tabs>
                <w:tab w:val="decimal" w:pos="780"/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8719D" w14:textId="4B60D2B0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069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66B7C69" w14:textId="77777777" w:rsidR="001D49C8" w:rsidRPr="001D49C8" w:rsidRDefault="001D49C8" w:rsidP="00744DA8">
            <w:pPr>
              <w:tabs>
                <w:tab w:val="decimal" w:pos="780"/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0A2F5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BC87089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92284F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9215828" w14:textId="77777777" w:rsidR="001D49C8" w:rsidRPr="001D49C8" w:rsidRDefault="001D49C8" w:rsidP="00744DA8">
            <w:pPr>
              <w:tabs>
                <w:tab w:val="decimal" w:pos="780"/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3FE13C" w14:textId="58F0A515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546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0B06116" w14:textId="77777777" w:rsidR="001D49C8" w:rsidRPr="001D49C8" w:rsidRDefault="001D49C8" w:rsidP="00744DA8">
            <w:pPr>
              <w:tabs>
                <w:tab w:val="decimal" w:pos="780"/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895BDD" w14:textId="21A789B6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069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D49C8" w:rsidRPr="001D49C8" w14:paraId="02CF749F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0EF48" w14:textId="77777777" w:rsidR="001D49C8" w:rsidRPr="001D49C8" w:rsidRDefault="001D49C8" w:rsidP="00744DA8">
            <w:pPr>
              <w:ind w:left="159" w:right="72" w:hanging="15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9E86EE7" w14:textId="3CA78F5F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795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574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37447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AC091E6" w14:textId="50B82F5D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628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084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9F0AF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833207" w14:textId="7EE74CE6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719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23292F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EFC677" w14:textId="1F957B80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069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29DADA2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1AD0A0" w14:textId="5BBAA423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11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DC293D8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AEB0D8" w14:textId="22FCC315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647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4C30D2F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DD9F31" w14:textId="3BDE6EE9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818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107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630C97C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AE53BD" w14:textId="5B2D1295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647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800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D49C8" w:rsidRPr="001D49C8" w14:paraId="18916175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9AE02" w14:textId="77777777" w:rsidR="001D49C8" w:rsidRPr="001D49C8" w:rsidRDefault="001D49C8" w:rsidP="00744DA8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55700C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86DB9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564B96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EC396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C22257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C3D12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AFB0BB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41BE3ED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03EDD1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AC721EC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46D4104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63E79B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B90525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A071C35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D1E6D6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9C8" w:rsidRPr="001D49C8" w14:paraId="1C88985E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48472" w14:textId="77777777" w:rsidR="001D49C8" w:rsidRPr="001D49C8" w:rsidRDefault="001D49C8" w:rsidP="00744DA8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9D311" w14:textId="64E02ECC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267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070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32239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49FAD" w14:textId="5F09C439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197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624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E87D0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D19D8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540CC" w14:textId="77777777" w:rsidR="001D49C8" w:rsidRPr="001D49C8" w:rsidRDefault="001D49C8" w:rsidP="00744DA8">
            <w:pPr>
              <w:tabs>
                <w:tab w:val="decimal" w:pos="10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396F8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37F2A" w14:textId="77777777" w:rsidR="001D49C8" w:rsidRPr="001D49C8" w:rsidRDefault="001D49C8" w:rsidP="00744DA8">
            <w:pPr>
              <w:tabs>
                <w:tab w:val="decimal" w:pos="10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22448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6B692" w14:textId="77777777" w:rsidR="001D49C8" w:rsidRPr="001D49C8" w:rsidRDefault="001D49C8" w:rsidP="00744DA8">
            <w:pPr>
              <w:tabs>
                <w:tab w:val="decimal" w:pos="1081"/>
              </w:tabs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6E5C4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96B3D" w14:textId="77777777" w:rsidR="001D49C8" w:rsidRPr="001D49C8" w:rsidRDefault="001D49C8" w:rsidP="00744DA8">
            <w:pPr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3F79A" w14:textId="087113F4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267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070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E8CEA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0A8CD" w14:textId="3342B4D0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197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624</w:t>
            </w:r>
          </w:p>
        </w:tc>
      </w:tr>
      <w:tr w:rsidR="001D49C8" w:rsidRPr="001D49C8" w14:paraId="5F84E543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A0419" w14:textId="77777777" w:rsidR="001D49C8" w:rsidRPr="001D49C8" w:rsidRDefault="001D49C8" w:rsidP="00744DA8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กำไรขั้นต้นของส่วนงาน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0488" w14:textId="495E3128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262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409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699E4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9A6B" w14:textId="6FC36F1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209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504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2C57F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F960A" w14:textId="36D525AB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8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439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BF60B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AD9DC" w14:textId="652D76C2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7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453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FD4D345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2B9CBC5" w14:textId="7921AB35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4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621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CCB05E7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3AE57BF" w14:textId="427DD9CC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527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268F25C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2F268133" w14:textId="2EB3803F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275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469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33749D5" w14:textId="77777777" w:rsidR="001D49C8" w:rsidRPr="001D49C8" w:rsidRDefault="001D49C8" w:rsidP="00744DA8">
            <w:pPr>
              <w:tabs>
                <w:tab w:val="decimal" w:pos="1081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B185516" w14:textId="4D5C6496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221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484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D49C8" w:rsidRPr="001D49C8" w14:paraId="4F471B2C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C24FE" w14:textId="77777777" w:rsidR="001D49C8" w:rsidRPr="001D49C8" w:rsidRDefault="001D49C8" w:rsidP="00744DA8">
            <w:pPr>
              <w:ind w:left="159" w:right="72" w:hanging="159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รายได้และค่าใช้จ่ายที่ไม่ได้ปันส่วน</w:t>
            </w:r>
            <w:r w:rsidRPr="001D49C8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03DC18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F6AEB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55B048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89E31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B95DB8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D4438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EF33B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C0604EF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DF8313F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586116E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357971B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24CC13F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59E70F2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A5FAC55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3633077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D49C8" w:rsidRPr="001D49C8" w14:paraId="7E0618B0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A4DEF" w14:textId="77777777" w:rsidR="001D49C8" w:rsidRPr="001D49C8" w:rsidRDefault="001D49C8" w:rsidP="00744DA8">
            <w:pPr>
              <w:ind w:left="370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CB9B1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C9C7C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7C0B14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1C36C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2F92D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DFF3F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6142B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60067E5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89EB7D4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BFEE867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D268D97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B1288FD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E0F0E" w14:textId="29735F77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5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471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447F4" w14:textId="77777777" w:rsidR="001D49C8" w:rsidRPr="001D49C8" w:rsidRDefault="001D49C8" w:rsidP="00744DA8">
            <w:pPr>
              <w:tabs>
                <w:tab w:val="decimal" w:pos="774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93A81" w14:textId="6D0FA865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255</w:t>
            </w:r>
          </w:p>
        </w:tc>
      </w:tr>
      <w:tr w:rsidR="001D49C8" w:rsidRPr="001D49C8" w14:paraId="0CB6AD81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E101F" w14:textId="77777777" w:rsidR="001D49C8" w:rsidRPr="001D49C8" w:rsidRDefault="001D49C8" w:rsidP="00744DA8">
            <w:pPr>
              <w:ind w:left="370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ED5C97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5D2D7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64E9C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7B9B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CC758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8533C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DFD96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3D646B4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E630762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81F29F2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E98FF9B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E92BD37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1D400" w14:textId="4628DD98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4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131</w:t>
            </w:r>
            <w:r w:rsidRPr="001D49C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EE8EE" w14:textId="77777777" w:rsidR="001D49C8" w:rsidRPr="001D49C8" w:rsidRDefault="001D49C8" w:rsidP="00744DA8">
            <w:pPr>
              <w:tabs>
                <w:tab w:val="decimal" w:pos="774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ABFA3" w14:textId="7CFB4F60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011</w:t>
            </w:r>
            <w:r w:rsidRPr="001D49C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D49C8" w:rsidRPr="001D49C8" w14:paraId="17F43962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AE6CF" w14:textId="77777777" w:rsidR="001D49C8" w:rsidRPr="001D49C8" w:rsidRDefault="001D49C8" w:rsidP="00744DA8">
            <w:pPr>
              <w:ind w:left="370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E56ED7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9E734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87791A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DB1A9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58AB7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78519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9B1E0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F29B525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E170CF4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558D58B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C04F45D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51F5679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3E452CC2" w14:textId="24D2BE0C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109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328</w:t>
            </w:r>
            <w:r w:rsidRPr="001D49C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ED2EF48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D329111" w14:textId="78CE4401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89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390</w:t>
            </w:r>
            <w:r w:rsidRPr="001D49C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D49C8" w:rsidRPr="001D49C8" w14:paraId="3EC6DADD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A0FFD" w14:textId="77777777" w:rsidR="001D49C8" w:rsidRPr="001D49C8" w:rsidRDefault="001D49C8" w:rsidP="00744DA8">
            <w:pPr>
              <w:ind w:left="370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5416E8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F8C62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B97E17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7272E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16B5A0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29184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55F5B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3B7D6D7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EB9B31A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5189A61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BE73BFB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0F4BD44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D8C35" w14:textId="268FFB48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62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331</w:t>
            </w:r>
            <w:r w:rsidRPr="001D49C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AC89110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1FB69" w14:textId="3EF9C42D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55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158</w:t>
            </w:r>
            <w:r w:rsidRPr="001D49C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D49C8" w:rsidRPr="001D49C8" w14:paraId="51BBD126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72374" w14:textId="77777777" w:rsidR="001D49C8" w:rsidRPr="001D49C8" w:rsidRDefault="001D49C8" w:rsidP="00744DA8">
            <w:pPr>
              <w:ind w:left="159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A80ACF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36FCE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50C0D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C1CDF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C8228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A2EFE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9A6C8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0BC01EB3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64667CE9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AD2E636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7D69138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1D8DBE87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D308D3" w14:textId="7775FCA6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105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150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780660F0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1D2AC" w14:textId="54E78189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84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180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  <w:tr w:rsidR="001D49C8" w:rsidRPr="001D49C8" w14:paraId="05530F68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36F47" w14:textId="77777777" w:rsidR="001D49C8" w:rsidRPr="001D49C8" w:rsidRDefault="001D49C8" w:rsidP="00744DA8">
            <w:pPr>
              <w:ind w:left="159" w:right="72" w:hanging="159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0D3C7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6317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CB5579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B075B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60667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056D0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6F48A5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E42CF09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40D7818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3C4F2E1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15A68A7E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311BB4B4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F02852" w14:textId="3E44FA90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>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21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679</w:t>
            </w:r>
            <w:r w:rsidRPr="001D49C8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2E479DD8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F28F6" w14:textId="67B1A036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16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900</w:t>
            </w:r>
            <w:r w:rsidRPr="001D49C8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1D49C8" w:rsidRPr="001D49C8" w14:paraId="17CAC4A0" w14:textId="77777777" w:rsidTr="00744DA8">
        <w:trPr>
          <w:trHeight w:val="144"/>
        </w:trPr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2B86F" w14:textId="77777777" w:rsidR="001D49C8" w:rsidRPr="001D49C8" w:rsidRDefault="001D49C8" w:rsidP="00744DA8">
            <w:pPr>
              <w:ind w:right="72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A683E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DFE45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07E8C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3A6C2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161E1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4C2D1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289BE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438B123E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4947C028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60A3A8C7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</w:tcPr>
          <w:p w14:paraId="018EC9DE" w14:textId="77777777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</w:tcPr>
          <w:p w14:paraId="5DE2E884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4FF09DC" w14:textId="3C612737" w:rsidR="001D49C8" w:rsidRPr="001D49C8" w:rsidRDefault="00823543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83</w:t>
            </w:r>
            <w:r w:rsidR="001D49C8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471</w:t>
            </w: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3688" w14:textId="77777777" w:rsidR="001D49C8" w:rsidRPr="001D49C8" w:rsidRDefault="001D49C8" w:rsidP="00744DA8">
            <w:pPr>
              <w:tabs>
                <w:tab w:val="decimal" w:pos="780"/>
              </w:tabs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7AD1AE" w14:textId="50494D54" w:rsidR="001D49C8" w:rsidRPr="001D49C8" w:rsidRDefault="001D49C8" w:rsidP="00744DA8">
            <w:pPr>
              <w:tabs>
                <w:tab w:val="decimal" w:pos="1020"/>
              </w:tabs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67</w:t>
            </w:r>
            <w:r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280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</w:tr>
    </w:tbl>
    <w:p w14:paraId="07CC1C82" w14:textId="77777777" w:rsidR="001D49C8" w:rsidRDefault="001D49C8" w:rsidP="001D49C8">
      <w:pPr>
        <w:spacing w:after="24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125B19BD" w14:textId="77777777" w:rsidR="00A434B2" w:rsidRDefault="00A434B2" w:rsidP="00090054">
      <w:pPr>
        <w:tabs>
          <w:tab w:val="left" w:pos="540"/>
          <w:tab w:val="left" w:pos="720"/>
        </w:tabs>
        <w:jc w:val="thaiDistribute"/>
        <w:rPr>
          <w:rFonts w:ascii="Angsana New" w:hAnsi="Angsana New"/>
          <w:b/>
          <w:bCs/>
          <w:sz w:val="32"/>
          <w:szCs w:val="32"/>
        </w:rPr>
        <w:sectPr w:rsidR="00A434B2" w:rsidSect="00090054">
          <w:pgSz w:w="16834" w:h="11909" w:orient="landscape" w:code="9"/>
          <w:pgMar w:top="1440" w:right="1224" w:bottom="720" w:left="1440" w:header="864" w:footer="432" w:gutter="0"/>
          <w:pgNumType w:fmt="numberInDash"/>
          <w:cols w:space="720"/>
          <w:docGrid w:linePitch="360"/>
        </w:sectPr>
      </w:pPr>
    </w:p>
    <w:p w14:paraId="4BF711B2" w14:textId="49920224" w:rsidR="006758B9" w:rsidRDefault="00823543" w:rsidP="00090054">
      <w:pPr>
        <w:tabs>
          <w:tab w:val="left" w:pos="540"/>
          <w:tab w:val="left" w:pos="720"/>
        </w:tabs>
        <w:ind w:left="86" w:hanging="86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26</w:t>
      </w:r>
      <w:r w:rsidR="006758B9">
        <w:rPr>
          <w:rFonts w:ascii="Angsana New" w:hAnsi="Angsana New"/>
          <w:b/>
          <w:bCs/>
          <w:sz w:val="32"/>
          <w:szCs w:val="32"/>
          <w:cs/>
        </w:rPr>
        <w:t>.</w:t>
      </w:r>
      <w:r w:rsidR="006758B9">
        <w:rPr>
          <w:rFonts w:ascii="Angsana New" w:hAnsi="Angsana New"/>
          <w:b/>
          <w:bCs/>
          <w:sz w:val="32"/>
          <w:szCs w:val="32"/>
          <w:cs/>
        </w:rPr>
        <w:tab/>
        <w:t>กองทุนสำรองเลี้ยงชีพ</w:t>
      </w:r>
    </w:p>
    <w:p w14:paraId="606EAFAE" w14:textId="0E47F989" w:rsidR="00E42835" w:rsidRDefault="00E42835" w:rsidP="00090054">
      <w:pPr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บริษัทได้ร่วมกันจัดตั้งกองทุนสำรองเลี้ยงชีพสำหรับพนักงานของบริษัทดังกล่าวที่สมัครเป็นสมาชิกกองทุน โดยหักจากเงินเดือนของพนักงานส่วนหนึ่งและบริษัทจ่ายสมทบให้อีกส่วนหนึ่ง กองทุนสำรองเลี้ยงชีพของบริษัทดังกล่าวนี้มีสถาบันการเงิน</w:t>
      </w:r>
      <w:r>
        <w:rPr>
          <w:rFonts w:ascii="Angsana New" w:hAnsi="Angsana New"/>
          <w:spacing w:val="-6"/>
          <w:sz w:val="32"/>
          <w:szCs w:val="32"/>
          <w:cs/>
        </w:rPr>
        <w:t xml:space="preserve">ซึ่งได้รับอนุญาตจากรัฐบาลให้เป็นผู้จัดการกองทุนตามพระราชบัญญัติกองทุนสำรองเลี้ยงชีพ พ.ศ. </w:t>
      </w:r>
      <w:r w:rsidR="00823543" w:rsidRPr="00823543">
        <w:rPr>
          <w:rFonts w:ascii="Angsana New" w:hAnsi="Angsana New"/>
          <w:spacing w:val="-6"/>
          <w:sz w:val="32"/>
          <w:szCs w:val="32"/>
        </w:rPr>
        <w:t>2530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และพระราชบัญญัติกองทุนสำรองเลี้ยงชีพ (ฉบับที่ </w:t>
      </w:r>
      <w:r w:rsidR="00823543" w:rsidRPr="0082354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  <w:cs/>
        </w:rPr>
        <w:t xml:space="preserve">) พ.ศ. </w:t>
      </w:r>
      <w:r w:rsidR="00823543" w:rsidRPr="00823543">
        <w:rPr>
          <w:rFonts w:ascii="Angsana New" w:hAnsi="Angsana New"/>
          <w:sz w:val="32"/>
          <w:szCs w:val="32"/>
        </w:rPr>
        <w:t>2542</w:t>
      </w:r>
    </w:p>
    <w:p w14:paraId="11569422" w14:textId="55784D0E" w:rsidR="00E42835" w:rsidRDefault="00E42835" w:rsidP="001D49C8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823543" w:rsidRPr="00823543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3543" w:rsidRPr="00823543">
        <w:rPr>
          <w:rFonts w:ascii="Angsana New" w:hAnsi="Angsana New"/>
          <w:sz w:val="32"/>
          <w:szCs w:val="32"/>
        </w:rPr>
        <w:t>2567</w:t>
      </w:r>
      <w:r w:rsidR="005D0815">
        <w:rPr>
          <w:rFonts w:ascii="Angsana New" w:hAnsi="Angsana New"/>
          <w:sz w:val="32"/>
          <w:szCs w:val="32"/>
        </w:rPr>
        <w:t xml:space="preserve"> </w:t>
      </w:r>
      <w:r w:rsidR="005D0815">
        <w:rPr>
          <w:rFonts w:ascii="Angsana New" w:hAnsi="Angsana New"/>
          <w:sz w:val="32"/>
          <w:szCs w:val="32"/>
          <w:cs/>
        </w:rPr>
        <w:t xml:space="preserve">และ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บริษัทรับรู้เงินสมทบดังกล่าวเป็นค่าใช้จ่ายในงบกำไรขาดทุนเบ็ดเสร็จจำนวน</w:t>
      </w:r>
      <w:r w:rsidR="00EA086C">
        <w:rPr>
          <w:rFonts w:ascii="Angsana New" w:hAnsi="Angsana New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sz w:val="32"/>
          <w:szCs w:val="32"/>
        </w:rPr>
        <w:t>1</w:t>
      </w:r>
      <w:r w:rsidR="005862FD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53</w:t>
      </w:r>
      <w:r>
        <w:rPr>
          <w:rFonts w:ascii="Angsana New" w:hAnsi="Angsana New"/>
          <w:sz w:val="32"/>
          <w:szCs w:val="32"/>
          <w:cs/>
        </w:rPr>
        <w:t xml:space="preserve"> ล้านบาท </w:t>
      </w:r>
      <w:r w:rsidR="005D0815">
        <w:rPr>
          <w:rFonts w:ascii="Angsana New" w:hAnsi="Angsana New"/>
          <w:sz w:val="32"/>
          <w:szCs w:val="32"/>
          <w:cs/>
        </w:rPr>
        <w:t xml:space="preserve">และ </w:t>
      </w:r>
      <w:r w:rsidR="00823543" w:rsidRPr="00823543">
        <w:rPr>
          <w:rFonts w:ascii="Angsana New" w:hAnsi="Angsana New"/>
          <w:sz w:val="32"/>
          <w:szCs w:val="32"/>
        </w:rPr>
        <w:t>1</w:t>
      </w:r>
      <w:r w:rsidR="008731EA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08</w:t>
      </w:r>
      <w:r w:rsidR="005D0815">
        <w:rPr>
          <w:rFonts w:ascii="Angsana New" w:hAnsi="Angsana New"/>
          <w:sz w:val="32"/>
          <w:szCs w:val="32"/>
        </w:rPr>
        <w:t xml:space="preserve"> </w:t>
      </w:r>
      <w:r w:rsidR="005D0815">
        <w:rPr>
          <w:rFonts w:ascii="Angsana New" w:hAnsi="Angsana New"/>
          <w:sz w:val="32"/>
          <w:szCs w:val="32"/>
          <w:cs/>
        </w:rPr>
        <w:t>ล้านบาทตามลำดับ</w:t>
      </w:r>
    </w:p>
    <w:p w14:paraId="417DA1BC" w14:textId="7E5DA38E" w:rsidR="00B450BD" w:rsidRDefault="00823543" w:rsidP="001D49C8">
      <w:pPr>
        <w:spacing w:before="360"/>
        <w:ind w:left="547" w:right="-14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27</w:t>
      </w:r>
      <w:r w:rsidR="00D408DE">
        <w:rPr>
          <w:rFonts w:ascii="Angsana New" w:hAnsi="Angsana New"/>
          <w:b/>
          <w:bCs/>
          <w:sz w:val="32"/>
          <w:szCs w:val="32"/>
        </w:rPr>
        <w:t>.</w:t>
      </w:r>
      <w:r w:rsidR="00161CF7">
        <w:rPr>
          <w:rFonts w:ascii="Angsana New" w:hAnsi="Angsana New"/>
          <w:b/>
          <w:bCs/>
          <w:sz w:val="32"/>
          <w:szCs w:val="32"/>
          <w:cs/>
        </w:rPr>
        <w:tab/>
        <w:t>เงินปันผลจ่าย</w:t>
      </w:r>
    </w:p>
    <w:p w14:paraId="040D9FD8" w14:textId="019B56FF" w:rsidR="00B330A8" w:rsidRDefault="00B330A8" w:rsidP="001D49C8">
      <w:pPr>
        <w:spacing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23543" w:rsidRPr="00823543">
        <w:rPr>
          <w:rFonts w:ascii="Angsana New" w:hAnsi="Angsana New"/>
          <w:sz w:val="32"/>
          <w:szCs w:val="32"/>
        </w:rPr>
        <w:t>14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E93C35">
        <w:rPr>
          <w:rFonts w:ascii="Angsana New" w:hAnsi="Angsana New"/>
          <w:sz w:val="32"/>
          <w:szCs w:val="32"/>
          <w:cs/>
        </w:rPr>
        <w:t>พฤศจิกายน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ที่ประชุมคณะกรรมการบริษัทครั้งที่ </w:t>
      </w:r>
      <w:r w:rsidR="00823543" w:rsidRPr="00823543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>/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ได้มีมติอนุมัติการจ่ายเงินปันผลระหว่างกาลสำหรับปี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0"/>
        <w:gridCol w:w="1710"/>
        <w:gridCol w:w="1312"/>
        <w:gridCol w:w="1838"/>
        <w:gridCol w:w="1800"/>
      </w:tblGrid>
      <w:tr w:rsidR="00B330A8" w:rsidRPr="001D49C8" w14:paraId="1FC25753" w14:textId="77777777" w:rsidTr="00993778">
        <w:tc>
          <w:tcPr>
            <w:tcW w:w="2250" w:type="dxa"/>
          </w:tcPr>
          <w:p w14:paraId="19B9C7E9" w14:textId="77777777" w:rsidR="00B330A8" w:rsidRPr="001D49C8" w:rsidRDefault="00B330A8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0736F018" w14:textId="77777777" w:rsidR="00B330A8" w:rsidRPr="001D49C8" w:rsidRDefault="00B330A8" w:rsidP="000900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วันที่จ่ายเงินปันผล</w:t>
            </w:r>
          </w:p>
        </w:tc>
        <w:tc>
          <w:tcPr>
            <w:tcW w:w="1312" w:type="dxa"/>
          </w:tcPr>
          <w:p w14:paraId="61A56FE8" w14:textId="77777777" w:rsidR="00B330A8" w:rsidRPr="001D49C8" w:rsidRDefault="00B330A8" w:rsidP="00090054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เงินปันผลต่อหุ้น</w:t>
            </w:r>
          </w:p>
        </w:tc>
        <w:tc>
          <w:tcPr>
            <w:tcW w:w="1838" w:type="dxa"/>
          </w:tcPr>
          <w:p w14:paraId="22C2F10C" w14:textId="77777777" w:rsidR="00B330A8" w:rsidRPr="001D49C8" w:rsidRDefault="00B330A8" w:rsidP="00090054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จำนวนเงินปันผลจ่าย</w:t>
            </w:r>
          </w:p>
        </w:tc>
        <w:tc>
          <w:tcPr>
            <w:tcW w:w="1800" w:type="dxa"/>
          </w:tcPr>
          <w:p w14:paraId="2BA62410" w14:textId="77777777" w:rsidR="00B330A8" w:rsidRPr="001D49C8" w:rsidRDefault="00B330A8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ทุนสำรองตามกฎหมาย</w:t>
            </w:r>
          </w:p>
        </w:tc>
      </w:tr>
      <w:tr w:rsidR="00B330A8" w:rsidRPr="001D49C8" w14:paraId="49194B9A" w14:textId="77777777" w:rsidTr="00993778">
        <w:tc>
          <w:tcPr>
            <w:tcW w:w="2250" w:type="dxa"/>
          </w:tcPr>
          <w:p w14:paraId="7D9CD900" w14:textId="77777777" w:rsidR="00B330A8" w:rsidRPr="001D49C8" w:rsidRDefault="00B330A8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053DCAA4" w14:textId="77777777" w:rsidR="00B330A8" w:rsidRPr="001D49C8" w:rsidRDefault="00B330A8" w:rsidP="000900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12" w:type="dxa"/>
          </w:tcPr>
          <w:p w14:paraId="2E93AFF3" w14:textId="77777777" w:rsidR="00B330A8" w:rsidRPr="001D49C8" w:rsidRDefault="00B330A8" w:rsidP="00090054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38" w:type="dxa"/>
          </w:tcPr>
          <w:p w14:paraId="72D1C3DB" w14:textId="77777777" w:rsidR="00B330A8" w:rsidRPr="001D49C8" w:rsidRDefault="00B330A8" w:rsidP="00090054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</w:tcPr>
          <w:p w14:paraId="7453ACCE" w14:textId="77777777" w:rsidR="00B330A8" w:rsidRPr="001D49C8" w:rsidRDefault="00B330A8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330A8" w:rsidRPr="001D49C8" w14:paraId="6B2AAF4F" w14:textId="77777777" w:rsidTr="00993778">
        <w:trPr>
          <w:trHeight w:val="252"/>
        </w:trPr>
        <w:tc>
          <w:tcPr>
            <w:tcW w:w="2250" w:type="dxa"/>
          </w:tcPr>
          <w:p w14:paraId="6A763B05" w14:textId="282DC1C9" w:rsidR="00B330A8" w:rsidRPr="001D49C8" w:rsidRDefault="00B330A8" w:rsidP="0009005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 xml:space="preserve">ระหว่างกาลสำหรับปี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710" w:type="dxa"/>
          </w:tcPr>
          <w:p w14:paraId="54C3141E" w14:textId="2AF84222" w:rsidR="00B330A8" w:rsidRPr="001D49C8" w:rsidRDefault="00823543" w:rsidP="00090054">
            <w:pPr>
              <w:ind w:left="-108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22</w:t>
            </w:r>
            <w:r w:rsidR="00B330A8" w:rsidRPr="001D49C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6661F" w:rsidRPr="001D49C8">
              <w:rPr>
                <w:rFonts w:ascii="Angsana New" w:hAnsi="Angsana New"/>
                <w:sz w:val="24"/>
                <w:szCs w:val="24"/>
                <w:cs/>
              </w:rPr>
              <w:t>พฤศจิกายน</w:t>
            </w:r>
            <w:r w:rsidR="00B330A8" w:rsidRPr="001D49C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82354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312" w:type="dxa"/>
          </w:tcPr>
          <w:p w14:paraId="5AE7B2EA" w14:textId="097E1641" w:rsidR="00B330A8" w:rsidRPr="001D49C8" w:rsidRDefault="0082354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0</w:t>
            </w:r>
            <w:r w:rsidR="00B330A8" w:rsidRPr="001D49C8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838" w:type="dxa"/>
          </w:tcPr>
          <w:p w14:paraId="05C7AA0E" w14:textId="66A208E4" w:rsidR="00B330A8" w:rsidRPr="001D49C8" w:rsidRDefault="00823543" w:rsidP="00090054">
            <w:pPr>
              <w:ind w:left="-10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12</w:t>
            </w:r>
            <w:r w:rsidR="00B330A8" w:rsidRPr="001D49C8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000</w:t>
            </w:r>
            <w:r w:rsidR="00B330A8" w:rsidRPr="001D49C8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00" w:type="dxa"/>
          </w:tcPr>
          <w:p w14:paraId="57D395E7" w14:textId="7E63A127" w:rsidR="00B330A8" w:rsidRPr="001D49C8" w:rsidRDefault="00823543" w:rsidP="00090054">
            <w:pPr>
              <w:ind w:left="94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C23FA1" w:rsidRPr="001D49C8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578</w:t>
            </w:r>
            <w:r w:rsidR="00C23FA1" w:rsidRPr="001D49C8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393</w:t>
            </w:r>
          </w:p>
        </w:tc>
      </w:tr>
    </w:tbl>
    <w:p w14:paraId="0F490D0F" w14:textId="394AAC77" w:rsidR="00B7440B" w:rsidRDefault="00B7440B" w:rsidP="001D49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23543" w:rsidRPr="00823543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</w:rPr>
        <w:t xml:space="preserve"> สิงหาคม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ที่ประชุมคณะกรรมการบริษัทครั้งที่ </w:t>
      </w:r>
      <w:r w:rsidR="00823543" w:rsidRPr="00823543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>/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 xml:space="preserve">ระหว่างกาลสำหรับปี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0"/>
        <w:gridCol w:w="1710"/>
        <w:gridCol w:w="1260"/>
        <w:gridCol w:w="1890"/>
        <w:gridCol w:w="1800"/>
      </w:tblGrid>
      <w:tr w:rsidR="00B7440B" w:rsidRPr="001D49C8" w14:paraId="73A88BEF" w14:textId="77777777" w:rsidTr="00D912E1">
        <w:tc>
          <w:tcPr>
            <w:tcW w:w="2250" w:type="dxa"/>
          </w:tcPr>
          <w:p w14:paraId="0086AC87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499573BC" w14:textId="77777777" w:rsidR="00B7440B" w:rsidRPr="001D49C8" w:rsidRDefault="00B7440B" w:rsidP="000900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วันที่จ่ายเงินปันผล</w:t>
            </w:r>
          </w:p>
        </w:tc>
        <w:tc>
          <w:tcPr>
            <w:tcW w:w="1260" w:type="dxa"/>
          </w:tcPr>
          <w:p w14:paraId="0585D216" w14:textId="77777777" w:rsidR="00B7440B" w:rsidRPr="001D49C8" w:rsidRDefault="00B7440B" w:rsidP="00090054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เงินปันผลต่อหุ้น</w:t>
            </w:r>
          </w:p>
        </w:tc>
        <w:tc>
          <w:tcPr>
            <w:tcW w:w="1890" w:type="dxa"/>
          </w:tcPr>
          <w:p w14:paraId="79D94C50" w14:textId="77777777" w:rsidR="00B7440B" w:rsidRPr="001D49C8" w:rsidRDefault="00B7440B" w:rsidP="00090054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จำนวนเงินปันผลจ่าย</w:t>
            </w:r>
          </w:p>
        </w:tc>
        <w:tc>
          <w:tcPr>
            <w:tcW w:w="1800" w:type="dxa"/>
          </w:tcPr>
          <w:p w14:paraId="20518D5A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ทุนสำรองตามกฎหมาย</w:t>
            </w:r>
          </w:p>
        </w:tc>
      </w:tr>
      <w:tr w:rsidR="00B7440B" w:rsidRPr="001D49C8" w14:paraId="237303F3" w14:textId="77777777" w:rsidTr="00D912E1">
        <w:tc>
          <w:tcPr>
            <w:tcW w:w="2250" w:type="dxa"/>
          </w:tcPr>
          <w:p w14:paraId="240D52A7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2E2889D7" w14:textId="77777777" w:rsidR="00B7440B" w:rsidRPr="001D49C8" w:rsidRDefault="00B7440B" w:rsidP="000900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643CC748" w14:textId="77777777" w:rsidR="00B7440B" w:rsidRPr="001D49C8" w:rsidRDefault="00B7440B" w:rsidP="00090054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90" w:type="dxa"/>
          </w:tcPr>
          <w:p w14:paraId="0AB60E9E" w14:textId="77777777" w:rsidR="00B7440B" w:rsidRPr="001D49C8" w:rsidRDefault="00B7440B" w:rsidP="00090054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</w:tcPr>
          <w:p w14:paraId="055B87BD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7440B" w:rsidRPr="001D49C8" w14:paraId="4CE9E959" w14:textId="77777777" w:rsidTr="00D912E1">
        <w:trPr>
          <w:trHeight w:val="252"/>
        </w:trPr>
        <w:tc>
          <w:tcPr>
            <w:tcW w:w="2250" w:type="dxa"/>
          </w:tcPr>
          <w:p w14:paraId="0E6B5427" w14:textId="7205F7A4" w:rsidR="00B7440B" w:rsidRPr="001D49C8" w:rsidRDefault="00B7440B" w:rsidP="0009005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 xml:space="preserve">ระหว่างกาลสำหรับปี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710" w:type="dxa"/>
          </w:tcPr>
          <w:p w14:paraId="46880B99" w14:textId="4273AE87" w:rsidR="00B7440B" w:rsidRPr="001D49C8" w:rsidRDefault="00823543" w:rsidP="00090054">
            <w:pPr>
              <w:ind w:left="-108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23</w:t>
            </w:r>
            <w:r w:rsidR="00B7440B" w:rsidRPr="001D49C8">
              <w:rPr>
                <w:rFonts w:ascii="Angsana New" w:hAnsi="Angsana New"/>
                <w:sz w:val="24"/>
                <w:szCs w:val="24"/>
                <w:cs/>
              </w:rPr>
              <w:t xml:space="preserve"> สิงหาคม </w:t>
            </w:r>
            <w:r w:rsidRPr="0082354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6C31C598" w14:textId="4720DE81" w:rsidR="00B7440B" w:rsidRPr="001D49C8" w:rsidRDefault="0082354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0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67</w:t>
            </w:r>
          </w:p>
        </w:tc>
        <w:tc>
          <w:tcPr>
            <w:tcW w:w="1890" w:type="dxa"/>
          </w:tcPr>
          <w:p w14:paraId="4C765054" w14:textId="0A5A0DDD" w:rsidR="00B7440B" w:rsidRPr="001D49C8" w:rsidRDefault="00823543" w:rsidP="00090054">
            <w:pPr>
              <w:ind w:left="-10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10</w:t>
            </w:r>
            <w:r w:rsidR="00B7440B" w:rsidRPr="001D49C8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050</w:t>
            </w:r>
            <w:r w:rsidR="00B7440B" w:rsidRPr="001D49C8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00" w:type="dxa"/>
          </w:tcPr>
          <w:p w14:paraId="71F486F2" w14:textId="22B01693" w:rsidR="00B7440B" w:rsidRPr="001D49C8" w:rsidRDefault="00823543" w:rsidP="00090054">
            <w:pPr>
              <w:ind w:left="94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319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880</w:t>
            </w:r>
          </w:p>
        </w:tc>
      </w:tr>
    </w:tbl>
    <w:p w14:paraId="44A9E9DA" w14:textId="616B8191" w:rsidR="00B7440B" w:rsidRDefault="00B7440B" w:rsidP="001D49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23543" w:rsidRPr="00823543">
        <w:rPr>
          <w:rFonts w:ascii="Angsana New" w:hAnsi="Angsana New"/>
          <w:sz w:val="32"/>
          <w:szCs w:val="32"/>
        </w:rPr>
        <w:t>15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  <w:cs/>
        </w:rPr>
        <w:t xml:space="preserve"> ที่ประชุมผู้ถือหุ้นของบริษัทครั้งที่ </w:t>
      </w:r>
      <w:r w:rsidR="00823543" w:rsidRPr="0082354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/</w:t>
      </w:r>
      <w:r w:rsidR="00823543" w:rsidRPr="00823543"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</w:t>
      </w:r>
      <w:r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>จากกำไรสุทธิประจำปี</w:t>
      </w:r>
      <w:r>
        <w:rPr>
          <w:rFonts w:ascii="Angsana New" w:hAnsi="Angsana New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0"/>
        <w:gridCol w:w="1710"/>
        <w:gridCol w:w="1260"/>
        <w:gridCol w:w="1890"/>
        <w:gridCol w:w="1800"/>
      </w:tblGrid>
      <w:tr w:rsidR="00B7440B" w:rsidRPr="001D49C8" w14:paraId="5FD7C42C" w14:textId="77777777" w:rsidTr="00D912E1">
        <w:tc>
          <w:tcPr>
            <w:tcW w:w="2250" w:type="dxa"/>
          </w:tcPr>
          <w:p w14:paraId="457D26F6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6D4C923E" w14:textId="77777777" w:rsidR="00B7440B" w:rsidRPr="001D49C8" w:rsidRDefault="00B7440B" w:rsidP="000900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วันที่จ่ายเงินปันผล</w:t>
            </w:r>
          </w:p>
        </w:tc>
        <w:tc>
          <w:tcPr>
            <w:tcW w:w="1260" w:type="dxa"/>
          </w:tcPr>
          <w:p w14:paraId="2D933D6D" w14:textId="77777777" w:rsidR="00B7440B" w:rsidRPr="001D49C8" w:rsidRDefault="00B7440B" w:rsidP="00090054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เงินปันผลต่อหุ้น</w:t>
            </w:r>
          </w:p>
        </w:tc>
        <w:tc>
          <w:tcPr>
            <w:tcW w:w="1890" w:type="dxa"/>
          </w:tcPr>
          <w:p w14:paraId="04A83D77" w14:textId="77777777" w:rsidR="00B7440B" w:rsidRPr="001D49C8" w:rsidRDefault="00B7440B" w:rsidP="00090054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จำนวนเงินปันผลจ่าย</w:t>
            </w:r>
          </w:p>
        </w:tc>
        <w:tc>
          <w:tcPr>
            <w:tcW w:w="1800" w:type="dxa"/>
          </w:tcPr>
          <w:p w14:paraId="454AC0EB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ทุนสำรองตามกฎหมาย</w:t>
            </w:r>
          </w:p>
        </w:tc>
      </w:tr>
      <w:tr w:rsidR="00B7440B" w:rsidRPr="001D49C8" w14:paraId="76220BD8" w14:textId="77777777" w:rsidTr="00D912E1">
        <w:tc>
          <w:tcPr>
            <w:tcW w:w="2250" w:type="dxa"/>
          </w:tcPr>
          <w:p w14:paraId="738DACCA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1D2AB54D" w14:textId="77777777" w:rsidR="00B7440B" w:rsidRPr="001D49C8" w:rsidRDefault="00B7440B" w:rsidP="000900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A79FE74" w14:textId="77777777" w:rsidR="00B7440B" w:rsidRPr="001D49C8" w:rsidRDefault="00B7440B" w:rsidP="00090054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90" w:type="dxa"/>
          </w:tcPr>
          <w:p w14:paraId="05235374" w14:textId="77777777" w:rsidR="00B7440B" w:rsidRPr="001D49C8" w:rsidRDefault="00B7440B" w:rsidP="00090054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</w:tcPr>
          <w:p w14:paraId="37453C2B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7440B" w:rsidRPr="001D49C8" w14:paraId="2195B233" w14:textId="77777777" w:rsidTr="00D912E1">
        <w:trPr>
          <w:trHeight w:val="252"/>
        </w:trPr>
        <w:tc>
          <w:tcPr>
            <w:tcW w:w="2250" w:type="dxa"/>
          </w:tcPr>
          <w:p w14:paraId="132D4F96" w14:textId="158D90AC" w:rsidR="00B7440B" w:rsidRPr="001D49C8" w:rsidRDefault="00B7440B" w:rsidP="0009005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710" w:type="dxa"/>
          </w:tcPr>
          <w:p w14:paraId="4C52F98B" w14:textId="00FF3E0F" w:rsidR="00B7440B" w:rsidRPr="001D49C8" w:rsidRDefault="00823543" w:rsidP="00090054">
            <w:pPr>
              <w:ind w:left="-108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18</w:t>
            </w:r>
            <w:r w:rsidR="00B7440B" w:rsidRPr="001D49C8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823543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  <w:tc>
          <w:tcPr>
            <w:tcW w:w="1260" w:type="dxa"/>
          </w:tcPr>
          <w:p w14:paraId="263C3159" w14:textId="3F22E83E" w:rsidR="00B7440B" w:rsidRPr="001D49C8" w:rsidRDefault="0082354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06</w:t>
            </w:r>
          </w:p>
        </w:tc>
        <w:tc>
          <w:tcPr>
            <w:tcW w:w="1890" w:type="dxa"/>
          </w:tcPr>
          <w:p w14:paraId="6E3DF3BA" w14:textId="49A74AB4" w:rsidR="00B7440B" w:rsidRPr="001D49C8" w:rsidRDefault="00823543" w:rsidP="00090054">
            <w:pPr>
              <w:ind w:left="-10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15</w:t>
            </w:r>
            <w:r w:rsidR="00B7440B" w:rsidRPr="001D49C8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900</w:t>
            </w:r>
            <w:r w:rsidR="00B7440B" w:rsidRPr="001D49C8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800" w:type="dxa"/>
          </w:tcPr>
          <w:p w14:paraId="59BC22F3" w14:textId="710225C3" w:rsidR="00B7440B" w:rsidRPr="001D49C8" w:rsidRDefault="00823543" w:rsidP="00090054">
            <w:pPr>
              <w:ind w:left="94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</w:t>
            </w:r>
            <w:r w:rsidR="00B7440B" w:rsidRPr="001D49C8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333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489</w:t>
            </w:r>
          </w:p>
        </w:tc>
      </w:tr>
    </w:tbl>
    <w:p w14:paraId="06E213EA" w14:textId="792341E5" w:rsidR="00B7440B" w:rsidRDefault="00B7440B" w:rsidP="001D49C8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23543" w:rsidRPr="00823543"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/>
          <w:sz w:val="32"/>
          <w:szCs w:val="32"/>
          <w:cs/>
        </w:rPr>
        <w:t xml:space="preserve"> เมษายน 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  <w:cs/>
        </w:rPr>
        <w:t xml:space="preserve"> ที่ประชุมผู้ถือหุ้นของบริษัทครั้งที่ </w:t>
      </w:r>
      <w:r w:rsidR="00823543" w:rsidRPr="00823543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/</w:t>
      </w:r>
      <w:r w:rsidR="00823543" w:rsidRPr="00823543"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ได้มีมติอนุมัติการจ่ายเงินปันผลจากกำไรสุทธิประจำปี</w:t>
      </w:r>
      <w:r>
        <w:rPr>
          <w:rFonts w:ascii="Angsana New" w:hAnsi="Angsana New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910" w:type="dxa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0"/>
        <w:gridCol w:w="1710"/>
        <w:gridCol w:w="1260"/>
        <w:gridCol w:w="1890"/>
        <w:gridCol w:w="1800"/>
      </w:tblGrid>
      <w:tr w:rsidR="00B7440B" w:rsidRPr="001D49C8" w14:paraId="386A6F42" w14:textId="77777777" w:rsidTr="00D912E1">
        <w:tc>
          <w:tcPr>
            <w:tcW w:w="2250" w:type="dxa"/>
          </w:tcPr>
          <w:p w14:paraId="2A22B321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</w:t>
            </w:r>
          </w:p>
        </w:tc>
        <w:tc>
          <w:tcPr>
            <w:tcW w:w="1710" w:type="dxa"/>
          </w:tcPr>
          <w:p w14:paraId="103EB888" w14:textId="77777777" w:rsidR="00B7440B" w:rsidRPr="001D49C8" w:rsidRDefault="00B7440B" w:rsidP="000900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วันที่จ่ายเงินปันผล</w:t>
            </w:r>
          </w:p>
        </w:tc>
        <w:tc>
          <w:tcPr>
            <w:tcW w:w="1260" w:type="dxa"/>
          </w:tcPr>
          <w:p w14:paraId="5139EE15" w14:textId="77777777" w:rsidR="00B7440B" w:rsidRPr="001D49C8" w:rsidRDefault="00B7440B" w:rsidP="00090054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เงินปันผลต่อหุ้น</w:t>
            </w:r>
          </w:p>
        </w:tc>
        <w:tc>
          <w:tcPr>
            <w:tcW w:w="1890" w:type="dxa"/>
          </w:tcPr>
          <w:p w14:paraId="366F69B5" w14:textId="77777777" w:rsidR="00B7440B" w:rsidRPr="001D49C8" w:rsidRDefault="00B7440B" w:rsidP="00090054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จำนวนเงินปันผลจ่าย</w:t>
            </w:r>
          </w:p>
        </w:tc>
        <w:tc>
          <w:tcPr>
            <w:tcW w:w="1800" w:type="dxa"/>
          </w:tcPr>
          <w:p w14:paraId="6B370291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ทุนสำรองตามกฎหมาย</w:t>
            </w:r>
          </w:p>
        </w:tc>
      </w:tr>
      <w:tr w:rsidR="00B7440B" w:rsidRPr="001D49C8" w14:paraId="22FFF6A3" w14:textId="77777777" w:rsidTr="00D912E1">
        <w:tc>
          <w:tcPr>
            <w:tcW w:w="2250" w:type="dxa"/>
          </w:tcPr>
          <w:p w14:paraId="663B171C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03F268BD" w14:textId="77777777" w:rsidR="00B7440B" w:rsidRPr="001D49C8" w:rsidRDefault="00B7440B" w:rsidP="00090054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5A8CCCB" w14:textId="77777777" w:rsidR="00B7440B" w:rsidRPr="001D49C8" w:rsidRDefault="00B7440B" w:rsidP="00090054">
            <w:pPr>
              <w:ind w:right="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90" w:type="dxa"/>
          </w:tcPr>
          <w:p w14:paraId="37C528B7" w14:textId="77777777" w:rsidR="00B7440B" w:rsidRPr="001D49C8" w:rsidRDefault="00B7440B" w:rsidP="00090054">
            <w:pPr>
              <w:ind w:left="-108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00" w:type="dxa"/>
          </w:tcPr>
          <w:p w14:paraId="21B7CB53" w14:textId="77777777" w:rsidR="00B7440B" w:rsidRPr="001D49C8" w:rsidRDefault="00B7440B" w:rsidP="00090054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7440B" w:rsidRPr="001D49C8" w14:paraId="16031E49" w14:textId="77777777" w:rsidTr="00D912E1">
        <w:trPr>
          <w:trHeight w:val="252"/>
        </w:trPr>
        <w:tc>
          <w:tcPr>
            <w:tcW w:w="2250" w:type="dxa"/>
          </w:tcPr>
          <w:p w14:paraId="50A589A1" w14:textId="0C338931" w:rsidR="00B7440B" w:rsidRPr="001D49C8" w:rsidRDefault="00D90C44" w:rsidP="0009005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7440B" w:rsidRPr="001D49C8">
              <w:rPr>
                <w:rFonts w:ascii="Angsana New" w:hAnsi="Angsana New"/>
                <w:sz w:val="24"/>
                <w:szCs w:val="24"/>
                <w:cs/>
              </w:rPr>
              <w:t xml:space="preserve">สำหรับปี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10" w:type="dxa"/>
          </w:tcPr>
          <w:p w14:paraId="358516E2" w14:textId="23D24C4E" w:rsidR="00B7440B" w:rsidRPr="001D49C8" w:rsidRDefault="00823543" w:rsidP="001D49C8">
            <w:pPr>
              <w:ind w:left="-108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28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B7440B" w:rsidRPr="001D49C8">
              <w:rPr>
                <w:rFonts w:ascii="Angsana New" w:hAnsi="Angsana New"/>
                <w:sz w:val="24"/>
                <w:szCs w:val="24"/>
                <w:cs/>
              </w:rPr>
              <w:t xml:space="preserve">เมษายน </w:t>
            </w:r>
            <w:r w:rsidRPr="00823543">
              <w:rPr>
                <w:rFonts w:ascii="Angsana New" w:hAnsi="Angsana New"/>
                <w:sz w:val="24"/>
                <w:szCs w:val="24"/>
              </w:rPr>
              <w:t>2566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</w:tcPr>
          <w:p w14:paraId="4DCBBABC" w14:textId="2B661888" w:rsidR="00B7440B" w:rsidRPr="001D49C8" w:rsidRDefault="00823543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78</w:t>
            </w:r>
          </w:p>
        </w:tc>
        <w:tc>
          <w:tcPr>
            <w:tcW w:w="1890" w:type="dxa"/>
          </w:tcPr>
          <w:p w14:paraId="1BC7A7F3" w14:textId="3FD9E8EA" w:rsidR="00B7440B" w:rsidRPr="001D49C8" w:rsidRDefault="00823543" w:rsidP="00090054">
            <w:pPr>
              <w:ind w:left="-108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25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428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573</w:t>
            </w:r>
          </w:p>
        </w:tc>
        <w:tc>
          <w:tcPr>
            <w:tcW w:w="1800" w:type="dxa"/>
          </w:tcPr>
          <w:p w14:paraId="5582CD19" w14:textId="2CF897EA" w:rsidR="00B7440B" w:rsidRPr="001D49C8" w:rsidRDefault="00823543" w:rsidP="00090054">
            <w:pPr>
              <w:ind w:left="94" w:right="7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663</w:t>
            </w:r>
            <w:r w:rsidR="00B7440B" w:rsidRPr="001D49C8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245</w:t>
            </w:r>
          </w:p>
        </w:tc>
      </w:tr>
      <w:tr w:rsidR="001D49C8" w:rsidRPr="001D49C8" w14:paraId="7AE7DB2D" w14:textId="77777777" w:rsidTr="00D912E1">
        <w:trPr>
          <w:trHeight w:val="252"/>
        </w:trPr>
        <w:tc>
          <w:tcPr>
            <w:tcW w:w="2250" w:type="dxa"/>
          </w:tcPr>
          <w:p w14:paraId="617D6BBE" w14:textId="77777777" w:rsidR="001D49C8" w:rsidRPr="001D49C8" w:rsidRDefault="001D49C8" w:rsidP="0009005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</w:tcPr>
          <w:p w14:paraId="239B38FC" w14:textId="2F88C4D9" w:rsidR="001D49C8" w:rsidRPr="001D49C8" w:rsidRDefault="001D49C8" w:rsidP="00090054">
            <w:pPr>
              <w:ind w:left="-108" w:right="-12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D49C8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8</w:t>
            </w:r>
            <w:r w:rsidRPr="001D49C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D49C8">
              <w:rPr>
                <w:rFonts w:ascii="Angsana New" w:hAnsi="Angsana New"/>
                <w:sz w:val="24"/>
                <w:szCs w:val="24"/>
                <w:cs/>
              </w:rPr>
              <w:t xml:space="preserve">พฤษภาคม </w:t>
            </w:r>
            <w:r w:rsidR="00823543" w:rsidRPr="00823543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260" w:type="dxa"/>
          </w:tcPr>
          <w:p w14:paraId="14E5D0AD" w14:textId="77777777" w:rsidR="001D49C8" w:rsidRPr="001D49C8" w:rsidRDefault="001D49C8" w:rsidP="0009005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</w:tcPr>
          <w:p w14:paraId="4F832801" w14:textId="77777777" w:rsidR="001D49C8" w:rsidRPr="001D49C8" w:rsidRDefault="001D49C8" w:rsidP="00090054">
            <w:pPr>
              <w:ind w:left="-108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</w:tcPr>
          <w:p w14:paraId="75A2A02D" w14:textId="77777777" w:rsidR="001D49C8" w:rsidRPr="001D49C8" w:rsidRDefault="001D49C8" w:rsidP="00090054">
            <w:pPr>
              <w:ind w:left="94" w:right="7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46F3DD2A" w14:textId="38EBB8DD" w:rsidR="004A3F41" w:rsidRDefault="001D49C8" w:rsidP="00090054">
      <w:pPr>
        <w:tabs>
          <w:tab w:val="left" w:pos="540"/>
        </w:tabs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t>28</w:t>
      </w:r>
      <w:r w:rsidR="004A3F41">
        <w:rPr>
          <w:rFonts w:ascii="Angsana New" w:hAnsi="Angsana New"/>
          <w:b/>
          <w:bCs/>
          <w:sz w:val="32"/>
          <w:szCs w:val="32"/>
        </w:rPr>
        <w:t>.</w:t>
      </w:r>
      <w:r w:rsidR="004A3F41">
        <w:rPr>
          <w:rFonts w:ascii="Angsana New" w:hAnsi="Angsana New"/>
          <w:b/>
          <w:bCs/>
          <w:sz w:val="32"/>
          <w:szCs w:val="32"/>
        </w:rPr>
        <w:tab/>
      </w:r>
      <w:bookmarkStart w:id="2" w:name="_Hlk133226747"/>
      <w:r w:rsidR="004A3F41">
        <w:rPr>
          <w:rFonts w:ascii="Angsana New" w:hAnsi="Angsana New"/>
          <w:b/>
          <w:bCs/>
          <w:sz w:val="32"/>
          <w:szCs w:val="32"/>
          <w:cs/>
        </w:rPr>
        <w:t>รายการกับบุคคลหรือกิจการที่เกี่ยวข้องกัน</w:t>
      </w:r>
      <w:bookmarkEnd w:id="2"/>
    </w:p>
    <w:p w14:paraId="14787B5D" w14:textId="77777777" w:rsidR="004A3F41" w:rsidRDefault="004A3F41" w:rsidP="00090054">
      <w:pPr>
        <w:ind w:left="540"/>
        <w:jc w:val="thaiDistribute"/>
        <w:rPr>
          <w:rFonts w:ascii="Angsana New" w:hAnsi="Angsana New"/>
          <w:spacing w:val="-8"/>
          <w:sz w:val="32"/>
          <w:szCs w:val="32"/>
          <w:cs/>
        </w:rPr>
      </w:pPr>
      <w:r>
        <w:rPr>
          <w:rFonts w:ascii="Angsana New" w:hAnsi="Angsana New"/>
          <w:spacing w:val="-12"/>
          <w:sz w:val="32"/>
          <w:szCs w:val="32"/>
          <w:cs/>
        </w:rPr>
        <w:t>บุคคล</w:t>
      </w:r>
      <w:r>
        <w:rPr>
          <w:rFonts w:ascii="Angsana New" w:hAnsi="Angsana New"/>
          <w:spacing w:val="-8"/>
          <w:sz w:val="32"/>
          <w:szCs w:val="32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>
        <w:rPr>
          <w:rFonts w:ascii="Angsana New" w:hAnsi="Angsana New"/>
          <w:spacing w:val="-8"/>
          <w:sz w:val="32"/>
          <w:szCs w:val="32"/>
        </w:rPr>
        <w:t xml:space="preserve">             </w:t>
      </w:r>
      <w:r>
        <w:rPr>
          <w:rFonts w:ascii="Angsana New" w:hAnsi="Angsana New"/>
          <w:spacing w:val="-8"/>
          <w:sz w:val="32"/>
          <w:szCs w:val="32"/>
          <w:cs/>
        </w:rPr>
        <w:t>โดยบริษัท ไม่ว่าจะเป็น</w:t>
      </w:r>
      <w:r>
        <w:rPr>
          <w:rFonts w:ascii="Angsana New" w:hAnsi="Angsana New"/>
          <w:sz w:val="32"/>
          <w:szCs w:val="32"/>
          <w:cs/>
        </w:rPr>
        <w:t>โดย</w:t>
      </w:r>
      <w:r>
        <w:rPr>
          <w:rFonts w:ascii="Angsana New" w:hAnsi="Angsana New"/>
          <w:spacing w:val="-8"/>
          <w:sz w:val="32"/>
          <w:szCs w:val="32"/>
          <w:cs/>
        </w:rPr>
        <w:t>ทางตรงหรือทางอ้อม หรืออยู่ภายใต้การควบคุมเดียวกันกับบริษัท รวมถึงบริษัท</w:t>
      </w:r>
      <w:r>
        <w:rPr>
          <w:rFonts w:ascii="Angsana New" w:hAnsi="Angsana New"/>
          <w:spacing w:val="-8"/>
          <w:sz w:val="32"/>
          <w:szCs w:val="32"/>
        </w:rPr>
        <w:t xml:space="preserve">             </w:t>
      </w:r>
      <w:r>
        <w:rPr>
          <w:rFonts w:ascii="Angsana New" w:hAnsi="Angsana New"/>
          <w:spacing w:val="-8"/>
          <w:sz w:val="32"/>
          <w:szCs w:val="32"/>
          <w:cs/>
        </w:rPr>
        <w:t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และมีอิทธิพลอย่างมีนัยสำคัญกับบริษัท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6D214FDC" w14:textId="77777777" w:rsidR="004A3F41" w:rsidRDefault="004A3F41" w:rsidP="001D49C8">
      <w:pPr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3201AA27" w14:textId="77777777" w:rsidR="004A3F41" w:rsidRDefault="004A3F41" w:rsidP="001D49C8">
      <w:pPr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07CCE82A" w14:textId="281CC3D5" w:rsidR="004A3F41" w:rsidRDefault="004A3F41" w:rsidP="001D49C8">
      <w:pPr>
        <w:pStyle w:val="BodyText"/>
        <w:spacing w:before="240" w:after="240"/>
        <w:ind w:left="547" w:right="-29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pacing w:val="-8"/>
          <w:sz w:val="32"/>
          <w:szCs w:val="32"/>
          <w:cs/>
          <w:lang w:val="en-US"/>
        </w:rPr>
        <w:t>ความสัมพันธ์ที่มีกับบุคคลหรือกิจการที่เกี่ยวข้องกัน</w:t>
      </w:r>
      <w:r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823543" w:rsidRPr="00823543">
        <w:rPr>
          <w:rFonts w:ascii="Angsana New" w:hAnsi="Angsana New"/>
          <w:sz w:val="32"/>
          <w:szCs w:val="32"/>
          <w:lang w:val="en-US"/>
        </w:rPr>
        <w:t>31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823543" w:rsidRPr="00823543">
        <w:rPr>
          <w:rFonts w:ascii="Angsana New" w:hAnsi="Angsana New"/>
          <w:sz w:val="32"/>
          <w:szCs w:val="32"/>
          <w:lang w:val="en-US"/>
        </w:rPr>
        <w:t>2567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823543" w:rsidRPr="00823543"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>
        <w:rPr>
          <w:rFonts w:ascii="Angsana New" w:hAnsi="Angsana New"/>
          <w:sz w:val="32"/>
          <w:szCs w:val="32"/>
          <w:cs/>
          <w:lang w:val="en-US"/>
        </w:rPr>
        <w:t xml:space="preserve">มีดังนี้ 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</w:p>
    <w:tbl>
      <w:tblPr>
        <w:tblW w:w="873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459"/>
        <w:gridCol w:w="2781"/>
        <w:gridCol w:w="1350"/>
        <w:gridCol w:w="1710"/>
        <w:gridCol w:w="2430"/>
      </w:tblGrid>
      <w:tr w:rsidR="000173B3" w14:paraId="01021207" w14:textId="77777777" w:rsidTr="001D49C8">
        <w:trPr>
          <w:tblHeader/>
        </w:trPr>
        <w:tc>
          <w:tcPr>
            <w:tcW w:w="459" w:type="dxa"/>
          </w:tcPr>
          <w:p w14:paraId="5AF3545F" w14:textId="77777777" w:rsidR="004A3F41" w:rsidRDefault="004A3F41" w:rsidP="0009005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781" w:type="dxa"/>
          </w:tcPr>
          <w:p w14:paraId="43F8946E" w14:textId="77777777" w:rsidR="004A3F41" w:rsidRDefault="004A3F41" w:rsidP="0009005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32632A96" w14:textId="77777777" w:rsidR="004A3F41" w:rsidRDefault="004A3F41" w:rsidP="001D49C8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710" w:type="dxa"/>
          </w:tcPr>
          <w:p w14:paraId="2165822D" w14:textId="77777777" w:rsidR="004A3F41" w:rsidRDefault="004A3F41" w:rsidP="001D49C8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ประเทศที่จัดตั้ง/สัญชาติ</w:t>
            </w:r>
          </w:p>
        </w:tc>
        <w:tc>
          <w:tcPr>
            <w:tcW w:w="2430" w:type="dxa"/>
          </w:tcPr>
          <w:p w14:paraId="4E3FCF57" w14:textId="77777777" w:rsidR="004A3F41" w:rsidRDefault="004A3F41" w:rsidP="001D49C8">
            <w:pPr>
              <w:ind w:left="-110" w:right="-110" w:firstLine="4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0173B3" w14:paraId="3605393C" w14:textId="77777777" w:rsidTr="001D49C8">
        <w:tc>
          <w:tcPr>
            <w:tcW w:w="459" w:type="dxa"/>
          </w:tcPr>
          <w:p w14:paraId="388D0FC0" w14:textId="535ACB4C" w:rsidR="004A3F41" w:rsidRDefault="00823543" w:rsidP="00090054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81" w:type="dxa"/>
          </w:tcPr>
          <w:p w14:paraId="16A218BC" w14:textId="77777777" w:rsidR="004A3F41" w:rsidRDefault="004A3F41" w:rsidP="0009005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คุณชิษณุพันธ์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ตั้งเฉลิมกุล</w:t>
            </w:r>
          </w:p>
        </w:tc>
        <w:tc>
          <w:tcPr>
            <w:tcW w:w="1350" w:type="dxa"/>
          </w:tcPr>
          <w:p w14:paraId="639BB1EC" w14:textId="77777777" w:rsidR="004A3F41" w:rsidRDefault="004A3F41" w:rsidP="0009005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14:paraId="67058B77" w14:textId="77777777" w:rsidR="004A3F41" w:rsidRDefault="004A3F41" w:rsidP="00090054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</w:tcPr>
          <w:p w14:paraId="5AC4412D" w14:textId="77777777" w:rsidR="004A3F41" w:rsidRDefault="004A3F41" w:rsidP="00090054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ผู้ถือหุ้นและกรรมการของบริษัท</w:t>
            </w:r>
          </w:p>
        </w:tc>
      </w:tr>
      <w:tr w:rsidR="000173B3" w14:paraId="5C387596" w14:textId="77777777" w:rsidTr="001D49C8">
        <w:tc>
          <w:tcPr>
            <w:tcW w:w="459" w:type="dxa"/>
          </w:tcPr>
          <w:p w14:paraId="01717D21" w14:textId="4D18D4D8" w:rsidR="004A3F41" w:rsidRDefault="00823543" w:rsidP="00090054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2781" w:type="dxa"/>
            <w:vAlign w:val="center"/>
          </w:tcPr>
          <w:p w14:paraId="79DA15A7" w14:textId="77777777" w:rsidR="004A3F41" w:rsidRDefault="004A3F41" w:rsidP="0009005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คุณสุวิทย์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ตั้งเฉลิมกุล</w:t>
            </w:r>
          </w:p>
        </w:tc>
        <w:tc>
          <w:tcPr>
            <w:tcW w:w="1350" w:type="dxa"/>
          </w:tcPr>
          <w:p w14:paraId="3E7DB07D" w14:textId="77777777" w:rsidR="004A3F41" w:rsidRDefault="004A3F41" w:rsidP="0009005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14:paraId="76E88459" w14:textId="77777777" w:rsidR="004A3F41" w:rsidRDefault="004A3F41" w:rsidP="00090054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  <w:shd w:val="clear" w:color="auto" w:fill="auto"/>
          </w:tcPr>
          <w:p w14:paraId="512A3B79" w14:textId="77777777" w:rsidR="004A3F41" w:rsidRDefault="004A3F41" w:rsidP="00090054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บุคคลเกี่ยวโยงกับผู้ถือหุ้น</w:t>
            </w:r>
          </w:p>
        </w:tc>
      </w:tr>
      <w:tr w:rsidR="004A3F41" w14:paraId="4F0F9C9D" w14:textId="77777777" w:rsidTr="001D49C8">
        <w:tc>
          <w:tcPr>
            <w:tcW w:w="459" w:type="dxa"/>
          </w:tcPr>
          <w:p w14:paraId="7D03D328" w14:textId="135DDC59" w:rsidR="004A3F41" w:rsidRDefault="00823543" w:rsidP="00090054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81" w:type="dxa"/>
            <w:vAlign w:val="center"/>
          </w:tcPr>
          <w:p w14:paraId="16C8934E" w14:textId="77777777" w:rsidR="004A3F41" w:rsidRDefault="004A3F41" w:rsidP="0009005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คุณพรสิริ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t>ธัญญานุรักษา</w:t>
            </w:r>
          </w:p>
        </w:tc>
        <w:tc>
          <w:tcPr>
            <w:tcW w:w="1350" w:type="dxa"/>
          </w:tcPr>
          <w:p w14:paraId="27C7CEDC" w14:textId="77777777" w:rsidR="004A3F41" w:rsidRDefault="004A3F41" w:rsidP="0009005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10" w:type="dxa"/>
          </w:tcPr>
          <w:p w14:paraId="37579840" w14:textId="77777777" w:rsidR="004A3F41" w:rsidRDefault="004A3F41" w:rsidP="00090054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</w:tcPr>
          <w:p w14:paraId="3678B048" w14:textId="77777777" w:rsidR="004A3F41" w:rsidRDefault="004A3F41" w:rsidP="00090054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กรรมการของบริษัท</w:t>
            </w:r>
          </w:p>
        </w:tc>
      </w:tr>
      <w:tr w:rsidR="00020602" w14:paraId="4EADCCF7" w14:textId="77777777" w:rsidTr="001D49C8">
        <w:tc>
          <w:tcPr>
            <w:tcW w:w="459" w:type="dxa"/>
          </w:tcPr>
          <w:p w14:paraId="57298DB2" w14:textId="25B85F67" w:rsidR="00020602" w:rsidRDefault="00823543" w:rsidP="00090054">
            <w:pPr>
              <w:tabs>
                <w:tab w:val="left" w:pos="702"/>
                <w:tab w:val="left" w:pos="1062"/>
              </w:tabs>
              <w:ind w:right="-706" w:firstLine="4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781" w:type="dxa"/>
            <w:vAlign w:val="center"/>
          </w:tcPr>
          <w:p w14:paraId="702DDC93" w14:textId="3A5D7944" w:rsidR="00020602" w:rsidRDefault="00020602" w:rsidP="0009005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บริษัท แลนด์ แอสเซ็ทส์ โฮลดิ้ง จำกัด</w:t>
            </w:r>
          </w:p>
        </w:tc>
        <w:tc>
          <w:tcPr>
            <w:tcW w:w="1350" w:type="dxa"/>
          </w:tcPr>
          <w:p w14:paraId="2A73D75C" w14:textId="0AECBE6E" w:rsidR="00020602" w:rsidRDefault="006029AF" w:rsidP="0009005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ind w:right="-2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1710" w:type="dxa"/>
          </w:tcPr>
          <w:p w14:paraId="3919A3E3" w14:textId="7BE1BD7D" w:rsidR="00020602" w:rsidRDefault="006029AF" w:rsidP="00090054">
            <w:pPr>
              <w:tabs>
                <w:tab w:val="left" w:pos="540"/>
              </w:tabs>
              <w:ind w:left="-130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2430" w:type="dxa"/>
          </w:tcPr>
          <w:p w14:paraId="27B10F89" w14:textId="2A334DC9" w:rsidR="00020602" w:rsidRDefault="00261873" w:rsidP="00090054">
            <w:pPr>
              <w:tabs>
                <w:tab w:val="left" w:pos="540"/>
              </w:tabs>
              <w:ind w:left="-104" w:right="-10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มี</w:t>
            </w:r>
            <w:r w:rsidR="00374E0F">
              <w:rPr>
                <w:rFonts w:ascii="Angsana New" w:hAnsi="Angsana New"/>
                <w:sz w:val="24"/>
                <w:szCs w:val="24"/>
                <w:cs/>
              </w:rPr>
              <w:t>ผู้ถือหุ้น</w:t>
            </w:r>
            <w:r>
              <w:rPr>
                <w:rFonts w:ascii="Angsana New" w:hAnsi="Angsana New"/>
                <w:sz w:val="24"/>
                <w:szCs w:val="24"/>
                <w:cs/>
              </w:rPr>
              <w:t>ร่วมกันกับบริษัท</w:t>
            </w:r>
          </w:p>
        </w:tc>
      </w:tr>
    </w:tbl>
    <w:p w14:paraId="24F80070" w14:textId="77777777" w:rsidR="004A3F41" w:rsidRDefault="004A3F41" w:rsidP="00090054">
      <w:pPr>
        <w:rPr>
          <w:rFonts w:ascii="Angsana New" w:hAnsi="Angsana New"/>
          <w:sz w:val="2"/>
          <w:szCs w:val="2"/>
        </w:rPr>
      </w:pPr>
    </w:p>
    <w:p w14:paraId="59359484" w14:textId="77777777" w:rsidR="004A3F41" w:rsidRDefault="004A3F41" w:rsidP="001D49C8">
      <w:pPr>
        <w:spacing w:before="240" w:after="120"/>
        <w:ind w:left="547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นโยบายการกำหนดราคาระหว่างกัน</w:t>
      </w:r>
    </w:p>
    <w:tbl>
      <w:tblPr>
        <w:tblW w:w="7110" w:type="dxa"/>
        <w:tblInd w:w="648" w:type="dxa"/>
        <w:tblLook w:val="04A0" w:firstRow="1" w:lastRow="0" w:firstColumn="1" w:lastColumn="0" w:noHBand="0" w:noVBand="1"/>
      </w:tblPr>
      <w:tblGrid>
        <w:gridCol w:w="4050"/>
        <w:gridCol w:w="3060"/>
      </w:tblGrid>
      <w:tr w:rsidR="000173B3" w14:paraId="5BB94A78" w14:textId="77777777" w:rsidTr="00D36BF4">
        <w:trPr>
          <w:tblHeader/>
        </w:trPr>
        <w:tc>
          <w:tcPr>
            <w:tcW w:w="4050" w:type="dxa"/>
            <w:shd w:val="clear" w:color="auto" w:fill="auto"/>
          </w:tcPr>
          <w:p w14:paraId="778F5EE5" w14:textId="77777777" w:rsidR="004A3F41" w:rsidRDefault="004A3F41" w:rsidP="00090054">
            <w:pPr>
              <w:ind w:left="-107" w:right="-81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รายการ</w:t>
            </w:r>
          </w:p>
        </w:tc>
        <w:tc>
          <w:tcPr>
            <w:tcW w:w="3060" w:type="dxa"/>
            <w:shd w:val="clear" w:color="auto" w:fill="auto"/>
          </w:tcPr>
          <w:p w14:paraId="52387A51" w14:textId="77777777" w:rsidR="004A3F41" w:rsidRDefault="004A3F41" w:rsidP="00090054">
            <w:pPr>
              <w:ind w:right="-108"/>
              <w:jc w:val="center"/>
              <w:rPr>
                <w:rFonts w:ascii="Angsana New" w:eastAsia="MS Mincho" w:hAnsi="Angsana New"/>
                <w:b/>
                <w:bCs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b/>
                <w:bCs/>
                <w:sz w:val="28"/>
                <w:szCs w:val="28"/>
                <w:cs/>
                <w:lang w:eastAsia="ja-JP"/>
              </w:rPr>
              <w:t>นโยบายการกำหนดราคา</w:t>
            </w:r>
          </w:p>
        </w:tc>
      </w:tr>
      <w:tr w:rsidR="000173B3" w14:paraId="18B0DB07" w14:textId="77777777" w:rsidTr="00D36BF4">
        <w:tc>
          <w:tcPr>
            <w:tcW w:w="4050" w:type="dxa"/>
            <w:shd w:val="clear" w:color="auto" w:fill="auto"/>
          </w:tcPr>
          <w:p w14:paraId="6E6ABDA6" w14:textId="77777777" w:rsidR="004A3F41" w:rsidRDefault="004A3F41" w:rsidP="00090054">
            <w:pPr>
              <w:ind w:left="72" w:right="-81" w:hanging="90"/>
              <w:rPr>
                <w:rFonts w:ascii="Angsana New" w:eastAsia="MS Mincho" w:hAnsi="Angsana New"/>
                <w:sz w:val="28"/>
                <w:szCs w:val="28"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ดอกเบี้ยจ่าย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0FFA8444" w14:textId="77777777" w:rsidR="004A3F41" w:rsidRDefault="004A3F41" w:rsidP="00090054">
            <w:pPr>
              <w:ind w:right="-561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Arial Unicode MS" w:hAnsi="Angsana New"/>
                <w:sz w:val="28"/>
                <w:szCs w:val="28"/>
                <w:cs/>
              </w:rPr>
              <w:t>อัตราดอกเบี้ยตามที่ระบุในสัญญา</w:t>
            </w:r>
          </w:p>
        </w:tc>
      </w:tr>
      <w:tr w:rsidR="000173B3" w14:paraId="01B80A9C" w14:textId="77777777" w:rsidTr="00D36BF4">
        <w:tc>
          <w:tcPr>
            <w:tcW w:w="4050" w:type="dxa"/>
            <w:shd w:val="clear" w:color="auto" w:fill="auto"/>
          </w:tcPr>
          <w:p w14:paraId="584F4646" w14:textId="255778DC" w:rsidR="004A3F41" w:rsidRDefault="004A3F41" w:rsidP="00090054">
            <w:pPr>
              <w:ind w:left="72" w:right="-81" w:hanging="90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ซื้อสินทรัพย์ถาวร</w:t>
            </w:r>
            <w:r w:rsidR="002D7923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 xml:space="preserve"> อะไหล่และวัสดุสิ้นเปลือง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7447CE08" w14:textId="10B312DF" w:rsidR="004A3F41" w:rsidRDefault="003E27EC" w:rsidP="00090054">
            <w:pPr>
              <w:ind w:right="-108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ราคา</w:t>
            </w:r>
            <w:r w:rsidR="00CA293F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ที่ตกลงกัน</w:t>
            </w:r>
            <w:r w:rsidR="00D36BF4"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ตามที่ระบุไว้ในสัญญา</w:t>
            </w:r>
          </w:p>
        </w:tc>
      </w:tr>
      <w:tr w:rsidR="00545412" w14:paraId="7A5BDDFF" w14:textId="77777777" w:rsidTr="00D36BF4">
        <w:tc>
          <w:tcPr>
            <w:tcW w:w="4050" w:type="dxa"/>
            <w:shd w:val="clear" w:color="auto" w:fill="auto"/>
          </w:tcPr>
          <w:p w14:paraId="3A61A5FA" w14:textId="5FD16141" w:rsidR="00545412" w:rsidRDefault="00545412" w:rsidP="00090054">
            <w:pPr>
              <w:ind w:left="72" w:right="-81" w:hanging="90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รายได้จากการให้บริการ</w:t>
            </w:r>
          </w:p>
        </w:tc>
        <w:tc>
          <w:tcPr>
            <w:tcW w:w="3060" w:type="dxa"/>
            <w:shd w:val="clear" w:color="auto" w:fill="auto"/>
            <w:vAlign w:val="center"/>
          </w:tcPr>
          <w:p w14:paraId="4F293179" w14:textId="17C0E8B6" w:rsidR="00545412" w:rsidRDefault="00545412" w:rsidP="00090054">
            <w:pPr>
              <w:ind w:right="-108"/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eastAsia="MS Mincho" w:hAnsi="Angsana New"/>
                <w:sz w:val="28"/>
                <w:szCs w:val="28"/>
                <w:cs/>
                <w:lang w:eastAsia="ja-JP"/>
              </w:rPr>
              <w:t>ราคาที่ตกลงกันตามที่ระบุไว้ในสัญญา</w:t>
            </w:r>
          </w:p>
        </w:tc>
      </w:tr>
    </w:tbl>
    <w:p w14:paraId="0C7BC656" w14:textId="73D5C639" w:rsidR="004A3F41" w:rsidRDefault="0003462A" w:rsidP="001D49C8">
      <w:pPr>
        <w:spacing w:after="120"/>
        <w:ind w:left="547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  <w:r w:rsidR="004A3F41">
        <w:rPr>
          <w:rFonts w:ascii="Angsana New" w:hAnsi="Angsana New"/>
          <w:spacing w:val="-4"/>
          <w:sz w:val="32"/>
          <w:szCs w:val="32"/>
          <w:cs/>
        </w:rPr>
        <w:t xml:space="preserve">รายการที่สำคัญกับบุคคลหรือกิจการที่เกี่ยวข้องกันสำหรับปีสิ้นสุดวันที่ </w:t>
      </w:r>
      <w:r w:rsidR="00823543" w:rsidRPr="00823543">
        <w:rPr>
          <w:rFonts w:ascii="Angsana New" w:hAnsi="Angsana New"/>
          <w:spacing w:val="-4"/>
          <w:sz w:val="32"/>
          <w:szCs w:val="32"/>
        </w:rPr>
        <w:t>31</w:t>
      </w:r>
      <w:r w:rsidR="004A3F41">
        <w:rPr>
          <w:rFonts w:ascii="Angsana New" w:hAnsi="Angsana New"/>
          <w:spacing w:val="-4"/>
          <w:sz w:val="32"/>
          <w:szCs w:val="32"/>
        </w:rPr>
        <w:t xml:space="preserve"> </w:t>
      </w:r>
      <w:r w:rsidR="004A3F41">
        <w:rPr>
          <w:rFonts w:ascii="Angsana New" w:hAnsi="Angsana New"/>
          <w:spacing w:val="-4"/>
          <w:sz w:val="32"/>
          <w:szCs w:val="32"/>
          <w:cs/>
        </w:rPr>
        <w:t>ธันวาคม สรุปได้ดังนี้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587AED" w14:paraId="2A8CBD59" w14:textId="77777777" w:rsidTr="004D3FA8">
        <w:tc>
          <w:tcPr>
            <w:tcW w:w="5741" w:type="dxa"/>
          </w:tcPr>
          <w:p w14:paraId="63F3FD09" w14:textId="77777777" w:rsidR="00587AED" w:rsidRPr="00587AED" w:rsidRDefault="00587AED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23F2FBE" w14:textId="533D6EE4" w:rsidR="00587AED" w:rsidRPr="00587AED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6D174DF5" w14:textId="77777777" w:rsidR="00587AED" w:rsidRPr="00587AED" w:rsidRDefault="00587AED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3216AA37" w14:textId="00C9E07E" w:rsidR="00587AED" w:rsidRPr="00587AED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587AED" w14:paraId="06EEEDDE" w14:textId="77777777" w:rsidTr="004D3FA8">
        <w:tc>
          <w:tcPr>
            <w:tcW w:w="5741" w:type="dxa"/>
          </w:tcPr>
          <w:p w14:paraId="7448D01A" w14:textId="77777777" w:rsidR="00587AED" w:rsidRPr="00587AED" w:rsidRDefault="00587AED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8646E4E" w14:textId="77777777" w:rsidR="00587AED" w:rsidRPr="00587AED" w:rsidRDefault="00587AED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87A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2FE87FBA" w14:textId="77777777" w:rsidR="00587AED" w:rsidRPr="00587AED" w:rsidRDefault="00587AED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0578D0CD" w14:textId="77777777" w:rsidR="00587AED" w:rsidRPr="00587AED" w:rsidRDefault="00587AED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87A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87AED" w14:paraId="10B28690" w14:textId="77777777" w:rsidTr="008E14F9">
        <w:tc>
          <w:tcPr>
            <w:tcW w:w="5741" w:type="dxa"/>
          </w:tcPr>
          <w:p w14:paraId="17280344" w14:textId="422BAF9F" w:rsidR="00587AED" w:rsidRPr="00587AED" w:rsidRDefault="00587AED" w:rsidP="00587AE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</w:rPr>
              <w:br w:type="page"/>
            </w:r>
            <w:r w:rsidRPr="00587A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บุคคลและกิจการที่เกี่ยวข้องกัน</w:t>
            </w:r>
          </w:p>
        </w:tc>
        <w:tc>
          <w:tcPr>
            <w:tcW w:w="1436" w:type="dxa"/>
            <w:shd w:val="clear" w:color="auto" w:fill="FFFFFF"/>
          </w:tcPr>
          <w:p w14:paraId="75120238" w14:textId="2E6BBFFB" w:rsidR="00587AED" w:rsidRPr="00587AED" w:rsidRDefault="00587AED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4EEC193A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2909BB6" w14:textId="549D379F" w:rsidR="00587AED" w:rsidRPr="00587AED" w:rsidRDefault="00587AED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87AED" w14:paraId="7C128D21" w14:textId="77777777" w:rsidTr="008E14F9">
        <w:tc>
          <w:tcPr>
            <w:tcW w:w="5741" w:type="dxa"/>
          </w:tcPr>
          <w:p w14:paraId="503E3FD0" w14:textId="20FD3969" w:rsidR="00587AED" w:rsidRPr="00587AED" w:rsidRDefault="00587AED" w:rsidP="00587AED">
            <w:pPr>
              <w:ind w:left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36" w:type="dxa"/>
            <w:shd w:val="clear" w:color="auto" w:fill="FFFFFF"/>
          </w:tcPr>
          <w:p w14:paraId="7F22F9EE" w14:textId="2D903209" w:rsidR="00587AED" w:rsidRPr="00587AED" w:rsidRDefault="00587AED" w:rsidP="00587AED">
            <w:pPr>
              <w:ind w:left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A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7BDB2AD3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206DB2A" w14:textId="23A81442" w:rsidR="00587AED" w:rsidRPr="00587AED" w:rsidRDefault="00823543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317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716</w:t>
            </w:r>
          </w:p>
        </w:tc>
      </w:tr>
      <w:tr w:rsidR="00587AED" w14:paraId="32B7296A" w14:textId="77777777" w:rsidTr="008E14F9">
        <w:tc>
          <w:tcPr>
            <w:tcW w:w="5741" w:type="dxa"/>
          </w:tcPr>
          <w:p w14:paraId="74D7D95C" w14:textId="0FE7BB25" w:rsidR="00587AED" w:rsidRPr="00587AED" w:rsidRDefault="00587AED" w:rsidP="00587AED">
            <w:pPr>
              <w:ind w:left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  <w:cs/>
              </w:rPr>
              <w:t>ซื้อสินทรัพย์ถาวร</w:t>
            </w:r>
            <w:r w:rsidRPr="00587A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87AED">
              <w:rPr>
                <w:rFonts w:ascii="Angsana New" w:hAnsi="Angsana New"/>
                <w:sz w:val="32"/>
                <w:szCs w:val="32"/>
                <w:cs/>
              </w:rPr>
              <w:t>อะไหล่และวัสดุสิ้นเปลือง</w:t>
            </w:r>
          </w:p>
        </w:tc>
        <w:tc>
          <w:tcPr>
            <w:tcW w:w="1436" w:type="dxa"/>
            <w:shd w:val="clear" w:color="auto" w:fill="FFFFFF"/>
          </w:tcPr>
          <w:p w14:paraId="17BA8D2B" w14:textId="48033F00" w:rsidR="00587AED" w:rsidRPr="00587AED" w:rsidRDefault="00587AED" w:rsidP="00587AED">
            <w:pPr>
              <w:ind w:left="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AED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" w:type="dxa"/>
          </w:tcPr>
          <w:p w14:paraId="6AC67014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9C697B7" w14:textId="53D6C4FE" w:rsidR="00587AED" w:rsidRPr="00587AED" w:rsidRDefault="00823543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37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500</w:t>
            </w:r>
          </w:p>
        </w:tc>
      </w:tr>
      <w:tr w:rsidR="00587AED" w14:paraId="2BE2FC3A" w14:textId="77777777" w:rsidTr="008E14F9">
        <w:tc>
          <w:tcPr>
            <w:tcW w:w="5741" w:type="dxa"/>
          </w:tcPr>
          <w:p w14:paraId="1B30129F" w14:textId="49456875" w:rsidR="00587AED" w:rsidRPr="00587AED" w:rsidRDefault="00587AED" w:rsidP="00587AED">
            <w:pPr>
              <w:ind w:left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436" w:type="dxa"/>
            <w:shd w:val="clear" w:color="auto" w:fill="FFFFFF"/>
          </w:tcPr>
          <w:p w14:paraId="1E471224" w14:textId="27B8E6E2" w:rsidR="00587AED" w:rsidRPr="00587AED" w:rsidRDefault="00823543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8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985</w:t>
            </w:r>
          </w:p>
        </w:tc>
        <w:tc>
          <w:tcPr>
            <w:tcW w:w="144" w:type="dxa"/>
          </w:tcPr>
          <w:p w14:paraId="278FA148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C2B1575" w14:textId="548628AF" w:rsidR="00587AED" w:rsidRPr="00587AED" w:rsidRDefault="00587AED" w:rsidP="00587AED">
            <w:pPr>
              <w:ind w:left="8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7AED" w14:paraId="070C70CC" w14:textId="77777777" w:rsidTr="008E14F9">
        <w:tc>
          <w:tcPr>
            <w:tcW w:w="5741" w:type="dxa"/>
          </w:tcPr>
          <w:p w14:paraId="5C5F73F8" w14:textId="39D3A23B" w:rsidR="00587AED" w:rsidRPr="00587AED" w:rsidRDefault="00587AED" w:rsidP="00587AE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1436" w:type="dxa"/>
            <w:shd w:val="clear" w:color="auto" w:fill="FFFFFF"/>
          </w:tcPr>
          <w:p w14:paraId="54F0D92B" w14:textId="77777777" w:rsidR="00587AED" w:rsidRPr="00587AED" w:rsidRDefault="00587AED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36C82BED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849ECC1" w14:textId="77777777" w:rsidR="00587AED" w:rsidRPr="00587AED" w:rsidRDefault="00587AED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87AED" w14:paraId="45F3831E" w14:textId="77777777" w:rsidTr="008E14F9">
        <w:tc>
          <w:tcPr>
            <w:tcW w:w="5741" w:type="dxa"/>
          </w:tcPr>
          <w:p w14:paraId="43780B93" w14:textId="0703976A" w:rsidR="00587AED" w:rsidRPr="00587AED" w:rsidRDefault="00587AED" w:rsidP="00587AED">
            <w:pPr>
              <w:ind w:left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1436" w:type="dxa"/>
            <w:shd w:val="clear" w:color="auto" w:fill="FFFFFF"/>
          </w:tcPr>
          <w:p w14:paraId="6F60D0CE" w14:textId="77777777" w:rsidR="00587AED" w:rsidRPr="00587AED" w:rsidRDefault="00587AED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703756D5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160B2E14" w14:textId="77777777" w:rsidR="00587AED" w:rsidRPr="00587AED" w:rsidRDefault="00587AED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87AED" w14:paraId="76A5B5EA" w14:textId="77777777" w:rsidTr="008E14F9">
        <w:tc>
          <w:tcPr>
            <w:tcW w:w="5741" w:type="dxa"/>
          </w:tcPr>
          <w:p w14:paraId="03808C5A" w14:textId="2FD47927" w:rsidR="00587AED" w:rsidRPr="00587AED" w:rsidRDefault="00587AED" w:rsidP="0036327F">
            <w:pPr>
              <w:ind w:left="4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36" w:type="dxa"/>
            <w:shd w:val="clear" w:color="auto" w:fill="FFFFFF"/>
          </w:tcPr>
          <w:p w14:paraId="7594F983" w14:textId="2D4EFCCB" w:rsidR="00587AED" w:rsidRPr="00587AED" w:rsidRDefault="00823543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24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006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627</w:t>
            </w:r>
          </w:p>
        </w:tc>
        <w:tc>
          <w:tcPr>
            <w:tcW w:w="144" w:type="dxa"/>
          </w:tcPr>
          <w:p w14:paraId="6F3505DB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602E98B8" w14:textId="4A6618FA" w:rsidR="00587AED" w:rsidRPr="00587AED" w:rsidRDefault="00587AED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17</w:t>
            </w:r>
            <w:r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033</w:t>
            </w:r>
            <w:r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452</w:t>
            </w:r>
            <w:r w:rsidRPr="00587AE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87AED" w14:paraId="1165CD39" w14:textId="77777777" w:rsidTr="008E14F9">
        <w:tc>
          <w:tcPr>
            <w:tcW w:w="5741" w:type="dxa"/>
          </w:tcPr>
          <w:p w14:paraId="2BE0F5F1" w14:textId="14CA76A0" w:rsidR="00587AED" w:rsidRPr="00587AED" w:rsidRDefault="00587AED" w:rsidP="0036327F">
            <w:pPr>
              <w:ind w:left="427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36" w:type="dxa"/>
            <w:shd w:val="clear" w:color="auto" w:fill="FFFFFF"/>
          </w:tcPr>
          <w:p w14:paraId="7047D7CB" w14:textId="5E5C8F0A" w:rsidR="00587AED" w:rsidRPr="00587AED" w:rsidRDefault="00823543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1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412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866</w:t>
            </w:r>
          </w:p>
        </w:tc>
        <w:tc>
          <w:tcPr>
            <w:tcW w:w="144" w:type="dxa"/>
          </w:tcPr>
          <w:p w14:paraId="0F2E7E43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05AE7908" w14:textId="31B934FD" w:rsidR="00587AED" w:rsidRPr="00587AED" w:rsidRDefault="00587AED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607</w:t>
            </w:r>
            <w:r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119</w:t>
            </w:r>
            <w:r w:rsidRPr="00587AE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587AED" w14:paraId="50E0A16A" w14:textId="77777777" w:rsidTr="008E14F9">
        <w:tc>
          <w:tcPr>
            <w:tcW w:w="5741" w:type="dxa"/>
          </w:tcPr>
          <w:p w14:paraId="097EC8B8" w14:textId="5E20A1B0" w:rsidR="00587AED" w:rsidRPr="00587AED" w:rsidRDefault="00587AED" w:rsidP="0036327F">
            <w:pPr>
              <w:ind w:left="69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FE6F97B" w14:textId="4B0BAFB2" w:rsidR="00587AED" w:rsidRPr="00587AED" w:rsidRDefault="00823543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25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419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493</w:t>
            </w:r>
          </w:p>
        </w:tc>
        <w:tc>
          <w:tcPr>
            <w:tcW w:w="144" w:type="dxa"/>
          </w:tcPr>
          <w:p w14:paraId="3AFDDE31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3841D6F7" w14:textId="5E327DA0" w:rsidR="00587AED" w:rsidRPr="00587AED" w:rsidRDefault="00587AED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587A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17</w:t>
            </w:r>
            <w:r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640</w:t>
            </w:r>
            <w:r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="00823543" w:rsidRPr="00823543">
              <w:rPr>
                <w:rFonts w:ascii="Angsana New" w:hAnsi="Angsana New"/>
                <w:sz w:val="32"/>
                <w:szCs w:val="32"/>
              </w:rPr>
              <w:t>571</w:t>
            </w:r>
            <w:r w:rsidRPr="00587AED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</w:tbl>
    <w:p w14:paraId="270A4E5C" w14:textId="6A32FB3C" w:rsidR="00026C11" w:rsidRDefault="0049503E" w:rsidP="00587AED">
      <w:pPr>
        <w:spacing w:before="240" w:after="120"/>
        <w:ind w:left="547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ยอดคงเหลือที่สำคัญกับกิจการที่เกี่ยวข้องกัน ณ วันที่</w:t>
      </w:r>
      <w:r w:rsidR="00026C1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23543" w:rsidRPr="00823543">
        <w:rPr>
          <w:rFonts w:ascii="Angsana New" w:hAnsi="Angsana New"/>
          <w:spacing w:val="-4"/>
          <w:sz w:val="32"/>
          <w:szCs w:val="32"/>
        </w:rPr>
        <w:t>31</w:t>
      </w:r>
      <w:r w:rsidR="00026C11">
        <w:rPr>
          <w:rFonts w:ascii="Angsana New" w:hAnsi="Angsana New"/>
          <w:spacing w:val="-4"/>
          <w:sz w:val="32"/>
          <w:szCs w:val="32"/>
        </w:rPr>
        <w:t xml:space="preserve"> </w:t>
      </w:r>
      <w:r w:rsidR="00026C11">
        <w:rPr>
          <w:rFonts w:ascii="Angsana New" w:hAnsi="Angsana New"/>
          <w:spacing w:val="-4"/>
          <w:sz w:val="32"/>
          <w:szCs w:val="32"/>
          <w:cs/>
        </w:rPr>
        <w:t>ธันวาคม สรุปได้ดังนี้</w:t>
      </w:r>
    </w:p>
    <w:tbl>
      <w:tblPr>
        <w:tblW w:w="4736" w:type="pct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41"/>
        <w:gridCol w:w="1436"/>
        <w:gridCol w:w="144"/>
        <w:gridCol w:w="1436"/>
      </w:tblGrid>
      <w:tr w:rsidR="00587AED" w:rsidRPr="00587AED" w14:paraId="0E33A172" w14:textId="77777777" w:rsidTr="004D3FA8">
        <w:tc>
          <w:tcPr>
            <w:tcW w:w="5741" w:type="dxa"/>
          </w:tcPr>
          <w:p w14:paraId="725C3B3E" w14:textId="77777777" w:rsidR="00587AED" w:rsidRPr="00587AED" w:rsidRDefault="00587AED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5759B215" w14:textId="70EAFDB5" w:rsidR="00587AED" w:rsidRPr="00587AED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44" w:type="dxa"/>
          </w:tcPr>
          <w:p w14:paraId="2711B383" w14:textId="77777777" w:rsidR="00587AED" w:rsidRPr="00587AED" w:rsidRDefault="00587AED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6D2060EF" w14:textId="48E4ED99" w:rsidR="00587AED" w:rsidRPr="00587AED" w:rsidRDefault="00823543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23543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</w:tr>
      <w:tr w:rsidR="00587AED" w:rsidRPr="00587AED" w14:paraId="23114B3F" w14:textId="77777777" w:rsidTr="004D3FA8">
        <w:tc>
          <w:tcPr>
            <w:tcW w:w="5741" w:type="dxa"/>
          </w:tcPr>
          <w:p w14:paraId="6DC54630" w14:textId="77777777" w:rsidR="00587AED" w:rsidRPr="00587AED" w:rsidRDefault="00587AED" w:rsidP="004D3FA8">
            <w:pPr>
              <w:ind w:left="81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44228CFC" w14:textId="77777777" w:rsidR="00587AED" w:rsidRPr="00587AED" w:rsidRDefault="00587AED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87A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  <w:tc>
          <w:tcPr>
            <w:tcW w:w="144" w:type="dxa"/>
          </w:tcPr>
          <w:p w14:paraId="7C876899" w14:textId="77777777" w:rsidR="00587AED" w:rsidRPr="00587AED" w:rsidRDefault="00587AED" w:rsidP="004D3FA8">
            <w:pPr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36" w:type="dxa"/>
          </w:tcPr>
          <w:p w14:paraId="71C4B99A" w14:textId="77777777" w:rsidR="00587AED" w:rsidRPr="00587AED" w:rsidRDefault="00587AED" w:rsidP="004D3FA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87A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87AED" w:rsidRPr="00587AED" w14:paraId="55B8D4F0" w14:textId="77777777" w:rsidTr="004D3FA8">
        <w:tc>
          <w:tcPr>
            <w:tcW w:w="5741" w:type="dxa"/>
          </w:tcPr>
          <w:p w14:paraId="698084EE" w14:textId="4AFD0A6C" w:rsidR="00587AED" w:rsidRPr="00587AED" w:rsidRDefault="00587AED" w:rsidP="00587AE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</w:rPr>
              <w:br w:type="page"/>
            </w:r>
            <w:r w:rsidRPr="00587A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ลูกหนี้ค่าบริการ</w:t>
            </w:r>
          </w:p>
        </w:tc>
        <w:tc>
          <w:tcPr>
            <w:tcW w:w="1436" w:type="dxa"/>
            <w:shd w:val="clear" w:color="auto" w:fill="FFFFFF"/>
          </w:tcPr>
          <w:p w14:paraId="02787E86" w14:textId="77777777" w:rsidR="00587AED" w:rsidRPr="00587AED" w:rsidRDefault="00587AED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" w:type="dxa"/>
          </w:tcPr>
          <w:p w14:paraId="639A88E9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3A832F42" w14:textId="77777777" w:rsidR="00587AED" w:rsidRPr="00587AED" w:rsidRDefault="00587AED" w:rsidP="00587AED">
            <w:pPr>
              <w:ind w:left="27" w:right="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587AED" w:rsidRPr="00587AED" w14:paraId="262A7701" w14:textId="77777777" w:rsidTr="004D3FA8">
        <w:tc>
          <w:tcPr>
            <w:tcW w:w="5741" w:type="dxa"/>
          </w:tcPr>
          <w:p w14:paraId="5B484D6B" w14:textId="6885A47A" w:rsidR="00587AED" w:rsidRPr="00587AED" w:rsidRDefault="00587AED" w:rsidP="0036327F">
            <w:pPr>
              <w:ind w:left="24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36" w:type="dxa"/>
            <w:shd w:val="clear" w:color="auto" w:fill="FFFFFF"/>
          </w:tcPr>
          <w:p w14:paraId="7FCEE7D8" w14:textId="7432365C" w:rsidR="00587AED" w:rsidRPr="00587AED" w:rsidRDefault="00823543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44" w:type="dxa"/>
          </w:tcPr>
          <w:p w14:paraId="3FA151D7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</w:tcPr>
          <w:p w14:paraId="2ACD6F10" w14:textId="300D7F6A" w:rsidR="00587AED" w:rsidRPr="00587AED" w:rsidRDefault="00587AED" w:rsidP="00587AED">
            <w:pPr>
              <w:ind w:left="27" w:right="5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7AED" w:rsidRPr="00587AED" w14:paraId="2F96CD01" w14:textId="77777777" w:rsidTr="004D3FA8">
        <w:tc>
          <w:tcPr>
            <w:tcW w:w="5741" w:type="dxa"/>
          </w:tcPr>
          <w:p w14:paraId="46243210" w14:textId="10DDD922" w:rsidR="00587AED" w:rsidRPr="00587AED" w:rsidRDefault="00587AED" w:rsidP="0036327F">
            <w:pPr>
              <w:ind w:left="697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587AE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5A15B56" w14:textId="033A0B4F" w:rsidR="00587AED" w:rsidRPr="00587AED" w:rsidRDefault="00823543" w:rsidP="00587AED">
            <w:pPr>
              <w:tabs>
                <w:tab w:val="decimal" w:pos="1289"/>
              </w:tabs>
              <w:ind w:left="-1152" w:right="-144"/>
              <w:rPr>
                <w:rFonts w:ascii="Angsana New" w:hAnsi="Angsana New"/>
                <w:sz w:val="32"/>
                <w:szCs w:val="32"/>
              </w:rPr>
            </w:pPr>
            <w:r w:rsidRPr="00823543">
              <w:rPr>
                <w:rFonts w:ascii="Angsana New" w:hAnsi="Angsana New"/>
                <w:sz w:val="32"/>
                <w:szCs w:val="32"/>
              </w:rPr>
              <w:t>9</w:t>
            </w:r>
            <w:r w:rsidR="00587AED" w:rsidRPr="00587AED">
              <w:rPr>
                <w:rFonts w:ascii="Angsana New" w:hAnsi="Angsana New"/>
                <w:sz w:val="32"/>
                <w:szCs w:val="32"/>
              </w:rPr>
              <w:t>,</w:t>
            </w:r>
            <w:r w:rsidRPr="00823543">
              <w:rPr>
                <w:rFonts w:ascii="Angsana New" w:hAnsi="Angsana New"/>
                <w:sz w:val="32"/>
                <w:szCs w:val="32"/>
              </w:rPr>
              <w:t>614</w:t>
            </w:r>
          </w:p>
        </w:tc>
        <w:tc>
          <w:tcPr>
            <w:tcW w:w="144" w:type="dxa"/>
          </w:tcPr>
          <w:p w14:paraId="4A39F60A" w14:textId="77777777" w:rsidR="00587AED" w:rsidRPr="00587AED" w:rsidRDefault="00587AED" w:rsidP="00587AED">
            <w:pPr>
              <w:tabs>
                <w:tab w:val="decimal" w:pos="1020"/>
              </w:tabs>
              <w:ind w:left="-1152" w:right="97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14:paraId="2CA0CAF4" w14:textId="018049D5" w:rsidR="00587AED" w:rsidRPr="00587AED" w:rsidRDefault="00587AED" w:rsidP="00587AED">
            <w:pPr>
              <w:ind w:left="27" w:right="5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AED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3FC87EC4" w14:textId="2FFD2B95" w:rsidR="009D2149" w:rsidRDefault="00823543" w:rsidP="00587AED">
      <w:pPr>
        <w:tabs>
          <w:tab w:val="left" w:pos="540"/>
        </w:tabs>
        <w:spacing w:before="360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 w:rsidRPr="00823543">
        <w:rPr>
          <w:rFonts w:ascii="Angsana New" w:eastAsia="MS Mincho" w:hAnsi="Angsana New"/>
          <w:b/>
          <w:bCs/>
          <w:sz w:val="32"/>
          <w:szCs w:val="32"/>
        </w:rPr>
        <w:t>29</w:t>
      </w:r>
      <w:r w:rsidR="009D2149">
        <w:rPr>
          <w:rFonts w:ascii="Angsana New" w:eastAsia="MS Mincho" w:hAnsi="Angsana New"/>
          <w:b/>
          <w:bCs/>
          <w:sz w:val="32"/>
          <w:szCs w:val="32"/>
        </w:rPr>
        <w:t>.</w:t>
      </w:r>
      <w:r w:rsidR="009D2149">
        <w:rPr>
          <w:rFonts w:ascii="Angsana New" w:eastAsia="MS Mincho" w:hAnsi="Angsana New"/>
          <w:b/>
          <w:bCs/>
          <w:sz w:val="32"/>
          <w:szCs w:val="32"/>
        </w:rPr>
        <w:tab/>
      </w:r>
      <w:r w:rsidR="009D2149">
        <w:rPr>
          <w:rFonts w:ascii="Angsana New" w:hAnsi="Angsana New"/>
          <w:b/>
          <w:bCs/>
          <w:sz w:val="32"/>
          <w:szCs w:val="32"/>
          <w:cs/>
        </w:rPr>
        <w:t>เครื่องมือ</w:t>
      </w:r>
      <w:r w:rsidR="009D2149">
        <w:rPr>
          <w:rFonts w:ascii="Angsana New" w:eastAsia="MS Mincho" w:hAnsi="Angsana New"/>
          <w:b/>
          <w:bCs/>
          <w:sz w:val="32"/>
          <w:szCs w:val="32"/>
          <w:cs/>
        </w:rPr>
        <w:t>ทางการเงิน</w:t>
      </w:r>
    </w:p>
    <w:p w14:paraId="09B401F8" w14:textId="59B76894" w:rsidR="00115007" w:rsidRDefault="00823543" w:rsidP="00090054">
      <w:pPr>
        <w:ind w:left="1282" w:right="14" w:hanging="720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29</w:t>
      </w:r>
      <w:r w:rsidR="00115007">
        <w:rPr>
          <w:rFonts w:ascii="Angsana New" w:hAnsi="Angsana New"/>
          <w:b/>
          <w:bCs/>
          <w:sz w:val="32"/>
          <w:szCs w:val="32"/>
        </w:rPr>
        <w:t>.</w:t>
      </w:r>
      <w:r w:rsidRPr="00823543">
        <w:rPr>
          <w:rFonts w:ascii="Angsana New" w:hAnsi="Angsana New"/>
          <w:b/>
          <w:bCs/>
          <w:sz w:val="32"/>
          <w:szCs w:val="32"/>
        </w:rPr>
        <w:t>1</w:t>
      </w:r>
      <w:r w:rsidR="00115007">
        <w:rPr>
          <w:rFonts w:ascii="Angsana New" w:hAnsi="Angsana New"/>
          <w:b/>
          <w:bCs/>
          <w:sz w:val="32"/>
          <w:szCs w:val="32"/>
        </w:rPr>
        <w:tab/>
      </w:r>
      <w:r w:rsidR="00115007">
        <w:rPr>
          <w:rFonts w:ascii="Angsana New" w:hAnsi="Angsana New"/>
          <w:b/>
          <w:bCs/>
          <w:sz w:val="32"/>
          <w:szCs w:val="32"/>
          <w:cs/>
        </w:rPr>
        <w:t>วัตถุประสงค์ในการบริหารความเสี่ยงทางการเงิน</w:t>
      </w:r>
    </w:p>
    <w:p w14:paraId="24620D40" w14:textId="6281E541" w:rsidR="009C0FAA" w:rsidRDefault="00785F26" w:rsidP="00090054">
      <w:pPr>
        <w:ind w:left="1276" w:right="11" w:firstLine="6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บริษัท</w:t>
      </w:r>
      <w:r w:rsidR="00991F2C">
        <w:rPr>
          <w:rFonts w:ascii="Angsana New" w:hAnsi="Angsana New"/>
          <w:sz w:val="32"/>
          <w:szCs w:val="32"/>
          <w:cs/>
        </w:rPr>
        <w:t>ไม่</w:t>
      </w:r>
      <w:r>
        <w:rPr>
          <w:rFonts w:ascii="Angsana New" w:hAnsi="Angsana New"/>
          <w:sz w:val="32"/>
          <w:szCs w:val="32"/>
          <w:cs/>
        </w:rPr>
        <w:t xml:space="preserve">มีความเสี่ยงจากการดำเนินธุรกิจตามปกติจากการเปลี่ยนแปลงอัตราแลกเปลี่ยนเงินตราต่างประเทศ และจากการไม่ปฏิบัติตามข้อกำหนดตามสัญญาของคู่สัญญา บริษัทไม่มีการถือหรือออกตราสารอนุพันธ์ เพื่อการเก็งกำไรหรือการค้า </w:t>
      </w:r>
    </w:p>
    <w:p w14:paraId="62802658" w14:textId="1E5D2BD4" w:rsidR="00E21464" w:rsidRDefault="00785F26" w:rsidP="00587AED">
      <w:pPr>
        <w:tabs>
          <w:tab w:val="left" w:pos="1276"/>
          <w:tab w:val="left" w:pos="1350"/>
          <w:tab w:val="left" w:pos="1620"/>
          <w:tab w:val="left" w:pos="1710"/>
          <w:tab w:val="left" w:pos="1800"/>
        </w:tabs>
        <w:spacing w:before="240"/>
        <w:ind w:left="128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การจัดการความเสี่ยงเป็นส่วนที่สำคัญของธุรกิจของบริษัท บริษัทมีระบบในการบริหารจัดการความเสี่ยงอย่างต่อเนื่องเพื่อการควบคุมความเสี่ยงให้อยู่ในระดับที่เหมาะสมและยอมรับได้</w:t>
      </w:r>
    </w:p>
    <w:p w14:paraId="694BD64F" w14:textId="1A6B4216" w:rsidR="006A6EBB" w:rsidRDefault="00416D89" w:rsidP="00090054">
      <w:pPr>
        <w:ind w:left="1282" w:right="14" w:hanging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823543" w:rsidRPr="00823543">
        <w:rPr>
          <w:rFonts w:ascii="Angsana New" w:hAnsi="Angsana New"/>
          <w:b/>
          <w:bCs/>
          <w:sz w:val="32"/>
          <w:szCs w:val="32"/>
        </w:rPr>
        <w:t>29</w:t>
      </w:r>
      <w:r w:rsidR="001B2AC5">
        <w:rPr>
          <w:rFonts w:ascii="Angsana New" w:hAnsi="Angsana New"/>
          <w:b/>
          <w:bCs/>
          <w:sz w:val="32"/>
          <w:szCs w:val="32"/>
        </w:rPr>
        <w:t>.</w:t>
      </w:r>
      <w:r w:rsidR="00823543" w:rsidRPr="00823543">
        <w:rPr>
          <w:rFonts w:ascii="Angsana New" w:hAnsi="Angsana New"/>
          <w:b/>
          <w:bCs/>
          <w:sz w:val="32"/>
          <w:szCs w:val="32"/>
        </w:rPr>
        <w:t>2</w:t>
      </w:r>
      <w:r w:rsidR="00785F26">
        <w:rPr>
          <w:rFonts w:ascii="Angsana New" w:hAnsi="Angsana New"/>
          <w:b/>
          <w:bCs/>
          <w:sz w:val="32"/>
          <w:szCs w:val="32"/>
        </w:rPr>
        <w:tab/>
      </w:r>
      <w:r w:rsidR="006A6EBB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1D697476" w14:textId="174C4128" w:rsidR="00785F26" w:rsidRDefault="00785F26" w:rsidP="00090054">
      <w:pPr>
        <w:ind w:left="1276" w:right="11" w:firstLine="6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กิจกรรมของบริษัทแสดงให้เห็นถึงความเสี่ยงทางการเงินมาจากการเปลี่ยนแปลงของอัตราดอกเบี้ย เนื่องจากบริษัทกู้ยืมเงินแบบอัตราดอกเบี้ยคงที่และอัตราดอกเบี้ยลอยตัว ความเสี่ยงของบริษัทต่ออัตราดอกเบี้ยของหนี้สินทางการเงินมีรายละเอียดอยู่ในส่วนการบริหารความเสี่ยงด้านสภาพคล่องของหมายเหตุประกอบงบการเงินนี้ บริษัทไม่มีความ</w:t>
      </w:r>
      <w:r>
        <w:rPr>
          <w:rFonts w:ascii="Angsana New" w:hAnsi="Angsana New"/>
          <w:spacing w:val="-4"/>
          <w:sz w:val="32"/>
          <w:szCs w:val="32"/>
          <w:cs/>
        </w:rPr>
        <w:t>เสี่ยงจากการเปลี่ยนแปลงของอัตราแลกเปลี่ยนเงินตราต่างประเทศ หรือความเสี่ยงด้านตลาดอื่น</w:t>
      </w:r>
    </w:p>
    <w:p w14:paraId="71A58B96" w14:textId="77777777" w:rsidR="00C93987" w:rsidRDefault="00785F26" w:rsidP="00587AED">
      <w:pPr>
        <w:spacing w:before="240"/>
        <w:ind w:left="126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</w:p>
    <w:p w14:paraId="76E8E696" w14:textId="0F19EC01" w:rsidR="005E5C08" w:rsidRDefault="005E5C08" w:rsidP="00587AED">
      <w:pPr>
        <w:spacing w:before="240"/>
        <w:ind w:firstLine="1267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>
        <w:rPr>
          <w:rFonts w:ascii="Angsana New" w:hAnsi="Angsana New"/>
          <w:b/>
          <w:bCs/>
          <w:sz w:val="32"/>
          <w:szCs w:val="32"/>
          <w:cs/>
          <w:lang w:val="en-GB"/>
        </w:rPr>
        <w:t>การวิเคราะห์ความอ่อนไหวของอัตราดอกเบี้ย</w:t>
      </w:r>
    </w:p>
    <w:p w14:paraId="5FE2F450" w14:textId="77777777" w:rsidR="00C93987" w:rsidRDefault="005E5C08" w:rsidP="00090054">
      <w:pPr>
        <w:ind w:left="1267" w:right="-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  <w:cs/>
        </w:rPr>
        <w:t>การวิเคราะห์ความอ่อนไหวด้านล่างได้พิจารณาจากความเสี่ยงต่ออัตราดอกเบี้ยของหนี้สินทาง</w:t>
      </w:r>
      <w:r>
        <w:rPr>
          <w:rFonts w:ascii="Angsana New" w:hAnsi="Angsana New"/>
          <w:sz w:val="32"/>
          <w:szCs w:val="32"/>
          <w:cs/>
        </w:rPr>
        <w:t>การเงิน ณ วันที่รายงาน สำหรับหนี้สินที่มีอัตราดอกเบี้ยลอยตัว การวิเคราะห์จัดทำขึ้นโดยสมมติว่าจำนวนหนี้สินคงค้าง ณ วันที่รายงานเป็นยอดคงค้างสำหรับทั้งปี และใช้อัตราที่เพิ่มขึ้นหรือลดลงโดยพิจารณาถึงการเปลี่ยนแปลงของอัตราดอกเบี้ยในตลาดที่เป็นไปได้อย่างสมเหตุสมผล</w:t>
      </w:r>
      <w:r w:rsidR="00C71351">
        <w:rPr>
          <w:rFonts w:ascii="Angsana New" w:hAnsi="Angsana New"/>
          <w:sz w:val="32"/>
          <w:szCs w:val="32"/>
          <w:cs/>
        </w:rPr>
        <w:t xml:space="preserve"> ส่วนใหญ่เกิดจากการที่บริษัท มีความเสี่ยงต่ออัตราดอกเบี้ยจากการกู้ยืมในอัตราผันแปร</w:t>
      </w:r>
    </w:p>
    <w:p w14:paraId="20C38997" w14:textId="77777777" w:rsidR="005E5C08" w:rsidRDefault="005E5C08" w:rsidP="00090054">
      <w:pPr>
        <w:ind w:left="7150" w:right="90" w:firstLine="190"/>
        <w:jc w:val="righ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t>หน่วย</w:t>
      </w:r>
      <w:r>
        <w:rPr>
          <w:rFonts w:ascii="Angsana New" w:hAnsi="Angsana New"/>
          <w:b/>
          <w:bCs/>
          <w:sz w:val="28"/>
          <w:szCs w:val="28"/>
          <w:lang w:val="en-GB"/>
        </w:rPr>
        <w:t xml:space="preserve"> : </w:t>
      </w:r>
      <w:r>
        <w:rPr>
          <w:rFonts w:ascii="Angsana New" w:hAnsi="Angsana New"/>
          <w:b/>
          <w:bCs/>
          <w:sz w:val="28"/>
          <w:szCs w:val="28"/>
          <w:cs/>
          <w:lang w:val="en-GB"/>
        </w:rPr>
        <w:t>พัน</w:t>
      </w:r>
      <w:r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040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0"/>
        <w:gridCol w:w="1200"/>
        <w:gridCol w:w="1200"/>
        <w:gridCol w:w="1200"/>
        <w:gridCol w:w="1200"/>
      </w:tblGrid>
      <w:tr w:rsidR="000173B3" w14:paraId="11E37A9D" w14:textId="77777777" w:rsidTr="005E5C08">
        <w:trPr>
          <w:cantSplit/>
          <w:trHeight w:val="20"/>
        </w:trPr>
        <w:tc>
          <w:tcPr>
            <w:tcW w:w="3240" w:type="dxa"/>
            <w:vAlign w:val="center"/>
          </w:tcPr>
          <w:p w14:paraId="0882283F" w14:textId="77777777" w:rsidR="005E5C08" w:rsidRDefault="005E5C08" w:rsidP="00090054">
            <w:pPr>
              <w:ind w:right="2" w:firstLine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044EA9D2" w14:textId="51DCDC76" w:rsidR="005E5C08" w:rsidRDefault="00823543" w:rsidP="00090054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400" w:type="dxa"/>
            <w:gridSpan w:val="2"/>
            <w:vAlign w:val="center"/>
          </w:tcPr>
          <w:p w14:paraId="58D581DA" w14:textId="56986D7D" w:rsidR="005E5C08" w:rsidRDefault="00823543" w:rsidP="00090054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0173B3" w14:paraId="77F21DC9" w14:textId="77777777" w:rsidTr="005E5C08">
        <w:trPr>
          <w:cantSplit/>
          <w:trHeight w:val="20"/>
        </w:trPr>
        <w:tc>
          <w:tcPr>
            <w:tcW w:w="3240" w:type="dxa"/>
            <w:vAlign w:val="center"/>
          </w:tcPr>
          <w:p w14:paraId="5EE39A85" w14:textId="77777777" w:rsidR="005E5C08" w:rsidRDefault="005E5C08" w:rsidP="00090054">
            <w:pPr>
              <w:ind w:right="2" w:firstLine="7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0" w:type="dxa"/>
            <w:vAlign w:val="center"/>
          </w:tcPr>
          <w:p w14:paraId="5CABD714" w14:textId="77777777" w:rsidR="005E5C08" w:rsidRDefault="005E5C08" w:rsidP="00090054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0" w:type="dxa"/>
          </w:tcPr>
          <w:p w14:paraId="4766F048" w14:textId="77777777" w:rsidR="005E5C08" w:rsidRDefault="005E5C08" w:rsidP="00090054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200" w:type="dxa"/>
            <w:vAlign w:val="center"/>
          </w:tcPr>
          <w:p w14:paraId="531CE813" w14:textId="77777777" w:rsidR="005E5C08" w:rsidRDefault="005E5C08" w:rsidP="00090054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0" w:type="dxa"/>
          </w:tcPr>
          <w:p w14:paraId="17000CA7" w14:textId="77777777" w:rsidR="005E5C08" w:rsidRDefault="005E5C08" w:rsidP="00090054">
            <w:pPr>
              <w:ind w:right="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ลดลง</w:t>
            </w:r>
          </w:p>
        </w:tc>
      </w:tr>
      <w:tr w:rsidR="000173B3" w14:paraId="787FA564" w14:textId="77777777" w:rsidTr="005E5C08">
        <w:trPr>
          <w:cantSplit/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1E6D8DED" w14:textId="7E4DFF1A" w:rsidR="005E5C08" w:rsidRDefault="005E5C08" w:rsidP="00090054">
            <w:pPr>
              <w:ind w:right="2" w:firstLine="26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00" w:type="dxa"/>
          </w:tcPr>
          <w:p w14:paraId="6BEA71C5" w14:textId="77777777" w:rsidR="005E5C08" w:rsidRDefault="005E5C08" w:rsidP="00090054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</w:tcPr>
          <w:p w14:paraId="1C1B8702" w14:textId="77777777" w:rsidR="005E5C08" w:rsidRDefault="005E5C08" w:rsidP="00090054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71715B1" w14:textId="77777777" w:rsidR="005E5C08" w:rsidRDefault="005E5C08" w:rsidP="00090054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  <w:shd w:val="clear" w:color="auto" w:fill="auto"/>
          </w:tcPr>
          <w:p w14:paraId="7BA80974" w14:textId="77777777" w:rsidR="005E5C08" w:rsidRDefault="005E5C08" w:rsidP="00090054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173B3" w14:paraId="07E57641" w14:textId="77777777" w:rsidTr="005E5C08">
        <w:trPr>
          <w:cantSplit/>
          <w:trHeight w:val="20"/>
        </w:trPr>
        <w:tc>
          <w:tcPr>
            <w:tcW w:w="3240" w:type="dxa"/>
            <w:shd w:val="clear" w:color="auto" w:fill="auto"/>
            <w:vAlign w:val="center"/>
          </w:tcPr>
          <w:p w14:paraId="53F8F014" w14:textId="60D6DFBD" w:rsidR="005E5C08" w:rsidRDefault="005E5C08" w:rsidP="00090054">
            <w:pPr>
              <w:ind w:right="2" w:firstLine="26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อัตราดอกเบี้ยเปลี่ยนแปลงไปร้อยละ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23543" w:rsidRPr="00823543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200" w:type="dxa"/>
          </w:tcPr>
          <w:p w14:paraId="101F07C2" w14:textId="77777777" w:rsidR="005E5C08" w:rsidRDefault="005E5C08" w:rsidP="00090054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</w:tcPr>
          <w:p w14:paraId="117964D0" w14:textId="77777777" w:rsidR="005E5C08" w:rsidRDefault="005E5C08" w:rsidP="00090054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791D300A" w14:textId="77777777" w:rsidR="005E5C08" w:rsidRDefault="005E5C08" w:rsidP="00090054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00" w:type="dxa"/>
            <w:shd w:val="clear" w:color="auto" w:fill="auto"/>
            <w:vAlign w:val="center"/>
          </w:tcPr>
          <w:p w14:paraId="6FC8DD7A" w14:textId="77777777" w:rsidR="005E5C08" w:rsidRDefault="005E5C08" w:rsidP="00090054">
            <w:pPr>
              <w:tabs>
                <w:tab w:val="decimal" w:pos="1043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F44D2B" w14:paraId="20FE2905" w14:textId="77777777" w:rsidTr="005E5C08">
        <w:trPr>
          <w:cantSplit/>
          <w:trHeight w:val="20"/>
        </w:trPr>
        <w:tc>
          <w:tcPr>
            <w:tcW w:w="3240" w:type="dxa"/>
            <w:vAlign w:val="center"/>
          </w:tcPr>
          <w:p w14:paraId="08F64281" w14:textId="77777777" w:rsidR="00F44D2B" w:rsidRDefault="00F44D2B" w:rsidP="00090054">
            <w:pPr>
              <w:ind w:right="2" w:firstLine="26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00" w:type="dxa"/>
          </w:tcPr>
          <w:p w14:paraId="6A620CC0" w14:textId="7F009C80" w:rsidR="00F44D2B" w:rsidRDefault="00823543" w:rsidP="00090054">
            <w:pPr>
              <w:tabs>
                <w:tab w:val="decimal" w:pos="835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35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 w:rsidR="00720CA0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8235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469</w:t>
            </w:r>
          </w:p>
        </w:tc>
        <w:tc>
          <w:tcPr>
            <w:tcW w:w="1200" w:type="dxa"/>
          </w:tcPr>
          <w:p w14:paraId="4E90234D" w14:textId="4925563A" w:rsidR="00F44D2B" w:rsidRDefault="00720CA0" w:rsidP="00090054">
            <w:pPr>
              <w:tabs>
                <w:tab w:val="decimal" w:pos="835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823543" w:rsidRPr="008235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823543" w:rsidRPr="008235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469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200" w:type="dxa"/>
          </w:tcPr>
          <w:p w14:paraId="0AA71CFD" w14:textId="6A3DA77E" w:rsidR="00F44D2B" w:rsidRDefault="00823543" w:rsidP="00090054">
            <w:pPr>
              <w:tabs>
                <w:tab w:val="decimal" w:pos="835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8235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 w:rsidR="00F44D2B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Pr="008235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002</w:t>
            </w:r>
          </w:p>
        </w:tc>
        <w:tc>
          <w:tcPr>
            <w:tcW w:w="1200" w:type="dxa"/>
          </w:tcPr>
          <w:p w14:paraId="480FCB7C" w14:textId="369B7E9E" w:rsidR="00F44D2B" w:rsidRDefault="00F44D2B" w:rsidP="00090054">
            <w:pPr>
              <w:tabs>
                <w:tab w:val="decimal" w:pos="835"/>
              </w:tabs>
              <w:ind w:right="-197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</w:t>
            </w:r>
            <w:r w:rsidR="00823543" w:rsidRPr="008235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</w:t>
            </w:r>
            <w:r w:rsidR="00823543" w:rsidRPr="00823543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002</w:t>
            </w:r>
            <w:r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</w:tr>
    </w:tbl>
    <w:p w14:paraId="10C34837" w14:textId="4D5BC3AB" w:rsidR="001B2AC5" w:rsidRDefault="00823543" w:rsidP="00587AED">
      <w:pPr>
        <w:spacing w:before="240"/>
        <w:ind w:left="1282" w:right="14" w:hanging="720"/>
        <w:rPr>
          <w:rFonts w:ascii="Angsana New" w:hAnsi="Angsana New"/>
          <w:sz w:val="32"/>
          <w:szCs w:val="32"/>
        </w:rPr>
      </w:pPr>
      <w:r w:rsidRPr="00823543">
        <w:rPr>
          <w:rFonts w:ascii="Angsana New" w:eastAsia="MS Mincho" w:hAnsi="Angsana New"/>
          <w:b/>
          <w:bCs/>
          <w:sz w:val="32"/>
          <w:szCs w:val="32"/>
        </w:rPr>
        <w:t>29</w:t>
      </w:r>
      <w:r w:rsidR="001B2AC5">
        <w:rPr>
          <w:rFonts w:ascii="Angsana New" w:eastAsia="MS Mincho" w:hAnsi="Angsana New"/>
          <w:b/>
          <w:bCs/>
          <w:sz w:val="32"/>
          <w:szCs w:val="32"/>
        </w:rPr>
        <w:t>.</w:t>
      </w:r>
      <w:r w:rsidRPr="00823543">
        <w:rPr>
          <w:rFonts w:ascii="Angsana New" w:eastAsia="MS Mincho" w:hAnsi="Angsana New"/>
          <w:b/>
          <w:bCs/>
          <w:sz w:val="32"/>
          <w:szCs w:val="32"/>
        </w:rPr>
        <w:t>3</w:t>
      </w:r>
      <w:r w:rsidR="001B2AC5">
        <w:rPr>
          <w:rFonts w:ascii="Angsana New" w:eastAsia="MS Mincho" w:hAnsi="Angsana New"/>
          <w:b/>
          <w:bCs/>
          <w:sz w:val="32"/>
          <w:szCs w:val="32"/>
        </w:rPr>
        <w:tab/>
      </w:r>
      <w:r w:rsidR="001B2AC5">
        <w:rPr>
          <w:rFonts w:ascii="Angsana New" w:eastAsia="MS Mincho" w:hAnsi="Angsana New"/>
          <w:b/>
          <w:bCs/>
          <w:sz w:val="32"/>
          <w:szCs w:val="32"/>
          <w:cs/>
        </w:rPr>
        <w:t>ความเสี่ยง</w:t>
      </w:r>
      <w:r w:rsidR="001B2AC5">
        <w:rPr>
          <w:rFonts w:ascii="Angsana New" w:hAnsi="Angsana New"/>
          <w:b/>
          <w:bCs/>
          <w:sz w:val="32"/>
          <w:szCs w:val="32"/>
          <w:cs/>
        </w:rPr>
        <w:t>ทางด้าน</w:t>
      </w:r>
      <w:r w:rsidR="001B2AC5">
        <w:rPr>
          <w:rFonts w:ascii="Angsana New" w:eastAsia="MS Mincho" w:hAnsi="Angsana New"/>
          <w:b/>
          <w:bCs/>
          <w:sz w:val="32"/>
          <w:szCs w:val="32"/>
          <w:cs/>
        </w:rPr>
        <w:t>เครดิต</w:t>
      </w:r>
    </w:p>
    <w:p w14:paraId="2EB61BDB" w14:textId="77777777" w:rsidR="006A34C1" w:rsidRDefault="006A34C1" w:rsidP="00090054">
      <w:pPr>
        <w:ind w:left="1276" w:right="11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>ความเสี่ยงทางด้านการ</w:t>
      </w:r>
      <w:r>
        <w:rPr>
          <w:rFonts w:ascii="Angsana New" w:hAnsi="Angsana New"/>
          <w:spacing w:val="-2"/>
          <w:sz w:val="32"/>
          <w:szCs w:val="32"/>
          <w:cs/>
          <w:lang w:val="en-GB"/>
        </w:rPr>
        <w:t>ให้สินเชื่อ คือความเสี่ยงที่ลูกค้าหรือคู่สัญญาไม่สามารถชำระหนี้แก่บริษัทตามเงื่อนไขที่ตกลงไว้เมื่อครบกำหนด</w:t>
      </w:r>
    </w:p>
    <w:p w14:paraId="6498295F" w14:textId="1D37C187" w:rsidR="00E21464" w:rsidRDefault="006A34C1" w:rsidP="00587AED">
      <w:pPr>
        <w:spacing w:before="240"/>
        <w:ind w:left="1282" w:right="14"/>
        <w:jc w:val="thaiDistribute"/>
        <w:rPr>
          <w:rFonts w:ascii="Angsana New" w:hAnsi="Angsana New"/>
          <w:spacing w:val="4"/>
          <w:sz w:val="32"/>
          <w:szCs w:val="32"/>
          <w:lang w:val="en-GB"/>
        </w:rPr>
      </w:pPr>
      <w:r>
        <w:rPr>
          <w:rFonts w:ascii="Angsana New" w:eastAsia="MS Mincho" w:hAnsi="Angsana New"/>
          <w:sz w:val="32"/>
          <w:szCs w:val="32"/>
          <w:cs/>
        </w:rPr>
        <w:t>ความเสี่ยงสูงสุดทางด้านสินเชื่อแสดงไว้ในราคาตามบัญชีของสินทรัพย์ทางการเงินแต่ละรายการในงบฐานะการเงิน อย่างไรก็ตาม ฝ่ายบริหารไม่ได้คาดว่าจะเกิดผลเสียหายที่มีสาระสำคัญจากการเก็บหนี้ไม่ได้</w:t>
      </w:r>
    </w:p>
    <w:p w14:paraId="3C781607" w14:textId="29BCC12B" w:rsidR="006A34C1" w:rsidRDefault="00823543" w:rsidP="00587AED">
      <w:pPr>
        <w:spacing w:before="240"/>
        <w:ind w:left="1282" w:right="14" w:hanging="720"/>
        <w:rPr>
          <w:rFonts w:ascii="Angsana New" w:eastAsia="MS Mincho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pacing w:val="-4"/>
          <w:sz w:val="32"/>
          <w:szCs w:val="32"/>
        </w:rPr>
        <w:t>29</w:t>
      </w:r>
      <w:r w:rsidR="006A34C1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Pr="00823543">
        <w:rPr>
          <w:rFonts w:ascii="Angsana New" w:hAnsi="Angsana New"/>
          <w:b/>
          <w:bCs/>
          <w:spacing w:val="-4"/>
          <w:sz w:val="32"/>
          <w:szCs w:val="32"/>
        </w:rPr>
        <w:t>4</w:t>
      </w:r>
      <w:r w:rsidR="006A34C1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6A34C1">
        <w:rPr>
          <w:rFonts w:ascii="Angsana New" w:eastAsia="MS Mincho" w:hAnsi="Angsana New"/>
          <w:b/>
          <w:bCs/>
          <w:sz w:val="32"/>
          <w:szCs w:val="32"/>
          <w:cs/>
        </w:rPr>
        <w:t>ความเสี่ยงจากสภาพคล่อง</w:t>
      </w:r>
    </w:p>
    <w:p w14:paraId="65F1CF53" w14:textId="77777777" w:rsidR="006A34C1" w:rsidRDefault="006A34C1" w:rsidP="00090054">
      <w:pPr>
        <w:ind w:left="1282" w:right="14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>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บริษัท และเพื่อทำให้ผลกระทบจากความผันผวนของกระแสเงินสดลดลง</w:t>
      </w:r>
    </w:p>
    <w:p w14:paraId="7324CF36" w14:textId="79046CBE" w:rsidR="00416D89" w:rsidRDefault="00416D89" w:rsidP="00090054">
      <w:pPr>
        <w:ind w:left="1260" w:right="14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br w:type="page"/>
      </w:r>
      <w:r w:rsidR="006A34C1">
        <w:rPr>
          <w:rFonts w:ascii="Angsana New" w:eastAsia="MS Mincho" w:hAnsi="Angsana New"/>
          <w:sz w:val="32"/>
          <w:szCs w:val="32"/>
          <w:cs/>
        </w:rPr>
        <w:t xml:space="preserve">ตารางต่อไปนี้แสดงรายละเอียดอายุสัญญาที่เหลืออยู่ของบริษัท ณ วันที่ </w:t>
      </w:r>
      <w:r w:rsidR="00823543" w:rsidRPr="00823543">
        <w:rPr>
          <w:rFonts w:ascii="Angsana New" w:eastAsia="MS Mincho" w:hAnsi="Angsana New"/>
          <w:sz w:val="32"/>
          <w:szCs w:val="32"/>
        </w:rPr>
        <w:t>31</w:t>
      </w:r>
      <w:r w:rsidR="006A34C1">
        <w:rPr>
          <w:rFonts w:ascii="Angsana New" w:eastAsia="MS Mincho" w:hAnsi="Angsana New"/>
          <w:sz w:val="32"/>
          <w:szCs w:val="32"/>
        </w:rPr>
        <w:t xml:space="preserve"> </w:t>
      </w:r>
      <w:r w:rsidR="006A34C1"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="00823543" w:rsidRPr="00823543">
        <w:rPr>
          <w:rFonts w:ascii="Angsana New" w:eastAsia="MS Mincho" w:hAnsi="Angsana New"/>
          <w:sz w:val="32"/>
          <w:szCs w:val="32"/>
        </w:rPr>
        <w:t>2567</w:t>
      </w:r>
      <w:r w:rsidR="006A34C1">
        <w:rPr>
          <w:rFonts w:ascii="Angsana New" w:eastAsia="MS Mincho" w:hAnsi="Angsana New"/>
          <w:sz w:val="32"/>
          <w:szCs w:val="32"/>
        </w:rPr>
        <w:t xml:space="preserve"> </w:t>
      </w:r>
      <w:r w:rsidR="006A34C1">
        <w:rPr>
          <w:rFonts w:ascii="Angsana New" w:eastAsia="MS Mincho" w:hAnsi="Angsana New"/>
          <w:sz w:val="32"/>
          <w:szCs w:val="32"/>
          <w:cs/>
        </w:rPr>
        <w:t xml:space="preserve">และ </w:t>
      </w:r>
      <w:r w:rsidR="00823543" w:rsidRPr="00823543">
        <w:rPr>
          <w:rFonts w:ascii="Angsana New" w:eastAsia="MS Mincho" w:hAnsi="Angsana New"/>
          <w:spacing w:val="-6"/>
          <w:sz w:val="32"/>
          <w:szCs w:val="32"/>
        </w:rPr>
        <w:t>2566</w:t>
      </w:r>
      <w:r w:rsidR="006A34C1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6A34C1">
        <w:rPr>
          <w:rFonts w:ascii="Angsana New" w:eastAsia="MS Mincho" w:hAnsi="Angsana New"/>
          <w:spacing w:val="-6"/>
          <w:sz w:val="32"/>
          <w:szCs w:val="32"/>
          <w:cs/>
        </w:rPr>
        <w:t xml:space="preserve">สำหรับหนี้สินทางการเงินที่ไม่ใช่ตราสารอนุพันธ์ รวมถึงระยะเวลาชำระคืนที่ตกลงกันไว้ </w:t>
      </w:r>
      <w:r w:rsidR="006A34C1">
        <w:rPr>
          <w:rFonts w:ascii="Angsana New" w:eastAsia="MS Mincho" w:hAnsi="Angsana New"/>
          <w:sz w:val="32"/>
          <w:szCs w:val="32"/>
          <w:cs/>
        </w:rPr>
        <w:t>ตารางได้จัดทำขึ้นตามกระแสเงินสดที่ไม่ได้คิดลดของหนี้สินทางการเงินตามวันที่เร็วที่สุดที่บริษัทจะต้องจ่ายชำระ</w:t>
      </w:r>
    </w:p>
    <w:tbl>
      <w:tblPr>
        <w:tblW w:w="9270" w:type="dxa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3"/>
        <w:gridCol w:w="1236"/>
        <w:gridCol w:w="1118"/>
        <w:gridCol w:w="133"/>
        <w:gridCol w:w="1118"/>
        <w:gridCol w:w="133"/>
        <w:gridCol w:w="1118"/>
        <w:gridCol w:w="133"/>
        <w:gridCol w:w="1118"/>
      </w:tblGrid>
      <w:tr w:rsidR="00460265" w14:paraId="7A0D795C" w14:textId="77777777" w:rsidTr="00460265">
        <w:trPr>
          <w:trHeight w:val="144"/>
        </w:trPr>
        <w:tc>
          <w:tcPr>
            <w:tcW w:w="3312" w:type="dxa"/>
          </w:tcPr>
          <w:p w14:paraId="3A30FC8B" w14:textId="77777777" w:rsidR="006A34C1" w:rsidRPr="00460265" w:rsidRDefault="006A34C1" w:rsidP="00460265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0455388A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2" w:type="dxa"/>
            <w:hideMark/>
          </w:tcPr>
          <w:p w14:paraId="5466CA04" w14:textId="5C8ED98E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46026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4" w:type="dxa"/>
          </w:tcPr>
          <w:p w14:paraId="0660EB06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hideMark/>
          </w:tcPr>
          <w:p w14:paraId="4F250A6A" w14:textId="26DB0003" w:rsidR="006A34C1" w:rsidRPr="00460265" w:rsidRDefault="00823543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6A34C1" w:rsidRPr="0046026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6A34C1" w:rsidRPr="0046026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A34C1"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44" w:type="dxa"/>
          </w:tcPr>
          <w:p w14:paraId="5B0D580D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hideMark/>
          </w:tcPr>
          <w:p w14:paraId="29F7D8DE" w14:textId="18E13C67" w:rsidR="006A34C1" w:rsidRPr="00460265" w:rsidRDefault="00823543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6A34C1"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44" w:type="dxa"/>
          </w:tcPr>
          <w:p w14:paraId="244796F0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hideMark/>
          </w:tcPr>
          <w:p w14:paraId="69764A4E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60265" w14:paraId="2CCEC4DC" w14:textId="77777777" w:rsidTr="00460265">
        <w:trPr>
          <w:trHeight w:val="144"/>
        </w:trPr>
        <w:tc>
          <w:tcPr>
            <w:tcW w:w="3312" w:type="dxa"/>
          </w:tcPr>
          <w:p w14:paraId="3B473331" w14:textId="77777777" w:rsidR="00460265" w:rsidRPr="00460265" w:rsidRDefault="00460265" w:rsidP="00460265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3583BEDC" w14:textId="30ACCD47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ที่แท้จริงถัวเฉลี่ย</w:t>
            </w:r>
          </w:p>
        </w:tc>
        <w:tc>
          <w:tcPr>
            <w:tcW w:w="1152" w:type="dxa"/>
          </w:tcPr>
          <w:p w14:paraId="1A3DD285" w14:textId="77777777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50C1EE90" w14:textId="77777777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3AE9F7A2" w14:textId="77777777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CCDDC37" w14:textId="77777777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40860611" w14:textId="77777777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0A39D14" w14:textId="77777777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4FCDFF7A" w14:textId="77777777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60265" w14:paraId="06F88FDE" w14:textId="77777777" w:rsidTr="00460265">
        <w:trPr>
          <w:trHeight w:val="144"/>
        </w:trPr>
        <w:tc>
          <w:tcPr>
            <w:tcW w:w="3312" w:type="dxa"/>
          </w:tcPr>
          <w:p w14:paraId="71F5B541" w14:textId="77777777" w:rsidR="006A34C1" w:rsidRPr="00460265" w:rsidRDefault="006A34C1" w:rsidP="00460265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A37821C" w14:textId="65595F60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ถ่วงน้ำหนัก</w:t>
            </w:r>
          </w:p>
        </w:tc>
        <w:tc>
          <w:tcPr>
            <w:tcW w:w="1152" w:type="dxa"/>
          </w:tcPr>
          <w:p w14:paraId="3E8763FC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B137F1B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600105D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2B80ACCF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2723FB2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4022F81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12E56FA4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60265" w14:paraId="59DE7BBE" w14:textId="77777777" w:rsidTr="00460265">
        <w:trPr>
          <w:trHeight w:val="144"/>
        </w:trPr>
        <w:tc>
          <w:tcPr>
            <w:tcW w:w="3312" w:type="dxa"/>
          </w:tcPr>
          <w:p w14:paraId="08B3EE5A" w14:textId="77777777" w:rsidR="006A34C1" w:rsidRPr="00460265" w:rsidRDefault="006A34C1" w:rsidP="00460265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79CB96BC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52" w:type="dxa"/>
          </w:tcPr>
          <w:p w14:paraId="1262924D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6A934BF1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2FD550B1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25855E9C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88B4504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" w:type="dxa"/>
          </w:tcPr>
          <w:p w14:paraId="61E362B9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6B4F3CDB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60265" w14:paraId="38460C81" w14:textId="77777777" w:rsidTr="00460265">
        <w:trPr>
          <w:trHeight w:val="144"/>
        </w:trPr>
        <w:tc>
          <w:tcPr>
            <w:tcW w:w="3312" w:type="dxa"/>
            <w:hideMark/>
          </w:tcPr>
          <w:p w14:paraId="473E0E4D" w14:textId="7A0FA952" w:rsidR="006A34C1" w:rsidRPr="00460265" w:rsidRDefault="006A34C1" w:rsidP="00460265">
            <w:pPr>
              <w:ind w:left="627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46026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60265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ธันวาคม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6" w:type="dxa"/>
          </w:tcPr>
          <w:p w14:paraId="32B7777D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36FD63E" w14:textId="77777777" w:rsidR="006A34C1" w:rsidRPr="00460265" w:rsidRDefault="006A34C1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347AEE94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B1F6660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2EA75D13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5AA6077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" w:type="dxa"/>
          </w:tcPr>
          <w:p w14:paraId="5443A8C5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2AE6ADA" w14:textId="77777777" w:rsidR="006A34C1" w:rsidRPr="00460265" w:rsidRDefault="006A34C1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0265" w14:paraId="425D8997" w14:textId="77777777" w:rsidTr="00460265">
        <w:trPr>
          <w:trHeight w:val="144"/>
        </w:trPr>
        <w:tc>
          <w:tcPr>
            <w:tcW w:w="3312" w:type="dxa"/>
          </w:tcPr>
          <w:p w14:paraId="473BF96E" w14:textId="726B0F97" w:rsidR="00720CA0" w:rsidRPr="00460265" w:rsidRDefault="00720CA0" w:rsidP="00460265">
            <w:pPr>
              <w:ind w:left="62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62DCC28E" w14:textId="1F2B6034" w:rsidR="00720CA0" w:rsidRPr="00460265" w:rsidRDefault="00823543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1152" w:type="dxa"/>
          </w:tcPr>
          <w:p w14:paraId="4A20BA5F" w14:textId="68335F3E" w:rsidR="00720CA0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9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000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44" w:type="dxa"/>
          </w:tcPr>
          <w:p w14:paraId="649AA0DB" w14:textId="77777777" w:rsidR="00720CA0" w:rsidRPr="00460265" w:rsidRDefault="00720CA0" w:rsidP="00460265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B19E34D" w14:textId="1B531E94" w:rsidR="00720CA0" w:rsidRPr="00460265" w:rsidRDefault="002B4FBC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4B31D079" w14:textId="5B9858C4" w:rsidR="00720CA0" w:rsidRPr="00460265" w:rsidRDefault="00720CA0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1178115" w14:textId="7E92414C" w:rsidR="00720CA0" w:rsidRPr="00460265" w:rsidRDefault="002B4FBC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DBFD547" w14:textId="77777777" w:rsidR="00720CA0" w:rsidRPr="00460265" w:rsidRDefault="00720CA0" w:rsidP="00460265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365C5AF" w14:textId="5C6BF022" w:rsidR="00720CA0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9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000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460265" w14:paraId="48A0355C" w14:textId="77777777" w:rsidTr="00460265">
        <w:trPr>
          <w:trHeight w:val="144"/>
        </w:trPr>
        <w:tc>
          <w:tcPr>
            <w:tcW w:w="3312" w:type="dxa"/>
            <w:hideMark/>
          </w:tcPr>
          <w:p w14:paraId="7668E20F" w14:textId="77777777" w:rsidR="00471EEB" w:rsidRPr="00460265" w:rsidRDefault="00471EEB" w:rsidP="00460265">
            <w:pPr>
              <w:ind w:left="627" w:right="11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</w:tcPr>
          <w:p w14:paraId="30B549B1" w14:textId="78E7CDCF" w:rsidR="00471EEB" w:rsidRPr="00460265" w:rsidRDefault="002B4FBC" w:rsidP="00460265">
            <w:pPr>
              <w:ind w:right="11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2" w:type="dxa"/>
          </w:tcPr>
          <w:p w14:paraId="35D8E909" w14:textId="6E1DC4D2" w:rsidR="00471EE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69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376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026</w:t>
            </w:r>
          </w:p>
        </w:tc>
        <w:tc>
          <w:tcPr>
            <w:tcW w:w="144" w:type="dxa"/>
            <w:vAlign w:val="bottom"/>
          </w:tcPr>
          <w:p w14:paraId="5D70E106" w14:textId="77777777" w:rsidR="00471EEB" w:rsidRPr="00460265" w:rsidRDefault="00471EEB" w:rsidP="00460265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E758C74" w14:textId="69E47381" w:rsidR="00471EEB" w:rsidRPr="00460265" w:rsidRDefault="002B4FBC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</w:tcPr>
          <w:p w14:paraId="0E9A1FDA" w14:textId="77777777" w:rsidR="00471EEB" w:rsidRPr="00460265" w:rsidRDefault="00471EEB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49C49C47" w14:textId="7C30079B" w:rsidR="00471EEB" w:rsidRPr="00460265" w:rsidRDefault="002B4FBC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vAlign w:val="bottom"/>
          </w:tcPr>
          <w:p w14:paraId="16AC1E78" w14:textId="77777777" w:rsidR="00471EEB" w:rsidRPr="00460265" w:rsidRDefault="00471EEB" w:rsidP="00460265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419B0CB" w14:textId="3C756EC3" w:rsidR="00471EE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69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376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026</w:t>
            </w:r>
          </w:p>
        </w:tc>
      </w:tr>
      <w:tr w:rsidR="00460265" w14:paraId="4EAC9C57" w14:textId="77777777" w:rsidTr="00460265">
        <w:trPr>
          <w:trHeight w:val="144"/>
        </w:trPr>
        <w:tc>
          <w:tcPr>
            <w:tcW w:w="3312" w:type="dxa"/>
          </w:tcPr>
          <w:p w14:paraId="452BED8D" w14:textId="77777777" w:rsidR="0077185B" w:rsidRPr="00460265" w:rsidRDefault="0077185B" w:rsidP="00460265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96" w:type="dxa"/>
          </w:tcPr>
          <w:p w14:paraId="41451FFA" w14:textId="32D53590" w:rsidR="0077185B" w:rsidRPr="00460265" w:rsidRDefault="00823543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4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1152" w:type="dxa"/>
          </w:tcPr>
          <w:p w14:paraId="13E886ED" w14:textId="43C6AE2E" w:rsidR="0077185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165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055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204</w:t>
            </w:r>
          </w:p>
        </w:tc>
        <w:tc>
          <w:tcPr>
            <w:tcW w:w="144" w:type="dxa"/>
            <w:vAlign w:val="bottom"/>
          </w:tcPr>
          <w:p w14:paraId="5A8CE20D" w14:textId="77777777" w:rsidR="0077185B" w:rsidRPr="00460265" w:rsidRDefault="0077185B" w:rsidP="00460265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9C8F026" w14:textId="2E2CF604" w:rsidR="0077185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667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588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336</w:t>
            </w:r>
          </w:p>
        </w:tc>
        <w:tc>
          <w:tcPr>
            <w:tcW w:w="144" w:type="dxa"/>
            <w:vAlign w:val="bottom"/>
          </w:tcPr>
          <w:p w14:paraId="5CB1E36E" w14:textId="77777777" w:rsidR="0077185B" w:rsidRPr="00460265" w:rsidRDefault="0077185B" w:rsidP="00460265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F6ED5F1" w14:textId="38241EF8" w:rsidR="0077185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306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764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414</w:t>
            </w:r>
          </w:p>
        </w:tc>
        <w:tc>
          <w:tcPr>
            <w:tcW w:w="144" w:type="dxa"/>
            <w:vAlign w:val="bottom"/>
          </w:tcPr>
          <w:p w14:paraId="4A12565E" w14:textId="77777777" w:rsidR="0077185B" w:rsidRPr="00460265" w:rsidRDefault="0077185B" w:rsidP="00460265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C88297E" w14:textId="3ACCEE53" w:rsidR="0077185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139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407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954</w:t>
            </w:r>
          </w:p>
        </w:tc>
      </w:tr>
      <w:tr w:rsidR="00460265" w14:paraId="62503866" w14:textId="77777777" w:rsidTr="00460265">
        <w:trPr>
          <w:trHeight w:val="144"/>
        </w:trPr>
        <w:tc>
          <w:tcPr>
            <w:tcW w:w="3312" w:type="dxa"/>
            <w:hideMark/>
          </w:tcPr>
          <w:p w14:paraId="4EF6A014" w14:textId="77777777" w:rsidR="0077185B" w:rsidRPr="00460265" w:rsidRDefault="0077185B" w:rsidP="00460265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6667FD60" w14:textId="3E145697" w:rsidR="0077185B" w:rsidRPr="00460265" w:rsidRDefault="00823543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5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19</w:t>
            </w:r>
          </w:p>
        </w:tc>
        <w:tc>
          <w:tcPr>
            <w:tcW w:w="1152" w:type="dxa"/>
          </w:tcPr>
          <w:p w14:paraId="3E702B1C" w14:textId="30BA769F" w:rsidR="0077185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53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561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144" w:type="dxa"/>
            <w:vAlign w:val="bottom"/>
          </w:tcPr>
          <w:p w14:paraId="7032A5D7" w14:textId="77777777" w:rsidR="0077185B" w:rsidRPr="00460265" w:rsidRDefault="0077185B" w:rsidP="00460265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62110CAF" w14:textId="26FB3212" w:rsidR="0077185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93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348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373</w:t>
            </w:r>
          </w:p>
        </w:tc>
        <w:tc>
          <w:tcPr>
            <w:tcW w:w="144" w:type="dxa"/>
            <w:vAlign w:val="bottom"/>
          </w:tcPr>
          <w:p w14:paraId="43207ED9" w14:textId="77777777" w:rsidR="0077185B" w:rsidRPr="00460265" w:rsidRDefault="0077185B" w:rsidP="00460265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0AF2C8A" w14:textId="7C1469F4" w:rsidR="0077185B" w:rsidRPr="00460265" w:rsidRDefault="002B4FBC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vAlign w:val="bottom"/>
          </w:tcPr>
          <w:p w14:paraId="6B4C7E93" w14:textId="77777777" w:rsidR="0077185B" w:rsidRPr="00460265" w:rsidRDefault="0077185B" w:rsidP="00460265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70A0C270" w14:textId="3B5649B5" w:rsidR="0077185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146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909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626</w:t>
            </w:r>
          </w:p>
        </w:tc>
      </w:tr>
      <w:tr w:rsidR="00460265" w14:paraId="463445F8" w14:textId="77777777" w:rsidTr="00460265">
        <w:trPr>
          <w:trHeight w:val="144"/>
        </w:trPr>
        <w:tc>
          <w:tcPr>
            <w:tcW w:w="3312" w:type="dxa"/>
          </w:tcPr>
          <w:p w14:paraId="3A9088AE" w14:textId="7B73B908" w:rsidR="0077185B" w:rsidRPr="00460265" w:rsidRDefault="0077185B" w:rsidP="00460265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  <w:r w:rsidR="004A328A" w:rsidRPr="00460265">
              <w:rPr>
                <w:rFonts w:ascii="Angsana New" w:hAnsi="Angsana New"/>
                <w:sz w:val="24"/>
                <w:szCs w:val="24"/>
                <w:cs/>
              </w:rPr>
              <w:t>จากกิจการอื่น</w:t>
            </w:r>
          </w:p>
        </w:tc>
        <w:tc>
          <w:tcPr>
            <w:tcW w:w="1296" w:type="dxa"/>
          </w:tcPr>
          <w:p w14:paraId="55D85D11" w14:textId="28158C79" w:rsidR="0077185B" w:rsidRPr="00460265" w:rsidRDefault="00823543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5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09</w:t>
            </w:r>
          </w:p>
        </w:tc>
        <w:tc>
          <w:tcPr>
            <w:tcW w:w="1152" w:type="dxa"/>
          </w:tcPr>
          <w:p w14:paraId="6877378E" w14:textId="17B40B2A" w:rsidR="0077185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161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873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681</w:t>
            </w:r>
          </w:p>
        </w:tc>
        <w:tc>
          <w:tcPr>
            <w:tcW w:w="144" w:type="dxa"/>
            <w:vAlign w:val="bottom"/>
          </w:tcPr>
          <w:p w14:paraId="409B2F62" w14:textId="77777777" w:rsidR="0077185B" w:rsidRPr="00460265" w:rsidRDefault="0077185B" w:rsidP="00460265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C75928D" w14:textId="3F11A6C0" w:rsidR="0077185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130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429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392</w:t>
            </w:r>
          </w:p>
        </w:tc>
        <w:tc>
          <w:tcPr>
            <w:tcW w:w="144" w:type="dxa"/>
            <w:vAlign w:val="bottom"/>
          </w:tcPr>
          <w:p w14:paraId="6583FDCB" w14:textId="77777777" w:rsidR="0077185B" w:rsidRPr="00460265" w:rsidRDefault="0077185B" w:rsidP="00460265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3AC3508" w14:textId="36319F24" w:rsidR="0077185B" w:rsidRPr="00460265" w:rsidRDefault="002B4FBC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4" w:type="dxa"/>
            <w:vAlign w:val="bottom"/>
          </w:tcPr>
          <w:p w14:paraId="507B370B" w14:textId="77777777" w:rsidR="0077185B" w:rsidRPr="00460265" w:rsidRDefault="0077185B" w:rsidP="00460265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1FB713F" w14:textId="0D11CDDC" w:rsidR="0077185B" w:rsidRPr="00460265" w:rsidRDefault="00823543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292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303</w:t>
            </w:r>
            <w:r w:rsidR="002B4FBC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073</w:t>
            </w:r>
          </w:p>
        </w:tc>
      </w:tr>
    </w:tbl>
    <w:p w14:paraId="0790A047" w14:textId="77777777" w:rsidR="00B9094F" w:rsidRDefault="00B9094F" w:rsidP="00090054">
      <w:pPr>
        <w:pStyle w:val="BodyText2"/>
        <w:adjustRightInd w:val="0"/>
        <w:spacing w:after="0" w:line="240" w:lineRule="auto"/>
        <w:ind w:left="1166" w:hanging="619"/>
        <w:jc w:val="thaiDistribute"/>
        <w:rPr>
          <w:rFonts w:ascii="Angsana New" w:hAnsi="Angsana New"/>
          <w:b/>
          <w:bCs/>
          <w:spacing w:val="-4"/>
          <w:sz w:val="2"/>
          <w:szCs w:val="2"/>
          <w:lang w:val="en-US"/>
        </w:rPr>
      </w:pPr>
    </w:p>
    <w:p w14:paraId="41F38268" w14:textId="77777777" w:rsidR="00F44D2B" w:rsidRDefault="00F44D2B" w:rsidP="00090054">
      <w:pPr>
        <w:rPr>
          <w:rFonts w:ascii="Angsana New" w:hAnsi="Angsana New"/>
        </w:rPr>
      </w:pPr>
    </w:p>
    <w:tbl>
      <w:tblPr>
        <w:tblW w:w="9270" w:type="dxa"/>
        <w:tblInd w:w="6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02"/>
        <w:gridCol w:w="1251"/>
        <w:gridCol w:w="1103"/>
        <w:gridCol w:w="136"/>
        <w:gridCol w:w="1102"/>
        <w:gridCol w:w="136"/>
        <w:gridCol w:w="1102"/>
        <w:gridCol w:w="136"/>
        <w:gridCol w:w="1102"/>
      </w:tblGrid>
      <w:tr w:rsidR="00460265" w:rsidRPr="00460265" w14:paraId="1E5BB3F7" w14:textId="77777777" w:rsidTr="00460265">
        <w:trPr>
          <w:trHeight w:val="144"/>
        </w:trPr>
        <w:tc>
          <w:tcPr>
            <w:tcW w:w="3202" w:type="dxa"/>
          </w:tcPr>
          <w:p w14:paraId="68C4A084" w14:textId="77777777" w:rsidR="00460265" w:rsidRPr="00460265" w:rsidRDefault="00460265" w:rsidP="004D3FA8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</w:tcPr>
          <w:p w14:paraId="5A4EE8C1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03" w:type="dxa"/>
            <w:hideMark/>
          </w:tcPr>
          <w:p w14:paraId="2044172C" w14:textId="7BAD72B5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น้อยกว่า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46026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36" w:type="dxa"/>
          </w:tcPr>
          <w:p w14:paraId="6F39AB67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hideMark/>
          </w:tcPr>
          <w:p w14:paraId="12718602" w14:textId="26F51DD1" w:rsidR="00460265" w:rsidRPr="00460265" w:rsidRDefault="00823543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460265" w:rsidRPr="0046026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- </w:t>
            </w: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460265" w:rsidRPr="0046026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460265"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ปี</w:t>
            </w:r>
          </w:p>
        </w:tc>
        <w:tc>
          <w:tcPr>
            <w:tcW w:w="136" w:type="dxa"/>
          </w:tcPr>
          <w:p w14:paraId="282EAA4F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hideMark/>
          </w:tcPr>
          <w:p w14:paraId="2148594A" w14:textId="35DF729F" w:rsidR="00460265" w:rsidRPr="00460265" w:rsidRDefault="00823543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823543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460265"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ปีขึ้นไป</w:t>
            </w:r>
          </w:p>
        </w:tc>
        <w:tc>
          <w:tcPr>
            <w:tcW w:w="136" w:type="dxa"/>
          </w:tcPr>
          <w:p w14:paraId="6F963563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  <w:hideMark/>
          </w:tcPr>
          <w:p w14:paraId="708AF812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60265" w:rsidRPr="00460265" w14:paraId="2E794E14" w14:textId="77777777" w:rsidTr="00460265">
        <w:trPr>
          <w:trHeight w:val="144"/>
        </w:trPr>
        <w:tc>
          <w:tcPr>
            <w:tcW w:w="3202" w:type="dxa"/>
          </w:tcPr>
          <w:p w14:paraId="3F13D416" w14:textId="77777777" w:rsidR="00460265" w:rsidRPr="00460265" w:rsidRDefault="00460265" w:rsidP="004D3FA8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</w:tcPr>
          <w:p w14:paraId="76BC2329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ที่แท้จริงถัวเฉลี่ย</w:t>
            </w:r>
          </w:p>
        </w:tc>
        <w:tc>
          <w:tcPr>
            <w:tcW w:w="1103" w:type="dxa"/>
          </w:tcPr>
          <w:p w14:paraId="2A9DCD90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02E3D5EC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79927295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0242B2A6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53CC3FBA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5DB5AFF7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1E2C8F11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60265" w:rsidRPr="00460265" w14:paraId="4214433F" w14:textId="77777777" w:rsidTr="00460265">
        <w:trPr>
          <w:trHeight w:val="144"/>
        </w:trPr>
        <w:tc>
          <w:tcPr>
            <w:tcW w:w="3202" w:type="dxa"/>
          </w:tcPr>
          <w:p w14:paraId="7EB51301" w14:textId="77777777" w:rsidR="00460265" w:rsidRPr="00460265" w:rsidRDefault="00460265" w:rsidP="004D3FA8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</w:tcPr>
          <w:p w14:paraId="03A700FB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ถ่วงน้ำหนัก</w:t>
            </w:r>
          </w:p>
        </w:tc>
        <w:tc>
          <w:tcPr>
            <w:tcW w:w="1103" w:type="dxa"/>
          </w:tcPr>
          <w:p w14:paraId="38DD5B26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1EFEA2F7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29BE8F42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0E8AB34B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7A0CEF54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6" w:type="dxa"/>
          </w:tcPr>
          <w:p w14:paraId="5D46545D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6E1F4E85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60265" w:rsidRPr="00460265" w14:paraId="61B550D1" w14:textId="77777777" w:rsidTr="00460265">
        <w:trPr>
          <w:trHeight w:val="144"/>
        </w:trPr>
        <w:tc>
          <w:tcPr>
            <w:tcW w:w="3202" w:type="dxa"/>
          </w:tcPr>
          <w:p w14:paraId="1E649657" w14:textId="77777777" w:rsidR="00460265" w:rsidRPr="00460265" w:rsidRDefault="00460265" w:rsidP="004D3FA8">
            <w:pPr>
              <w:ind w:left="627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1" w:type="dxa"/>
          </w:tcPr>
          <w:p w14:paraId="13E841E7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103" w:type="dxa"/>
          </w:tcPr>
          <w:p w14:paraId="5034FA88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1B7C156A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024E4D77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10FE8C6D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105DDBF0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" w:type="dxa"/>
          </w:tcPr>
          <w:p w14:paraId="7BCB425A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02" w:type="dxa"/>
          </w:tcPr>
          <w:p w14:paraId="3FBD716E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60265" w:rsidRPr="00460265" w14:paraId="1165F673" w14:textId="77777777" w:rsidTr="00460265">
        <w:trPr>
          <w:trHeight w:val="144"/>
        </w:trPr>
        <w:tc>
          <w:tcPr>
            <w:tcW w:w="3202" w:type="dxa"/>
            <w:hideMark/>
          </w:tcPr>
          <w:p w14:paraId="03EA4330" w14:textId="301EAAB6" w:rsidR="00460265" w:rsidRPr="00460265" w:rsidRDefault="00460265" w:rsidP="004D3FA8">
            <w:pPr>
              <w:ind w:left="627"/>
              <w:contextualSpacing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460265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460265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 xml:space="preserve">ธันวาคม </w:t>
            </w:r>
            <w:r w:rsidR="00823543" w:rsidRPr="00823543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51" w:type="dxa"/>
          </w:tcPr>
          <w:p w14:paraId="4D203312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675420F0" w14:textId="77777777" w:rsidR="00460265" w:rsidRPr="00460265" w:rsidRDefault="00460265" w:rsidP="004D3FA8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1808A81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B4E3F3E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63DD1932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341C6DAE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1A86FDF" w14:textId="77777777" w:rsidR="00460265" w:rsidRPr="00460265" w:rsidRDefault="00460265" w:rsidP="004D3FA8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5D898AC" w14:textId="77777777" w:rsidR="00460265" w:rsidRPr="00460265" w:rsidRDefault="00460265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60265" w:rsidRPr="00460265" w14:paraId="248575D4" w14:textId="77777777" w:rsidTr="00460265">
        <w:trPr>
          <w:trHeight w:val="144"/>
        </w:trPr>
        <w:tc>
          <w:tcPr>
            <w:tcW w:w="3202" w:type="dxa"/>
          </w:tcPr>
          <w:p w14:paraId="0FAC45EA" w14:textId="77777777" w:rsidR="00460265" w:rsidRPr="00460265" w:rsidRDefault="00460265" w:rsidP="00460265">
            <w:pPr>
              <w:ind w:left="627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51" w:type="dxa"/>
          </w:tcPr>
          <w:p w14:paraId="5F02D4F5" w14:textId="161B6280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3" w:type="dxa"/>
          </w:tcPr>
          <w:p w14:paraId="0AB0A8A1" w14:textId="7C4FA289" w:rsidR="00460265" w:rsidRPr="00460265" w:rsidRDefault="00460265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3641D200" w14:textId="77777777" w:rsidR="00460265" w:rsidRPr="00460265" w:rsidRDefault="00460265" w:rsidP="00460265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622159B" w14:textId="1980C699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6" w:type="dxa"/>
          </w:tcPr>
          <w:p w14:paraId="34A3995A" w14:textId="77777777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33ED476" w14:textId="70697A2B" w:rsidR="00460265" w:rsidRPr="00460265" w:rsidRDefault="00460265" w:rsidP="00460265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6" w:type="dxa"/>
            <w:vAlign w:val="bottom"/>
          </w:tcPr>
          <w:p w14:paraId="1C696047" w14:textId="77777777" w:rsidR="00460265" w:rsidRPr="00460265" w:rsidRDefault="00460265" w:rsidP="00460265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19F3A1F" w14:textId="2FAF3AA4" w:rsidR="00460265" w:rsidRPr="00460265" w:rsidRDefault="00460265" w:rsidP="00460265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6A09" w:rsidRPr="00460265" w14:paraId="2094EE44" w14:textId="77777777" w:rsidTr="001E79B8">
        <w:trPr>
          <w:trHeight w:val="144"/>
        </w:trPr>
        <w:tc>
          <w:tcPr>
            <w:tcW w:w="3202" w:type="dxa"/>
            <w:hideMark/>
          </w:tcPr>
          <w:p w14:paraId="2F061331" w14:textId="77777777" w:rsidR="00EB6A09" w:rsidRPr="00460265" w:rsidRDefault="00EB6A09" w:rsidP="00EB6A09">
            <w:pPr>
              <w:ind w:left="627" w:right="115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51" w:type="dxa"/>
          </w:tcPr>
          <w:p w14:paraId="171B1C17" w14:textId="48F4079B" w:rsidR="00EB6A09" w:rsidRPr="00460265" w:rsidRDefault="00EB6A09" w:rsidP="00EB6A09">
            <w:pPr>
              <w:ind w:right="11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14:paraId="0611574E" w14:textId="1BF533E7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89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851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565</w:t>
            </w:r>
          </w:p>
        </w:tc>
        <w:tc>
          <w:tcPr>
            <w:tcW w:w="136" w:type="dxa"/>
            <w:vAlign w:val="bottom"/>
          </w:tcPr>
          <w:p w14:paraId="624F009C" w14:textId="77777777" w:rsidR="00EB6A09" w:rsidRPr="00460265" w:rsidRDefault="00EB6A09" w:rsidP="00EB6A09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BD74022" w14:textId="7E852878" w:rsidR="00EB6A09" w:rsidRPr="00460265" w:rsidRDefault="00EB6A09" w:rsidP="00EB6A09">
            <w:pPr>
              <w:ind w:right="11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</w:tcPr>
          <w:p w14:paraId="5BC41B90" w14:textId="77777777" w:rsidR="00EB6A09" w:rsidRPr="00460265" w:rsidRDefault="00EB6A09" w:rsidP="00EB6A09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D623A88" w14:textId="556E8658" w:rsidR="00EB6A09" w:rsidRPr="00460265" w:rsidRDefault="00EB6A09" w:rsidP="00EB6A09">
            <w:pPr>
              <w:ind w:right="11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vAlign w:val="bottom"/>
          </w:tcPr>
          <w:p w14:paraId="0C6C375F" w14:textId="77777777" w:rsidR="00EB6A09" w:rsidRPr="00460265" w:rsidRDefault="00EB6A09" w:rsidP="00EB6A09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E94E153" w14:textId="0A27D93A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89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851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565</w:t>
            </w:r>
          </w:p>
        </w:tc>
      </w:tr>
      <w:tr w:rsidR="00EB6A09" w:rsidRPr="00460265" w14:paraId="5631E73E" w14:textId="77777777" w:rsidTr="00460265">
        <w:trPr>
          <w:trHeight w:val="144"/>
        </w:trPr>
        <w:tc>
          <w:tcPr>
            <w:tcW w:w="3202" w:type="dxa"/>
          </w:tcPr>
          <w:p w14:paraId="0C857AA0" w14:textId="77777777" w:rsidR="00EB6A09" w:rsidRPr="00460265" w:rsidRDefault="00EB6A09" w:rsidP="00EB6A09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51" w:type="dxa"/>
          </w:tcPr>
          <w:p w14:paraId="77BE1062" w14:textId="282ECFAC" w:rsidR="00EB6A09" w:rsidRPr="00460265" w:rsidRDefault="00823543" w:rsidP="00EB6A09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4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54</w:t>
            </w:r>
          </w:p>
        </w:tc>
        <w:tc>
          <w:tcPr>
            <w:tcW w:w="1103" w:type="dxa"/>
          </w:tcPr>
          <w:p w14:paraId="51876BA6" w14:textId="50DB5AE2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138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440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136" w:type="dxa"/>
            <w:vAlign w:val="bottom"/>
          </w:tcPr>
          <w:p w14:paraId="53399672" w14:textId="77777777" w:rsidR="00EB6A09" w:rsidRPr="00460265" w:rsidRDefault="00EB6A09" w:rsidP="00EB6A09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634D76C4" w14:textId="6AC1BB94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574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795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065</w:t>
            </w:r>
          </w:p>
        </w:tc>
        <w:tc>
          <w:tcPr>
            <w:tcW w:w="136" w:type="dxa"/>
            <w:vAlign w:val="bottom"/>
          </w:tcPr>
          <w:p w14:paraId="2DD237DD" w14:textId="77777777" w:rsidR="00EB6A09" w:rsidRPr="00460265" w:rsidRDefault="00EB6A09" w:rsidP="00EB6A09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74B5DA05" w14:textId="0E1724AA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320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525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295</w:t>
            </w:r>
          </w:p>
        </w:tc>
        <w:tc>
          <w:tcPr>
            <w:tcW w:w="136" w:type="dxa"/>
            <w:vAlign w:val="bottom"/>
          </w:tcPr>
          <w:p w14:paraId="7F79EF9E" w14:textId="77777777" w:rsidR="00EB6A09" w:rsidRPr="00460265" w:rsidRDefault="00EB6A09" w:rsidP="00EB6A09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03EA7FB5" w14:textId="03197F87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033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760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464</w:t>
            </w:r>
          </w:p>
        </w:tc>
      </w:tr>
      <w:tr w:rsidR="00EB6A09" w:rsidRPr="00460265" w14:paraId="63C5C0CF" w14:textId="77777777" w:rsidTr="00460265">
        <w:trPr>
          <w:trHeight w:val="144"/>
        </w:trPr>
        <w:tc>
          <w:tcPr>
            <w:tcW w:w="3202" w:type="dxa"/>
            <w:hideMark/>
          </w:tcPr>
          <w:p w14:paraId="538120F8" w14:textId="77777777" w:rsidR="00EB6A09" w:rsidRPr="00460265" w:rsidRDefault="00EB6A09" w:rsidP="00EB6A09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51" w:type="dxa"/>
          </w:tcPr>
          <w:p w14:paraId="1BDAB611" w14:textId="7DE81541" w:rsidR="00EB6A09" w:rsidRPr="00460265" w:rsidRDefault="00823543" w:rsidP="00EB6A09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5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103" w:type="dxa"/>
          </w:tcPr>
          <w:p w14:paraId="30877A33" w14:textId="2F5613C3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25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366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658</w:t>
            </w:r>
          </w:p>
        </w:tc>
        <w:tc>
          <w:tcPr>
            <w:tcW w:w="136" w:type="dxa"/>
            <w:vAlign w:val="bottom"/>
          </w:tcPr>
          <w:p w14:paraId="5867D011" w14:textId="77777777" w:rsidR="00EB6A09" w:rsidRPr="00460265" w:rsidRDefault="00EB6A09" w:rsidP="00EB6A09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1A5F857" w14:textId="5C21B943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74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312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064</w:t>
            </w:r>
          </w:p>
        </w:tc>
        <w:tc>
          <w:tcPr>
            <w:tcW w:w="136" w:type="dxa"/>
            <w:vAlign w:val="bottom"/>
          </w:tcPr>
          <w:p w14:paraId="7734E51D" w14:textId="77777777" w:rsidR="00EB6A09" w:rsidRPr="00460265" w:rsidRDefault="00EB6A09" w:rsidP="00EB6A09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3467CA0" w14:textId="2243FC4A" w:rsidR="00EB6A09" w:rsidRPr="00460265" w:rsidRDefault="00EB6A09" w:rsidP="00EB6A09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vAlign w:val="bottom"/>
          </w:tcPr>
          <w:p w14:paraId="0227DFF8" w14:textId="77777777" w:rsidR="00EB6A09" w:rsidRPr="00460265" w:rsidRDefault="00EB6A09" w:rsidP="00EB6A09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4EC7D867" w14:textId="4EB12C5A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99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678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722</w:t>
            </w:r>
          </w:p>
        </w:tc>
      </w:tr>
      <w:tr w:rsidR="00EB6A09" w:rsidRPr="00460265" w14:paraId="08642C32" w14:textId="77777777" w:rsidTr="00460265">
        <w:trPr>
          <w:trHeight w:val="144"/>
        </w:trPr>
        <w:tc>
          <w:tcPr>
            <w:tcW w:w="3202" w:type="dxa"/>
          </w:tcPr>
          <w:p w14:paraId="3482AA6E" w14:textId="77777777" w:rsidR="00EB6A09" w:rsidRPr="00460265" w:rsidRDefault="00EB6A09" w:rsidP="00EB6A09">
            <w:pPr>
              <w:ind w:left="627" w:right="11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460265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เงินกู้ยืมระยะยาวจากกิจการอื่น</w:t>
            </w:r>
          </w:p>
        </w:tc>
        <w:tc>
          <w:tcPr>
            <w:tcW w:w="1251" w:type="dxa"/>
          </w:tcPr>
          <w:p w14:paraId="13D100A6" w14:textId="770FAD28" w:rsidR="00EB6A09" w:rsidRPr="00460265" w:rsidRDefault="00823543" w:rsidP="00EB6A09">
            <w:pPr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4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.</w:t>
            </w:r>
            <w:r w:rsidRPr="00823543"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1103" w:type="dxa"/>
          </w:tcPr>
          <w:p w14:paraId="5412AD1B" w14:textId="6A1943A6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  <w:cs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122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371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115</w:t>
            </w:r>
          </w:p>
        </w:tc>
        <w:tc>
          <w:tcPr>
            <w:tcW w:w="136" w:type="dxa"/>
            <w:vAlign w:val="bottom"/>
          </w:tcPr>
          <w:p w14:paraId="6B87C59D" w14:textId="77777777" w:rsidR="00EB6A09" w:rsidRPr="00460265" w:rsidRDefault="00EB6A09" w:rsidP="00EB6A09">
            <w:pPr>
              <w:ind w:right="7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52B50BF3" w14:textId="49194BE7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119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715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104</w:t>
            </w:r>
          </w:p>
        </w:tc>
        <w:tc>
          <w:tcPr>
            <w:tcW w:w="136" w:type="dxa"/>
            <w:vAlign w:val="bottom"/>
          </w:tcPr>
          <w:p w14:paraId="0698431F" w14:textId="77777777" w:rsidR="00EB6A09" w:rsidRPr="00460265" w:rsidRDefault="00EB6A09" w:rsidP="00EB6A09">
            <w:pPr>
              <w:ind w:right="115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1A53A793" w14:textId="12418E2A" w:rsidR="00EB6A09" w:rsidRPr="00460265" w:rsidRDefault="00EB6A09" w:rsidP="00EB6A09">
            <w:pPr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6026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6" w:type="dxa"/>
            <w:vAlign w:val="bottom"/>
          </w:tcPr>
          <w:p w14:paraId="1650656E" w14:textId="77777777" w:rsidR="00EB6A09" w:rsidRPr="00460265" w:rsidRDefault="00EB6A09" w:rsidP="00EB6A09">
            <w:pPr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2" w:type="dxa"/>
          </w:tcPr>
          <w:p w14:paraId="254FFB30" w14:textId="0FD0E52F" w:rsidR="00EB6A09" w:rsidRPr="00460265" w:rsidRDefault="00823543" w:rsidP="00EB6A09">
            <w:pPr>
              <w:tabs>
                <w:tab w:val="decimal" w:pos="986"/>
              </w:tabs>
              <w:ind w:right="-27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823543">
              <w:rPr>
                <w:rFonts w:ascii="Angsana New" w:hAnsi="Angsana New"/>
                <w:sz w:val="24"/>
                <w:szCs w:val="24"/>
              </w:rPr>
              <w:t>242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086</w:t>
            </w:r>
            <w:r w:rsidR="00EB6A09" w:rsidRPr="00460265">
              <w:rPr>
                <w:rFonts w:ascii="Angsana New" w:hAnsi="Angsana New"/>
                <w:sz w:val="24"/>
                <w:szCs w:val="24"/>
              </w:rPr>
              <w:t>,</w:t>
            </w:r>
            <w:r w:rsidRPr="00823543">
              <w:rPr>
                <w:rFonts w:ascii="Angsana New" w:hAnsi="Angsana New"/>
                <w:sz w:val="24"/>
                <w:szCs w:val="24"/>
              </w:rPr>
              <w:t>219</w:t>
            </w:r>
          </w:p>
        </w:tc>
      </w:tr>
    </w:tbl>
    <w:p w14:paraId="186F6D9B" w14:textId="1A0FB441" w:rsidR="007D4DC7" w:rsidRDefault="00823543" w:rsidP="00EB6A09">
      <w:pPr>
        <w:spacing w:before="360"/>
        <w:ind w:left="547" w:right="14" w:hanging="547"/>
        <w:rPr>
          <w:rFonts w:ascii="Angsana New" w:hAnsi="Angsana New"/>
          <w:b/>
          <w:bCs/>
          <w:spacing w:val="-4"/>
          <w:sz w:val="32"/>
          <w:szCs w:val="32"/>
        </w:rPr>
      </w:pPr>
      <w:r w:rsidRPr="00823543">
        <w:rPr>
          <w:rFonts w:ascii="Angsana New" w:hAnsi="Angsana New"/>
          <w:b/>
          <w:bCs/>
          <w:spacing w:val="-4"/>
          <w:sz w:val="32"/>
          <w:szCs w:val="32"/>
        </w:rPr>
        <w:t>30</w:t>
      </w:r>
      <w:r w:rsidR="004459DC">
        <w:rPr>
          <w:rFonts w:ascii="Angsana New" w:hAnsi="Angsana New"/>
          <w:b/>
          <w:bCs/>
          <w:spacing w:val="-4"/>
          <w:sz w:val="32"/>
          <w:szCs w:val="32"/>
        </w:rPr>
        <w:t>.</w:t>
      </w:r>
      <w:r w:rsidR="009B3DEF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="00EB6A09">
        <w:rPr>
          <w:rFonts w:ascii="Angsana New" w:hAnsi="Angsana New"/>
          <w:b/>
          <w:bCs/>
          <w:spacing w:val="-4"/>
          <w:sz w:val="32"/>
          <w:szCs w:val="32"/>
        </w:rPr>
        <w:tab/>
      </w:r>
      <w:r w:rsidR="007D4DC7">
        <w:rPr>
          <w:rFonts w:ascii="Angsana New" w:hAnsi="Angsana New"/>
          <w:b/>
          <w:bCs/>
          <w:spacing w:val="-4"/>
          <w:sz w:val="32"/>
          <w:szCs w:val="32"/>
          <w:cs/>
        </w:rPr>
        <w:t>มูลค่า</w:t>
      </w:r>
      <w:r w:rsidR="007D4DC7">
        <w:rPr>
          <w:rFonts w:ascii="Angsana New" w:eastAsia="MS Mincho" w:hAnsi="Angsana New"/>
          <w:b/>
          <w:bCs/>
          <w:sz w:val="32"/>
          <w:szCs w:val="32"/>
          <w:cs/>
        </w:rPr>
        <w:t>ยุติธรรม</w:t>
      </w:r>
      <w:r w:rsidR="007D4DC7">
        <w:rPr>
          <w:rFonts w:ascii="Angsana New" w:hAnsi="Angsana New"/>
          <w:b/>
          <w:bCs/>
          <w:spacing w:val="-4"/>
          <w:sz w:val="32"/>
          <w:szCs w:val="32"/>
          <w:cs/>
        </w:rPr>
        <w:t>ของเครื่องมือทางการเงิน</w:t>
      </w:r>
    </w:p>
    <w:p w14:paraId="05CC8511" w14:textId="77777777" w:rsidR="009D4845" w:rsidRDefault="009D4845" w:rsidP="00090054">
      <w:pPr>
        <w:pStyle w:val="BodyText2"/>
        <w:adjustRightInd w:val="0"/>
        <w:spacing w:after="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นโยบายการบัญชีและการเปิดเผยของบริษัทกำหนดให้มีการกำหนดมูลค่ายุติธรรมทั้งสินทรัพย์และหนี้สิน</w:t>
      </w:r>
      <w:r>
        <w:rPr>
          <w:rFonts w:ascii="Angsana New" w:hAnsi="Angsana New"/>
          <w:spacing w:val="-4"/>
          <w:sz w:val="32"/>
          <w:szCs w:val="32"/>
          <w:cs/>
        </w:rPr>
        <w:t>ทางการเงินและไม่ใช่ทางการเงิน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</w:t>
      </w:r>
      <w:r>
        <w:rPr>
          <w:rFonts w:ascii="Angsana New" w:hAnsi="Angsana New"/>
          <w:spacing w:val="-10"/>
          <w:sz w:val="32"/>
          <w:szCs w:val="32"/>
          <w:cs/>
        </w:rPr>
        <w:t>หรือชำระหนี้สินกัน ในขณะที่ทั้งสองฝ่ายมีความรอบรู้และเต็มใจในการแลกเปลี่ยนกัน</w:t>
      </w:r>
      <w:r>
        <w:rPr>
          <w:rFonts w:ascii="Angsana New" w:hAnsi="Angsana New"/>
          <w:spacing w:val="-10"/>
          <w:sz w:val="32"/>
          <w:szCs w:val="32"/>
        </w:rPr>
        <w:t xml:space="preserve"> </w:t>
      </w:r>
      <w:r>
        <w:rPr>
          <w:rFonts w:ascii="Angsana New" w:hAnsi="Angsana New"/>
          <w:spacing w:val="-10"/>
          <w:sz w:val="32"/>
          <w:szCs w:val="32"/>
          <w:cs/>
        </w:rPr>
        <w:t>และสามารถต่อรองราคากัน</w:t>
      </w:r>
      <w:r>
        <w:rPr>
          <w:rFonts w:ascii="Angsana New" w:hAnsi="Angsana New"/>
          <w:sz w:val="32"/>
          <w:szCs w:val="32"/>
          <w:cs/>
        </w:rPr>
        <w:t xml:space="preserve">ได้อย่างเป็นอิสระในลักษณะของผู้ที่ไม่มีความเกี่ยวข้องกัน </w:t>
      </w:r>
    </w:p>
    <w:p w14:paraId="12199009" w14:textId="5B72BDA3" w:rsidR="009D4845" w:rsidRDefault="009D4845" w:rsidP="00090054">
      <w:pPr>
        <w:pStyle w:val="BodyText2"/>
        <w:adjustRightInd w:val="0"/>
        <w:spacing w:after="0" w:line="240" w:lineRule="auto"/>
        <w:ind w:left="540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  <w:lang w:val="en-US"/>
        </w:rPr>
        <w:t>ในการเปิดเผยมูลค่ายุติธรรมของเครื่องมือทางการเงินต้องใช้ดุลยพินิจในการประมาณมูลค่ายุติธรรม ดังนั้นมูลค่ายุติธรรมที่ประมาณขึ้นที่เปิดเผยในหมายเหตุประกอบงบการเงินนี้จึงไม่จำเป็นต้องบ่งชี้ถึงจำนวนเงิน ซึ่งเกิดขึ้นจริงในตลาดแลกเปลี่ยนในปัจจุบัน การใช้ข้อสมมติฐานทางการตลาดและหรือวิธีการประมาณที่แตกต่างกันอาจมีผลกระทบที่มีสาระสำคัญต่อมูลค่ายุติธรรมที่ประมาณขึ้น บริษัทใช้วิธีการและ</w:t>
      </w:r>
      <w:r>
        <w:rPr>
          <w:rFonts w:ascii="Angsana New" w:hAnsi="Angsana New"/>
          <w:spacing w:val="-6"/>
          <w:sz w:val="32"/>
          <w:szCs w:val="32"/>
          <w:lang w:val="en-US"/>
        </w:rPr>
        <w:br/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ข้อสมมติฐานดังต่อไปนี้ ในการประมาณมูลค่ายุติธรรมของเครื่องมือทางการเงิน</w:t>
      </w:r>
    </w:p>
    <w:p w14:paraId="79B77167" w14:textId="2F4723BA" w:rsidR="009D4845" w:rsidRDefault="00EB6A09" w:rsidP="00090054">
      <w:pPr>
        <w:pStyle w:val="BodyText2"/>
        <w:adjustRightInd w:val="0"/>
        <w:spacing w:after="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  <w:u w:val="single"/>
          <w:lang w:val="en-US"/>
        </w:rPr>
      </w:pPr>
      <w:r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br w:type="page"/>
      </w:r>
      <w:r w:rsidR="009D4845">
        <w:rPr>
          <w:rFonts w:ascii="Angsana New" w:hAnsi="Angsana New"/>
          <w:spacing w:val="-4"/>
          <w:sz w:val="32"/>
          <w:szCs w:val="32"/>
          <w:u w:val="single"/>
          <w:cs/>
          <w:lang w:val="en-US"/>
        </w:rPr>
        <w:t>สินทรัพย์ทางการเงินและหนี้สินทางการเงิน</w:t>
      </w:r>
    </w:p>
    <w:p w14:paraId="0D868166" w14:textId="24874BEF" w:rsidR="009D4845" w:rsidRDefault="009D4845" w:rsidP="00090054">
      <w:pPr>
        <w:pStyle w:val="BodyText2"/>
        <w:adjustRightInd w:val="0"/>
        <w:spacing w:after="0" w:line="240" w:lineRule="auto"/>
        <w:ind w:left="547"/>
        <w:jc w:val="thaiDistribute"/>
        <w:rPr>
          <w:rFonts w:ascii="Angsana New" w:hAnsi="Angsana New"/>
          <w:spacing w:val="-6"/>
          <w:sz w:val="32"/>
          <w:szCs w:val="32"/>
          <w:lang w:val="en-US"/>
        </w:rPr>
      </w:pPr>
      <w:r>
        <w:rPr>
          <w:rFonts w:ascii="Angsana New" w:hAnsi="Angsana New"/>
          <w:spacing w:val="-6"/>
          <w:sz w:val="32"/>
          <w:szCs w:val="32"/>
          <w:cs/>
          <w:lang w:val="en-US"/>
        </w:rPr>
        <w:t>เงินสดและรายการเทียบเท่าเงินสด ลูกหนี้การค้าและลูกหนี้หมุนเวียนอื่น</w:t>
      </w:r>
      <w:r w:rsidR="00753ED1">
        <w:rPr>
          <w:rFonts w:ascii="Angsana New" w:hAnsi="Angsana New"/>
          <w:spacing w:val="-6"/>
          <w:sz w:val="32"/>
          <w:szCs w:val="32"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>สินทรัพย์หมุนเวียนอื่น</w:t>
      </w:r>
      <w:r w:rsidR="00170BA9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สินทรัพย์ไม่หมุนเวียนอื่น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เงินกู้ยืมระยะสั้นจากสถาบันการเงิน เจ้าหนี้การค้าและเจ้าหนี้หมุนเวียนอื่น</w:t>
      </w:r>
      <w:r w:rsidR="00C801BA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หนี้สินที่เกิดจากสัญญา</w:t>
      </w:r>
      <w:r w:rsidR="0047453C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หนี้สินหมุนเวียนอื่น </w:t>
      </w:r>
      <w:r w:rsidR="00F63F57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และหนี้สินไม่หมุนเวียนอื่น </w:t>
      </w:r>
      <w:r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มีมูลค่ายุติธรรมโดยประมาณเท่ากับมูลค่าตามบัญชี </w:t>
      </w:r>
      <w:r>
        <w:rPr>
          <w:rFonts w:ascii="Angsana New" w:hAnsi="Angsana New"/>
          <w:sz w:val="32"/>
          <w:szCs w:val="32"/>
          <w:cs/>
        </w:rPr>
        <w:t>เนื่องจากครบกำหนดชำระในระยะเวลาอันสั้น</w:t>
      </w:r>
    </w:p>
    <w:p w14:paraId="7C1EF134" w14:textId="03AD776D" w:rsidR="009D4845" w:rsidRDefault="009D4845" w:rsidP="00EB6A09">
      <w:pPr>
        <w:tabs>
          <w:tab w:val="left" w:pos="540"/>
        </w:tabs>
        <w:spacing w:before="240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เงินกู้ยืมระยะยาวจากสถาบันการเงินที่มีอัตราดอกเบี้ยลอยตัว หนี้สินตามสัญญาเช่า</w:t>
      </w:r>
      <w:r w:rsidR="00027C06">
        <w:rPr>
          <w:rFonts w:ascii="Angsana New" w:hAnsi="Angsana New"/>
          <w:spacing w:val="-4"/>
          <w:sz w:val="32"/>
          <w:szCs w:val="32"/>
          <w:cs/>
        </w:rPr>
        <w:t xml:space="preserve"> แ</w:t>
      </w:r>
      <w:r>
        <w:rPr>
          <w:rFonts w:ascii="Angsana New" w:hAnsi="Angsana New"/>
          <w:spacing w:val="-6"/>
          <w:sz w:val="32"/>
          <w:szCs w:val="32"/>
          <w:cs/>
        </w:rPr>
        <w:t>ละ</w:t>
      </w:r>
      <w:r>
        <w:rPr>
          <w:rFonts w:ascii="Angsana New" w:hAnsi="Angsana New"/>
          <w:spacing w:val="-4"/>
          <w:sz w:val="32"/>
          <w:szCs w:val="32"/>
          <w:cs/>
        </w:rPr>
        <w:t>เงินกู้ยืมระยะยาวจากกิจการอื่น</w:t>
      </w:r>
      <w:r>
        <w:rPr>
          <w:rFonts w:ascii="Angsana New" w:hAnsi="Angsana New"/>
          <w:sz w:val="32"/>
          <w:szCs w:val="32"/>
          <w:cs/>
        </w:rPr>
        <w:t>ซึ่งวัดมูลค่าด้วยราคาทุนตัดจำหน่าย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มีมูลค่ายุติธรรมโดยประมาณเท่ากับมูลค่าตามบัญชี </w:t>
      </w:r>
    </w:p>
    <w:p w14:paraId="58D100FD" w14:textId="243DC21D" w:rsidR="004678A4" w:rsidRDefault="00823543" w:rsidP="00FF2010">
      <w:pPr>
        <w:tabs>
          <w:tab w:val="left" w:pos="540"/>
          <w:tab w:val="left" w:pos="630"/>
        </w:tabs>
        <w:spacing w:before="360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 w:rsidRPr="00823543">
        <w:rPr>
          <w:rFonts w:ascii="Angsana New" w:eastAsia="MS Mincho" w:hAnsi="Angsana New"/>
          <w:b/>
          <w:bCs/>
          <w:sz w:val="32"/>
          <w:szCs w:val="32"/>
        </w:rPr>
        <w:t>31</w:t>
      </w:r>
      <w:r w:rsidR="004678A4">
        <w:rPr>
          <w:rFonts w:ascii="Angsana New" w:eastAsia="MS Mincho" w:hAnsi="Angsana New"/>
          <w:b/>
          <w:bCs/>
          <w:sz w:val="32"/>
          <w:szCs w:val="32"/>
        </w:rPr>
        <w:t>.</w:t>
      </w:r>
      <w:r w:rsidR="004678A4">
        <w:rPr>
          <w:rFonts w:ascii="Angsana New" w:eastAsia="MS Mincho" w:hAnsi="Angsana New"/>
          <w:b/>
          <w:bCs/>
          <w:sz w:val="32"/>
          <w:szCs w:val="32"/>
        </w:rPr>
        <w:tab/>
      </w:r>
      <w:r w:rsidR="004678A4">
        <w:rPr>
          <w:rFonts w:ascii="Angsana New" w:eastAsia="MS Mincho" w:hAnsi="Angsana New"/>
          <w:b/>
          <w:bCs/>
          <w:sz w:val="32"/>
          <w:szCs w:val="32"/>
          <w:cs/>
        </w:rPr>
        <w:t>หนังสือค้ำประกัน</w:t>
      </w:r>
    </w:p>
    <w:p w14:paraId="5042354C" w14:textId="281407FF" w:rsidR="00E45C00" w:rsidRDefault="004678A4" w:rsidP="00FF2010">
      <w:pPr>
        <w:tabs>
          <w:tab w:val="left" w:pos="540"/>
        </w:tabs>
        <w:ind w:left="547" w:hanging="7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eastAsia="MS Mincho" w:hAnsi="Angsana New"/>
          <w:spacing w:val="-14"/>
          <w:sz w:val="32"/>
          <w:szCs w:val="32"/>
        </w:rPr>
        <w:t>31</w:t>
      </w:r>
      <w:r>
        <w:rPr>
          <w:rFonts w:ascii="Angsana New" w:eastAsia="MS Mincho" w:hAnsi="Angsana New"/>
          <w:spacing w:val="-14"/>
          <w:sz w:val="32"/>
          <w:szCs w:val="32"/>
          <w:cs/>
        </w:rPr>
        <w:t xml:space="preserve"> </w:t>
      </w:r>
      <w:r w:rsidR="006D7B1E">
        <w:rPr>
          <w:rFonts w:ascii="Angsana New" w:eastAsia="MS Mincho" w:hAnsi="Angsana New"/>
          <w:spacing w:val="-14"/>
          <w:sz w:val="32"/>
          <w:szCs w:val="32"/>
          <w:cs/>
        </w:rPr>
        <w:t>ธันวาคม</w:t>
      </w:r>
      <w:r>
        <w:rPr>
          <w:rFonts w:ascii="Angsana New" w:eastAsia="MS Mincho" w:hAnsi="Angsana New"/>
          <w:spacing w:val="-14"/>
          <w:sz w:val="32"/>
          <w:szCs w:val="32"/>
          <w:cs/>
        </w:rPr>
        <w:t xml:space="preserve"> </w:t>
      </w:r>
      <w:r w:rsidR="00823543" w:rsidRPr="00823543">
        <w:rPr>
          <w:rFonts w:ascii="Angsana New" w:eastAsia="MS Mincho" w:hAnsi="Angsana New"/>
          <w:spacing w:val="-14"/>
          <w:sz w:val="32"/>
          <w:szCs w:val="32"/>
        </w:rPr>
        <w:t>2567</w:t>
      </w:r>
      <w:r>
        <w:rPr>
          <w:rFonts w:ascii="Angsana New" w:eastAsia="MS Mincho" w:hAnsi="Angsana New"/>
          <w:spacing w:val="-14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 xml:space="preserve">บริษัทมีหนังสือค้ำประกันที่ธนาคารออกเพื่อซื้อวัสดุก่อสร้างของบริษัทเป็นจำนวน </w:t>
      </w:r>
      <w:r w:rsidR="00823543" w:rsidRPr="00823543">
        <w:rPr>
          <w:rFonts w:ascii="Angsana New" w:eastAsia="MS Mincho" w:hAnsi="Angsana New"/>
          <w:sz w:val="32"/>
          <w:szCs w:val="32"/>
        </w:rPr>
        <w:t>0</w:t>
      </w:r>
      <w:r>
        <w:rPr>
          <w:rFonts w:ascii="Angsana New" w:eastAsia="MS Mincho" w:hAnsi="Angsana New"/>
          <w:sz w:val="32"/>
          <w:szCs w:val="32"/>
          <w:cs/>
        </w:rPr>
        <w:t>.</w:t>
      </w:r>
      <w:r w:rsidR="00823543" w:rsidRPr="00823543">
        <w:rPr>
          <w:rFonts w:ascii="Angsana New" w:eastAsia="MS Mincho" w:hAnsi="Angsana New"/>
          <w:sz w:val="32"/>
          <w:szCs w:val="32"/>
        </w:rPr>
        <w:t>10</w:t>
      </w:r>
      <w:r>
        <w:rPr>
          <w:rFonts w:ascii="Angsana New" w:eastAsia="MS Mincho" w:hAnsi="Angsana New"/>
          <w:sz w:val="32"/>
          <w:szCs w:val="32"/>
          <w:cs/>
        </w:rPr>
        <w:t xml:space="preserve"> ล้านบาท โดยไม่มีหลักประกัน </w:t>
      </w:r>
      <w:r>
        <w:rPr>
          <w:rFonts w:ascii="Angsana New" w:eastAsia="MS Mincho" w:hAnsi="Angsana New"/>
          <w:sz w:val="32"/>
          <w:szCs w:val="32"/>
        </w:rPr>
        <w:t>(</w:t>
      </w:r>
      <w:r w:rsidR="00823543" w:rsidRPr="00823543">
        <w:rPr>
          <w:rFonts w:ascii="Angsana New" w:eastAsia="MS Mincho" w:hAnsi="Angsana New"/>
          <w:sz w:val="32"/>
          <w:szCs w:val="32"/>
        </w:rPr>
        <w:t>31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="00823543" w:rsidRPr="00823543">
        <w:rPr>
          <w:rFonts w:ascii="Angsana New" w:eastAsia="MS Mincho" w:hAnsi="Angsana New"/>
          <w:sz w:val="32"/>
          <w:szCs w:val="32"/>
        </w:rPr>
        <w:t>2566</w:t>
      </w:r>
      <w:r>
        <w:rPr>
          <w:rFonts w:ascii="Angsana New" w:eastAsia="MS Mincho" w:hAnsi="Angsana New"/>
          <w:sz w:val="32"/>
          <w:szCs w:val="32"/>
        </w:rPr>
        <w:t xml:space="preserve">: </w:t>
      </w:r>
      <w:r>
        <w:rPr>
          <w:rFonts w:ascii="Angsana New" w:eastAsia="MS Mincho" w:hAnsi="Angsana New"/>
          <w:sz w:val="32"/>
          <w:szCs w:val="32"/>
          <w:cs/>
        </w:rPr>
        <w:t>ไม่มี</w:t>
      </w:r>
      <w:r>
        <w:rPr>
          <w:rFonts w:ascii="Angsana New" w:eastAsia="MS Mincho" w:hAnsi="Angsana New"/>
          <w:sz w:val="32"/>
          <w:szCs w:val="32"/>
        </w:rPr>
        <w:t>)</w:t>
      </w:r>
    </w:p>
    <w:p w14:paraId="4A185F36" w14:textId="230EC2F0" w:rsidR="009B78CC" w:rsidRDefault="00823543" w:rsidP="00FF2010">
      <w:pPr>
        <w:tabs>
          <w:tab w:val="left" w:pos="540"/>
          <w:tab w:val="left" w:pos="630"/>
        </w:tabs>
        <w:spacing w:before="360"/>
        <w:jc w:val="thaiDistribute"/>
        <w:rPr>
          <w:rFonts w:ascii="Angsana New" w:eastAsia="MS Mincho" w:hAnsi="Angsana New"/>
          <w:b/>
          <w:bCs/>
          <w:sz w:val="32"/>
          <w:szCs w:val="32"/>
        </w:rPr>
      </w:pPr>
      <w:r w:rsidRPr="00823543">
        <w:rPr>
          <w:rFonts w:ascii="Angsana New" w:eastAsia="MS Mincho" w:hAnsi="Angsana New"/>
          <w:b/>
          <w:bCs/>
          <w:sz w:val="32"/>
          <w:szCs w:val="32"/>
        </w:rPr>
        <w:t>32</w:t>
      </w:r>
      <w:r w:rsidR="009B78CC">
        <w:rPr>
          <w:rFonts w:ascii="Angsana New" w:eastAsia="MS Mincho" w:hAnsi="Angsana New"/>
          <w:b/>
          <w:bCs/>
          <w:sz w:val="32"/>
          <w:szCs w:val="32"/>
        </w:rPr>
        <w:t>.</w:t>
      </w:r>
      <w:r w:rsidR="009B78CC">
        <w:rPr>
          <w:rFonts w:ascii="Angsana New" w:eastAsia="MS Mincho" w:hAnsi="Angsana New"/>
          <w:b/>
          <w:bCs/>
          <w:sz w:val="32"/>
          <w:szCs w:val="32"/>
        </w:rPr>
        <w:tab/>
      </w:r>
      <w:r w:rsidR="00464A05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</w:p>
    <w:p w14:paraId="3A1BA613" w14:textId="5E298ACF" w:rsidR="00E21464" w:rsidRDefault="0062208A" w:rsidP="00FF2010">
      <w:pPr>
        <w:tabs>
          <w:tab w:val="left" w:pos="540"/>
        </w:tabs>
        <w:ind w:left="547" w:hanging="7"/>
        <w:jc w:val="thaiDistribute"/>
        <w:rPr>
          <w:rFonts w:ascii="Angsana New" w:eastAsia="MS Mincho" w:hAnsi="Angsana New"/>
          <w:sz w:val="32"/>
          <w:szCs w:val="32"/>
        </w:rPr>
      </w:pPr>
      <w:r>
        <w:rPr>
          <w:rFonts w:ascii="Angsana New" w:eastAsia="MS Mincho" w:hAnsi="Angsana New"/>
          <w:sz w:val="32"/>
          <w:szCs w:val="32"/>
        </w:rPr>
        <w:tab/>
      </w:r>
      <w:r>
        <w:rPr>
          <w:rFonts w:ascii="Angsana New" w:eastAsia="MS Mincho" w:hAnsi="Angsana New"/>
          <w:sz w:val="32"/>
          <w:szCs w:val="32"/>
          <w:cs/>
        </w:rPr>
        <w:t xml:space="preserve">ณ วันที่ </w:t>
      </w:r>
      <w:r w:rsidR="00823543" w:rsidRPr="00823543">
        <w:rPr>
          <w:rFonts w:ascii="Angsana New" w:eastAsia="MS Mincho" w:hAnsi="Angsana New"/>
          <w:sz w:val="32"/>
          <w:szCs w:val="32"/>
        </w:rPr>
        <w:t>31</w:t>
      </w:r>
      <w:r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="00823543" w:rsidRPr="00823543">
        <w:rPr>
          <w:rFonts w:ascii="Angsana New" w:eastAsia="MS Mincho" w:hAnsi="Angsana New"/>
          <w:sz w:val="32"/>
          <w:szCs w:val="32"/>
        </w:rPr>
        <w:t>2567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 xml:space="preserve">และ </w:t>
      </w:r>
      <w:r w:rsidR="00823543" w:rsidRPr="00823543">
        <w:rPr>
          <w:rFonts w:ascii="Angsana New" w:eastAsia="MS Mincho" w:hAnsi="Angsana New"/>
          <w:sz w:val="32"/>
          <w:szCs w:val="32"/>
        </w:rPr>
        <w:t>2566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>บริษัทมี</w:t>
      </w:r>
      <w:r w:rsidR="00A4151A">
        <w:rPr>
          <w:rFonts w:ascii="Angsana New" w:eastAsia="MS Mincho" w:hAnsi="Angsana New"/>
          <w:sz w:val="32"/>
          <w:szCs w:val="32"/>
          <w:cs/>
        </w:rPr>
        <w:t>ภาระผูกพัน</w:t>
      </w:r>
      <w:r>
        <w:rPr>
          <w:rFonts w:ascii="Angsana New" w:eastAsia="MS Mincho" w:hAnsi="Angsana New"/>
          <w:sz w:val="32"/>
          <w:szCs w:val="32"/>
          <w:cs/>
        </w:rPr>
        <w:t>รายจ่ายฝ่ายทุนจำนวนเงิน</w:t>
      </w:r>
      <w:r w:rsidR="00E146F0">
        <w:rPr>
          <w:rFonts w:ascii="Angsana New" w:eastAsia="MS Mincho" w:hAnsi="Angsana New"/>
          <w:sz w:val="32"/>
          <w:szCs w:val="32"/>
        </w:rPr>
        <w:t xml:space="preserve"> </w:t>
      </w:r>
      <w:r w:rsidR="00823543" w:rsidRPr="00823543">
        <w:rPr>
          <w:rFonts w:ascii="Angsana New" w:eastAsia="MS Mincho" w:hAnsi="Angsana New"/>
          <w:sz w:val="32"/>
          <w:szCs w:val="32"/>
        </w:rPr>
        <w:t>9</w:t>
      </w:r>
      <w:r w:rsidR="00E146F0">
        <w:rPr>
          <w:rFonts w:ascii="Angsana New" w:eastAsia="MS Mincho" w:hAnsi="Angsana New"/>
          <w:sz w:val="32"/>
          <w:szCs w:val="32"/>
        </w:rPr>
        <w:t>.</w:t>
      </w:r>
      <w:r w:rsidR="00823543" w:rsidRPr="00823543">
        <w:rPr>
          <w:rFonts w:ascii="Angsana New" w:eastAsia="MS Mincho" w:hAnsi="Angsana New"/>
          <w:sz w:val="32"/>
          <w:szCs w:val="32"/>
        </w:rPr>
        <w:t>78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 xml:space="preserve">ล้านบาท และ </w:t>
      </w:r>
      <w:r w:rsidR="00823543" w:rsidRPr="00823543">
        <w:rPr>
          <w:rFonts w:ascii="Angsana New" w:eastAsia="MS Mincho" w:hAnsi="Angsana New"/>
          <w:sz w:val="32"/>
          <w:szCs w:val="32"/>
        </w:rPr>
        <w:t>4</w:t>
      </w:r>
      <w:r w:rsidR="00BC51CE">
        <w:rPr>
          <w:rFonts w:ascii="Angsana New" w:eastAsia="MS Mincho" w:hAnsi="Angsana New"/>
          <w:sz w:val="32"/>
          <w:szCs w:val="32"/>
        </w:rPr>
        <w:t>.</w:t>
      </w:r>
      <w:r w:rsidR="00823543" w:rsidRPr="00823543">
        <w:rPr>
          <w:rFonts w:ascii="Angsana New" w:eastAsia="MS Mincho" w:hAnsi="Angsana New"/>
          <w:sz w:val="32"/>
          <w:szCs w:val="32"/>
        </w:rPr>
        <w:t>70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>ล้านบาท</w:t>
      </w:r>
      <w:r>
        <w:rPr>
          <w:rFonts w:ascii="Angsana New" w:eastAsia="MS Mincho" w:hAnsi="Angsana New"/>
          <w:sz w:val="32"/>
          <w:szCs w:val="32"/>
        </w:rPr>
        <w:t xml:space="preserve"> </w:t>
      </w:r>
      <w:r>
        <w:rPr>
          <w:rFonts w:ascii="Angsana New" w:eastAsia="MS Mincho" w:hAnsi="Angsana New"/>
          <w:sz w:val="32"/>
          <w:szCs w:val="32"/>
          <w:cs/>
        </w:rPr>
        <w:t xml:space="preserve">ตามลำดับ </w:t>
      </w:r>
      <w:r w:rsidR="000234C3">
        <w:rPr>
          <w:rFonts w:ascii="Angsana New" w:eastAsia="MS Mincho" w:hAnsi="Angsana New"/>
          <w:sz w:val="32"/>
          <w:szCs w:val="32"/>
          <w:cs/>
        </w:rPr>
        <w:t>อันเป็นรายจ่ายที่เกี่ยวข้องกับการก่อสร้างสาข</w:t>
      </w:r>
      <w:r w:rsidR="0003776C">
        <w:rPr>
          <w:rFonts w:ascii="Angsana New" w:eastAsia="MS Mincho" w:hAnsi="Angsana New"/>
          <w:sz w:val="32"/>
          <w:szCs w:val="32"/>
          <w:cs/>
        </w:rPr>
        <w:t>า</w:t>
      </w:r>
    </w:p>
    <w:p w14:paraId="51BEF713" w14:textId="60FD4932" w:rsidR="00A849B8" w:rsidRDefault="00823543" w:rsidP="00FF2010">
      <w:pPr>
        <w:spacing w:before="3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33</w:t>
      </w:r>
      <w:r w:rsidR="00A63F20">
        <w:rPr>
          <w:rFonts w:ascii="Angsana New" w:hAnsi="Angsana New"/>
          <w:b/>
          <w:bCs/>
          <w:sz w:val="32"/>
          <w:szCs w:val="32"/>
        </w:rPr>
        <w:t>.</w:t>
      </w:r>
      <w:r w:rsidR="00A63F20">
        <w:rPr>
          <w:rFonts w:ascii="Angsana New" w:hAnsi="Angsana New"/>
          <w:b/>
          <w:bCs/>
          <w:sz w:val="32"/>
          <w:szCs w:val="32"/>
        </w:rPr>
        <w:tab/>
      </w:r>
      <w:r w:rsidR="00A63F20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4CA6624" w14:textId="571A0003" w:rsidR="0078355D" w:rsidRDefault="0078355D" w:rsidP="00090054">
      <w:pPr>
        <w:snapToGrid w:val="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823543" w:rsidRPr="00823543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78664A">
        <w:rPr>
          <w:rFonts w:ascii="Angsana New" w:hAnsi="Angsana New"/>
          <w:sz w:val="32"/>
          <w:szCs w:val="32"/>
          <w:cs/>
        </w:rPr>
        <w:t>กุมภาพันธ์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823543" w:rsidRPr="00823543">
        <w:rPr>
          <w:rFonts w:ascii="Angsana New" w:hAnsi="Angsana New"/>
          <w:sz w:val="32"/>
          <w:szCs w:val="32"/>
        </w:rPr>
        <w:t>2568</w:t>
      </w:r>
      <w:r>
        <w:rPr>
          <w:rFonts w:ascii="Angsana New" w:hAnsi="Angsana New"/>
          <w:sz w:val="32"/>
          <w:szCs w:val="32"/>
          <w:cs/>
        </w:rPr>
        <w:t xml:space="preserve"> ที่ประชุม</w:t>
      </w:r>
      <w:r w:rsidR="00E16ECF">
        <w:rPr>
          <w:rFonts w:ascii="Angsana New" w:hAnsi="Angsana New"/>
          <w:sz w:val="32"/>
          <w:szCs w:val="32"/>
          <w:cs/>
        </w:rPr>
        <w:t>คณะกรรมการ</w:t>
      </w:r>
      <w:r w:rsidR="00AB676D">
        <w:rPr>
          <w:rFonts w:ascii="Angsana New" w:hAnsi="Angsana New"/>
          <w:sz w:val="32"/>
          <w:szCs w:val="32"/>
          <w:cs/>
        </w:rPr>
        <w:t xml:space="preserve">บริษัทครั้งที่ </w:t>
      </w:r>
      <w:r w:rsidR="00823543" w:rsidRPr="00823543">
        <w:rPr>
          <w:rFonts w:ascii="Angsana New" w:hAnsi="Angsana New"/>
          <w:sz w:val="32"/>
          <w:szCs w:val="32"/>
        </w:rPr>
        <w:t>1</w:t>
      </w:r>
      <w:r w:rsidR="00AB676D">
        <w:rPr>
          <w:rFonts w:ascii="Angsana New" w:hAnsi="Angsana New"/>
          <w:sz w:val="32"/>
          <w:szCs w:val="32"/>
        </w:rPr>
        <w:t>/</w:t>
      </w:r>
      <w:r w:rsidR="00823543" w:rsidRPr="00823543">
        <w:rPr>
          <w:rFonts w:ascii="Angsana New" w:hAnsi="Angsana New"/>
          <w:sz w:val="32"/>
          <w:szCs w:val="32"/>
        </w:rPr>
        <w:t>2568</w:t>
      </w:r>
      <w:r w:rsidR="00AB676D">
        <w:rPr>
          <w:rFonts w:ascii="Angsana New" w:hAnsi="Angsana New"/>
          <w:sz w:val="32"/>
          <w:szCs w:val="32"/>
        </w:rPr>
        <w:t xml:space="preserve"> </w:t>
      </w:r>
      <w:r w:rsidR="00AB676D">
        <w:rPr>
          <w:rFonts w:ascii="Angsana New" w:hAnsi="Angsana New"/>
          <w:sz w:val="32"/>
          <w:szCs w:val="32"/>
          <w:cs/>
        </w:rPr>
        <w:t>ได้อนุมัติให้เสนอต่อที่ประชุมสามัญผู้ถือหุ้นเพื่อพิจารณาและ</w:t>
      </w:r>
      <w:r>
        <w:rPr>
          <w:rFonts w:ascii="Angsana New" w:hAnsi="Angsana New"/>
          <w:sz w:val="32"/>
          <w:szCs w:val="32"/>
          <w:cs/>
        </w:rPr>
        <w:t xml:space="preserve">อนุมัติการแปรสภาพเป็นบริษัทมหาชนจำกัด และให้เปลี่ยนแปลงมูลค่าหุ้นสามัญของบริษัทจากเดิมที่ตราไว้หุ้นละ </w:t>
      </w:r>
      <w:r w:rsidR="00823543" w:rsidRPr="00823543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/>
          <w:sz w:val="32"/>
          <w:szCs w:val="32"/>
          <w:cs/>
        </w:rPr>
        <w:t xml:space="preserve"> บาท จำนวน </w:t>
      </w:r>
      <w:r w:rsidR="00823543" w:rsidRPr="00823543">
        <w:rPr>
          <w:rFonts w:ascii="Angsana New" w:hAnsi="Angsana New"/>
          <w:sz w:val="32"/>
          <w:szCs w:val="32"/>
        </w:rPr>
        <w:t>15</w:t>
      </w:r>
      <w:r w:rsidR="005D3D1D">
        <w:rPr>
          <w:rFonts w:ascii="Angsana New" w:hAnsi="Angsana New"/>
          <w:sz w:val="32"/>
          <w:szCs w:val="32"/>
          <w:cs/>
        </w:rPr>
        <w:t xml:space="preserve"> ล้าน</w:t>
      </w:r>
      <w:r>
        <w:rPr>
          <w:rFonts w:ascii="Angsana New" w:hAnsi="Angsana New"/>
          <w:sz w:val="32"/>
          <w:szCs w:val="32"/>
          <w:cs/>
        </w:rPr>
        <w:t xml:space="preserve">หุ้น เป็นหุ้นละ </w:t>
      </w:r>
      <w:r w:rsidR="00823543" w:rsidRPr="0082354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  <w:cs/>
        </w:rPr>
        <w:t xml:space="preserve"> บาท จำนวน </w:t>
      </w:r>
      <w:r w:rsidR="00823543" w:rsidRPr="00823543">
        <w:rPr>
          <w:rFonts w:ascii="Angsana New" w:hAnsi="Angsana New"/>
          <w:spacing w:val="-8"/>
          <w:sz w:val="32"/>
          <w:szCs w:val="32"/>
        </w:rPr>
        <w:t>300</w:t>
      </w:r>
      <w:r w:rsidR="005D3D1D" w:rsidRPr="00FF2010">
        <w:rPr>
          <w:rFonts w:ascii="Angsana New" w:hAnsi="Angsana New"/>
          <w:spacing w:val="-8"/>
          <w:sz w:val="32"/>
          <w:szCs w:val="32"/>
        </w:rPr>
        <w:t xml:space="preserve"> </w:t>
      </w:r>
      <w:r w:rsidR="005D3D1D" w:rsidRPr="00FF2010">
        <w:rPr>
          <w:rFonts w:ascii="Angsana New" w:hAnsi="Angsana New"/>
          <w:spacing w:val="-8"/>
          <w:sz w:val="32"/>
          <w:szCs w:val="32"/>
          <w:cs/>
        </w:rPr>
        <w:t>ล้าน</w:t>
      </w:r>
      <w:r w:rsidRPr="00FF2010">
        <w:rPr>
          <w:rFonts w:ascii="Angsana New" w:hAnsi="Angsana New"/>
          <w:spacing w:val="-8"/>
          <w:sz w:val="32"/>
          <w:szCs w:val="32"/>
          <w:cs/>
        </w:rPr>
        <w:t xml:space="preserve">หุ้น </w:t>
      </w:r>
      <w:r w:rsidR="005D3D1D" w:rsidRPr="00FF2010">
        <w:rPr>
          <w:rFonts w:ascii="Angsana New" w:hAnsi="Angsana New"/>
          <w:spacing w:val="-8"/>
          <w:sz w:val="32"/>
          <w:szCs w:val="32"/>
          <w:cs/>
        </w:rPr>
        <w:t>และ</w:t>
      </w:r>
      <w:r w:rsidRPr="00FF2010">
        <w:rPr>
          <w:rFonts w:ascii="Angsana New" w:hAnsi="Angsana New"/>
          <w:spacing w:val="-8"/>
          <w:sz w:val="32"/>
          <w:szCs w:val="32"/>
          <w:cs/>
        </w:rPr>
        <w:t xml:space="preserve">เพิ่มทุนจดทะเบียนของบริษัทจากทุนจดทะเบียนเดิม </w:t>
      </w:r>
      <w:r w:rsidR="00823543" w:rsidRPr="00823543">
        <w:rPr>
          <w:rFonts w:ascii="Angsana New" w:hAnsi="Angsana New"/>
          <w:spacing w:val="-8"/>
          <w:sz w:val="32"/>
          <w:szCs w:val="32"/>
        </w:rPr>
        <w:t>150</w:t>
      </w:r>
      <w:r w:rsidRPr="00FF2010">
        <w:rPr>
          <w:rFonts w:ascii="Angsana New" w:hAnsi="Angsana New"/>
          <w:spacing w:val="-8"/>
          <w:sz w:val="32"/>
          <w:szCs w:val="32"/>
          <w:cs/>
        </w:rPr>
        <w:t xml:space="preserve"> ล้านบาท (หุ้นสามัญ </w:t>
      </w:r>
      <w:r w:rsidR="00823543" w:rsidRPr="00823543">
        <w:rPr>
          <w:rFonts w:ascii="Angsana New" w:hAnsi="Angsana New"/>
          <w:spacing w:val="-8"/>
          <w:sz w:val="32"/>
          <w:szCs w:val="32"/>
        </w:rPr>
        <w:t>300</w:t>
      </w:r>
      <w:r w:rsidR="005D3D1D" w:rsidRPr="00FF2010">
        <w:rPr>
          <w:rFonts w:ascii="Angsana New" w:hAnsi="Angsana New"/>
          <w:spacing w:val="-8"/>
          <w:sz w:val="32"/>
          <w:szCs w:val="32"/>
          <w:cs/>
        </w:rPr>
        <w:t xml:space="preserve"> ล้าน</w:t>
      </w:r>
      <w:r w:rsidRPr="00FF2010">
        <w:rPr>
          <w:rFonts w:ascii="Angsana New" w:hAnsi="Angsana New"/>
          <w:spacing w:val="-8"/>
          <w:sz w:val="32"/>
          <w:szCs w:val="32"/>
          <w:cs/>
        </w:rPr>
        <w:t>หุ้น</w:t>
      </w:r>
      <w:r>
        <w:rPr>
          <w:rFonts w:ascii="Angsana New" w:hAnsi="Angsana New"/>
          <w:sz w:val="32"/>
          <w:szCs w:val="32"/>
          <w:cs/>
        </w:rPr>
        <w:t xml:space="preserve"> มูลค่าหุ้นละ </w:t>
      </w:r>
      <w:r w:rsidR="00823543" w:rsidRPr="0082354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  <w:cs/>
        </w:rPr>
        <w:t xml:space="preserve"> บาท) เป็นทุนจดทะเบียนจำนวน </w:t>
      </w:r>
      <w:r w:rsidR="00823543" w:rsidRPr="00823543">
        <w:rPr>
          <w:rFonts w:ascii="Angsana New" w:hAnsi="Angsana New"/>
          <w:sz w:val="32"/>
          <w:szCs w:val="32"/>
        </w:rPr>
        <w:t>187</w:t>
      </w:r>
      <w:r w:rsidR="005D3D1D"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  <w:cs/>
        </w:rPr>
        <w:t xml:space="preserve"> ล้านบาท (หุ้นสามัญ </w:t>
      </w:r>
      <w:r w:rsidR="00823543" w:rsidRPr="00823543">
        <w:rPr>
          <w:rFonts w:ascii="Angsana New" w:hAnsi="Angsana New"/>
          <w:sz w:val="32"/>
          <w:szCs w:val="32"/>
        </w:rPr>
        <w:t>375</w:t>
      </w:r>
      <w:r w:rsidR="005D3D1D">
        <w:rPr>
          <w:rFonts w:ascii="Angsana New" w:hAnsi="Angsana New"/>
          <w:sz w:val="32"/>
          <w:szCs w:val="32"/>
        </w:rPr>
        <w:t xml:space="preserve"> </w:t>
      </w:r>
      <w:r w:rsidR="005D3D1D">
        <w:rPr>
          <w:rFonts w:ascii="Angsana New" w:hAnsi="Angsana New"/>
          <w:sz w:val="32"/>
          <w:szCs w:val="32"/>
          <w:cs/>
        </w:rPr>
        <w:t>ล้านหุ้</w:t>
      </w:r>
      <w:r>
        <w:rPr>
          <w:rFonts w:ascii="Angsana New" w:hAnsi="Angsana New"/>
          <w:sz w:val="32"/>
          <w:szCs w:val="32"/>
          <w:cs/>
        </w:rPr>
        <w:t>น มูลค่า</w:t>
      </w:r>
      <w:r w:rsidR="00FF2010">
        <w:rPr>
          <w:rFonts w:ascii="Angsana New" w:hAnsi="Angsana New"/>
          <w:sz w:val="32"/>
          <w:szCs w:val="32"/>
        </w:rPr>
        <w:br/>
      </w:r>
      <w:r>
        <w:rPr>
          <w:rFonts w:ascii="Angsana New" w:hAnsi="Angsana New"/>
          <w:sz w:val="32"/>
          <w:szCs w:val="32"/>
          <w:cs/>
        </w:rPr>
        <w:t xml:space="preserve">หุ้นละ </w:t>
      </w:r>
      <w:r w:rsidR="00823543" w:rsidRPr="0082354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  <w:cs/>
        </w:rPr>
        <w:t xml:space="preserve"> บาท) โดยการออกหุ้นสามัญเพิ่มทุนจำนวน </w:t>
      </w:r>
      <w:r w:rsidR="00823543" w:rsidRPr="00823543">
        <w:rPr>
          <w:rFonts w:ascii="Angsana New" w:hAnsi="Angsana New"/>
          <w:sz w:val="32"/>
          <w:szCs w:val="32"/>
        </w:rPr>
        <w:t>75</w:t>
      </w:r>
      <w:r w:rsidR="005D2FEF">
        <w:rPr>
          <w:rFonts w:ascii="Angsana New" w:hAnsi="Angsana New"/>
          <w:sz w:val="32"/>
          <w:szCs w:val="32"/>
        </w:rPr>
        <w:t xml:space="preserve"> </w:t>
      </w:r>
      <w:r w:rsidR="005D2FEF">
        <w:rPr>
          <w:rFonts w:ascii="Angsana New" w:hAnsi="Angsana New"/>
          <w:sz w:val="32"/>
          <w:szCs w:val="32"/>
          <w:cs/>
        </w:rPr>
        <w:t>ล้าน</w:t>
      </w:r>
      <w:r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="00823543" w:rsidRPr="00823543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/>
          <w:sz w:val="32"/>
          <w:szCs w:val="32"/>
        </w:rPr>
        <w:t>.</w:t>
      </w:r>
      <w:r w:rsidR="00823543" w:rsidRPr="00823543"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บาท เพื่อเสนอขายให้แก่ประชาชนครั้งแรก</w:t>
      </w:r>
    </w:p>
    <w:p w14:paraId="3A9F0C29" w14:textId="0CFF29A7" w:rsidR="008104DC" w:rsidRDefault="00896085" w:rsidP="00FF2010">
      <w:pPr>
        <w:spacing w:before="240"/>
        <w:ind w:left="547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="00823543" w:rsidRPr="00823543">
        <w:rPr>
          <w:rFonts w:ascii="Angsana New" w:hAnsi="Angsana New"/>
          <w:spacing w:val="-8"/>
          <w:sz w:val="32"/>
          <w:szCs w:val="32"/>
        </w:rPr>
        <w:t>25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6232D1">
        <w:rPr>
          <w:rFonts w:ascii="Angsana New" w:hAnsi="Angsana New"/>
          <w:spacing w:val="-8"/>
          <w:sz w:val="32"/>
          <w:szCs w:val="32"/>
          <w:cs/>
        </w:rPr>
        <w:t>กุมภาพันธ์</w:t>
      </w:r>
      <w:r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823543" w:rsidRPr="00823543">
        <w:rPr>
          <w:rFonts w:ascii="Angsana New" w:hAnsi="Angsana New"/>
          <w:spacing w:val="-8"/>
          <w:sz w:val="32"/>
          <w:szCs w:val="32"/>
        </w:rPr>
        <w:t>2568</w:t>
      </w:r>
      <w:r>
        <w:rPr>
          <w:rFonts w:ascii="Angsana New" w:hAnsi="Angsana New"/>
          <w:spacing w:val="-8"/>
          <w:sz w:val="32"/>
          <w:szCs w:val="32"/>
          <w:cs/>
        </w:rPr>
        <w:t xml:space="preserve"> ที่ประชุมคณะกรรมการ</w:t>
      </w:r>
      <w:r w:rsidR="0055658B">
        <w:rPr>
          <w:rFonts w:ascii="Angsana New" w:hAnsi="Angsana New"/>
          <w:spacing w:val="-8"/>
          <w:sz w:val="32"/>
          <w:szCs w:val="32"/>
          <w:cs/>
        </w:rPr>
        <w:t xml:space="preserve">ของบริษัทครั้งที่ </w:t>
      </w:r>
      <w:r w:rsidR="00823543" w:rsidRPr="00823543">
        <w:rPr>
          <w:rFonts w:ascii="Angsana New" w:hAnsi="Angsana New"/>
          <w:spacing w:val="-8"/>
          <w:sz w:val="32"/>
          <w:szCs w:val="32"/>
        </w:rPr>
        <w:t>2</w:t>
      </w:r>
      <w:r w:rsidR="0055658B">
        <w:rPr>
          <w:rFonts w:ascii="Angsana New" w:hAnsi="Angsana New"/>
          <w:spacing w:val="-8"/>
          <w:sz w:val="32"/>
          <w:szCs w:val="32"/>
        </w:rPr>
        <w:t>/</w:t>
      </w:r>
      <w:r w:rsidR="00823543" w:rsidRPr="00823543">
        <w:rPr>
          <w:rFonts w:ascii="Angsana New" w:hAnsi="Angsana New"/>
          <w:spacing w:val="-8"/>
          <w:sz w:val="32"/>
          <w:szCs w:val="32"/>
        </w:rPr>
        <w:t>2568</w:t>
      </w:r>
      <w:r w:rsidR="0055658B"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</w:rPr>
        <w:t>ได้อนุมัติ</w:t>
      </w:r>
      <w:r w:rsidR="00064F46">
        <w:rPr>
          <w:rFonts w:ascii="Angsana New" w:hAnsi="Angsana New"/>
          <w:spacing w:val="-8"/>
          <w:sz w:val="32"/>
          <w:szCs w:val="32"/>
          <w:cs/>
        </w:rPr>
        <w:t>ให้เสนอต่อที่ประชุ</w:t>
      </w:r>
      <w:r w:rsidR="00D86165">
        <w:rPr>
          <w:rFonts w:ascii="Angsana New" w:hAnsi="Angsana New"/>
          <w:spacing w:val="-8"/>
          <w:sz w:val="32"/>
          <w:szCs w:val="32"/>
          <w:cs/>
        </w:rPr>
        <w:t>ม</w:t>
      </w:r>
      <w:r w:rsidR="00064F46">
        <w:rPr>
          <w:rFonts w:ascii="Angsana New" w:hAnsi="Angsana New"/>
          <w:spacing w:val="-8"/>
          <w:sz w:val="32"/>
          <w:szCs w:val="32"/>
          <w:cs/>
        </w:rPr>
        <w:t>สามัญผู้ถือหุ้นเพื่อพิจารณาและอนุมัติการ</w:t>
      </w:r>
      <w:r>
        <w:rPr>
          <w:rFonts w:ascii="Angsana New" w:hAnsi="Angsana New"/>
          <w:spacing w:val="-8"/>
          <w:sz w:val="32"/>
          <w:szCs w:val="32"/>
          <w:cs/>
        </w:rPr>
        <w:t>จ่ายเงินปันผลประจำปี</w:t>
      </w:r>
      <w:r w:rsidR="00064F46">
        <w:rPr>
          <w:rFonts w:ascii="Angsana New" w:hAnsi="Angsana New"/>
          <w:spacing w:val="-8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spacing w:val="-8"/>
          <w:sz w:val="32"/>
          <w:szCs w:val="32"/>
        </w:rPr>
        <w:t>2567</w:t>
      </w:r>
      <w:r w:rsidR="00064F46"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</w:rPr>
        <w:t>ในอัตรา</w:t>
      </w:r>
      <w:r w:rsidR="005D2FEF">
        <w:rPr>
          <w:rFonts w:ascii="Angsana New" w:hAnsi="Angsana New"/>
          <w:spacing w:val="-8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spacing w:val="-8"/>
          <w:sz w:val="32"/>
          <w:szCs w:val="32"/>
        </w:rPr>
        <w:t>0</w:t>
      </w:r>
      <w:r w:rsidR="005D2FEF">
        <w:rPr>
          <w:rFonts w:ascii="Angsana New" w:hAnsi="Angsana New"/>
          <w:spacing w:val="-8"/>
          <w:sz w:val="32"/>
          <w:szCs w:val="32"/>
        </w:rPr>
        <w:t>.</w:t>
      </w:r>
      <w:r w:rsidR="00823543" w:rsidRPr="00823543">
        <w:rPr>
          <w:rFonts w:ascii="Angsana New" w:hAnsi="Angsana New"/>
          <w:spacing w:val="-8"/>
          <w:sz w:val="32"/>
          <w:szCs w:val="32"/>
        </w:rPr>
        <w:t>65</w:t>
      </w:r>
      <w:r w:rsidR="005D2FEF">
        <w:rPr>
          <w:rFonts w:ascii="Angsana New" w:hAnsi="Angsana New"/>
          <w:spacing w:val="-8"/>
          <w:sz w:val="32"/>
          <w:szCs w:val="32"/>
        </w:rPr>
        <w:t xml:space="preserve"> </w:t>
      </w:r>
      <w:r>
        <w:rPr>
          <w:rFonts w:ascii="Angsana New" w:hAnsi="Angsana New"/>
          <w:spacing w:val="-8"/>
          <w:sz w:val="32"/>
          <w:szCs w:val="32"/>
          <w:cs/>
        </w:rPr>
        <w:t xml:space="preserve">บาทต่อหุ้น รวมเป็นเงิน </w:t>
      </w:r>
      <w:r w:rsidR="00823543" w:rsidRPr="00823543">
        <w:rPr>
          <w:rFonts w:ascii="Angsana New" w:hAnsi="Angsana New"/>
          <w:spacing w:val="-8"/>
          <w:sz w:val="32"/>
          <w:szCs w:val="32"/>
        </w:rPr>
        <w:t>9</w:t>
      </w:r>
      <w:r w:rsidR="005D2FEF">
        <w:rPr>
          <w:rFonts w:ascii="Angsana New" w:hAnsi="Angsana New"/>
          <w:spacing w:val="-8"/>
          <w:sz w:val="32"/>
          <w:szCs w:val="32"/>
        </w:rPr>
        <w:t>.</w:t>
      </w:r>
      <w:r w:rsidR="00823543" w:rsidRPr="00823543">
        <w:rPr>
          <w:rFonts w:ascii="Angsana New" w:hAnsi="Angsana New"/>
          <w:spacing w:val="-8"/>
          <w:sz w:val="32"/>
          <w:szCs w:val="32"/>
        </w:rPr>
        <w:t>75</w:t>
      </w:r>
      <w:r>
        <w:rPr>
          <w:rFonts w:ascii="Angsana New" w:hAnsi="Angsana New"/>
          <w:spacing w:val="-8"/>
          <w:sz w:val="32"/>
          <w:szCs w:val="32"/>
          <w:cs/>
        </w:rPr>
        <w:t xml:space="preserve"> ล้านบาท และ</w:t>
      </w:r>
      <w:r w:rsidR="00641CD1">
        <w:rPr>
          <w:rFonts w:ascii="Angsana New" w:hAnsi="Angsana New"/>
          <w:spacing w:val="-8"/>
          <w:sz w:val="32"/>
          <w:szCs w:val="32"/>
          <w:cs/>
        </w:rPr>
        <w:t>เสนอให้</w:t>
      </w:r>
      <w:r>
        <w:rPr>
          <w:rFonts w:ascii="Angsana New" w:hAnsi="Angsana New"/>
          <w:spacing w:val="-8"/>
          <w:sz w:val="32"/>
          <w:szCs w:val="32"/>
          <w:cs/>
        </w:rPr>
        <w:t xml:space="preserve">จัดสรรทุนสำรองตามกฎหมายจำนวน </w:t>
      </w:r>
      <w:r w:rsidR="00823543" w:rsidRPr="00823543">
        <w:rPr>
          <w:rFonts w:ascii="Angsana New" w:hAnsi="Angsana New"/>
          <w:spacing w:val="-8"/>
          <w:sz w:val="32"/>
          <w:szCs w:val="32"/>
        </w:rPr>
        <w:t>1</w:t>
      </w:r>
      <w:r w:rsidR="005D2FEF">
        <w:rPr>
          <w:rFonts w:ascii="Angsana New" w:hAnsi="Angsana New"/>
          <w:spacing w:val="-8"/>
          <w:sz w:val="32"/>
          <w:szCs w:val="32"/>
        </w:rPr>
        <w:t>.</w:t>
      </w:r>
      <w:r w:rsidR="00823543" w:rsidRPr="00823543">
        <w:rPr>
          <w:rFonts w:ascii="Angsana New" w:hAnsi="Angsana New"/>
          <w:spacing w:val="-8"/>
          <w:sz w:val="32"/>
          <w:szCs w:val="32"/>
        </w:rPr>
        <w:t>28</w:t>
      </w:r>
      <w:r>
        <w:rPr>
          <w:rFonts w:ascii="Angsana New" w:hAnsi="Angsana New"/>
          <w:spacing w:val="-8"/>
          <w:sz w:val="32"/>
          <w:szCs w:val="32"/>
          <w:cs/>
        </w:rPr>
        <w:t xml:space="preserve"> ล้านบาท </w:t>
      </w:r>
    </w:p>
    <w:p w14:paraId="02A24529" w14:textId="027DAE52" w:rsidR="00161CF7" w:rsidRDefault="00823543" w:rsidP="00FF2010">
      <w:pPr>
        <w:tabs>
          <w:tab w:val="left" w:pos="540"/>
        </w:tabs>
        <w:spacing w:before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23543">
        <w:rPr>
          <w:rFonts w:ascii="Angsana New" w:hAnsi="Angsana New"/>
          <w:b/>
          <w:bCs/>
          <w:sz w:val="32"/>
          <w:szCs w:val="32"/>
        </w:rPr>
        <w:t>34</w:t>
      </w:r>
      <w:r w:rsidR="00AE29AF">
        <w:rPr>
          <w:rFonts w:ascii="Angsana New" w:hAnsi="Angsana New"/>
          <w:b/>
          <w:bCs/>
          <w:sz w:val="32"/>
          <w:szCs w:val="32"/>
        </w:rPr>
        <w:t>.</w:t>
      </w:r>
      <w:r w:rsidR="00AE29AF">
        <w:rPr>
          <w:rFonts w:ascii="Angsana New" w:hAnsi="Angsana New"/>
          <w:b/>
          <w:bCs/>
          <w:sz w:val="32"/>
          <w:szCs w:val="32"/>
        </w:rPr>
        <w:tab/>
      </w:r>
      <w:r w:rsidR="00C431F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161CF7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</w:p>
    <w:p w14:paraId="2643D537" w14:textId="5DDAB5F5" w:rsidR="00A845B7" w:rsidRDefault="00C431F6" w:rsidP="00090054">
      <w:pPr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8"/>
          <w:sz w:val="32"/>
          <w:szCs w:val="32"/>
          <w:cs/>
        </w:rPr>
        <w:t>งบการเงิน</w:t>
      </w:r>
      <w:r w:rsidR="0006722A">
        <w:rPr>
          <w:rFonts w:ascii="Angsana New" w:hAnsi="Angsana New"/>
          <w:spacing w:val="-8"/>
          <w:sz w:val="32"/>
          <w:szCs w:val="32"/>
          <w:cs/>
        </w:rPr>
        <w:t>ได้รับอนุมัติให้ออกงบการเงินจากคณะกรรมการบริษัท</w:t>
      </w:r>
      <w:r w:rsidR="0006722A">
        <w:rPr>
          <w:rFonts w:ascii="Angsana New" w:hAnsi="Angsana New"/>
          <w:sz w:val="32"/>
          <w:szCs w:val="32"/>
          <w:cs/>
        </w:rPr>
        <w:t>เมื่อวันที่</w:t>
      </w:r>
      <w:r w:rsidR="00AF4769">
        <w:rPr>
          <w:rFonts w:ascii="Angsana New" w:hAnsi="Angsana New"/>
          <w:sz w:val="32"/>
          <w:szCs w:val="32"/>
        </w:rPr>
        <w:t xml:space="preserve"> </w:t>
      </w:r>
      <w:r w:rsidR="00823543" w:rsidRPr="00823543">
        <w:rPr>
          <w:rFonts w:ascii="Angsana New" w:hAnsi="Angsana New"/>
          <w:sz w:val="32"/>
          <w:szCs w:val="32"/>
        </w:rPr>
        <w:t>25</w:t>
      </w:r>
      <w:r w:rsidR="00AE47B8">
        <w:rPr>
          <w:rFonts w:ascii="Angsana New" w:hAnsi="Angsana New"/>
          <w:sz w:val="32"/>
          <w:szCs w:val="32"/>
        </w:rPr>
        <w:t xml:space="preserve"> </w:t>
      </w:r>
      <w:r w:rsidR="00AE47B8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23543" w:rsidRPr="00823543">
        <w:rPr>
          <w:rFonts w:ascii="Angsana New" w:hAnsi="Angsana New"/>
          <w:sz w:val="32"/>
          <w:szCs w:val="32"/>
        </w:rPr>
        <w:t>2568</w:t>
      </w:r>
    </w:p>
    <w:sectPr w:rsidR="00A845B7" w:rsidSect="00090054">
      <w:pgSz w:w="11909" w:h="16834" w:code="9"/>
      <w:pgMar w:top="1440" w:right="1224" w:bottom="720" w:left="1440" w:header="864" w:footer="43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53341" w14:textId="77777777" w:rsidR="00064766" w:rsidRDefault="00064766">
      <w:r>
        <w:separator/>
      </w:r>
    </w:p>
  </w:endnote>
  <w:endnote w:type="continuationSeparator" w:id="0">
    <w:p w14:paraId="021EDEDF" w14:textId="77777777" w:rsidR="00064766" w:rsidRDefault="00064766">
      <w:r>
        <w:continuationSeparator/>
      </w:r>
    </w:p>
  </w:endnote>
  <w:endnote w:type="continuationNotice" w:id="1">
    <w:p w14:paraId="68BEC95C" w14:textId="77777777" w:rsidR="00064766" w:rsidRDefault="000647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Open Sans Light">
    <w:panose1 w:val="020B0306030504020204"/>
    <w:charset w:val="00"/>
    <w:family w:val="swiss"/>
    <w:pitch w:val="variable"/>
    <w:sig w:usb0="E00002EF" w:usb1="4000205B" w:usb2="00000028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6B57" w14:textId="773F035A" w:rsidR="005924CA" w:rsidRPr="005924CA" w:rsidRDefault="005924CA" w:rsidP="005924CA">
    <w:pPr>
      <w:pStyle w:val="Footer"/>
      <w:jc w:val="right"/>
      <w:rPr>
        <w:rFonts w:cs="Times New Roman"/>
        <w:sz w:val="16"/>
        <w:szCs w:val="16"/>
      </w:rPr>
    </w:pPr>
    <w:r w:rsidRPr="005924CA">
      <w:rPr>
        <w:rFonts w:cs="Times New Roman"/>
        <w:sz w:val="16"/>
        <w:szCs w:val="16"/>
        <w:cs/>
      </w:rPr>
      <w:fldChar w:fldCharType="begin"/>
    </w:r>
    <w:r w:rsidRPr="005924CA">
      <w:rPr>
        <w:rFonts w:cs="Times New Roman"/>
        <w:sz w:val="16"/>
        <w:szCs w:val="16"/>
        <w:cs/>
      </w:rPr>
      <w:instrText xml:space="preserve"> </w:instrText>
    </w:r>
    <w:r w:rsidRPr="005924CA">
      <w:rPr>
        <w:rFonts w:cs="Times New Roman"/>
        <w:sz w:val="16"/>
        <w:szCs w:val="16"/>
      </w:rPr>
      <w:instrText>FILENAME \* MERGEFORMAT</w:instrText>
    </w:r>
    <w:r w:rsidRPr="005924CA">
      <w:rPr>
        <w:rFonts w:cs="Times New Roman"/>
        <w:sz w:val="16"/>
        <w:szCs w:val="16"/>
        <w:cs/>
      </w:rPr>
      <w:instrText xml:space="preserve"> </w:instrText>
    </w:r>
    <w:r w:rsidRPr="005924CA">
      <w:rPr>
        <w:rFonts w:cs="Times New Roman"/>
        <w:sz w:val="16"/>
        <w:szCs w:val="16"/>
        <w:cs/>
      </w:rPr>
      <w:fldChar w:fldCharType="separate"/>
    </w:r>
    <w:r w:rsidR="002F122E">
      <w:rPr>
        <w:rFonts w:cs="Times New Roman"/>
        <w:noProof/>
        <w:sz w:val="16"/>
        <w:szCs w:val="16"/>
      </w:rPr>
      <w:t>LAUNDRY</w:t>
    </w:r>
    <w:r w:rsidR="002F122E" w:rsidRPr="002F122E">
      <w:rPr>
        <w:rFonts w:cs="Times New Roman"/>
        <w:noProof/>
        <w:sz w:val="16"/>
        <w:szCs w:val="16"/>
        <w:cs/>
      </w:rPr>
      <w:t>67</w:t>
    </w:r>
    <w:r w:rsidR="002F122E">
      <w:rPr>
        <w:rFonts w:cs="Times New Roman"/>
        <w:noProof/>
        <w:sz w:val="16"/>
        <w:szCs w:val="16"/>
      </w:rPr>
      <w:t>Y.docx</w:t>
    </w:r>
    <w:r w:rsidRPr="005924CA">
      <w:rPr>
        <w:rFonts w:cs="Times New Roman"/>
        <w:sz w:val="16"/>
        <w:szCs w:val="16"/>
        <w:cs/>
      </w:rPr>
      <w:fldChar w:fldCharType="end"/>
    </w:r>
    <w:r w:rsidRPr="005924CA">
      <w:rPr>
        <w:rFonts w:cs="Times New Roman"/>
        <w:sz w:val="16"/>
        <w:szCs w:val="16"/>
        <w:cs/>
      </w:rPr>
      <w:t xml:space="preserve">  </w:t>
    </w:r>
    <w:r w:rsidRPr="005924CA">
      <w:rPr>
        <w:rFonts w:cs="Times New Roman"/>
        <w:sz w:val="16"/>
        <w:szCs w:val="16"/>
        <w:cs/>
      </w:rPr>
      <w:fldChar w:fldCharType="begin"/>
    </w:r>
    <w:r w:rsidRPr="005924CA">
      <w:rPr>
        <w:rFonts w:cs="Times New Roman"/>
        <w:sz w:val="16"/>
        <w:szCs w:val="16"/>
        <w:lang w:val="en-US"/>
      </w:rPr>
      <w:instrText xml:space="preserve"> DATE \@ "dd/MM/yyyy" </w:instrText>
    </w:r>
    <w:r w:rsidRPr="005924CA">
      <w:rPr>
        <w:rFonts w:cs="Times New Roman"/>
        <w:sz w:val="16"/>
        <w:szCs w:val="16"/>
        <w:cs/>
      </w:rPr>
      <w:fldChar w:fldCharType="separate"/>
    </w:r>
    <w:r w:rsidR="00C31692">
      <w:rPr>
        <w:rFonts w:cs="Times New Roman"/>
        <w:noProof/>
        <w:sz w:val="16"/>
        <w:szCs w:val="16"/>
        <w:lang w:val="en-US"/>
      </w:rPr>
      <w:t>06/03/2025</w:t>
    </w:r>
    <w:r w:rsidRPr="005924CA">
      <w:rPr>
        <w:rFonts w:cs="Times New Roman"/>
        <w:sz w:val="16"/>
        <w:szCs w:val="16"/>
        <w:cs/>
      </w:rPr>
      <w:fldChar w:fldCharType="end"/>
    </w:r>
    <w:r w:rsidRPr="005924CA">
      <w:rPr>
        <w:rFonts w:cs="Times New Roman"/>
        <w:sz w:val="16"/>
        <w:szCs w:val="16"/>
        <w:cs/>
        <w:lang w:val="en-US"/>
      </w:rPr>
      <w:t xml:space="preserve">  </w:t>
    </w:r>
    <w:r w:rsidRPr="005924CA">
      <w:rPr>
        <w:rFonts w:cs="Times New Roman"/>
        <w:sz w:val="16"/>
        <w:szCs w:val="16"/>
        <w:cs/>
        <w:lang w:val="en-US"/>
      </w:rPr>
      <w:fldChar w:fldCharType="begin"/>
    </w:r>
    <w:r w:rsidRPr="005924CA">
      <w:rPr>
        <w:rFonts w:cs="Times New Roman"/>
        <w:sz w:val="16"/>
        <w:szCs w:val="16"/>
        <w:lang w:val="en-US"/>
      </w:rPr>
      <w:instrText xml:space="preserve"> DATE \@ "HH:mm" </w:instrText>
    </w:r>
    <w:r w:rsidRPr="005924CA">
      <w:rPr>
        <w:rFonts w:cs="Times New Roman"/>
        <w:sz w:val="16"/>
        <w:szCs w:val="16"/>
        <w:cs/>
        <w:lang w:val="en-US"/>
      </w:rPr>
      <w:fldChar w:fldCharType="separate"/>
    </w:r>
    <w:r w:rsidR="00C31692">
      <w:rPr>
        <w:rFonts w:cs="Times New Roman"/>
        <w:noProof/>
        <w:sz w:val="16"/>
        <w:szCs w:val="16"/>
        <w:lang w:val="en-US"/>
      </w:rPr>
      <w:t>16:44</w:t>
    </w:r>
    <w:r w:rsidRPr="005924CA">
      <w:rPr>
        <w:rFonts w:cs="Times New Roman"/>
        <w:sz w:val="16"/>
        <w:szCs w:val="16"/>
        <w:cs/>
        <w:lang w:val="en-US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71F6C" w14:textId="5B0D5FAA" w:rsidR="00823543" w:rsidRPr="00823543" w:rsidRDefault="00823543" w:rsidP="00823543">
    <w:pPr>
      <w:pStyle w:val="Foo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6400F" w14:textId="77777777" w:rsidR="00064766" w:rsidRDefault="00064766">
      <w:r>
        <w:separator/>
      </w:r>
    </w:p>
  </w:footnote>
  <w:footnote w:type="continuationSeparator" w:id="0">
    <w:p w14:paraId="759ACC9C" w14:textId="77777777" w:rsidR="00064766" w:rsidRDefault="00064766">
      <w:r>
        <w:continuationSeparator/>
      </w:r>
    </w:p>
  </w:footnote>
  <w:footnote w:type="continuationNotice" w:id="1">
    <w:p w14:paraId="304FD49C" w14:textId="77777777" w:rsidR="00064766" w:rsidRDefault="000647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2C68E" w14:textId="1EAAD0EC" w:rsidR="00090054" w:rsidRPr="009F4810" w:rsidRDefault="00090054" w:rsidP="00090054">
    <w:pPr>
      <w:pStyle w:val="Header"/>
      <w:jc w:val="center"/>
      <w:rPr>
        <w:rFonts w:ascii="Angsana New" w:hAnsi="Angsana New"/>
        <w:b/>
        <w:bCs/>
        <w:sz w:val="28"/>
        <w:szCs w:val="28"/>
      </w:rPr>
    </w:pPr>
  </w:p>
  <w:p w14:paraId="76E5FA99" w14:textId="77777777" w:rsidR="00090054" w:rsidRDefault="00090054" w:rsidP="00090054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0C879" w14:textId="6DA726B0" w:rsidR="009C7F28" w:rsidRPr="005924CA" w:rsidRDefault="005924CA">
    <w:pPr>
      <w:pStyle w:val="Header"/>
      <w:jc w:val="center"/>
      <w:rPr>
        <w:cs/>
        <w:lang w:val="en-US"/>
      </w:rPr>
    </w:pPr>
    <w:r>
      <w:rPr>
        <w:rFonts w:hint="cs"/>
        <w:cs/>
        <w:lang w:val="en-US"/>
      </w:rPr>
      <w:t>ร่าง</w:t>
    </w:r>
  </w:p>
  <w:p w14:paraId="33047605" w14:textId="77777777" w:rsidR="00B34D86" w:rsidRPr="00287D6B" w:rsidRDefault="00B34D86" w:rsidP="00585757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A6DC3F" w14:textId="00A04E93" w:rsidR="00090054" w:rsidRPr="009F4810" w:rsidRDefault="00090054">
    <w:pPr>
      <w:pStyle w:val="Header"/>
      <w:jc w:val="center"/>
      <w:rPr>
        <w:rFonts w:ascii="Angsana New" w:hAnsi="Angsana New"/>
        <w:b/>
        <w:bCs/>
        <w:sz w:val="28"/>
        <w:szCs w:val="28"/>
      </w:rPr>
    </w:pPr>
  </w:p>
  <w:p w14:paraId="325C1216" w14:textId="77777777" w:rsidR="00090054" w:rsidRDefault="00090054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12EAE7C" w14:textId="77777777" w:rsidR="00090054" w:rsidRDefault="00090054" w:rsidP="00090054">
    <w:pPr>
      <w:pStyle w:val="Header"/>
      <w:jc w:val="center"/>
      <w:rPr>
        <w:rFonts w:ascii="Angsana New" w:hAnsi="Angsana New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056CC"/>
    <w:multiLevelType w:val="hybridMultilevel"/>
    <w:tmpl w:val="42D674F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71574"/>
    <w:multiLevelType w:val="hybridMultilevel"/>
    <w:tmpl w:val="8FB0C6D8"/>
    <w:lvl w:ilvl="0" w:tplc="BE64AED0">
      <w:start w:val="1"/>
      <w:numFmt w:val="bullet"/>
      <w:pStyle w:val="Style1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" w15:restartNumberingAfterBreak="0">
    <w:nsid w:val="100A0D88"/>
    <w:multiLevelType w:val="hybridMultilevel"/>
    <w:tmpl w:val="9EFC9FE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" w15:restartNumberingAfterBreak="0">
    <w:nsid w:val="1044336D"/>
    <w:multiLevelType w:val="hybridMultilevel"/>
    <w:tmpl w:val="18500A82"/>
    <w:lvl w:ilvl="0" w:tplc="21A2BE6C">
      <w:numFmt w:val="bullet"/>
      <w:lvlText w:val="•"/>
      <w:lvlJc w:val="left"/>
      <w:pPr>
        <w:ind w:left="19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5" w15:restartNumberingAfterBreak="0">
    <w:nsid w:val="10944019"/>
    <w:multiLevelType w:val="hybridMultilevel"/>
    <w:tmpl w:val="9C169AE8"/>
    <w:lvl w:ilvl="0" w:tplc="4D60ACE4">
      <w:start w:val="1"/>
      <w:numFmt w:val="thaiLetters"/>
      <w:lvlText w:val="%1)."/>
      <w:lvlJc w:val="left"/>
      <w:pPr>
        <w:ind w:left="8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460" w:hanging="360"/>
      </w:pPr>
    </w:lvl>
    <w:lvl w:ilvl="2" w:tplc="0409001B" w:tentative="1">
      <w:start w:val="1"/>
      <w:numFmt w:val="lowerRoman"/>
      <w:lvlText w:val="%3."/>
      <w:lvlJc w:val="right"/>
      <w:pPr>
        <w:ind w:left="9180" w:hanging="180"/>
      </w:pPr>
    </w:lvl>
    <w:lvl w:ilvl="3" w:tplc="0409000F" w:tentative="1">
      <w:start w:val="1"/>
      <w:numFmt w:val="decimal"/>
      <w:lvlText w:val="%4."/>
      <w:lvlJc w:val="left"/>
      <w:pPr>
        <w:ind w:left="9900" w:hanging="360"/>
      </w:pPr>
    </w:lvl>
    <w:lvl w:ilvl="4" w:tplc="04090019" w:tentative="1">
      <w:start w:val="1"/>
      <w:numFmt w:val="lowerLetter"/>
      <w:lvlText w:val="%5."/>
      <w:lvlJc w:val="left"/>
      <w:pPr>
        <w:ind w:left="10620" w:hanging="360"/>
      </w:pPr>
    </w:lvl>
    <w:lvl w:ilvl="5" w:tplc="0409001B" w:tentative="1">
      <w:start w:val="1"/>
      <w:numFmt w:val="lowerRoman"/>
      <w:lvlText w:val="%6."/>
      <w:lvlJc w:val="right"/>
      <w:pPr>
        <w:ind w:left="11340" w:hanging="180"/>
      </w:pPr>
    </w:lvl>
    <w:lvl w:ilvl="6" w:tplc="0409000F" w:tentative="1">
      <w:start w:val="1"/>
      <w:numFmt w:val="decimal"/>
      <w:lvlText w:val="%7."/>
      <w:lvlJc w:val="left"/>
      <w:pPr>
        <w:ind w:left="12060" w:hanging="360"/>
      </w:pPr>
    </w:lvl>
    <w:lvl w:ilvl="7" w:tplc="04090019" w:tentative="1">
      <w:start w:val="1"/>
      <w:numFmt w:val="lowerLetter"/>
      <w:lvlText w:val="%8."/>
      <w:lvlJc w:val="left"/>
      <w:pPr>
        <w:ind w:left="12780" w:hanging="360"/>
      </w:pPr>
    </w:lvl>
    <w:lvl w:ilvl="8" w:tplc="0409001B" w:tentative="1">
      <w:start w:val="1"/>
      <w:numFmt w:val="lowerRoman"/>
      <w:lvlText w:val="%9."/>
      <w:lvlJc w:val="right"/>
      <w:pPr>
        <w:ind w:left="13500" w:hanging="180"/>
      </w:pPr>
    </w:lvl>
  </w:abstractNum>
  <w:abstractNum w:abstractNumId="6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188858A5"/>
    <w:multiLevelType w:val="hybridMultilevel"/>
    <w:tmpl w:val="D9DE95D2"/>
    <w:lvl w:ilvl="0" w:tplc="35F41948">
      <w:start w:val="40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color w:val="auto"/>
        <w:sz w:val="32"/>
        <w:szCs w:val="32"/>
        <w:lang w:bidi="th-TH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A306BB"/>
    <w:multiLevelType w:val="hybridMultilevel"/>
    <w:tmpl w:val="1AD24AF6"/>
    <w:lvl w:ilvl="0" w:tplc="BC5A57B6">
      <w:start w:val="15"/>
      <w:numFmt w:val="bullet"/>
      <w:lvlText w:val="-"/>
      <w:lvlJc w:val="left"/>
      <w:pPr>
        <w:ind w:left="1292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10" w15:restartNumberingAfterBreak="0">
    <w:nsid w:val="21F56445"/>
    <w:multiLevelType w:val="hybridMultilevel"/>
    <w:tmpl w:val="9B78EAE8"/>
    <w:lvl w:ilvl="0" w:tplc="BE64AE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3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34A67685"/>
    <w:multiLevelType w:val="multilevel"/>
    <w:tmpl w:val="98D6C654"/>
    <w:lvl w:ilvl="0">
      <w:start w:val="1"/>
      <w:numFmt w:val="decimal"/>
      <w:lvlText w:val="%1."/>
      <w:lvlJc w:val="left"/>
      <w:pPr>
        <w:ind w:left="7470" w:hanging="540"/>
      </w:pPr>
      <w:rPr>
        <w:rFonts w:ascii="Angsana New" w:hAnsi="Angsana New"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7" w15:restartNumberingAfterBreak="0">
    <w:nsid w:val="36464FE1"/>
    <w:multiLevelType w:val="multilevel"/>
    <w:tmpl w:val="5062199A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8" w15:restartNumberingAfterBreak="0">
    <w:nsid w:val="36F344C1"/>
    <w:multiLevelType w:val="hybridMultilevel"/>
    <w:tmpl w:val="B07E6E7A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39F10A2E"/>
    <w:multiLevelType w:val="hybridMultilevel"/>
    <w:tmpl w:val="A5E26D96"/>
    <w:lvl w:ilvl="0" w:tplc="41A02780">
      <w:start w:val="5"/>
      <w:numFmt w:val="bullet"/>
      <w:lvlText w:val="-"/>
      <w:lvlJc w:val="left"/>
      <w:pPr>
        <w:ind w:left="461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0" w15:restartNumberingAfterBreak="0">
    <w:nsid w:val="3A435C81"/>
    <w:multiLevelType w:val="hybridMultilevel"/>
    <w:tmpl w:val="1FA2140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3C996C47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3FB66F0B"/>
    <w:multiLevelType w:val="hybridMultilevel"/>
    <w:tmpl w:val="2E721DE0"/>
    <w:lvl w:ilvl="0" w:tplc="863AF3E4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08C0057"/>
    <w:multiLevelType w:val="hybridMultilevel"/>
    <w:tmpl w:val="D17291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46E6297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236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27" w15:restartNumberingAfterBreak="0">
    <w:nsid w:val="46BC54D5"/>
    <w:multiLevelType w:val="hybridMultilevel"/>
    <w:tmpl w:val="CED2E6D8"/>
    <w:lvl w:ilvl="0" w:tplc="6CB4D616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FF0000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8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9" w15:restartNumberingAfterBreak="0">
    <w:nsid w:val="48484040"/>
    <w:multiLevelType w:val="hybridMultilevel"/>
    <w:tmpl w:val="B34E27B2"/>
    <w:lvl w:ilvl="0" w:tplc="CC2C2ED2">
      <w:start w:val="1"/>
      <w:numFmt w:val="decimal"/>
      <w:lvlText w:val="%1.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812417"/>
    <w:multiLevelType w:val="hybridMultilevel"/>
    <w:tmpl w:val="6CA0BED4"/>
    <w:lvl w:ilvl="0" w:tplc="72882FD0">
      <w:numFmt w:val="bullet"/>
      <w:lvlText w:val="-"/>
      <w:lvlJc w:val="left"/>
      <w:pPr>
        <w:ind w:left="288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31" w15:restartNumberingAfterBreak="0">
    <w:nsid w:val="4A94620E"/>
    <w:multiLevelType w:val="hybridMultilevel"/>
    <w:tmpl w:val="0686838E"/>
    <w:lvl w:ilvl="0" w:tplc="21F0702E">
      <w:start w:val="10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33" w15:restartNumberingAfterBreak="0">
    <w:nsid w:val="4D771F25"/>
    <w:multiLevelType w:val="hybridMultilevel"/>
    <w:tmpl w:val="3340A25E"/>
    <w:lvl w:ilvl="0" w:tplc="6CEE54D8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4" w15:restartNumberingAfterBreak="0">
    <w:nsid w:val="52484A54"/>
    <w:multiLevelType w:val="hybridMultilevel"/>
    <w:tmpl w:val="8AD2295E"/>
    <w:lvl w:ilvl="0" w:tplc="DF2892BA">
      <w:numFmt w:val="bullet"/>
      <w:lvlText w:val="-"/>
      <w:lvlJc w:val="left"/>
      <w:pPr>
        <w:ind w:left="1987" w:hanging="36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35" w15:restartNumberingAfterBreak="0">
    <w:nsid w:val="52F378F8"/>
    <w:multiLevelType w:val="hybridMultilevel"/>
    <w:tmpl w:val="0680D8AA"/>
    <w:lvl w:ilvl="0" w:tplc="69E02A7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93" w:hanging="360"/>
      </w:pPr>
    </w:lvl>
    <w:lvl w:ilvl="2" w:tplc="0409001B" w:tentative="1">
      <w:start w:val="1"/>
      <w:numFmt w:val="lowerRoman"/>
      <w:lvlText w:val="%3."/>
      <w:lvlJc w:val="right"/>
      <w:pPr>
        <w:ind w:left="1613" w:hanging="180"/>
      </w:pPr>
    </w:lvl>
    <w:lvl w:ilvl="3" w:tplc="0409000F" w:tentative="1">
      <w:start w:val="1"/>
      <w:numFmt w:val="decimal"/>
      <w:lvlText w:val="%4."/>
      <w:lvlJc w:val="left"/>
      <w:pPr>
        <w:ind w:left="2333" w:hanging="360"/>
      </w:pPr>
    </w:lvl>
    <w:lvl w:ilvl="4" w:tplc="04090019" w:tentative="1">
      <w:start w:val="1"/>
      <w:numFmt w:val="lowerLetter"/>
      <w:lvlText w:val="%5."/>
      <w:lvlJc w:val="left"/>
      <w:pPr>
        <w:ind w:left="3053" w:hanging="360"/>
      </w:pPr>
    </w:lvl>
    <w:lvl w:ilvl="5" w:tplc="0409001B" w:tentative="1">
      <w:start w:val="1"/>
      <w:numFmt w:val="lowerRoman"/>
      <w:lvlText w:val="%6."/>
      <w:lvlJc w:val="right"/>
      <w:pPr>
        <w:ind w:left="3773" w:hanging="180"/>
      </w:pPr>
    </w:lvl>
    <w:lvl w:ilvl="6" w:tplc="0409000F" w:tentative="1">
      <w:start w:val="1"/>
      <w:numFmt w:val="decimal"/>
      <w:lvlText w:val="%7."/>
      <w:lvlJc w:val="left"/>
      <w:pPr>
        <w:ind w:left="4493" w:hanging="360"/>
      </w:pPr>
    </w:lvl>
    <w:lvl w:ilvl="7" w:tplc="04090019" w:tentative="1">
      <w:start w:val="1"/>
      <w:numFmt w:val="lowerLetter"/>
      <w:lvlText w:val="%8."/>
      <w:lvlJc w:val="left"/>
      <w:pPr>
        <w:ind w:left="5213" w:hanging="360"/>
      </w:pPr>
    </w:lvl>
    <w:lvl w:ilvl="8" w:tplc="0409001B" w:tentative="1">
      <w:start w:val="1"/>
      <w:numFmt w:val="lowerRoman"/>
      <w:lvlText w:val="%9."/>
      <w:lvlJc w:val="right"/>
      <w:pPr>
        <w:ind w:left="5933" w:hanging="180"/>
      </w:pPr>
    </w:lvl>
  </w:abstractNum>
  <w:abstractNum w:abstractNumId="36" w15:restartNumberingAfterBreak="0">
    <w:nsid w:val="59571528"/>
    <w:multiLevelType w:val="hybridMultilevel"/>
    <w:tmpl w:val="E71EFAB8"/>
    <w:lvl w:ilvl="0" w:tplc="35F66B90">
      <w:start w:val="100"/>
      <w:numFmt w:val="bullet"/>
      <w:lvlText w:val="-"/>
      <w:lvlJc w:val="left"/>
      <w:pPr>
        <w:ind w:left="1335" w:hanging="975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B07C11"/>
    <w:multiLevelType w:val="hybridMultilevel"/>
    <w:tmpl w:val="003C56EC"/>
    <w:lvl w:ilvl="0" w:tplc="FDAA27EC">
      <w:start w:val="1"/>
      <w:numFmt w:val="bullet"/>
      <w:lvlText w:val="-"/>
      <w:lvlJc w:val="left"/>
      <w:pPr>
        <w:ind w:left="2361" w:hanging="360"/>
      </w:pPr>
      <w:rPr>
        <w:rFonts w:ascii="EucrosiaUPC" w:eastAsia="Times New Roman" w:hAnsi="EucrosiaUPC" w:cs="Times New Roman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38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9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5B9D6BE2"/>
    <w:multiLevelType w:val="hybridMultilevel"/>
    <w:tmpl w:val="36D86E64"/>
    <w:lvl w:ilvl="0" w:tplc="77ECF8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4D7606"/>
    <w:multiLevelType w:val="hybridMultilevel"/>
    <w:tmpl w:val="CB1A48F2"/>
    <w:lvl w:ilvl="0" w:tplc="040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1153B96"/>
    <w:multiLevelType w:val="multilevel"/>
    <w:tmpl w:val="45ECF50A"/>
    <w:lvl w:ilvl="0">
      <w:start w:val="2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3" w15:restartNumberingAfterBreak="0">
    <w:nsid w:val="62273299"/>
    <w:multiLevelType w:val="multilevel"/>
    <w:tmpl w:val="88E66822"/>
    <w:lvl w:ilvl="0">
      <w:start w:val="2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65082770"/>
    <w:multiLevelType w:val="hybridMultilevel"/>
    <w:tmpl w:val="5144ED5E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5" w15:restartNumberingAfterBreak="0">
    <w:nsid w:val="664A7B20"/>
    <w:multiLevelType w:val="hybridMultilevel"/>
    <w:tmpl w:val="EC844C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681D63A5"/>
    <w:multiLevelType w:val="hybridMultilevel"/>
    <w:tmpl w:val="11460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9507ED9"/>
    <w:multiLevelType w:val="hybridMultilevel"/>
    <w:tmpl w:val="2228A4E2"/>
    <w:lvl w:ilvl="0" w:tplc="97B8E8A0">
      <w:start w:val="15"/>
      <w:numFmt w:val="bullet"/>
      <w:lvlText w:val="-"/>
      <w:lvlJc w:val="left"/>
      <w:pPr>
        <w:ind w:left="2361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49" w15:restartNumberingAfterBreak="0">
    <w:nsid w:val="69901459"/>
    <w:multiLevelType w:val="multilevel"/>
    <w:tmpl w:val="892CD6F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(%2)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50" w15:restartNumberingAfterBreak="0">
    <w:nsid w:val="6E685CFB"/>
    <w:multiLevelType w:val="hybridMultilevel"/>
    <w:tmpl w:val="9AC2B3C8"/>
    <w:lvl w:ilvl="0" w:tplc="EC8E8A86">
      <w:start w:val="29"/>
      <w:numFmt w:val="bullet"/>
      <w:lvlText w:val="-"/>
      <w:lvlJc w:val="left"/>
      <w:pPr>
        <w:ind w:left="-530" w:hanging="360"/>
      </w:pPr>
      <w:rPr>
        <w:rFonts w:ascii="Angsana New" w:eastAsia="Malgun Gothic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</w:abstractNum>
  <w:abstractNum w:abstractNumId="51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3" w15:restartNumberingAfterBreak="0">
    <w:nsid w:val="70152380"/>
    <w:multiLevelType w:val="hybridMultilevel"/>
    <w:tmpl w:val="A89CE3BC"/>
    <w:lvl w:ilvl="0" w:tplc="2A9036B6">
      <w:start w:val="1"/>
      <w:numFmt w:val="thaiLetters"/>
      <w:lvlText w:val="(%1)"/>
      <w:lvlJc w:val="left"/>
      <w:pPr>
        <w:ind w:left="1494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4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28F1B3C"/>
    <w:multiLevelType w:val="hybridMultilevel"/>
    <w:tmpl w:val="8FF6546A"/>
    <w:lvl w:ilvl="0" w:tplc="39A0F7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BD61596"/>
    <w:multiLevelType w:val="hybridMultilevel"/>
    <w:tmpl w:val="C1380F38"/>
    <w:lvl w:ilvl="0" w:tplc="54BE75C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127F0E"/>
    <w:multiLevelType w:val="hybridMultilevel"/>
    <w:tmpl w:val="B4EAFD0E"/>
    <w:lvl w:ilvl="0" w:tplc="72882FD0"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8" w15:restartNumberingAfterBreak="0">
    <w:nsid w:val="7CD8344A"/>
    <w:multiLevelType w:val="hybridMultilevel"/>
    <w:tmpl w:val="7C568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DF030E5"/>
    <w:multiLevelType w:val="hybridMultilevel"/>
    <w:tmpl w:val="4CA60C44"/>
    <w:lvl w:ilvl="0" w:tplc="F8185B1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60" w15:restartNumberingAfterBreak="0">
    <w:nsid w:val="7E351CE9"/>
    <w:multiLevelType w:val="hybridMultilevel"/>
    <w:tmpl w:val="5A88834C"/>
    <w:lvl w:ilvl="0" w:tplc="04090011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1" w15:restartNumberingAfterBreak="0">
    <w:nsid w:val="7FF5370D"/>
    <w:multiLevelType w:val="hybridMultilevel"/>
    <w:tmpl w:val="3BE41EB2"/>
    <w:lvl w:ilvl="0" w:tplc="E6722330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 w16cid:durableId="326173119">
    <w:abstractNumId w:val="28"/>
  </w:num>
  <w:num w:numId="2" w16cid:durableId="658506030">
    <w:abstractNumId w:val="12"/>
  </w:num>
  <w:num w:numId="3" w16cid:durableId="1745833897">
    <w:abstractNumId w:val="49"/>
  </w:num>
  <w:num w:numId="4" w16cid:durableId="1528057358">
    <w:abstractNumId w:val="15"/>
  </w:num>
  <w:num w:numId="5" w16cid:durableId="652755884">
    <w:abstractNumId w:val="38"/>
  </w:num>
  <w:num w:numId="6" w16cid:durableId="1931305300">
    <w:abstractNumId w:val="21"/>
  </w:num>
  <w:num w:numId="7" w16cid:durableId="652872102">
    <w:abstractNumId w:val="8"/>
  </w:num>
  <w:num w:numId="8" w16cid:durableId="1516648302">
    <w:abstractNumId w:val="35"/>
  </w:num>
  <w:num w:numId="9" w16cid:durableId="883104468">
    <w:abstractNumId w:val="53"/>
  </w:num>
  <w:num w:numId="10" w16cid:durableId="2049600236">
    <w:abstractNumId w:val="27"/>
  </w:num>
  <w:num w:numId="11" w16cid:durableId="873805191">
    <w:abstractNumId w:val="17"/>
  </w:num>
  <w:num w:numId="12" w16cid:durableId="1002513905">
    <w:abstractNumId w:val="25"/>
  </w:num>
  <w:num w:numId="13" w16cid:durableId="1420102143">
    <w:abstractNumId w:val="51"/>
  </w:num>
  <w:num w:numId="14" w16cid:durableId="728578210">
    <w:abstractNumId w:val="54"/>
  </w:num>
  <w:num w:numId="15" w16cid:durableId="1669480700">
    <w:abstractNumId w:val="1"/>
  </w:num>
  <w:num w:numId="16" w16cid:durableId="1211769774">
    <w:abstractNumId w:val="52"/>
  </w:num>
  <w:num w:numId="17" w16cid:durableId="2127430115">
    <w:abstractNumId w:val="14"/>
  </w:num>
  <w:num w:numId="18" w16cid:durableId="92826568">
    <w:abstractNumId w:val="39"/>
  </w:num>
  <w:num w:numId="19" w16cid:durableId="517892537">
    <w:abstractNumId w:val="11"/>
  </w:num>
  <w:num w:numId="20" w16cid:durableId="614795005">
    <w:abstractNumId w:val="24"/>
  </w:num>
  <w:num w:numId="21" w16cid:durableId="1182085355">
    <w:abstractNumId w:val="13"/>
  </w:num>
  <w:num w:numId="22" w16cid:durableId="1361584333">
    <w:abstractNumId w:val="2"/>
  </w:num>
  <w:num w:numId="23" w16cid:durableId="18435833">
    <w:abstractNumId w:val="33"/>
  </w:num>
  <w:num w:numId="24" w16cid:durableId="1634099581">
    <w:abstractNumId w:val="61"/>
  </w:num>
  <w:num w:numId="25" w16cid:durableId="1362703239">
    <w:abstractNumId w:val="32"/>
  </w:num>
  <w:num w:numId="26" w16cid:durableId="1836335468">
    <w:abstractNumId w:val="59"/>
  </w:num>
  <w:num w:numId="27" w16cid:durableId="196358287">
    <w:abstractNumId w:val="0"/>
  </w:num>
  <w:num w:numId="28" w16cid:durableId="750350474">
    <w:abstractNumId w:val="55"/>
  </w:num>
  <w:num w:numId="29" w16cid:durableId="855079224">
    <w:abstractNumId w:val="58"/>
  </w:num>
  <w:num w:numId="30" w16cid:durableId="777724090">
    <w:abstractNumId w:val="47"/>
  </w:num>
  <w:num w:numId="31" w16cid:durableId="712116430">
    <w:abstractNumId w:val="10"/>
  </w:num>
  <w:num w:numId="32" w16cid:durableId="1787500580">
    <w:abstractNumId w:val="22"/>
  </w:num>
  <w:num w:numId="33" w16cid:durableId="1228540681">
    <w:abstractNumId w:val="3"/>
  </w:num>
  <w:num w:numId="34" w16cid:durableId="77333011">
    <w:abstractNumId w:val="60"/>
  </w:num>
  <w:num w:numId="35" w16cid:durableId="1032806257">
    <w:abstractNumId w:val="50"/>
  </w:num>
  <w:num w:numId="36" w16cid:durableId="761755261">
    <w:abstractNumId w:val="2"/>
  </w:num>
  <w:num w:numId="37" w16cid:durableId="1846557427">
    <w:abstractNumId w:val="56"/>
  </w:num>
  <w:num w:numId="38" w16cid:durableId="601188876">
    <w:abstractNumId w:val="19"/>
  </w:num>
  <w:num w:numId="39" w16cid:durableId="1691449100">
    <w:abstractNumId w:val="46"/>
  </w:num>
  <w:num w:numId="40" w16cid:durableId="1125276289">
    <w:abstractNumId w:val="2"/>
  </w:num>
  <w:num w:numId="41" w16cid:durableId="1039402464">
    <w:abstractNumId w:val="2"/>
  </w:num>
  <w:num w:numId="42" w16cid:durableId="1042436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6F3CCA"/>
    <w:rsid w:val="0000014B"/>
    <w:rsid w:val="00000347"/>
    <w:rsid w:val="00000391"/>
    <w:rsid w:val="00000A3C"/>
    <w:rsid w:val="00000B60"/>
    <w:rsid w:val="00000CFD"/>
    <w:rsid w:val="0000124B"/>
    <w:rsid w:val="00001935"/>
    <w:rsid w:val="000019E1"/>
    <w:rsid w:val="00001A24"/>
    <w:rsid w:val="00001AD6"/>
    <w:rsid w:val="00002355"/>
    <w:rsid w:val="000024EA"/>
    <w:rsid w:val="00002608"/>
    <w:rsid w:val="000028D0"/>
    <w:rsid w:val="0000293A"/>
    <w:rsid w:val="0000360E"/>
    <w:rsid w:val="000037DC"/>
    <w:rsid w:val="0000384F"/>
    <w:rsid w:val="00003A22"/>
    <w:rsid w:val="00003FFC"/>
    <w:rsid w:val="00004280"/>
    <w:rsid w:val="00004849"/>
    <w:rsid w:val="00004A67"/>
    <w:rsid w:val="00004C41"/>
    <w:rsid w:val="00004DBD"/>
    <w:rsid w:val="0000550E"/>
    <w:rsid w:val="0000572F"/>
    <w:rsid w:val="000064A5"/>
    <w:rsid w:val="00006984"/>
    <w:rsid w:val="00006E13"/>
    <w:rsid w:val="00006E48"/>
    <w:rsid w:val="00007039"/>
    <w:rsid w:val="000078C3"/>
    <w:rsid w:val="00007AD9"/>
    <w:rsid w:val="00010314"/>
    <w:rsid w:val="00010998"/>
    <w:rsid w:val="00010C0B"/>
    <w:rsid w:val="0001197D"/>
    <w:rsid w:val="00011B80"/>
    <w:rsid w:val="00012168"/>
    <w:rsid w:val="00012850"/>
    <w:rsid w:val="00012E85"/>
    <w:rsid w:val="00013294"/>
    <w:rsid w:val="000133E0"/>
    <w:rsid w:val="00013422"/>
    <w:rsid w:val="000137AA"/>
    <w:rsid w:val="0001388F"/>
    <w:rsid w:val="00013DC3"/>
    <w:rsid w:val="00014056"/>
    <w:rsid w:val="000140A8"/>
    <w:rsid w:val="000141E5"/>
    <w:rsid w:val="00014782"/>
    <w:rsid w:val="000147B8"/>
    <w:rsid w:val="000158C7"/>
    <w:rsid w:val="00015922"/>
    <w:rsid w:val="00015FCE"/>
    <w:rsid w:val="0001635B"/>
    <w:rsid w:val="000168C3"/>
    <w:rsid w:val="00016E92"/>
    <w:rsid w:val="0001704A"/>
    <w:rsid w:val="000170A1"/>
    <w:rsid w:val="00017241"/>
    <w:rsid w:val="00017331"/>
    <w:rsid w:val="000173B3"/>
    <w:rsid w:val="00017521"/>
    <w:rsid w:val="0001773B"/>
    <w:rsid w:val="000179FC"/>
    <w:rsid w:val="00017A03"/>
    <w:rsid w:val="00017DD1"/>
    <w:rsid w:val="00020294"/>
    <w:rsid w:val="00020602"/>
    <w:rsid w:val="00020DB4"/>
    <w:rsid w:val="00021064"/>
    <w:rsid w:val="00021B32"/>
    <w:rsid w:val="0002201C"/>
    <w:rsid w:val="00022133"/>
    <w:rsid w:val="000223DF"/>
    <w:rsid w:val="000223E9"/>
    <w:rsid w:val="0002317B"/>
    <w:rsid w:val="000233E1"/>
    <w:rsid w:val="000234C3"/>
    <w:rsid w:val="0002392E"/>
    <w:rsid w:val="00023BBA"/>
    <w:rsid w:val="00023DB7"/>
    <w:rsid w:val="0002415A"/>
    <w:rsid w:val="000242A4"/>
    <w:rsid w:val="0002439F"/>
    <w:rsid w:val="000246B5"/>
    <w:rsid w:val="000247FE"/>
    <w:rsid w:val="00024EF3"/>
    <w:rsid w:val="00025BEF"/>
    <w:rsid w:val="00025FEE"/>
    <w:rsid w:val="00026085"/>
    <w:rsid w:val="00026203"/>
    <w:rsid w:val="000263B2"/>
    <w:rsid w:val="000264C4"/>
    <w:rsid w:val="000264D9"/>
    <w:rsid w:val="00026738"/>
    <w:rsid w:val="00026C11"/>
    <w:rsid w:val="00026E8A"/>
    <w:rsid w:val="00027357"/>
    <w:rsid w:val="000278B3"/>
    <w:rsid w:val="00027C06"/>
    <w:rsid w:val="00027CDD"/>
    <w:rsid w:val="0003016D"/>
    <w:rsid w:val="00030183"/>
    <w:rsid w:val="00030269"/>
    <w:rsid w:val="000302D5"/>
    <w:rsid w:val="0003043C"/>
    <w:rsid w:val="00030607"/>
    <w:rsid w:val="00030C0A"/>
    <w:rsid w:val="00030F33"/>
    <w:rsid w:val="00031595"/>
    <w:rsid w:val="000316BE"/>
    <w:rsid w:val="000316F3"/>
    <w:rsid w:val="00031855"/>
    <w:rsid w:val="0003196A"/>
    <w:rsid w:val="00031F41"/>
    <w:rsid w:val="00032214"/>
    <w:rsid w:val="0003223E"/>
    <w:rsid w:val="000322F8"/>
    <w:rsid w:val="0003244A"/>
    <w:rsid w:val="00032B36"/>
    <w:rsid w:val="00032B39"/>
    <w:rsid w:val="00032C7D"/>
    <w:rsid w:val="00032DDF"/>
    <w:rsid w:val="00033351"/>
    <w:rsid w:val="000339D1"/>
    <w:rsid w:val="00033BB1"/>
    <w:rsid w:val="00033CD7"/>
    <w:rsid w:val="00033F3F"/>
    <w:rsid w:val="000340C2"/>
    <w:rsid w:val="000344E2"/>
    <w:rsid w:val="0003462A"/>
    <w:rsid w:val="00034D84"/>
    <w:rsid w:val="000350E2"/>
    <w:rsid w:val="000351DA"/>
    <w:rsid w:val="00035811"/>
    <w:rsid w:val="00035F46"/>
    <w:rsid w:val="0003628D"/>
    <w:rsid w:val="00036521"/>
    <w:rsid w:val="00036FB6"/>
    <w:rsid w:val="000376C6"/>
    <w:rsid w:val="0003776C"/>
    <w:rsid w:val="000379DB"/>
    <w:rsid w:val="00040C90"/>
    <w:rsid w:val="0004102E"/>
    <w:rsid w:val="00041850"/>
    <w:rsid w:val="00041868"/>
    <w:rsid w:val="0004197B"/>
    <w:rsid w:val="0004253F"/>
    <w:rsid w:val="00042856"/>
    <w:rsid w:val="00042BA7"/>
    <w:rsid w:val="000433BF"/>
    <w:rsid w:val="00043980"/>
    <w:rsid w:val="00043D20"/>
    <w:rsid w:val="00043ECE"/>
    <w:rsid w:val="00043FA9"/>
    <w:rsid w:val="000440AD"/>
    <w:rsid w:val="0004454A"/>
    <w:rsid w:val="0004497B"/>
    <w:rsid w:val="00044A97"/>
    <w:rsid w:val="0004530A"/>
    <w:rsid w:val="0004550E"/>
    <w:rsid w:val="000455BD"/>
    <w:rsid w:val="000455FD"/>
    <w:rsid w:val="00045637"/>
    <w:rsid w:val="000459D4"/>
    <w:rsid w:val="00045C67"/>
    <w:rsid w:val="00045C85"/>
    <w:rsid w:val="0004615A"/>
    <w:rsid w:val="00046326"/>
    <w:rsid w:val="00046D9A"/>
    <w:rsid w:val="00046F70"/>
    <w:rsid w:val="00047506"/>
    <w:rsid w:val="000475D9"/>
    <w:rsid w:val="00047705"/>
    <w:rsid w:val="00047A41"/>
    <w:rsid w:val="00047B65"/>
    <w:rsid w:val="00047C93"/>
    <w:rsid w:val="00047EA4"/>
    <w:rsid w:val="00050205"/>
    <w:rsid w:val="0005056E"/>
    <w:rsid w:val="0005076E"/>
    <w:rsid w:val="000511D1"/>
    <w:rsid w:val="0005124F"/>
    <w:rsid w:val="0005147E"/>
    <w:rsid w:val="0005188D"/>
    <w:rsid w:val="00051B03"/>
    <w:rsid w:val="00052022"/>
    <w:rsid w:val="000524CE"/>
    <w:rsid w:val="00052CB9"/>
    <w:rsid w:val="0005330C"/>
    <w:rsid w:val="00053912"/>
    <w:rsid w:val="00053AE2"/>
    <w:rsid w:val="00053EFD"/>
    <w:rsid w:val="000541E5"/>
    <w:rsid w:val="00054205"/>
    <w:rsid w:val="000544DA"/>
    <w:rsid w:val="00054675"/>
    <w:rsid w:val="000547D9"/>
    <w:rsid w:val="0005569B"/>
    <w:rsid w:val="000557B9"/>
    <w:rsid w:val="00055D8A"/>
    <w:rsid w:val="00056541"/>
    <w:rsid w:val="00056880"/>
    <w:rsid w:val="00056B5A"/>
    <w:rsid w:val="00056DF2"/>
    <w:rsid w:val="00057527"/>
    <w:rsid w:val="00057787"/>
    <w:rsid w:val="000578CD"/>
    <w:rsid w:val="00060282"/>
    <w:rsid w:val="000603F7"/>
    <w:rsid w:val="00060416"/>
    <w:rsid w:val="0006096E"/>
    <w:rsid w:val="0006164D"/>
    <w:rsid w:val="000617DA"/>
    <w:rsid w:val="00061BEC"/>
    <w:rsid w:val="00061D86"/>
    <w:rsid w:val="00061F3D"/>
    <w:rsid w:val="00062168"/>
    <w:rsid w:val="000623DD"/>
    <w:rsid w:val="00062473"/>
    <w:rsid w:val="00062562"/>
    <w:rsid w:val="00062D04"/>
    <w:rsid w:val="000634A2"/>
    <w:rsid w:val="00063543"/>
    <w:rsid w:val="00063C39"/>
    <w:rsid w:val="00063DE0"/>
    <w:rsid w:val="000645E5"/>
    <w:rsid w:val="000646DE"/>
    <w:rsid w:val="00064766"/>
    <w:rsid w:val="00064993"/>
    <w:rsid w:val="00064F46"/>
    <w:rsid w:val="00065090"/>
    <w:rsid w:val="000653D1"/>
    <w:rsid w:val="0006555D"/>
    <w:rsid w:val="00065D90"/>
    <w:rsid w:val="000661B9"/>
    <w:rsid w:val="0006630E"/>
    <w:rsid w:val="00066403"/>
    <w:rsid w:val="000668C9"/>
    <w:rsid w:val="00066CDC"/>
    <w:rsid w:val="0006722A"/>
    <w:rsid w:val="00067467"/>
    <w:rsid w:val="00067E51"/>
    <w:rsid w:val="00067F7E"/>
    <w:rsid w:val="00070263"/>
    <w:rsid w:val="000703E6"/>
    <w:rsid w:val="00070736"/>
    <w:rsid w:val="000707DE"/>
    <w:rsid w:val="000708D2"/>
    <w:rsid w:val="00070AAD"/>
    <w:rsid w:val="00070ABD"/>
    <w:rsid w:val="00070F28"/>
    <w:rsid w:val="0007148A"/>
    <w:rsid w:val="000715ED"/>
    <w:rsid w:val="00071979"/>
    <w:rsid w:val="00071A1C"/>
    <w:rsid w:val="00071E9B"/>
    <w:rsid w:val="00072428"/>
    <w:rsid w:val="000727C9"/>
    <w:rsid w:val="00072895"/>
    <w:rsid w:val="00072CC1"/>
    <w:rsid w:val="00072CCA"/>
    <w:rsid w:val="000730E3"/>
    <w:rsid w:val="0007316B"/>
    <w:rsid w:val="00073703"/>
    <w:rsid w:val="0007384D"/>
    <w:rsid w:val="00073DA5"/>
    <w:rsid w:val="0007413C"/>
    <w:rsid w:val="00074C4F"/>
    <w:rsid w:val="00075104"/>
    <w:rsid w:val="00075549"/>
    <w:rsid w:val="00076019"/>
    <w:rsid w:val="000763CE"/>
    <w:rsid w:val="00076E1C"/>
    <w:rsid w:val="000770C8"/>
    <w:rsid w:val="000776BE"/>
    <w:rsid w:val="00077DD2"/>
    <w:rsid w:val="00077FDB"/>
    <w:rsid w:val="000807AE"/>
    <w:rsid w:val="000808DE"/>
    <w:rsid w:val="00080E36"/>
    <w:rsid w:val="0008103F"/>
    <w:rsid w:val="000812F1"/>
    <w:rsid w:val="0008171B"/>
    <w:rsid w:val="0008178B"/>
    <w:rsid w:val="00081E1C"/>
    <w:rsid w:val="00081EEB"/>
    <w:rsid w:val="00081FBE"/>
    <w:rsid w:val="00082441"/>
    <w:rsid w:val="000824EB"/>
    <w:rsid w:val="0008263F"/>
    <w:rsid w:val="000827D4"/>
    <w:rsid w:val="00082DCC"/>
    <w:rsid w:val="00082E09"/>
    <w:rsid w:val="00083012"/>
    <w:rsid w:val="00083160"/>
    <w:rsid w:val="000831FF"/>
    <w:rsid w:val="000833A7"/>
    <w:rsid w:val="000833B2"/>
    <w:rsid w:val="00083888"/>
    <w:rsid w:val="00083984"/>
    <w:rsid w:val="000840FE"/>
    <w:rsid w:val="00084572"/>
    <w:rsid w:val="00084674"/>
    <w:rsid w:val="000849EB"/>
    <w:rsid w:val="0008509B"/>
    <w:rsid w:val="000853FF"/>
    <w:rsid w:val="00085B16"/>
    <w:rsid w:val="00085C74"/>
    <w:rsid w:val="00085ED2"/>
    <w:rsid w:val="00085F2B"/>
    <w:rsid w:val="000867EA"/>
    <w:rsid w:val="00086D90"/>
    <w:rsid w:val="000875D5"/>
    <w:rsid w:val="00090054"/>
    <w:rsid w:val="00090067"/>
    <w:rsid w:val="00090158"/>
    <w:rsid w:val="0009022A"/>
    <w:rsid w:val="00090774"/>
    <w:rsid w:val="00090FD3"/>
    <w:rsid w:val="00091263"/>
    <w:rsid w:val="000912AE"/>
    <w:rsid w:val="00091C56"/>
    <w:rsid w:val="00091D27"/>
    <w:rsid w:val="00091E36"/>
    <w:rsid w:val="00092724"/>
    <w:rsid w:val="00092D2C"/>
    <w:rsid w:val="0009325E"/>
    <w:rsid w:val="00093468"/>
    <w:rsid w:val="0009358C"/>
    <w:rsid w:val="000935E9"/>
    <w:rsid w:val="00093660"/>
    <w:rsid w:val="000946C4"/>
    <w:rsid w:val="00095500"/>
    <w:rsid w:val="0009567C"/>
    <w:rsid w:val="00095884"/>
    <w:rsid w:val="00096511"/>
    <w:rsid w:val="000966AC"/>
    <w:rsid w:val="000969D2"/>
    <w:rsid w:val="00096B3A"/>
    <w:rsid w:val="0009731E"/>
    <w:rsid w:val="000973FD"/>
    <w:rsid w:val="0009750A"/>
    <w:rsid w:val="00097B2B"/>
    <w:rsid w:val="000A04EC"/>
    <w:rsid w:val="000A0990"/>
    <w:rsid w:val="000A0B04"/>
    <w:rsid w:val="000A16BE"/>
    <w:rsid w:val="000A18D7"/>
    <w:rsid w:val="000A1B68"/>
    <w:rsid w:val="000A20A2"/>
    <w:rsid w:val="000A27C3"/>
    <w:rsid w:val="000A280A"/>
    <w:rsid w:val="000A29C1"/>
    <w:rsid w:val="000A2A24"/>
    <w:rsid w:val="000A2D97"/>
    <w:rsid w:val="000A34D9"/>
    <w:rsid w:val="000A4132"/>
    <w:rsid w:val="000A431D"/>
    <w:rsid w:val="000A4E8A"/>
    <w:rsid w:val="000A506B"/>
    <w:rsid w:val="000A556F"/>
    <w:rsid w:val="000A6D25"/>
    <w:rsid w:val="000A6EF8"/>
    <w:rsid w:val="000A7379"/>
    <w:rsid w:val="000A747C"/>
    <w:rsid w:val="000A75AD"/>
    <w:rsid w:val="000A7D87"/>
    <w:rsid w:val="000B02E2"/>
    <w:rsid w:val="000B02E3"/>
    <w:rsid w:val="000B0A0C"/>
    <w:rsid w:val="000B0D76"/>
    <w:rsid w:val="000B0F52"/>
    <w:rsid w:val="000B0FF6"/>
    <w:rsid w:val="000B136A"/>
    <w:rsid w:val="000B149A"/>
    <w:rsid w:val="000B169B"/>
    <w:rsid w:val="000B17C0"/>
    <w:rsid w:val="000B194D"/>
    <w:rsid w:val="000B1A2B"/>
    <w:rsid w:val="000B1B19"/>
    <w:rsid w:val="000B1C10"/>
    <w:rsid w:val="000B1F64"/>
    <w:rsid w:val="000B2169"/>
    <w:rsid w:val="000B2B6E"/>
    <w:rsid w:val="000B2F40"/>
    <w:rsid w:val="000B304F"/>
    <w:rsid w:val="000B3253"/>
    <w:rsid w:val="000B35AE"/>
    <w:rsid w:val="000B394F"/>
    <w:rsid w:val="000B3BDF"/>
    <w:rsid w:val="000B4044"/>
    <w:rsid w:val="000B4228"/>
    <w:rsid w:val="000B4E27"/>
    <w:rsid w:val="000B4E59"/>
    <w:rsid w:val="000B5276"/>
    <w:rsid w:val="000B5623"/>
    <w:rsid w:val="000B597A"/>
    <w:rsid w:val="000B5BCA"/>
    <w:rsid w:val="000B6603"/>
    <w:rsid w:val="000B666D"/>
    <w:rsid w:val="000B6717"/>
    <w:rsid w:val="000B6956"/>
    <w:rsid w:val="000B6C22"/>
    <w:rsid w:val="000B6C73"/>
    <w:rsid w:val="000B6E57"/>
    <w:rsid w:val="000B7395"/>
    <w:rsid w:val="000B7AEB"/>
    <w:rsid w:val="000B7B1C"/>
    <w:rsid w:val="000B7E10"/>
    <w:rsid w:val="000C00D1"/>
    <w:rsid w:val="000C036C"/>
    <w:rsid w:val="000C13DA"/>
    <w:rsid w:val="000C17E5"/>
    <w:rsid w:val="000C1C47"/>
    <w:rsid w:val="000C22FF"/>
    <w:rsid w:val="000C2FD3"/>
    <w:rsid w:val="000C3609"/>
    <w:rsid w:val="000C377B"/>
    <w:rsid w:val="000C377D"/>
    <w:rsid w:val="000C378A"/>
    <w:rsid w:val="000C3803"/>
    <w:rsid w:val="000C4465"/>
    <w:rsid w:val="000C454D"/>
    <w:rsid w:val="000C47E1"/>
    <w:rsid w:val="000C507E"/>
    <w:rsid w:val="000C5601"/>
    <w:rsid w:val="000C5765"/>
    <w:rsid w:val="000C5869"/>
    <w:rsid w:val="000C58F1"/>
    <w:rsid w:val="000C58FB"/>
    <w:rsid w:val="000C5942"/>
    <w:rsid w:val="000C631F"/>
    <w:rsid w:val="000C67AD"/>
    <w:rsid w:val="000C705B"/>
    <w:rsid w:val="000C7518"/>
    <w:rsid w:val="000C7995"/>
    <w:rsid w:val="000C7ABC"/>
    <w:rsid w:val="000C7BEA"/>
    <w:rsid w:val="000D03BA"/>
    <w:rsid w:val="000D0487"/>
    <w:rsid w:val="000D0D35"/>
    <w:rsid w:val="000D0D59"/>
    <w:rsid w:val="000D0F2F"/>
    <w:rsid w:val="000D1488"/>
    <w:rsid w:val="000D15B3"/>
    <w:rsid w:val="000D18B8"/>
    <w:rsid w:val="000D1B27"/>
    <w:rsid w:val="000D1E2E"/>
    <w:rsid w:val="000D2266"/>
    <w:rsid w:val="000D2337"/>
    <w:rsid w:val="000D2869"/>
    <w:rsid w:val="000D33BD"/>
    <w:rsid w:val="000D370C"/>
    <w:rsid w:val="000D3939"/>
    <w:rsid w:val="000D3C18"/>
    <w:rsid w:val="000D3C96"/>
    <w:rsid w:val="000D3E7E"/>
    <w:rsid w:val="000D3EBC"/>
    <w:rsid w:val="000D4571"/>
    <w:rsid w:val="000D484A"/>
    <w:rsid w:val="000D4DBD"/>
    <w:rsid w:val="000D4FD6"/>
    <w:rsid w:val="000D55C4"/>
    <w:rsid w:val="000D5631"/>
    <w:rsid w:val="000D56BB"/>
    <w:rsid w:val="000D5AFE"/>
    <w:rsid w:val="000D5C16"/>
    <w:rsid w:val="000D5F73"/>
    <w:rsid w:val="000D6B8C"/>
    <w:rsid w:val="000D6EAC"/>
    <w:rsid w:val="000D70FB"/>
    <w:rsid w:val="000D7162"/>
    <w:rsid w:val="000D71EE"/>
    <w:rsid w:val="000D764E"/>
    <w:rsid w:val="000D76D1"/>
    <w:rsid w:val="000D77CF"/>
    <w:rsid w:val="000D7960"/>
    <w:rsid w:val="000D7A09"/>
    <w:rsid w:val="000D7CB7"/>
    <w:rsid w:val="000E0460"/>
    <w:rsid w:val="000E0D97"/>
    <w:rsid w:val="000E138D"/>
    <w:rsid w:val="000E1596"/>
    <w:rsid w:val="000E1597"/>
    <w:rsid w:val="000E19AF"/>
    <w:rsid w:val="000E1BEE"/>
    <w:rsid w:val="000E1ED2"/>
    <w:rsid w:val="000E1EDF"/>
    <w:rsid w:val="000E261E"/>
    <w:rsid w:val="000E33C6"/>
    <w:rsid w:val="000E377F"/>
    <w:rsid w:val="000E399A"/>
    <w:rsid w:val="000E3D76"/>
    <w:rsid w:val="000E4E43"/>
    <w:rsid w:val="000E4EC9"/>
    <w:rsid w:val="000E5173"/>
    <w:rsid w:val="000E5D12"/>
    <w:rsid w:val="000E6671"/>
    <w:rsid w:val="000E6A7D"/>
    <w:rsid w:val="000E7FB6"/>
    <w:rsid w:val="000F01A0"/>
    <w:rsid w:val="000F024C"/>
    <w:rsid w:val="000F0841"/>
    <w:rsid w:val="000F0C77"/>
    <w:rsid w:val="000F0E36"/>
    <w:rsid w:val="000F11EC"/>
    <w:rsid w:val="000F122A"/>
    <w:rsid w:val="000F138F"/>
    <w:rsid w:val="000F1523"/>
    <w:rsid w:val="000F1527"/>
    <w:rsid w:val="000F1623"/>
    <w:rsid w:val="000F1685"/>
    <w:rsid w:val="000F1C3A"/>
    <w:rsid w:val="000F1C79"/>
    <w:rsid w:val="000F1CC4"/>
    <w:rsid w:val="000F2325"/>
    <w:rsid w:val="000F269F"/>
    <w:rsid w:val="000F2A81"/>
    <w:rsid w:val="000F2C70"/>
    <w:rsid w:val="000F351D"/>
    <w:rsid w:val="000F35AA"/>
    <w:rsid w:val="000F382D"/>
    <w:rsid w:val="000F3A14"/>
    <w:rsid w:val="000F3FD6"/>
    <w:rsid w:val="000F424A"/>
    <w:rsid w:val="000F4883"/>
    <w:rsid w:val="000F4E44"/>
    <w:rsid w:val="000F4F25"/>
    <w:rsid w:val="000F50FD"/>
    <w:rsid w:val="000F51C5"/>
    <w:rsid w:val="000F5521"/>
    <w:rsid w:val="000F5594"/>
    <w:rsid w:val="000F58A5"/>
    <w:rsid w:val="000F594E"/>
    <w:rsid w:val="000F5B08"/>
    <w:rsid w:val="000F5C93"/>
    <w:rsid w:val="000F663A"/>
    <w:rsid w:val="000F690C"/>
    <w:rsid w:val="000F6E4B"/>
    <w:rsid w:val="000F72C4"/>
    <w:rsid w:val="000F730F"/>
    <w:rsid w:val="000F7808"/>
    <w:rsid w:val="000F797A"/>
    <w:rsid w:val="000F7E84"/>
    <w:rsid w:val="000F7EC1"/>
    <w:rsid w:val="000F7F30"/>
    <w:rsid w:val="00100A5C"/>
    <w:rsid w:val="00100F71"/>
    <w:rsid w:val="00101083"/>
    <w:rsid w:val="0010179A"/>
    <w:rsid w:val="00101DDB"/>
    <w:rsid w:val="00101F9F"/>
    <w:rsid w:val="001023B8"/>
    <w:rsid w:val="00102524"/>
    <w:rsid w:val="00102ADB"/>
    <w:rsid w:val="00102D80"/>
    <w:rsid w:val="00102E11"/>
    <w:rsid w:val="00102EE8"/>
    <w:rsid w:val="00102F25"/>
    <w:rsid w:val="00103162"/>
    <w:rsid w:val="00103403"/>
    <w:rsid w:val="001038C8"/>
    <w:rsid w:val="00104446"/>
    <w:rsid w:val="001046F7"/>
    <w:rsid w:val="001049EF"/>
    <w:rsid w:val="00104B49"/>
    <w:rsid w:val="00104D08"/>
    <w:rsid w:val="00104F7A"/>
    <w:rsid w:val="001052DC"/>
    <w:rsid w:val="00105748"/>
    <w:rsid w:val="0010579E"/>
    <w:rsid w:val="00105B5B"/>
    <w:rsid w:val="00105DC0"/>
    <w:rsid w:val="00106A18"/>
    <w:rsid w:val="00106C67"/>
    <w:rsid w:val="00107078"/>
    <w:rsid w:val="0010731C"/>
    <w:rsid w:val="001079C5"/>
    <w:rsid w:val="00107C7F"/>
    <w:rsid w:val="00107CBE"/>
    <w:rsid w:val="00110317"/>
    <w:rsid w:val="00110371"/>
    <w:rsid w:val="0011057A"/>
    <w:rsid w:val="0011067A"/>
    <w:rsid w:val="0011085D"/>
    <w:rsid w:val="0011086D"/>
    <w:rsid w:val="00110E6E"/>
    <w:rsid w:val="00110FEA"/>
    <w:rsid w:val="00111864"/>
    <w:rsid w:val="00111B9C"/>
    <w:rsid w:val="00111BFD"/>
    <w:rsid w:val="00111C8E"/>
    <w:rsid w:val="0011205E"/>
    <w:rsid w:val="00112106"/>
    <w:rsid w:val="00112272"/>
    <w:rsid w:val="001128BF"/>
    <w:rsid w:val="001128EA"/>
    <w:rsid w:val="00112FE0"/>
    <w:rsid w:val="0011328A"/>
    <w:rsid w:val="001132D1"/>
    <w:rsid w:val="00113A86"/>
    <w:rsid w:val="00113D2E"/>
    <w:rsid w:val="00114605"/>
    <w:rsid w:val="00114918"/>
    <w:rsid w:val="00114A97"/>
    <w:rsid w:val="00114CCA"/>
    <w:rsid w:val="00115007"/>
    <w:rsid w:val="00115196"/>
    <w:rsid w:val="001154E5"/>
    <w:rsid w:val="0011593F"/>
    <w:rsid w:val="00115A76"/>
    <w:rsid w:val="00115F99"/>
    <w:rsid w:val="001161B3"/>
    <w:rsid w:val="00116352"/>
    <w:rsid w:val="0011657C"/>
    <w:rsid w:val="001174EA"/>
    <w:rsid w:val="001178EA"/>
    <w:rsid w:val="001179F6"/>
    <w:rsid w:val="00117D29"/>
    <w:rsid w:val="00117E7E"/>
    <w:rsid w:val="00117E90"/>
    <w:rsid w:val="0012039E"/>
    <w:rsid w:val="0012041F"/>
    <w:rsid w:val="00120790"/>
    <w:rsid w:val="001207E3"/>
    <w:rsid w:val="00120D1B"/>
    <w:rsid w:val="00121975"/>
    <w:rsid w:val="00121B92"/>
    <w:rsid w:val="00121B9A"/>
    <w:rsid w:val="00121B9D"/>
    <w:rsid w:val="00121CC2"/>
    <w:rsid w:val="00121CE4"/>
    <w:rsid w:val="00121DDA"/>
    <w:rsid w:val="00121E63"/>
    <w:rsid w:val="00121FA8"/>
    <w:rsid w:val="001220C4"/>
    <w:rsid w:val="00122611"/>
    <w:rsid w:val="0012261F"/>
    <w:rsid w:val="001226CB"/>
    <w:rsid w:val="00122AEF"/>
    <w:rsid w:val="00122C50"/>
    <w:rsid w:val="0012390E"/>
    <w:rsid w:val="00124215"/>
    <w:rsid w:val="00124C61"/>
    <w:rsid w:val="00124CC5"/>
    <w:rsid w:val="001250CE"/>
    <w:rsid w:val="00125204"/>
    <w:rsid w:val="00125DAD"/>
    <w:rsid w:val="0012649D"/>
    <w:rsid w:val="00126746"/>
    <w:rsid w:val="00126E7A"/>
    <w:rsid w:val="001270DD"/>
    <w:rsid w:val="001271D1"/>
    <w:rsid w:val="001275E8"/>
    <w:rsid w:val="0012796A"/>
    <w:rsid w:val="00127F81"/>
    <w:rsid w:val="00130259"/>
    <w:rsid w:val="00130880"/>
    <w:rsid w:val="00130F1B"/>
    <w:rsid w:val="001311FE"/>
    <w:rsid w:val="00131D44"/>
    <w:rsid w:val="001326D0"/>
    <w:rsid w:val="00132995"/>
    <w:rsid w:val="00133481"/>
    <w:rsid w:val="00133C5A"/>
    <w:rsid w:val="00133CE7"/>
    <w:rsid w:val="00133D11"/>
    <w:rsid w:val="00133DAA"/>
    <w:rsid w:val="00134164"/>
    <w:rsid w:val="0013418F"/>
    <w:rsid w:val="00134715"/>
    <w:rsid w:val="00134A9C"/>
    <w:rsid w:val="00134AF5"/>
    <w:rsid w:val="00134D67"/>
    <w:rsid w:val="00134EAB"/>
    <w:rsid w:val="001351B6"/>
    <w:rsid w:val="001352AB"/>
    <w:rsid w:val="001352FE"/>
    <w:rsid w:val="0013584B"/>
    <w:rsid w:val="00135936"/>
    <w:rsid w:val="0013656A"/>
    <w:rsid w:val="00136644"/>
    <w:rsid w:val="001366F2"/>
    <w:rsid w:val="00136830"/>
    <w:rsid w:val="0013692F"/>
    <w:rsid w:val="001369B4"/>
    <w:rsid w:val="00136FA4"/>
    <w:rsid w:val="001370AA"/>
    <w:rsid w:val="00137134"/>
    <w:rsid w:val="00137267"/>
    <w:rsid w:val="001376E4"/>
    <w:rsid w:val="001379BA"/>
    <w:rsid w:val="00137C09"/>
    <w:rsid w:val="001402B9"/>
    <w:rsid w:val="00140657"/>
    <w:rsid w:val="00140CB3"/>
    <w:rsid w:val="00141990"/>
    <w:rsid w:val="00141AB5"/>
    <w:rsid w:val="00142106"/>
    <w:rsid w:val="00142381"/>
    <w:rsid w:val="00142556"/>
    <w:rsid w:val="00142AEC"/>
    <w:rsid w:val="001430BE"/>
    <w:rsid w:val="00143138"/>
    <w:rsid w:val="00143187"/>
    <w:rsid w:val="00143250"/>
    <w:rsid w:val="0014344F"/>
    <w:rsid w:val="00143CFB"/>
    <w:rsid w:val="00144632"/>
    <w:rsid w:val="00144763"/>
    <w:rsid w:val="00144DAF"/>
    <w:rsid w:val="0014553C"/>
    <w:rsid w:val="001457D7"/>
    <w:rsid w:val="00145A99"/>
    <w:rsid w:val="00145CD6"/>
    <w:rsid w:val="00145EEF"/>
    <w:rsid w:val="001462DF"/>
    <w:rsid w:val="0014667B"/>
    <w:rsid w:val="001468F8"/>
    <w:rsid w:val="00146DF4"/>
    <w:rsid w:val="00146FD4"/>
    <w:rsid w:val="00146FED"/>
    <w:rsid w:val="00147670"/>
    <w:rsid w:val="001478F7"/>
    <w:rsid w:val="00147A12"/>
    <w:rsid w:val="001500D6"/>
    <w:rsid w:val="001501EE"/>
    <w:rsid w:val="00150213"/>
    <w:rsid w:val="001504E6"/>
    <w:rsid w:val="001509D0"/>
    <w:rsid w:val="00150D9A"/>
    <w:rsid w:val="00151313"/>
    <w:rsid w:val="00151335"/>
    <w:rsid w:val="00151773"/>
    <w:rsid w:val="00151990"/>
    <w:rsid w:val="001519D3"/>
    <w:rsid w:val="00151DE0"/>
    <w:rsid w:val="00151EDD"/>
    <w:rsid w:val="00152089"/>
    <w:rsid w:val="001520F4"/>
    <w:rsid w:val="0015243F"/>
    <w:rsid w:val="001525A1"/>
    <w:rsid w:val="00152626"/>
    <w:rsid w:val="00152693"/>
    <w:rsid w:val="00152D3C"/>
    <w:rsid w:val="00153087"/>
    <w:rsid w:val="00153171"/>
    <w:rsid w:val="0015323F"/>
    <w:rsid w:val="00153893"/>
    <w:rsid w:val="0015396F"/>
    <w:rsid w:val="00153AA5"/>
    <w:rsid w:val="00153B8F"/>
    <w:rsid w:val="00154718"/>
    <w:rsid w:val="00154915"/>
    <w:rsid w:val="00154F92"/>
    <w:rsid w:val="00155071"/>
    <w:rsid w:val="001553A2"/>
    <w:rsid w:val="00156204"/>
    <w:rsid w:val="00156553"/>
    <w:rsid w:val="0015678E"/>
    <w:rsid w:val="00156927"/>
    <w:rsid w:val="00156A11"/>
    <w:rsid w:val="00157343"/>
    <w:rsid w:val="001575B2"/>
    <w:rsid w:val="001600BD"/>
    <w:rsid w:val="00160EF5"/>
    <w:rsid w:val="00160FD7"/>
    <w:rsid w:val="0016126D"/>
    <w:rsid w:val="00161533"/>
    <w:rsid w:val="00161CF7"/>
    <w:rsid w:val="00161D7C"/>
    <w:rsid w:val="00162004"/>
    <w:rsid w:val="0016201B"/>
    <w:rsid w:val="0016204C"/>
    <w:rsid w:val="001621FF"/>
    <w:rsid w:val="00162223"/>
    <w:rsid w:val="0016233B"/>
    <w:rsid w:val="0016253A"/>
    <w:rsid w:val="00162813"/>
    <w:rsid w:val="00162974"/>
    <w:rsid w:val="001629D0"/>
    <w:rsid w:val="00162D39"/>
    <w:rsid w:val="00162D7D"/>
    <w:rsid w:val="001638E1"/>
    <w:rsid w:val="00163A34"/>
    <w:rsid w:val="00164424"/>
    <w:rsid w:val="00164BF5"/>
    <w:rsid w:val="00164C3B"/>
    <w:rsid w:val="00164F66"/>
    <w:rsid w:val="001652F8"/>
    <w:rsid w:val="0016590A"/>
    <w:rsid w:val="0016593F"/>
    <w:rsid w:val="00166765"/>
    <w:rsid w:val="0016684B"/>
    <w:rsid w:val="0016693B"/>
    <w:rsid w:val="00166E7E"/>
    <w:rsid w:val="00166FCF"/>
    <w:rsid w:val="00167822"/>
    <w:rsid w:val="001700D4"/>
    <w:rsid w:val="00170127"/>
    <w:rsid w:val="001702B1"/>
    <w:rsid w:val="001702FB"/>
    <w:rsid w:val="001704B4"/>
    <w:rsid w:val="0017061D"/>
    <w:rsid w:val="0017064A"/>
    <w:rsid w:val="00170BA9"/>
    <w:rsid w:val="00170C68"/>
    <w:rsid w:val="001711E4"/>
    <w:rsid w:val="00171435"/>
    <w:rsid w:val="001716C7"/>
    <w:rsid w:val="00171C8F"/>
    <w:rsid w:val="00171DCB"/>
    <w:rsid w:val="00171EA1"/>
    <w:rsid w:val="001720BB"/>
    <w:rsid w:val="001721A6"/>
    <w:rsid w:val="00172522"/>
    <w:rsid w:val="00172A43"/>
    <w:rsid w:val="00172C03"/>
    <w:rsid w:val="001735AB"/>
    <w:rsid w:val="001736C8"/>
    <w:rsid w:val="001737F3"/>
    <w:rsid w:val="00173A42"/>
    <w:rsid w:val="00173F9A"/>
    <w:rsid w:val="0017404B"/>
    <w:rsid w:val="001741C5"/>
    <w:rsid w:val="00174328"/>
    <w:rsid w:val="001743D3"/>
    <w:rsid w:val="0017477D"/>
    <w:rsid w:val="00174930"/>
    <w:rsid w:val="00174A45"/>
    <w:rsid w:val="001750E4"/>
    <w:rsid w:val="00175229"/>
    <w:rsid w:val="001754E4"/>
    <w:rsid w:val="00175552"/>
    <w:rsid w:val="00175A27"/>
    <w:rsid w:val="00175C14"/>
    <w:rsid w:val="00176A33"/>
    <w:rsid w:val="00176E3A"/>
    <w:rsid w:val="00176FA0"/>
    <w:rsid w:val="0017703D"/>
    <w:rsid w:val="001770D0"/>
    <w:rsid w:val="00177107"/>
    <w:rsid w:val="00177368"/>
    <w:rsid w:val="001773D9"/>
    <w:rsid w:val="00177539"/>
    <w:rsid w:val="001776E7"/>
    <w:rsid w:val="00177E3F"/>
    <w:rsid w:val="00177EDE"/>
    <w:rsid w:val="00177EFE"/>
    <w:rsid w:val="00180505"/>
    <w:rsid w:val="0018055E"/>
    <w:rsid w:val="00180808"/>
    <w:rsid w:val="001808EA"/>
    <w:rsid w:val="001810C8"/>
    <w:rsid w:val="001812B6"/>
    <w:rsid w:val="00181566"/>
    <w:rsid w:val="00181794"/>
    <w:rsid w:val="00182713"/>
    <w:rsid w:val="0018306D"/>
    <w:rsid w:val="0018335C"/>
    <w:rsid w:val="00183468"/>
    <w:rsid w:val="00184021"/>
    <w:rsid w:val="00184039"/>
    <w:rsid w:val="0018430A"/>
    <w:rsid w:val="0018453E"/>
    <w:rsid w:val="001846C2"/>
    <w:rsid w:val="00184F84"/>
    <w:rsid w:val="001852E2"/>
    <w:rsid w:val="0018538B"/>
    <w:rsid w:val="00186125"/>
    <w:rsid w:val="001861E4"/>
    <w:rsid w:val="0018680E"/>
    <w:rsid w:val="00186A18"/>
    <w:rsid w:val="00186C3C"/>
    <w:rsid w:val="00186D1F"/>
    <w:rsid w:val="00186D3D"/>
    <w:rsid w:val="00187053"/>
    <w:rsid w:val="001871F4"/>
    <w:rsid w:val="0018735C"/>
    <w:rsid w:val="001874A1"/>
    <w:rsid w:val="00187649"/>
    <w:rsid w:val="0018797B"/>
    <w:rsid w:val="00187DEF"/>
    <w:rsid w:val="0019005B"/>
    <w:rsid w:val="001900F7"/>
    <w:rsid w:val="0019020B"/>
    <w:rsid w:val="00190387"/>
    <w:rsid w:val="0019052A"/>
    <w:rsid w:val="00190835"/>
    <w:rsid w:val="001913B4"/>
    <w:rsid w:val="00191659"/>
    <w:rsid w:val="00191A9E"/>
    <w:rsid w:val="00191D72"/>
    <w:rsid w:val="00191EC6"/>
    <w:rsid w:val="001921A9"/>
    <w:rsid w:val="001921BD"/>
    <w:rsid w:val="00192406"/>
    <w:rsid w:val="001925DA"/>
    <w:rsid w:val="0019267A"/>
    <w:rsid w:val="00192E9C"/>
    <w:rsid w:val="001932B1"/>
    <w:rsid w:val="001935AC"/>
    <w:rsid w:val="001936A3"/>
    <w:rsid w:val="00193AF9"/>
    <w:rsid w:val="00194A5A"/>
    <w:rsid w:val="00194FDA"/>
    <w:rsid w:val="0019537E"/>
    <w:rsid w:val="00195712"/>
    <w:rsid w:val="00195D40"/>
    <w:rsid w:val="00196359"/>
    <w:rsid w:val="0019706B"/>
    <w:rsid w:val="00197CEB"/>
    <w:rsid w:val="00197F63"/>
    <w:rsid w:val="001A029C"/>
    <w:rsid w:val="001A154E"/>
    <w:rsid w:val="001A1592"/>
    <w:rsid w:val="001A2F85"/>
    <w:rsid w:val="001A3735"/>
    <w:rsid w:val="001A3B09"/>
    <w:rsid w:val="001A4040"/>
    <w:rsid w:val="001A4501"/>
    <w:rsid w:val="001A4577"/>
    <w:rsid w:val="001A4B25"/>
    <w:rsid w:val="001A582C"/>
    <w:rsid w:val="001A5D5D"/>
    <w:rsid w:val="001A5E73"/>
    <w:rsid w:val="001A6C4F"/>
    <w:rsid w:val="001A6CEE"/>
    <w:rsid w:val="001A6F1F"/>
    <w:rsid w:val="001A6FE4"/>
    <w:rsid w:val="001A732C"/>
    <w:rsid w:val="001A75B5"/>
    <w:rsid w:val="001A77A4"/>
    <w:rsid w:val="001A78BD"/>
    <w:rsid w:val="001A7DD3"/>
    <w:rsid w:val="001A7EA4"/>
    <w:rsid w:val="001B0184"/>
    <w:rsid w:val="001B02EE"/>
    <w:rsid w:val="001B08C0"/>
    <w:rsid w:val="001B0AC6"/>
    <w:rsid w:val="001B1052"/>
    <w:rsid w:val="001B14B7"/>
    <w:rsid w:val="001B2063"/>
    <w:rsid w:val="001B22A1"/>
    <w:rsid w:val="001B251A"/>
    <w:rsid w:val="001B28AD"/>
    <w:rsid w:val="001B2AC5"/>
    <w:rsid w:val="001B3085"/>
    <w:rsid w:val="001B34C5"/>
    <w:rsid w:val="001B385C"/>
    <w:rsid w:val="001B41C9"/>
    <w:rsid w:val="001B435F"/>
    <w:rsid w:val="001B4AF9"/>
    <w:rsid w:val="001B507C"/>
    <w:rsid w:val="001B5266"/>
    <w:rsid w:val="001B57E0"/>
    <w:rsid w:val="001B598C"/>
    <w:rsid w:val="001B5F49"/>
    <w:rsid w:val="001B5F91"/>
    <w:rsid w:val="001B68B7"/>
    <w:rsid w:val="001B6DE7"/>
    <w:rsid w:val="001B6EEB"/>
    <w:rsid w:val="001B6EF4"/>
    <w:rsid w:val="001B6FC7"/>
    <w:rsid w:val="001B714F"/>
    <w:rsid w:val="001B7529"/>
    <w:rsid w:val="001B76EE"/>
    <w:rsid w:val="001B7991"/>
    <w:rsid w:val="001C0153"/>
    <w:rsid w:val="001C0306"/>
    <w:rsid w:val="001C0561"/>
    <w:rsid w:val="001C0F99"/>
    <w:rsid w:val="001C12AD"/>
    <w:rsid w:val="001C131F"/>
    <w:rsid w:val="001C1603"/>
    <w:rsid w:val="001C1B9A"/>
    <w:rsid w:val="001C1C3F"/>
    <w:rsid w:val="001C1C79"/>
    <w:rsid w:val="001C1DC3"/>
    <w:rsid w:val="001C1DD5"/>
    <w:rsid w:val="001C2021"/>
    <w:rsid w:val="001C2201"/>
    <w:rsid w:val="001C2254"/>
    <w:rsid w:val="001C2882"/>
    <w:rsid w:val="001C2AB0"/>
    <w:rsid w:val="001C2DAF"/>
    <w:rsid w:val="001C2E2F"/>
    <w:rsid w:val="001C32BC"/>
    <w:rsid w:val="001C3346"/>
    <w:rsid w:val="001C36F3"/>
    <w:rsid w:val="001C3BA3"/>
    <w:rsid w:val="001C3E2E"/>
    <w:rsid w:val="001C4274"/>
    <w:rsid w:val="001C4E07"/>
    <w:rsid w:val="001C4EC9"/>
    <w:rsid w:val="001C536D"/>
    <w:rsid w:val="001C7049"/>
    <w:rsid w:val="001C71D4"/>
    <w:rsid w:val="001C728A"/>
    <w:rsid w:val="001C7CAD"/>
    <w:rsid w:val="001C7FAB"/>
    <w:rsid w:val="001D0047"/>
    <w:rsid w:val="001D037E"/>
    <w:rsid w:val="001D04D6"/>
    <w:rsid w:val="001D082B"/>
    <w:rsid w:val="001D0B7B"/>
    <w:rsid w:val="001D0D7C"/>
    <w:rsid w:val="001D0DD2"/>
    <w:rsid w:val="001D0E76"/>
    <w:rsid w:val="001D0F77"/>
    <w:rsid w:val="001D165A"/>
    <w:rsid w:val="001D28FD"/>
    <w:rsid w:val="001D29D4"/>
    <w:rsid w:val="001D2D40"/>
    <w:rsid w:val="001D34BC"/>
    <w:rsid w:val="001D35B5"/>
    <w:rsid w:val="001D4493"/>
    <w:rsid w:val="001D44AC"/>
    <w:rsid w:val="001D49C8"/>
    <w:rsid w:val="001D4F12"/>
    <w:rsid w:val="001D5060"/>
    <w:rsid w:val="001D51E7"/>
    <w:rsid w:val="001D59F8"/>
    <w:rsid w:val="001D5C00"/>
    <w:rsid w:val="001D5C19"/>
    <w:rsid w:val="001D60A0"/>
    <w:rsid w:val="001D6325"/>
    <w:rsid w:val="001D685F"/>
    <w:rsid w:val="001D6BAB"/>
    <w:rsid w:val="001D6F72"/>
    <w:rsid w:val="001D6FCD"/>
    <w:rsid w:val="001D7618"/>
    <w:rsid w:val="001D7845"/>
    <w:rsid w:val="001D7D49"/>
    <w:rsid w:val="001D7D93"/>
    <w:rsid w:val="001D7ED5"/>
    <w:rsid w:val="001E01AC"/>
    <w:rsid w:val="001E0832"/>
    <w:rsid w:val="001E0BD5"/>
    <w:rsid w:val="001E0CCF"/>
    <w:rsid w:val="001E0DED"/>
    <w:rsid w:val="001E0F23"/>
    <w:rsid w:val="001E1865"/>
    <w:rsid w:val="001E228A"/>
    <w:rsid w:val="001E2579"/>
    <w:rsid w:val="001E2855"/>
    <w:rsid w:val="001E2A63"/>
    <w:rsid w:val="001E2F44"/>
    <w:rsid w:val="001E30D5"/>
    <w:rsid w:val="001E3134"/>
    <w:rsid w:val="001E31C4"/>
    <w:rsid w:val="001E3A7E"/>
    <w:rsid w:val="001E3B0D"/>
    <w:rsid w:val="001E3C63"/>
    <w:rsid w:val="001E3ECD"/>
    <w:rsid w:val="001E3FDD"/>
    <w:rsid w:val="001E4477"/>
    <w:rsid w:val="001E4B95"/>
    <w:rsid w:val="001E4F1D"/>
    <w:rsid w:val="001E53CD"/>
    <w:rsid w:val="001E558C"/>
    <w:rsid w:val="001E58F1"/>
    <w:rsid w:val="001E5B48"/>
    <w:rsid w:val="001E5E19"/>
    <w:rsid w:val="001E5E61"/>
    <w:rsid w:val="001E62FF"/>
    <w:rsid w:val="001E65E2"/>
    <w:rsid w:val="001E6B42"/>
    <w:rsid w:val="001E6C7F"/>
    <w:rsid w:val="001E70BE"/>
    <w:rsid w:val="001E73C8"/>
    <w:rsid w:val="001E7402"/>
    <w:rsid w:val="001E7788"/>
    <w:rsid w:val="001E7821"/>
    <w:rsid w:val="001F026C"/>
    <w:rsid w:val="001F0429"/>
    <w:rsid w:val="001F05DF"/>
    <w:rsid w:val="001F08EC"/>
    <w:rsid w:val="001F093C"/>
    <w:rsid w:val="001F0BEF"/>
    <w:rsid w:val="001F1413"/>
    <w:rsid w:val="001F16A2"/>
    <w:rsid w:val="001F16D6"/>
    <w:rsid w:val="001F1C0E"/>
    <w:rsid w:val="001F22D3"/>
    <w:rsid w:val="001F256B"/>
    <w:rsid w:val="001F2910"/>
    <w:rsid w:val="001F2AB3"/>
    <w:rsid w:val="001F3E9F"/>
    <w:rsid w:val="001F40C4"/>
    <w:rsid w:val="001F431E"/>
    <w:rsid w:val="001F4677"/>
    <w:rsid w:val="001F49D0"/>
    <w:rsid w:val="001F4BFD"/>
    <w:rsid w:val="001F4D0E"/>
    <w:rsid w:val="001F5135"/>
    <w:rsid w:val="001F58EC"/>
    <w:rsid w:val="001F59E7"/>
    <w:rsid w:val="001F5D87"/>
    <w:rsid w:val="001F5EFE"/>
    <w:rsid w:val="001F6B50"/>
    <w:rsid w:val="001F71BA"/>
    <w:rsid w:val="001F734A"/>
    <w:rsid w:val="001F775F"/>
    <w:rsid w:val="001F7823"/>
    <w:rsid w:val="001F795C"/>
    <w:rsid w:val="001F7A43"/>
    <w:rsid w:val="001F7CFC"/>
    <w:rsid w:val="001F7D4D"/>
    <w:rsid w:val="00200404"/>
    <w:rsid w:val="002005D8"/>
    <w:rsid w:val="00200723"/>
    <w:rsid w:val="002007CB"/>
    <w:rsid w:val="00200AE6"/>
    <w:rsid w:val="00200C0D"/>
    <w:rsid w:val="00200FA8"/>
    <w:rsid w:val="002010B1"/>
    <w:rsid w:val="00201135"/>
    <w:rsid w:val="00201A49"/>
    <w:rsid w:val="00201B3A"/>
    <w:rsid w:val="00201D49"/>
    <w:rsid w:val="002021F1"/>
    <w:rsid w:val="00202255"/>
    <w:rsid w:val="0020306C"/>
    <w:rsid w:val="00203197"/>
    <w:rsid w:val="0020337B"/>
    <w:rsid w:val="0020392A"/>
    <w:rsid w:val="00203DE2"/>
    <w:rsid w:val="0020451B"/>
    <w:rsid w:val="002049BC"/>
    <w:rsid w:val="00204B65"/>
    <w:rsid w:val="00205D94"/>
    <w:rsid w:val="00205FB4"/>
    <w:rsid w:val="00207242"/>
    <w:rsid w:val="002072C6"/>
    <w:rsid w:val="00207307"/>
    <w:rsid w:val="00207363"/>
    <w:rsid w:val="00207514"/>
    <w:rsid w:val="00207E3A"/>
    <w:rsid w:val="00210139"/>
    <w:rsid w:val="002101D6"/>
    <w:rsid w:val="00210B15"/>
    <w:rsid w:val="00210F6D"/>
    <w:rsid w:val="00210F95"/>
    <w:rsid w:val="002116A0"/>
    <w:rsid w:val="0021178D"/>
    <w:rsid w:val="00212150"/>
    <w:rsid w:val="0021288A"/>
    <w:rsid w:val="00212B41"/>
    <w:rsid w:val="00212D4F"/>
    <w:rsid w:val="0021319F"/>
    <w:rsid w:val="0021338F"/>
    <w:rsid w:val="002137C9"/>
    <w:rsid w:val="00213F08"/>
    <w:rsid w:val="00213F5D"/>
    <w:rsid w:val="00213F75"/>
    <w:rsid w:val="002140CE"/>
    <w:rsid w:val="00214256"/>
    <w:rsid w:val="0021442D"/>
    <w:rsid w:val="00214444"/>
    <w:rsid w:val="0021466C"/>
    <w:rsid w:val="002147F7"/>
    <w:rsid w:val="00214A14"/>
    <w:rsid w:val="00214F18"/>
    <w:rsid w:val="0021506D"/>
    <w:rsid w:val="0021561F"/>
    <w:rsid w:val="002156DE"/>
    <w:rsid w:val="00216671"/>
    <w:rsid w:val="002167D5"/>
    <w:rsid w:val="00216CA8"/>
    <w:rsid w:val="00216F07"/>
    <w:rsid w:val="00216F90"/>
    <w:rsid w:val="00217245"/>
    <w:rsid w:val="002172E6"/>
    <w:rsid w:val="00217389"/>
    <w:rsid w:val="00217DC4"/>
    <w:rsid w:val="00217DE7"/>
    <w:rsid w:val="002200FF"/>
    <w:rsid w:val="0022014C"/>
    <w:rsid w:val="00220261"/>
    <w:rsid w:val="0022070C"/>
    <w:rsid w:val="00220A9C"/>
    <w:rsid w:val="00220B10"/>
    <w:rsid w:val="00220BFC"/>
    <w:rsid w:val="00220EB1"/>
    <w:rsid w:val="00220FB7"/>
    <w:rsid w:val="0022103F"/>
    <w:rsid w:val="00221502"/>
    <w:rsid w:val="002215A3"/>
    <w:rsid w:val="002215CA"/>
    <w:rsid w:val="0022179A"/>
    <w:rsid w:val="00221FF6"/>
    <w:rsid w:val="00222BCE"/>
    <w:rsid w:val="00223811"/>
    <w:rsid w:val="00223B8B"/>
    <w:rsid w:val="00223C47"/>
    <w:rsid w:val="00223CF6"/>
    <w:rsid w:val="00223DCC"/>
    <w:rsid w:val="00223E63"/>
    <w:rsid w:val="0022459B"/>
    <w:rsid w:val="00224A19"/>
    <w:rsid w:val="00224B60"/>
    <w:rsid w:val="00224B62"/>
    <w:rsid w:val="00224CAA"/>
    <w:rsid w:val="00224E02"/>
    <w:rsid w:val="0022538E"/>
    <w:rsid w:val="0022543E"/>
    <w:rsid w:val="0022547E"/>
    <w:rsid w:val="00225F6D"/>
    <w:rsid w:val="00227B0F"/>
    <w:rsid w:val="00227FD2"/>
    <w:rsid w:val="00230227"/>
    <w:rsid w:val="0023058E"/>
    <w:rsid w:val="00230CDD"/>
    <w:rsid w:val="00230CF5"/>
    <w:rsid w:val="00230D16"/>
    <w:rsid w:val="0023181A"/>
    <w:rsid w:val="00231EE6"/>
    <w:rsid w:val="00232112"/>
    <w:rsid w:val="00232393"/>
    <w:rsid w:val="0023271A"/>
    <w:rsid w:val="00233173"/>
    <w:rsid w:val="002338C0"/>
    <w:rsid w:val="00233A10"/>
    <w:rsid w:val="00233E5C"/>
    <w:rsid w:val="002342D7"/>
    <w:rsid w:val="0023448A"/>
    <w:rsid w:val="002347C5"/>
    <w:rsid w:val="00234848"/>
    <w:rsid w:val="00234A32"/>
    <w:rsid w:val="00234A69"/>
    <w:rsid w:val="00234AA3"/>
    <w:rsid w:val="00234AC0"/>
    <w:rsid w:val="00234D54"/>
    <w:rsid w:val="0023564A"/>
    <w:rsid w:val="002359CF"/>
    <w:rsid w:val="00235A7F"/>
    <w:rsid w:val="00235C9D"/>
    <w:rsid w:val="00235DC8"/>
    <w:rsid w:val="00235DF8"/>
    <w:rsid w:val="0023608D"/>
    <w:rsid w:val="0023609F"/>
    <w:rsid w:val="00236254"/>
    <w:rsid w:val="002362C2"/>
    <w:rsid w:val="002364F3"/>
    <w:rsid w:val="0023755B"/>
    <w:rsid w:val="00237BC9"/>
    <w:rsid w:val="00237BF2"/>
    <w:rsid w:val="00237C8F"/>
    <w:rsid w:val="00237CD2"/>
    <w:rsid w:val="00237DC4"/>
    <w:rsid w:val="00237ED4"/>
    <w:rsid w:val="00237F18"/>
    <w:rsid w:val="00240027"/>
    <w:rsid w:val="002405C9"/>
    <w:rsid w:val="00240A9E"/>
    <w:rsid w:val="00240BD3"/>
    <w:rsid w:val="00240F9B"/>
    <w:rsid w:val="002412E5"/>
    <w:rsid w:val="00241403"/>
    <w:rsid w:val="00241860"/>
    <w:rsid w:val="00241DC4"/>
    <w:rsid w:val="00241F91"/>
    <w:rsid w:val="00241FA1"/>
    <w:rsid w:val="002429C8"/>
    <w:rsid w:val="0024306E"/>
    <w:rsid w:val="00243144"/>
    <w:rsid w:val="0024316E"/>
    <w:rsid w:val="00243DEB"/>
    <w:rsid w:val="00243FD5"/>
    <w:rsid w:val="00244B1E"/>
    <w:rsid w:val="00244B27"/>
    <w:rsid w:val="0024518D"/>
    <w:rsid w:val="00245420"/>
    <w:rsid w:val="00246727"/>
    <w:rsid w:val="00246B57"/>
    <w:rsid w:val="00246BE4"/>
    <w:rsid w:val="00246DB6"/>
    <w:rsid w:val="002477EA"/>
    <w:rsid w:val="00247BFB"/>
    <w:rsid w:val="00247EB2"/>
    <w:rsid w:val="0025032F"/>
    <w:rsid w:val="0025070E"/>
    <w:rsid w:val="00250908"/>
    <w:rsid w:val="00250A58"/>
    <w:rsid w:val="00250F6B"/>
    <w:rsid w:val="0025106B"/>
    <w:rsid w:val="002513F0"/>
    <w:rsid w:val="002520BC"/>
    <w:rsid w:val="002525A8"/>
    <w:rsid w:val="00252A22"/>
    <w:rsid w:val="00252C21"/>
    <w:rsid w:val="00252F73"/>
    <w:rsid w:val="002539F8"/>
    <w:rsid w:val="00254266"/>
    <w:rsid w:val="0025437B"/>
    <w:rsid w:val="002544B8"/>
    <w:rsid w:val="00254525"/>
    <w:rsid w:val="00254968"/>
    <w:rsid w:val="00254CD8"/>
    <w:rsid w:val="00254E9B"/>
    <w:rsid w:val="002550C0"/>
    <w:rsid w:val="00255B42"/>
    <w:rsid w:val="00255CD5"/>
    <w:rsid w:val="00255F58"/>
    <w:rsid w:val="002564A1"/>
    <w:rsid w:val="00256848"/>
    <w:rsid w:val="0025685B"/>
    <w:rsid w:val="00256C63"/>
    <w:rsid w:val="00256D89"/>
    <w:rsid w:val="00256F35"/>
    <w:rsid w:val="0025703A"/>
    <w:rsid w:val="00257651"/>
    <w:rsid w:val="00257883"/>
    <w:rsid w:val="002579F4"/>
    <w:rsid w:val="00257D25"/>
    <w:rsid w:val="0026001A"/>
    <w:rsid w:val="00260596"/>
    <w:rsid w:val="00260AF5"/>
    <w:rsid w:val="00260CDF"/>
    <w:rsid w:val="00260D79"/>
    <w:rsid w:val="00260EBB"/>
    <w:rsid w:val="002611F2"/>
    <w:rsid w:val="0026159C"/>
    <w:rsid w:val="0026185E"/>
    <w:rsid w:val="00261871"/>
    <w:rsid w:val="00261873"/>
    <w:rsid w:val="00261A58"/>
    <w:rsid w:val="00261C47"/>
    <w:rsid w:val="00263254"/>
    <w:rsid w:val="0026327B"/>
    <w:rsid w:val="0026363A"/>
    <w:rsid w:val="00263825"/>
    <w:rsid w:val="002639D1"/>
    <w:rsid w:val="00263C76"/>
    <w:rsid w:val="00263D9B"/>
    <w:rsid w:val="002641D3"/>
    <w:rsid w:val="00264295"/>
    <w:rsid w:val="0026447E"/>
    <w:rsid w:val="0026472E"/>
    <w:rsid w:val="00264B5D"/>
    <w:rsid w:val="00264E4A"/>
    <w:rsid w:val="00264FCF"/>
    <w:rsid w:val="00265097"/>
    <w:rsid w:val="0026548D"/>
    <w:rsid w:val="002654C4"/>
    <w:rsid w:val="002654DD"/>
    <w:rsid w:val="0026579A"/>
    <w:rsid w:val="00265952"/>
    <w:rsid w:val="00265DF2"/>
    <w:rsid w:val="00266283"/>
    <w:rsid w:val="00266ACC"/>
    <w:rsid w:val="00266B7B"/>
    <w:rsid w:val="00266B93"/>
    <w:rsid w:val="002671A1"/>
    <w:rsid w:val="002676E2"/>
    <w:rsid w:val="002679B5"/>
    <w:rsid w:val="002679C0"/>
    <w:rsid w:val="00267AE7"/>
    <w:rsid w:val="00267D83"/>
    <w:rsid w:val="002701DE"/>
    <w:rsid w:val="00270234"/>
    <w:rsid w:val="00270736"/>
    <w:rsid w:val="00270B9F"/>
    <w:rsid w:val="00270C60"/>
    <w:rsid w:val="00270CF1"/>
    <w:rsid w:val="0027161B"/>
    <w:rsid w:val="0027249B"/>
    <w:rsid w:val="00272567"/>
    <w:rsid w:val="00272633"/>
    <w:rsid w:val="002729B6"/>
    <w:rsid w:val="00272D69"/>
    <w:rsid w:val="002735E2"/>
    <w:rsid w:val="0027369B"/>
    <w:rsid w:val="002737BD"/>
    <w:rsid w:val="00273D81"/>
    <w:rsid w:val="00273D84"/>
    <w:rsid w:val="002742E8"/>
    <w:rsid w:val="0027455B"/>
    <w:rsid w:val="002753EA"/>
    <w:rsid w:val="0027586E"/>
    <w:rsid w:val="00275A17"/>
    <w:rsid w:val="00275B88"/>
    <w:rsid w:val="002762DF"/>
    <w:rsid w:val="002765C9"/>
    <w:rsid w:val="00276E73"/>
    <w:rsid w:val="00276F2B"/>
    <w:rsid w:val="002777C6"/>
    <w:rsid w:val="00277FFB"/>
    <w:rsid w:val="00280099"/>
    <w:rsid w:val="00280150"/>
    <w:rsid w:val="002808B0"/>
    <w:rsid w:val="00281319"/>
    <w:rsid w:val="00281420"/>
    <w:rsid w:val="0028172A"/>
    <w:rsid w:val="00281980"/>
    <w:rsid w:val="00282175"/>
    <w:rsid w:val="002824B4"/>
    <w:rsid w:val="00282621"/>
    <w:rsid w:val="00282F58"/>
    <w:rsid w:val="00283035"/>
    <w:rsid w:val="0028341D"/>
    <w:rsid w:val="002834DA"/>
    <w:rsid w:val="00283EDA"/>
    <w:rsid w:val="0028462B"/>
    <w:rsid w:val="0028491A"/>
    <w:rsid w:val="00284AA5"/>
    <w:rsid w:val="00284E00"/>
    <w:rsid w:val="00285C75"/>
    <w:rsid w:val="002864FD"/>
    <w:rsid w:val="00286B6C"/>
    <w:rsid w:val="002872D6"/>
    <w:rsid w:val="002872EC"/>
    <w:rsid w:val="0028754E"/>
    <w:rsid w:val="0028795A"/>
    <w:rsid w:val="00287D6B"/>
    <w:rsid w:val="002905EE"/>
    <w:rsid w:val="0029134C"/>
    <w:rsid w:val="00291403"/>
    <w:rsid w:val="002914BD"/>
    <w:rsid w:val="00291885"/>
    <w:rsid w:val="00291EA7"/>
    <w:rsid w:val="00291F92"/>
    <w:rsid w:val="00291FB4"/>
    <w:rsid w:val="0029294F"/>
    <w:rsid w:val="00292C2B"/>
    <w:rsid w:val="00292EF3"/>
    <w:rsid w:val="00293200"/>
    <w:rsid w:val="00293342"/>
    <w:rsid w:val="00293A13"/>
    <w:rsid w:val="00293A72"/>
    <w:rsid w:val="00294179"/>
    <w:rsid w:val="002941B2"/>
    <w:rsid w:val="0029422C"/>
    <w:rsid w:val="00294296"/>
    <w:rsid w:val="0029476A"/>
    <w:rsid w:val="00294C4C"/>
    <w:rsid w:val="00295AA3"/>
    <w:rsid w:val="0029619C"/>
    <w:rsid w:val="00297036"/>
    <w:rsid w:val="00297548"/>
    <w:rsid w:val="00297958"/>
    <w:rsid w:val="00297E3D"/>
    <w:rsid w:val="002A0012"/>
    <w:rsid w:val="002A0079"/>
    <w:rsid w:val="002A0262"/>
    <w:rsid w:val="002A06D5"/>
    <w:rsid w:val="002A0816"/>
    <w:rsid w:val="002A0D4A"/>
    <w:rsid w:val="002A0E63"/>
    <w:rsid w:val="002A1434"/>
    <w:rsid w:val="002A18C1"/>
    <w:rsid w:val="002A1919"/>
    <w:rsid w:val="002A1A22"/>
    <w:rsid w:val="002A1A59"/>
    <w:rsid w:val="002A20EB"/>
    <w:rsid w:val="002A224D"/>
    <w:rsid w:val="002A24FE"/>
    <w:rsid w:val="002A2766"/>
    <w:rsid w:val="002A28DD"/>
    <w:rsid w:val="002A28E6"/>
    <w:rsid w:val="002A2BA7"/>
    <w:rsid w:val="002A2BB2"/>
    <w:rsid w:val="002A32F9"/>
    <w:rsid w:val="002A348A"/>
    <w:rsid w:val="002A37E9"/>
    <w:rsid w:val="002A401E"/>
    <w:rsid w:val="002A47DC"/>
    <w:rsid w:val="002A5732"/>
    <w:rsid w:val="002A574A"/>
    <w:rsid w:val="002A5772"/>
    <w:rsid w:val="002A583B"/>
    <w:rsid w:val="002A5B3F"/>
    <w:rsid w:val="002A6048"/>
    <w:rsid w:val="002A62D3"/>
    <w:rsid w:val="002A6354"/>
    <w:rsid w:val="002A63B5"/>
    <w:rsid w:val="002A6560"/>
    <w:rsid w:val="002A65F6"/>
    <w:rsid w:val="002A69B9"/>
    <w:rsid w:val="002A6DC2"/>
    <w:rsid w:val="002A7993"/>
    <w:rsid w:val="002A7F2E"/>
    <w:rsid w:val="002B00E7"/>
    <w:rsid w:val="002B028B"/>
    <w:rsid w:val="002B0DAC"/>
    <w:rsid w:val="002B14AE"/>
    <w:rsid w:val="002B1EEB"/>
    <w:rsid w:val="002B256F"/>
    <w:rsid w:val="002B2D2E"/>
    <w:rsid w:val="002B31FA"/>
    <w:rsid w:val="002B354B"/>
    <w:rsid w:val="002B3561"/>
    <w:rsid w:val="002B35E5"/>
    <w:rsid w:val="002B365C"/>
    <w:rsid w:val="002B3838"/>
    <w:rsid w:val="002B3B19"/>
    <w:rsid w:val="002B3C98"/>
    <w:rsid w:val="002B3F30"/>
    <w:rsid w:val="002B4519"/>
    <w:rsid w:val="002B45FC"/>
    <w:rsid w:val="002B4912"/>
    <w:rsid w:val="002B4CCB"/>
    <w:rsid w:val="002B4CEF"/>
    <w:rsid w:val="002B4EF6"/>
    <w:rsid w:val="002B4FBC"/>
    <w:rsid w:val="002B5194"/>
    <w:rsid w:val="002B5749"/>
    <w:rsid w:val="002B5C1C"/>
    <w:rsid w:val="002B5FF8"/>
    <w:rsid w:val="002B6D19"/>
    <w:rsid w:val="002B727F"/>
    <w:rsid w:val="002B74F3"/>
    <w:rsid w:val="002B763E"/>
    <w:rsid w:val="002B79B0"/>
    <w:rsid w:val="002B7CFC"/>
    <w:rsid w:val="002B7D26"/>
    <w:rsid w:val="002B7F96"/>
    <w:rsid w:val="002C036B"/>
    <w:rsid w:val="002C0D40"/>
    <w:rsid w:val="002C0F7E"/>
    <w:rsid w:val="002C11A8"/>
    <w:rsid w:val="002C134C"/>
    <w:rsid w:val="002C1400"/>
    <w:rsid w:val="002C1629"/>
    <w:rsid w:val="002C1698"/>
    <w:rsid w:val="002C215E"/>
    <w:rsid w:val="002C249E"/>
    <w:rsid w:val="002C25CE"/>
    <w:rsid w:val="002C2FEE"/>
    <w:rsid w:val="002C34F3"/>
    <w:rsid w:val="002C35E3"/>
    <w:rsid w:val="002C39CF"/>
    <w:rsid w:val="002C3AB4"/>
    <w:rsid w:val="002C3D07"/>
    <w:rsid w:val="002C3DFC"/>
    <w:rsid w:val="002C4031"/>
    <w:rsid w:val="002C411A"/>
    <w:rsid w:val="002C4149"/>
    <w:rsid w:val="002C486B"/>
    <w:rsid w:val="002C49D0"/>
    <w:rsid w:val="002C581F"/>
    <w:rsid w:val="002C5BA6"/>
    <w:rsid w:val="002C6012"/>
    <w:rsid w:val="002C6177"/>
    <w:rsid w:val="002C644D"/>
    <w:rsid w:val="002C6450"/>
    <w:rsid w:val="002C649A"/>
    <w:rsid w:val="002C65C3"/>
    <w:rsid w:val="002C6A14"/>
    <w:rsid w:val="002C7006"/>
    <w:rsid w:val="002C731F"/>
    <w:rsid w:val="002C7777"/>
    <w:rsid w:val="002C7784"/>
    <w:rsid w:val="002C7877"/>
    <w:rsid w:val="002C7B1F"/>
    <w:rsid w:val="002C7E69"/>
    <w:rsid w:val="002C7EB0"/>
    <w:rsid w:val="002D0079"/>
    <w:rsid w:val="002D017F"/>
    <w:rsid w:val="002D0280"/>
    <w:rsid w:val="002D02BD"/>
    <w:rsid w:val="002D03B9"/>
    <w:rsid w:val="002D06EF"/>
    <w:rsid w:val="002D0B85"/>
    <w:rsid w:val="002D11BE"/>
    <w:rsid w:val="002D152A"/>
    <w:rsid w:val="002D1C6C"/>
    <w:rsid w:val="002D2573"/>
    <w:rsid w:val="002D25D2"/>
    <w:rsid w:val="002D2DDD"/>
    <w:rsid w:val="002D3CDB"/>
    <w:rsid w:val="002D40DB"/>
    <w:rsid w:val="002D4829"/>
    <w:rsid w:val="002D4B17"/>
    <w:rsid w:val="002D4BD6"/>
    <w:rsid w:val="002D4C88"/>
    <w:rsid w:val="002D51AC"/>
    <w:rsid w:val="002D5403"/>
    <w:rsid w:val="002D5ADC"/>
    <w:rsid w:val="002D5B16"/>
    <w:rsid w:val="002D5B5B"/>
    <w:rsid w:val="002D5D30"/>
    <w:rsid w:val="002D5E2D"/>
    <w:rsid w:val="002D5F2D"/>
    <w:rsid w:val="002D5FD2"/>
    <w:rsid w:val="002D6174"/>
    <w:rsid w:val="002D68D1"/>
    <w:rsid w:val="002D6C89"/>
    <w:rsid w:val="002D728A"/>
    <w:rsid w:val="002D7784"/>
    <w:rsid w:val="002D7923"/>
    <w:rsid w:val="002D7A8D"/>
    <w:rsid w:val="002D7C52"/>
    <w:rsid w:val="002E0304"/>
    <w:rsid w:val="002E04C8"/>
    <w:rsid w:val="002E0617"/>
    <w:rsid w:val="002E0917"/>
    <w:rsid w:val="002E0972"/>
    <w:rsid w:val="002E0F46"/>
    <w:rsid w:val="002E0F72"/>
    <w:rsid w:val="002E0F9A"/>
    <w:rsid w:val="002E111F"/>
    <w:rsid w:val="002E121A"/>
    <w:rsid w:val="002E13E6"/>
    <w:rsid w:val="002E159F"/>
    <w:rsid w:val="002E1C63"/>
    <w:rsid w:val="002E1F31"/>
    <w:rsid w:val="002E1FA0"/>
    <w:rsid w:val="002E210A"/>
    <w:rsid w:val="002E21EA"/>
    <w:rsid w:val="002E26D2"/>
    <w:rsid w:val="002E280C"/>
    <w:rsid w:val="002E2AA7"/>
    <w:rsid w:val="002E2CA8"/>
    <w:rsid w:val="002E31EE"/>
    <w:rsid w:val="002E36A5"/>
    <w:rsid w:val="002E3907"/>
    <w:rsid w:val="002E3AD0"/>
    <w:rsid w:val="002E513C"/>
    <w:rsid w:val="002E5505"/>
    <w:rsid w:val="002E5536"/>
    <w:rsid w:val="002E5622"/>
    <w:rsid w:val="002E5F68"/>
    <w:rsid w:val="002E60D0"/>
    <w:rsid w:val="002E648C"/>
    <w:rsid w:val="002E6B87"/>
    <w:rsid w:val="002E6E27"/>
    <w:rsid w:val="002E7465"/>
    <w:rsid w:val="002E7AFA"/>
    <w:rsid w:val="002E7C77"/>
    <w:rsid w:val="002E7C7E"/>
    <w:rsid w:val="002F0226"/>
    <w:rsid w:val="002F04DB"/>
    <w:rsid w:val="002F09E3"/>
    <w:rsid w:val="002F1061"/>
    <w:rsid w:val="002F1173"/>
    <w:rsid w:val="002F122E"/>
    <w:rsid w:val="002F12D3"/>
    <w:rsid w:val="002F157A"/>
    <w:rsid w:val="002F1833"/>
    <w:rsid w:val="002F19F2"/>
    <w:rsid w:val="002F276E"/>
    <w:rsid w:val="002F28BF"/>
    <w:rsid w:val="002F33C5"/>
    <w:rsid w:val="002F3826"/>
    <w:rsid w:val="002F39E4"/>
    <w:rsid w:val="002F3D7A"/>
    <w:rsid w:val="002F401E"/>
    <w:rsid w:val="002F4089"/>
    <w:rsid w:val="002F4193"/>
    <w:rsid w:val="002F55AB"/>
    <w:rsid w:val="002F568C"/>
    <w:rsid w:val="002F569B"/>
    <w:rsid w:val="002F5C73"/>
    <w:rsid w:val="002F5CD1"/>
    <w:rsid w:val="002F5DE2"/>
    <w:rsid w:val="002F601B"/>
    <w:rsid w:val="002F61F1"/>
    <w:rsid w:val="002F6309"/>
    <w:rsid w:val="002F638F"/>
    <w:rsid w:val="002F6397"/>
    <w:rsid w:val="002F6540"/>
    <w:rsid w:val="002F6585"/>
    <w:rsid w:val="002F6613"/>
    <w:rsid w:val="002F6658"/>
    <w:rsid w:val="002F68C3"/>
    <w:rsid w:val="002F6908"/>
    <w:rsid w:val="002F69E6"/>
    <w:rsid w:val="002F6A53"/>
    <w:rsid w:val="002F74B2"/>
    <w:rsid w:val="002F752B"/>
    <w:rsid w:val="002F77E4"/>
    <w:rsid w:val="002F7BE2"/>
    <w:rsid w:val="002F7DB8"/>
    <w:rsid w:val="00300165"/>
    <w:rsid w:val="00300261"/>
    <w:rsid w:val="003003B1"/>
    <w:rsid w:val="003004DB"/>
    <w:rsid w:val="00300BCD"/>
    <w:rsid w:val="00300E1D"/>
    <w:rsid w:val="00300E71"/>
    <w:rsid w:val="00301F63"/>
    <w:rsid w:val="00303099"/>
    <w:rsid w:val="00303181"/>
    <w:rsid w:val="003031BE"/>
    <w:rsid w:val="0030357C"/>
    <w:rsid w:val="00303A48"/>
    <w:rsid w:val="00303B4C"/>
    <w:rsid w:val="0030446D"/>
    <w:rsid w:val="00304C4C"/>
    <w:rsid w:val="00304DF4"/>
    <w:rsid w:val="00304F49"/>
    <w:rsid w:val="003052BD"/>
    <w:rsid w:val="003056C7"/>
    <w:rsid w:val="00305791"/>
    <w:rsid w:val="00305C99"/>
    <w:rsid w:val="00305CF2"/>
    <w:rsid w:val="003065AE"/>
    <w:rsid w:val="003067AC"/>
    <w:rsid w:val="003067E0"/>
    <w:rsid w:val="00306830"/>
    <w:rsid w:val="00306B15"/>
    <w:rsid w:val="00306DDB"/>
    <w:rsid w:val="00306EDB"/>
    <w:rsid w:val="00306F05"/>
    <w:rsid w:val="003070A9"/>
    <w:rsid w:val="00307753"/>
    <w:rsid w:val="003077C8"/>
    <w:rsid w:val="00307AA9"/>
    <w:rsid w:val="00307FB0"/>
    <w:rsid w:val="00310524"/>
    <w:rsid w:val="00310621"/>
    <w:rsid w:val="00310646"/>
    <w:rsid w:val="00310745"/>
    <w:rsid w:val="00310C99"/>
    <w:rsid w:val="00310F18"/>
    <w:rsid w:val="00311104"/>
    <w:rsid w:val="00311ABA"/>
    <w:rsid w:val="00311E92"/>
    <w:rsid w:val="003122E4"/>
    <w:rsid w:val="00312456"/>
    <w:rsid w:val="00312C62"/>
    <w:rsid w:val="00312D67"/>
    <w:rsid w:val="003134E4"/>
    <w:rsid w:val="003135F8"/>
    <w:rsid w:val="0031377C"/>
    <w:rsid w:val="00313F12"/>
    <w:rsid w:val="0031408A"/>
    <w:rsid w:val="00314472"/>
    <w:rsid w:val="0031459D"/>
    <w:rsid w:val="00314A9D"/>
    <w:rsid w:val="003150C2"/>
    <w:rsid w:val="00315605"/>
    <w:rsid w:val="00315670"/>
    <w:rsid w:val="00315862"/>
    <w:rsid w:val="00315CE6"/>
    <w:rsid w:val="00315FCF"/>
    <w:rsid w:val="00316180"/>
    <w:rsid w:val="003164FF"/>
    <w:rsid w:val="00316759"/>
    <w:rsid w:val="003168CF"/>
    <w:rsid w:val="003169F1"/>
    <w:rsid w:val="00316BBD"/>
    <w:rsid w:val="00316DA2"/>
    <w:rsid w:val="00316DF3"/>
    <w:rsid w:val="0032029E"/>
    <w:rsid w:val="003202F7"/>
    <w:rsid w:val="00320522"/>
    <w:rsid w:val="003205A5"/>
    <w:rsid w:val="00320769"/>
    <w:rsid w:val="00320E8A"/>
    <w:rsid w:val="00321A83"/>
    <w:rsid w:val="00321B5A"/>
    <w:rsid w:val="00322638"/>
    <w:rsid w:val="00322C57"/>
    <w:rsid w:val="00322CB4"/>
    <w:rsid w:val="00322D4F"/>
    <w:rsid w:val="00322E68"/>
    <w:rsid w:val="00323C7B"/>
    <w:rsid w:val="003240CF"/>
    <w:rsid w:val="003240FD"/>
    <w:rsid w:val="00324429"/>
    <w:rsid w:val="00324588"/>
    <w:rsid w:val="00324694"/>
    <w:rsid w:val="00324BC7"/>
    <w:rsid w:val="00324BEF"/>
    <w:rsid w:val="00325085"/>
    <w:rsid w:val="00325674"/>
    <w:rsid w:val="00325D35"/>
    <w:rsid w:val="00325ED0"/>
    <w:rsid w:val="0032638F"/>
    <w:rsid w:val="003268EB"/>
    <w:rsid w:val="00326E36"/>
    <w:rsid w:val="00327452"/>
    <w:rsid w:val="003274FF"/>
    <w:rsid w:val="00327842"/>
    <w:rsid w:val="00327A28"/>
    <w:rsid w:val="00327EE8"/>
    <w:rsid w:val="00327FFC"/>
    <w:rsid w:val="00330363"/>
    <w:rsid w:val="0033073A"/>
    <w:rsid w:val="00330740"/>
    <w:rsid w:val="003308DC"/>
    <w:rsid w:val="00330C28"/>
    <w:rsid w:val="00330D27"/>
    <w:rsid w:val="003314AB"/>
    <w:rsid w:val="00331641"/>
    <w:rsid w:val="0033197C"/>
    <w:rsid w:val="00331BF4"/>
    <w:rsid w:val="00332456"/>
    <w:rsid w:val="00332556"/>
    <w:rsid w:val="00332A5B"/>
    <w:rsid w:val="00332C33"/>
    <w:rsid w:val="0033304C"/>
    <w:rsid w:val="003331BE"/>
    <w:rsid w:val="003333A1"/>
    <w:rsid w:val="0033364C"/>
    <w:rsid w:val="003336C8"/>
    <w:rsid w:val="00333840"/>
    <w:rsid w:val="00333BD5"/>
    <w:rsid w:val="00333C1E"/>
    <w:rsid w:val="00333C93"/>
    <w:rsid w:val="00333EE7"/>
    <w:rsid w:val="00333FA7"/>
    <w:rsid w:val="00334416"/>
    <w:rsid w:val="00334C99"/>
    <w:rsid w:val="00334EA1"/>
    <w:rsid w:val="00335198"/>
    <w:rsid w:val="0033536A"/>
    <w:rsid w:val="0033581C"/>
    <w:rsid w:val="00335C0B"/>
    <w:rsid w:val="00335C58"/>
    <w:rsid w:val="00336053"/>
    <w:rsid w:val="00336521"/>
    <w:rsid w:val="0033663F"/>
    <w:rsid w:val="00336CF3"/>
    <w:rsid w:val="00336D4C"/>
    <w:rsid w:val="00336F4A"/>
    <w:rsid w:val="00337785"/>
    <w:rsid w:val="003404A1"/>
    <w:rsid w:val="003404DD"/>
    <w:rsid w:val="003406AF"/>
    <w:rsid w:val="003407AF"/>
    <w:rsid w:val="00340A6A"/>
    <w:rsid w:val="00341140"/>
    <w:rsid w:val="003413F5"/>
    <w:rsid w:val="00341B18"/>
    <w:rsid w:val="00341F54"/>
    <w:rsid w:val="00341F9E"/>
    <w:rsid w:val="003423F8"/>
    <w:rsid w:val="003426D4"/>
    <w:rsid w:val="0034278F"/>
    <w:rsid w:val="00342837"/>
    <w:rsid w:val="00342EF9"/>
    <w:rsid w:val="00342FF2"/>
    <w:rsid w:val="003430D0"/>
    <w:rsid w:val="0034335D"/>
    <w:rsid w:val="0034363B"/>
    <w:rsid w:val="00343863"/>
    <w:rsid w:val="00343D0A"/>
    <w:rsid w:val="00343F5E"/>
    <w:rsid w:val="003443A2"/>
    <w:rsid w:val="00344C7B"/>
    <w:rsid w:val="00344F15"/>
    <w:rsid w:val="00344F62"/>
    <w:rsid w:val="003451F5"/>
    <w:rsid w:val="003454D4"/>
    <w:rsid w:val="00345569"/>
    <w:rsid w:val="00345740"/>
    <w:rsid w:val="00345835"/>
    <w:rsid w:val="00345CA7"/>
    <w:rsid w:val="00345CD9"/>
    <w:rsid w:val="00345D0F"/>
    <w:rsid w:val="00345F26"/>
    <w:rsid w:val="00345F9A"/>
    <w:rsid w:val="00346053"/>
    <w:rsid w:val="003462BF"/>
    <w:rsid w:val="003463DA"/>
    <w:rsid w:val="00346673"/>
    <w:rsid w:val="00346698"/>
    <w:rsid w:val="00346830"/>
    <w:rsid w:val="00346C37"/>
    <w:rsid w:val="003470F1"/>
    <w:rsid w:val="0034729A"/>
    <w:rsid w:val="0035013E"/>
    <w:rsid w:val="003510F0"/>
    <w:rsid w:val="00351140"/>
    <w:rsid w:val="003514E9"/>
    <w:rsid w:val="003515E2"/>
    <w:rsid w:val="00351608"/>
    <w:rsid w:val="00351B82"/>
    <w:rsid w:val="00351CA7"/>
    <w:rsid w:val="00351DFC"/>
    <w:rsid w:val="0035290F"/>
    <w:rsid w:val="003532A5"/>
    <w:rsid w:val="003536BE"/>
    <w:rsid w:val="0035396E"/>
    <w:rsid w:val="00353A4C"/>
    <w:rsid w:val="00354055"/>
    <w:rsid w:val="00354117"/>
    <w:rsid w:val="0035578A"/>
    <w:rsid w:val="003558D3"/>
    <w:rsid w:val="00355B7C"/>
    <w:rsid w:val="00355B96"/>
    <w:rsid w:val="00355E03"/>
    <w:rsid w:val="00356653"/>
    <w:rsid w:val="00356AD2"/>
    <w:rsid w:val="00356CF4"/>
    <w:rsid w:val="00357B83"/>
    <w:rsid w:val="003601C8"/>
    <w:rsid w:val="00360AAA"/>
    <w:rsid w:val="00360C3D"/>
    <w:rsid w:val="00360F1B"/>
    <w:rsid w:val="00361495"/>
    <w:rsid w:val="003616CC"/>
    <w:rsid w:val="003619EA"/>
    <w:rsid w:val="00361D19"/>
    <w:rsid w:val="0036206F"/>
    <w:rsid w:val="00362AEE"/>
    <w:rsid w:val="00362DD0"/>
    <w:rsid w:val="00363043"/>
    <w:rsid w:val="0036327F"/>
    <w:rsid w:val="003636E1"/>
    <w:rsid w:val="00363A59"/>
    <w:rsid w:val="00363AFF"/>
    <w:rsid w:val="00364096"/>
    <w:rsid w:val="00364327"/>
    <w:rsid w:val="00364560"/>
    <w:rsid w:val="00364E88"/>
    <w:rsid w:val="00365179"/>
    <w:rsid w:val="0036557E"/>
    <w:rsid w:val="0036587E"/>
    <w:rsid w:val="00365C6F"/>
    <w:rsid w:val="0036621D"/>
    <w:rsid w:val="00366F0C"/>
    <w:rsid w:val="00367114"/>
    <w:rsid w:val="0036758A"/>
    <w:rsid w:val="00367CD9"/>
    <w:rsid w:val="003702F4"/>
    <w:rsid w:val="00370668"/>
    <w:rsid w:val="00370C5A"/>
    <w:rsid w:val="003712EF"/>
    <w:rsid w:val="003713C8"/>
    <w:rsid w:val="00371943"/>
    <w:rsid w:val="00371D07"/>
    <w:rsid w:val="00371D89"/>
    <w:rsid w:val="00371F14"/>
    <w:rsid w:val="00372076"/>
    <w:rsid w:val="003721F7"/>
    <w:rsid w:val="00372345"/>
    <w:rsid w:val="00372EBB"/>
    <w:rsid w:val="003736B9"/>
    <w:rsid w:val="00373788"/>
    <w:rsid w:val="00373892"/>
    <w:rsid w:val="00373A98"/>
    <w:rsid w:val="00373B43"/>
    <w:rsid w:val="00373EDB"/>
    <w:rsid w:val="00373EE5"/>
    <w:rsid w:val="0037421D"/>
    <w:rsid w:val="003746AB"/>
    <w:rsid w:val="00374A34"/>
    <w:rsid w:val="00374D62"/>
    <w:rsid w:val="00374E0F"/>
    <w:rsid w:val="0037517B"/>
    <w:rsid w:val="003752E8"/>
    <w:rsid w:val="00375614"/>
    <w:rsid w:val="003758F3"/>
    <w:rsid w:val="00375B32"/>
    <w:rsid w:val="00375E04"/>
    <w:rsid w:val="00375EEF"/>
    <w:rsid w:val="00376AA2"/>
    <w:rsid w:val="00380065"/>
    <w:rsid w:val="00380A6E"/>
    <w:rsid w:val="00380E27"/>
    <w:rsid w:val="00380E76"/>
    <w:rsid w:val="00381156"/>
    <w:rsid w:val="00381335"/>
    <w:rsid w:val="003816D7"/>
    <w:rsid w:val="003816FF"/>
    <w:rsid w:val="00381705"/>
    <w:rsid w:val="00381919"/>
    <w:rsid w:val="00381C29"/>
    <w:rsid w:val="00381F93"/>
    <w:rsid w:val="003823A4"/>
    <w:rsid w:val="003823DA"/>
    <w:rsid w:val="00382826"/>
    <w:rsid w:val="00382902"/>
    <w:rsid w:val="00382AC0"/>
    <w:rsid w:val="00382C93"/>
    <w:rsid w:val="00382CA1"/>
    <w:rsid w:val="003837E9"/>
    <w:rsid w:val="00383883"/>
    <w:rsid w:val="00383D2E"/>
    <w:rsid w:val="00383ECF"/>
    <w:rsid w:val="0038437F"/>
    <w:rsid w:val="00385446"/>
    <w:rsid w:val="00385548"/>
    <w:rsid w:val="0038661B"/>
    <w:rsid w:val="0038694B"/>
    <w:rsid w:val="00386C9D"/>
    <w:rsid w:val="0038B5E6"/>
    <w:rsid w:val="0039050D"/>
    <w:rsid w:val="003907E3"/>
    <w:rsid w:val="00390D85"/>
    <w:rsid w:val="00390D87"/>
    <w:rsid w:val="003913D9"/>
    <w:rsid w:val="003916AD"/>
    <w:rsid w:val="00391ABC"/>
    <w:rsid w:val="00391BE5"/>
    <w:rsid w:val="003920B8"/>
    <w:rsid w:val="00392390"/>
    <w:rsid w:val="00392900"/>
    <w:rsid w:val="00392DF8"/>
    <w:rsid w:val="00393055"/>
    <w:rsid w:val="003933B7"/>
    <w:rsid w:val="003936C8"/>
    <w:rsid w:val="003937BF"/>
    <w:rsid w:val="00393879"/>
    <w:rsid w:val="0039392D"/>
    <w:rsid w:val="00393E93"/>
    <w:rsid w:val="003940DC"/>
    <w:rsid w:val="00394363"/>
    <w:rsid w:val="003947C3"/>
    <w:rsid w:val="00394B36"/>
    <w:rsid w:val="00395614"/>
    <w:rsid w:val="003958FA"/>
    <w:rsid w:val="00396094"/>
    <w:rsid w:val="003960AF"/>
    <w:rsid w:val="003961C0"/>
    <w:rsid w:val="00396A2E"/>
    <w:rsid w:val="00396BCC"/>
    <w:rsid w:val="0039703F"/>
    <w:rsid w:val="00397190"/>
    <w:rsid w:val="00397352"/>
    <w:rsid w:val="003978AA"/>
    <w:rsid w:val="0039793C"/>
    <w:rsid w:val="003979F5"/>
    <w:rsid w:val="00397B04"/>
    <w:rsid w:val="00397F1C"/>
    <w:rsid w:val="003A0BAF"/>
    <w:rsid w:val="003A0E08"/>
    <w:rsid w:val="003A0F1A"/>
    <w:rsid w:val="003A11DD"/>
    <w:rsid w:val="003A13DD"/>
    <w:rsid w:val="003A1451"/>
    <w:rsid w:val="003A166A"/>
    <w:rsid w:val="003A19A6"/>
    <w:rsid w:val="003A1D9E"/>
    <w:rsid w:val="003A1FA4"/>
    <w:rsid w:val="003A23ED"/>
    <w:rsid w:val="003A23F8"/>
    <w:rsid w:val="003A265D"/>
    <w:rsid w:val="003A2BF5"/>
    <w:rsid w:val="003A2D3D"/>
    <w:rsid w:val="003A2E39"/>
    <w:rsid w:val="003A3526"/>
    <w:rsid w:val="003A40B9"/>
    <w:rsid w:val="003A4F7D"/>
    <w:rsid w:val="003A552A"/>
    <w:rsid w:val="003A5CF7"/>
    <w:rsid w:val="003A5FB0"/>
    <w:rsid w:val="003A6006"/>
    <w:rsid w:val="003A64E6"/>
    <w:rsid w:val="003A6B02"/>
    <w:rsid w:val="003A6B1D"/>
    <w:rsid w:val="003A6BE9"/>
    <w:rsid w:val="003A6CB0"/>
    <w:rsid w:val="003A6E57"/>
    <w:rsid w:val="003A6E8C"/>
    <w:rsid w:val="003A6F3F"/>
    <w:rsid w:val="003A7193"/>
    <w:rsid w:val="003A7438"/>
    <w:rsid w:val="003A75BD"/>
    <w:rsid w:val="003A7AEE"/>
    <w:rsid w:val="003A7B77"/>
    <w:rsid w:val="003B0036"/>
    <w:rsid w:val="003B1020"/>
    <w:rsid w:val="003B1024"/>
    <w:rsid w:val="003B105E"/>
    <w:rsid w:val="003B1483"/>
    <w:rsid w:val="003B1632"/>
    <w:rsid w:val="003B1C38"/>
    <w:rsid w:val="003B1D37"/>
    <w:rsid w:val="003B1F91"/>
    <w:rsid w:val="003B2230"/>
    <w:rsid w:val="003B261F"/>
    <w:rsid w:val="003B2A06"/>
    <w:rsid w:val="003B2A80"/>
    <w:rsid w:val="003B2AC2"/>
    <w:rsid w:val="003B354C"/>
    <w:rsid w:val="003B3654"/>
    <w:rsid w:val="003B3C0A"/>
    <w:rsid w:val="003B3CDF"/>
    <w:rsid w:val="003B3D48"/>
    <w:rsid w:val="003B3FD8"/>
    <w:rsid w:val="003B4079"/>
    <w:rsid w:val="003B4521"/>
    <w:rsid w:val="003B4B05"/>
    <w:rsid w:val="003B4B6E"/>
    <w:rsid w:val="003B4E54"/>
    <w:rsid w:val="003B54EB"/>
    <w:rsid w:val="003B55A3"/>
    <w:rsid w:val="003B564E"/>
    <w:rsid w:val="003B56DA"/>
    <w:rsid w:val="003B5A05"/>
    <w:rsid w:val="003B5D86"/>
    <w:rsid w:val="003B5E0D"/>
    <w:rsid w:val="003B5E62"/>
    <w:rsid w:val="003B5EAE"/>
    <w:rsid w:val="003B6256"/>
    <w:rsid w:val="003B6806"/>
    <w:rsid w:val="003B697E"/>
    <w:rsid w:val="003B6B11"/>
    <w:rsid w:val="003B7003"/>
    <w:rsid w:val="003B7085"/>
    <w:rsid w:val="003B7417"/>
    <w:rsid w:val="003B74B3"/>
    <w:rsid w:val="003B74DA"/>
    <w:rsid w:val="003B7711"/>
    <w:rsid w:val="003B7962"/>
    <w:rsid w:val="003B7DE7"/>
    <w:rsid w:val="003C0137"/>
    <w:rsid w:val="003C07DC"/>
    <w:rsid w:val="003C0986"/>
    <w:rsid w:val="003C0C8D"/>
    <w:rsid w:val="003C1781"/>
    <w:rsid w:val="003C1ACA"/>
    <w:rsid w:val="003C1D0E"/>
    <w:rsid w:val="003C1EC3"/>
    <w:rsid w:val="003C1F78"/>
    <w:rsid w:val="003C225B"/>
    <w:rsid w:val="003C2D1F"/>
    <w:rsid w:val="003C2FCD"/>
    <w:rsid w:val="003C3077"/>
    <w:rsid w:val="003C3795"/>
    <w:rsid w:val="003C3BCB"/>
    <w:rsid w:val="003C4524"/>
    <w:rsid w:val="003C4613"/>
    <w:rsid w:val="003C4647"/>
    <w:rsid w:val="003C4B57"/>
    <w:rsid w:val="003C4B87"/>
    <w:rsid w:val="003C4F56"/>
    <w:rsid w:val="003C508A"/>
    <w:rsid w:val="003C5633"/>
    <w:rsid w:val="003C565D"/>
    <w:rsid w:val="003C59CB"/>
    <w:rsid w:val="003C5A69"/>
    <w:rsid w:val="003C64BC"/>
    <w:rsid w:val="003C72B7"/>
    <w:rsid w:val="003C74A3"/>
    <w:rsid w:val="003C76F1"/>
    <w:rsid w:val="003C7A34"/>
    <w:rsid w:val="003C7EB6"/>
    <w:rsid w:val="003C7F1D"/>
    <w:rsid w:val="003D0298"/>
    <w:rsid w:val="003D0459"/>
    <w:rsid w:val="003D054F"/>
    <w:rsid w:val="003D09C1"/>
    <w:rsid w:val="003D0E6A"/>
    <w:rsid w:val="003D1311"/>
    <w:rsid w:val="003D1312"/>
    <w:rsid w:val="003D13C5"/>
    <w:rsid w:val="003D16FC"/>
    <w:rsid w:val="003D1BF2"/>
    <w:rsid w:val="003D2102"/>
    <w:rsid w:val="003D2103"/>
    <w:rsid w:val="003D211C"/>
    <w:rsid w:val="003D2180"/>
    <w:rsid w:val="003D2422"/>
    <w:rsid w:val="003D25B3"/>
    <w:rsid w:val="003D25EE"/>
    <w:rsid w:val="003D28F3"/>
    <w:rsid w:val="003D2A38"/>
    <w:rsid w:val="003D2C85"/>
    <w:rsid w:val="003D2D42"/>
    <w:rsid w:val="003D32BF"/>
    <w:rsid w:val="003D33CF"/>
    <w:rsid w:val="003D3755"/>
    <w:rsid w:val="003D3D80"/>
    <w:rsid w:val="003D433F"/>
    <w:rsid w:val="003D48A8"/>
    <w:rsid w:val="003D5087"/>
    <w:rsid w:val="003D52EF"/>
    <w:rsid w:val="003D5B15"/>
    <w:rsid w:val="003D6283"/>
    <w:rsid w:val="003D66CF"/>
    <w:rsid w:val="003D7827"/>
    <w:rsid w:val="003D7933"/>
    <w:rsid w:val="003D797C"/>
    <w:rsid w:val="003D7A17"/>
    <w:rsid w:val="003E00D5"/>
    <w:rsid w:val="003E085A"/>
    <w:rsid w:val="003E09D1"/>
    <w:rsid w:val="003E12F2"/>
    <w:rsid w:val="003E133D"/>
    <w:rsid w:val="003E14E5"/>
    <w:rsid w:val="003E17EC"/>
    <w:rsid w:val="003E1A44"/>
    <w:rsid w:val="003E1AD4"/>
    <w:rsid w:val="003E1E36"/>
    <w:rsid w:val="003E1FF0"/>
    <w:rsid w:val="003E2401"/>
    <w:rsid w:val="003E2409"/>
    <w:rsid w:val="003E2492"/>
    <w:rsid w:val="003E250D"/>
    <w:rsid w:val="003E25E2"/>
    <w:rsid w:val="003E2759"/>
    <w:rsid w:val="003E27EC"/>
    <w:rsid w:val="003E2851"/>
    <w:rsid w:val="003E2B48"/>
    <w:rsid w:val="003E2BF5"/>
    <w:rsid w:val="003E2DC8"/>
    <w:rsid w:val="003E2F85"/>
    <w:rsid w:val="003E3399"/>
    <w:rsid w:val="003E3474"/>
    <w:rsid w:val="003E3723"/>
    <w:rsid w:val="003E3C82"/>
    <w:rsid w:val="003E3EF2"/>
    <w:rsid w:val="003E4AB1"/>
    <w:rsid w:val="003E4ECB"/>
    <w:rsid w:val="003E5191"/>
    <w:rsid w:val="003E54C5"/>
    <w:rsid w:val="003E6686"/>
    <w:rsid w:val="003E6849"/>
    <w:rsid w:val="003E6E90"/>
    <w:rsid w:val="003E7010"/>
    <w:rsid w:val="003E70B9"/>
    <w:rsid w:val="003E776B"/>
    <w:rsid w:val="003E78F4"/>
    <w:rsid w:val="003E7CC9"/>
    <w:rsid w:val="003F02F4"/>
    <w:rsid w:val="003F0436"/>
    <w:rsid w:val="003F054B"/>
    <w:rsid w:val="003F079D"/>
    <w:rsid w:val="003F08BA"/>
    <w:rsid w:val="003F0C82"/>
    <w:rsid w:val="003F0F0C"/>
    <w:rsid w:val="003F0FCB"/>
    <w:rsid w:val="003F118D"/>
    <w:rsid w:val="003F204A"/>
    <w:rsid w:val="003F2203"/>
    <w:rsid w:val="003F23C9"/>
    <w:rsid w:val="003F2411"/>
    <w:rsid w:val="003F2444"/>
    <w:rsid w:val="003F264F"/>
    <w:rsid w:val="003F279F"/>
    <w:rsid w:val="003F2C23"/>
    <w:rsid w:val="003F2FF2"/>
    <w:rsid w:val="003F3160"/>
    <w:rsid w:val="003F32C7"/>
    <w:rsid w:val="003F36CB"/>
    <w:rsid w:val="003F3ED6"/>
    <w:rsid w:val="003F4430"/>
    <w:rsid w:val="003F4889"/>
    <w:rsid w:val="003F495A"/>
    <w:rsid w:val="003F49DF"/>
    <w:rsid w:val="003F4CEC"/>
    <w:rsid w:val="003F4F7B"/>
    <w:rsid w:val="003F5097"/>
    <w:rsid w:val="003F5224"/>
    <w:rsid w:val="003F5320"/>
    <w:rsid w:val="003F5348"/>
    <w:rsid w:val="003F5776"/>
    <w:rsid w:val="003F57B2"/>
    <w:rsid w:val="003F5945"/>
    <w:rsid w:val="003F5CDD"/>
    <w:rsid w:val="003F5EF1"/>
    <w:rsid w:val="003F600F"/>
    <w:rsid w:val="003F6314"/>
    <w:rsid w:val="003F648B"/>
    <w:rsid w:val="003F67A8"/>
    <w:rsid w:val="003F69AC"/>
    <w:rsid w:val="003F6A83"/>
    <w:rsid w:val="003F7213"/>
    <w:rsid w:val="003F7713"/>
    <w:rsid w:val="003F7BB5"/>
    <w:rsid w:val="00400035"/>
    <w:rsid w:val="0040017B"/>
    <w:rsid w:val="00400415"/>
    <w:rsid w:val="00400AA6"/>
    <w:rsid w:val="004010CF"/>
    <w:rsid w:val="004014F9"/>
    <w:rsid w:val="00401912"/>
    <w:rsid w:val="00401A8A"/>
    <w:rsid w:val="00401BB0"/>
    <w:rsid w:val="004027F9"/>
    <w:rsid w:val="00403113"/>
    <w:rsid w:val="0040319F"/>
    <w:rsid w:val="004031CB"/>
    <w:rsid w:val="004032C1"/>
    <w:rsid w:val="004033AA"/>
    <w:rsid w:val="00403B77"/>
    <w:rsid w:val="00403EDB"/>
    <w:rsid w:val="00403F29"/>
    <w:rsid w:val="0040454D"/>
    <w:rsid w:val="00404691"/>
    <w:rsid w:val="00404694"/>
    <w:rsid w:val="0040469B"/>
    <w:rsid w:val="00404788"/>
    <w:rsid w:val="004047D6"/>
    <w:rsid w:val="0040494C"/>
    <w:rsid w:val="004049D0"/>
    <w:rsid w:val="00404D73"/>
    <w:rsid w:val="004052E8"/>
    <w:rsid w:val="004053F7"/>
    <w:rsid w:val="00405FAF"/>
    <w:rsid w:val="0040620D"/>
    <w:rsid w:val="00406916"/>
    <w:rsid w:val="00406ACA"/>
    <w:rsid w:val="00406DFC"/>
    <w:rsid w:val="0040701E"/>
    <w:rsid w:val="004072BD"/>
    <w:rsid w:val="0040763F"/>
    <w:rsid w:val="004106AA"/>
    <w:rsid w:val="00410990"/>
    <w:rsid w:val="00410ADD"/>
    <w:rsid w:val="0041159C"/>
    <w:rsid w:val="004115DD"/>
    <w:rsid w:val="00411D01"/>
    <w:rsid w:val="0041215B"/>
    <w:rsid w:val="0041216A"/>
    <w:rsid w:val="004125C9"/>
    <w:rsid w:val="0041277B"/>
    <w:rsid w:val="00412AAB"/>
    <w:rsid w:val="00412D33"/>
    <w:rsid w:val="00413171"/>
    <w:rsid w:val="00413AA0"/>
    <w:rsid w:val="00414581"/>
    <w:rsid w:val="004146C1"/>
    <w:rsid w:val="00414CBE"/>
    <w:rsid w:val="0041524B"/>
    <w:rsid w:val="00415410"/>
    <w:rsid w:val="004159AD"/>
    <w:rsid w:val="00415B21"/>
    <w:rsid w:val="00415E47"/>
    <w:rsid w:val="00416317"/>
    <w:rsid w:val="00416699"/>
    <w:rsid w:val="004166AE"/>
    <w:rsid w:val="00416AAE"/>
    <w:rsid w:val="00416D89"/>
    <w:rsid w:val="00416DD0"/>
    <w:rsid w:val="00416DE2"/>
    <w:rsid w:val="00417388"/>
    <w:rsid w:val="004173C1"/>
    <w:rsid w:val="004175EB"/>
    <w:rsid w:val="004177CD"/>
    <w:rsid w:val="00417A11"/>
    <w:rsid w:val="00417AA4"/>
    <w:rsid w:val="004204BF"/>
    <w:rsid w:val="004206CD"/>
    <w:rsid w:val="00420971"/>
    <w:rsid w:val="00420C05"/>
    <w:rsid w:val="00420EBF"/>
    <w:rsid w:val="004211E3"/>
    <w:rsid w:val="0042190B"/>
    <w:rsid w:val="004224B5"/>
    <w:rsid w:val="004227B6"/>
    <w:rsid w:val="004229EE"/>
    <w:rsid w:val="00422DBE"/>
    <w:rsid w:val="00422DD0"/>
    <w:rsid w:val="0042364D"/>
    <w:rsid w:val="00423ACA"/>
    <w:rsid w:val="00424259"/>
    <w:rsid w:val="00424374"/>
    <w:rsid w:val="004244B5"/>
    <w:rsid w:val="00424573"/>
    <w:rsid w:val="004245EF"/>
    <w:rsid w:val="004246FA"/>
    <w:rsid w:val="00424883"/>
    <w:rsid w:val="004251E2"/>
    <w:rsid w:val="00425392"/>
    <w:rsid w:val="00425AF7"/>
    <w:rsid w:val="00425CF0"/>
    <w:rsid w:val="0042619C"/>
    <w:rsid w:val="00426FBE"/>
    <w:rsid w:val="004272C5"/>
    <w:rsid w:val="004273D7"/>
    <w:rsid w:val="004274B4"/>
    <w:rsid w:val="004275FB"/>
    <w:rsid w:val="0042777E"/>
    <w:rsid w:val="00427AD5"/>
    <w:rsid w:val="004302A9"/>
    <w:rsid w:val="00430594"/>
    <w:rsid w:val="00430767"/>
    <w:rsid w:val="00430793"/>
    <w:rsid w:val="00430A16"/>
    <w:rsid w:val="00430A23"/>
    <w:rsid w:val="00430C94"/>
    <w:rsid w:val="004315F3"/>
    <w:rsid w:val="00432111"/>
    <w:rsid w:val="004321C7"/>
    <w:rsid w:val="0043293F"/>
    <w:rsid w:val="00432AC0"/>
    <w:rsid w:val="00432CEA"/>
    <w:rsid w:val="00433123"/>
    <w:rsid w:val="00433581"/>
    <w:rsid w:val="004335FC"/>
    <w:rsid w:val="00433AE4"/>
    <w:rsid w:val="00433B95"/>
    <w:rsid w:val="00433C7D"/>
    <w:rsid w:val="00434860"/>
    <w:rsid w:val="00434AFB"/>
    <w:rsid w:val="00434B72"/>
    <w:rsid w:val="00434EAB"/>
    <w:rsid w:val="00435693"/>
    <w:rsid w:val="004357E8"/>
    <w:rsid w:val="00435A1B"/>
    <w:rsid w:val="00435E4A"/>
    <w:rsid w:val="00435E4B"/>
    <w:rsid w:val="004360F9"/>
    <w:rsid w:val="004365EC"/>
    <w:rsid w:val="00436A2A"/>
    <w:rsid w:val="0043740D"/>
    <w:rsid w:val="00437AFB"/>
    <w:rsid w:val="00440055"/>
    <w:rsid w:val="0044021E"/>
    <w:rsid w:val="0044094D"/>
    <w:rsid w:val="004409B8"/>
    <w:rsid w:val="004411DE"/>
    <w:rsid w:val="00441F54"/>
    <w:rsid w:val="004420A1"/>
    <w:rsid w:val="00442385"/>
    <w:rsid w:val="004424F4"/>
    <w:rsid w:val="00442A75"/>
    <w:rsid w:val="00442B18"/>
    <w:rsid w:val="00442B2A"/>
    <w:rsid w:val="00442CE9"/>
    <w:rsid w:val="00442DF7"/>
    <w:rsid w:val="00443940"/>
    <w:rsid w:val="00443A68"/>
    <w:rsid w:val="00443B45"/>
    <w:rsid w:val="00444044"/>
    <w:rsid w:val="0044438B"/>
    <w:rsid w:val="00444F30"/>
    <w:rsid w:val="004453B1"/>
    <w:rsid w:val="004455D8"/>
    <w:rsid w:val="004457B8"/>
    <w:rsid w:val="004459DC"/>
    <w:rsid w:val="00445C45"/>
    <w:rsid w:val="0044641C"/>
    <w:rsid w:val="004464A3"/>
    <w:rsid w:val="00446553"/>
    <w:rsid w:val="0044659E"/>
    <w:rsid w:val="00446726"/>
    <w:rsid w:val="00446BC5"/>
    <w:rsid w:val="0044728B"/>
    <w:rsid w:val="00447882"/>
    <w:rsid w:val="004478D8"/>
    <w:rsid w:val="0045035B"/>
    <w:rsid w:val="0045063B"/>
    <w:rsid w:val="0045075A"/>
    <w:rsid w:val="00450760"/>
    <w:rsid w:val="004508A9"/>
    <w:rsid w:val="004509F9"/>
    <w:rsid w:val="00450D20"/>
    <w:rsid w:val="00450E6F"/>
    <w:rsid w:val="00451173"/>
    <w:rsid w:val="004514CE"/>
    <w:rsid w:val="004518E7"/>
    <w:rsid w:val="00451C44"/>
    <w:rsid w:val="00452393"/>
    <w:rsid w:val="00452864"/>
    <w:rsid w:val="004528B1"/>
    <w:rsid w:val="00452D76"/>
    <w:rsid w:val="00452E19"/>
    <w:rsid w:val="0045309A"/>
    <w:rsid w:val="0045357F"/>
    <w:rsid w:val="004536C5"/>
    <w:rsid w:val="00453769"/>
    <w:rsid w:val="0045398A"/>
    <w:rsid w:val="00453B34"/>
    <w:rsid w:val="00453CDA"/>
    <w:rsid w:val="004540EC"/>
    <w:rsid w:val="004547A5"/>
    <w:rsid w:val="004547B7"/>
    <w:rsid w:val="00455719"/>
    <w:rsid w:val="00455AA5"/>
    <w:rsid w:val="00456021"/>
    <w:rsid w:val="0045612C"/>
    <w:rsid w:val="00456329"/>
    <w:rsid w:val="004563CD"/>
    <w:rsid w:val="00456620"/>
    <w:rsid w:val="00456A8B"/>
    <w:rsid w:val="004570EE"/>
    <w:rsid w:val="0045761B"/>
    <w:rsid w:val="00457907"/>
    <w:rsid w:val="00457BF2"/>
    <w:rsid w:val="00457EEA"/>
    <w:rsid w:val="00460232"/>
    <w:rsid w:val="00460265"/>
    <w:rsid w:val="0046111F"/>
    <w:rsid w:val="0046113E"/>
    <w:rsid w:val="00461250"/>
    <w:rsid w:val="00462049"/>
    <w:rsid w:val="004624E7"/>
    <w:rsid w:val="004624ED"/>
    <w:rsid w:val="00462634"/>
    <w:rsid w:val="004628C7"/>
    <w:rsid w:val="0046299C"/>
    <w:rsid w:val="00462A01"/>
    <w:rsid w:val="00462C68"/>
    <w:rsid w:val="00463357"/>
    <w:rsid w:val="004638C5"/>
    <w:rsid w:val="00463F74"/>
    <w:rsid w:val="00464412"/>
    <w:rsid w:val="00464A05"/>
    <w:rsid w:val="00464A66"/>
    <w:rsid w:val="00465A35"/>
    <w:rsid w:val="00465F88"/>
    <w:rsid w:val="0046654C"/>
    <w:rsid w:val="0046668D"/>
    <w:rsid w:val="00466CDC"/>
    <w:rsid w:val="00466FBC"/>
    <w:rsid w:val="004670A3"/>
    <w:rsid w:val="004673CF"/>
    <w:rsid w:val="004678A4"/>
    <w:rsid w:val="0046791A"/>
    <w:rsid w:val="0047007C"/>
    <w:rsid w:val="004702E5"/>
    <w:rsid w:val="00470B04"/>
    <w:rsid w:val="00470B05"/>
    <w:rsid w:val="00470CF8"/>
    <w:rsid w:val="00471441"/>
    <w:rsid w:val="004714EA"/>
    <w:rsid w:val="00471589"/>
    <w:rsid w:val="00471AE5"/>
    <w:rsid w:val="00471D59"/>
    <w:rsid w:val="00471EEB"/>
    <w:rsid w:val="00471F0F"/>
    <w:rsid w:val="004720F3"/>
    <w:rsid w:val="0047213A"/>
    <w:rsid w:val="0047287B"/>
    <w:rsid w:val="004729E9"/>
    <w:rsid w:val="00472BD6"/>
    <w:rsid w:val="00473240"/>
    <w:rsid w:val="004733AC"/>
    <w:rsid w:val="00473680"/>
    <w:rsid w:val="00473731"/>
    <w:rsid w:val="00473C4B"/>
    <w:rsid w:val="0047451B"/>
    <w:rsid w:val="0047453C"/>
    <w:rsid w:val="00474BF4"/>
    <w:rsid w:val="0047504E"/>
    <w:rsid w:val="00475556"/>
    <w:rsid w:val="004755ED"/>
    <w:rsid w:val="00475A62"/>
    <w:rsid w:val="00475D78"/>
    <w:rsid w:val="0047600C"/>
    <w:rsid w:val="00476430"/>
    <w:rsid w:val="00476603"/>
    <w:rsid w:val="00476EB4"/>
    <w:rsid w:val="004770DA"/>
    <w:rsid w:val="00477723"/>
    <w:rsid w:val="00477A9E"/>
    <w:rsid w:val="00477ADE"/>
    <w:rsid w:val="00477ED8"/>
    <w:rsid w:val="004800BC"/>
    <w:rsid w:val="00480315"/>
    <w:rsid w:val="00481089"/>
    <w:rsid w:val="00481253"/>
    <w:rsid w:val="004814B6"/>
    <w:rsid w:val="004815EC"/>
    <w:rsid w:val="004818A5"/>
    <w:rsid w:val="0048236C"/>
    <w:rsid w:val="0048248B"/>
    <w:rsid w:val="00482F5F"/>
    <w:rsid w:val="00483496"/>
    <w:rsid w:val="00483F87"/>
    <w:rsid w:val="00483FF6"/>
    <w:rsid w:val="0048436F"/>
    <w:rsid w:val="0048470F"/>
    <w:rsid w:val="00484A59"/>
    <w:rsid w:val="00484C8F"/>
    <w:rsid w:val="0048516B"/>
    <w:rsid w:val="00485A87"/>
    <w:rsid w:val="00485A9C"/>
    <w:rsid w:val="00485BDE"/>
    <w:rsid w:val="00485EA1"/>
    <w:rsid w:val="00485F70"/>
    <w:rsid w:val="00486070"/>
    <w:rsid w:val="004864F3"/>
    <w:rsid w:val="0048650A"/>
    <w:rsid w:val="00486FC4"/>
    <w:rsid w:val="0048701D"/>
    <w:rsid w:val="004873B3"/>
    <w:rsid w:val="00487DBF"/>
    <w:rsid w:val="00487E57"/>
    <w:rsid w:val="00487FA8"/>
    <w:rsid w:val="00490249"/>
    <w:rsid w:val="00490329"/>
    <w:rsid w:val="00490A83"/>
    <w:rsid w:val="00490ABF"/>
    <w:rsid w:val="00490AF7"/>
    <w:rsid w:val="00490BE4"/>
    <w:rsid w:val="00490FD3"/>
    <w:rsid w:val="00491203"/>
    <w:rsid w:val="00491ACE"/>
    <w:rsid w:val="00491B24"/>
    <w:rsid w:val="00491CFA"/>
    <w:rsid w:val="00492559"/>
    <w:rsid w:val="004926D2"/>
    <w:rsid w:val="0049270C"/>
    <w:rsid w:val="0049281D"/>
    <w:rsid w:val="00492C15"/>
    <w:rsid w:val="00492D22"/>
    <w:rsid w:val="00492E87"/>
    <w:rsid w:val="004944CA"/>
    <w:rsid w:val="00494573"/>
    <w:rsid w:val="004949EC"/>
    <w:rsid w:val="00494DDC"/>
    <w:rsid w:val="00494FE5"/>
    <w:rsid w:val="0049503E"/>
    <w:rsid w:val="004950EA"/>
    <w:rsid w:val="00495676"/>
    <w:rsid w:val="00495DB8"/>
    <w:rsid w:val="00496421"/>
    <w:rsid w:val="00496423"/>
    <w:rsid w:val="004965DD"/>
    <w:rsid w:val="00496D37"/>
    <w:rsid w:val="00496F6C"/>
    <w:rsid w:val="0049748B"/>
    <w:rsid w:val="004A005E"/>
    <w:rsid w:val="004A027A"/>
    <w:rsid w:val="004A0637"/>
    <w:rsid w:val="004A06A2"/>
    <w:rsid w:val="004A0733"/>
    <w:rsid w:val="004A0744"/>
    <w:rsid w:val="004A08D2"/>
    <w:rsid w:val="004A0A21"/>
    <w:rsid w:val="004A0B1A"/>
    <w:rsid w:val="004A1299"/>
    <w:rsid w:val="004A1353"/>
    <w:rsid w:val="004A142D"/>
    <w:rsid w:val="004A147E"/>
    <w:rsid w:val="004A1683"/>
    <w:rsid w:val="004A1894"/>
    <w:rsid w:val="004A1CD0"/>
    <w:rsid w:val="004A1F15"/>
    <w:rsid w:val="004A2283"/>
    <w:rsid w:val="004A2732"/>
    <w:rsid w:val="004A328A"/>
    <w:rsid w:val="004A34FF"/>
    <w:rsid w:val="004A3AAB"/>
    <w:rsid w:val="004A3EE8"/>
    <w:rsid w:val="004A3F41"/>
    <w:rsid w:val="004A4761"/>
    <w:rsid w:val="004A4976"/>
    <w:rsid w:val="004A4A39"/>
    <w:rsid w:val="004A4B73"/>
    <w:rsid w:val="004A4BAD"/>
    <w:rsid w:val="004A4C3D"/>
    <w:rsid w:val="004A4F99"/>
    <w:rsid w:val="004A543D"/>
    <w:rsid w:val="004A544F"/>
    <w:rsid w:val="004A54F4"/>
    <w:rsid w:val="004A5765"/>
    <w:rsid w:val="004A5B14"/>
    <w:rsid w:val="004A6C72"/>
    <w:rsid w:val="004A72C2"/>
    <w:rsid w:val="004A79E0"/>
    <w:rsid w:val="004A7A2F"/>
    <w:rsid w:val="004A7B92"/>
    <w:rsid w:val="004A7E1A"/>
    <w:rsid w:val="004A7F4C"/>
    <w:rsid w:val="004A7F9B"/>
    <w:rsid w:val="004B0B6C"/>
    <w:rsid w:val="004B1768"/>
    <w:rsid w:val="004B18DD"/>
    <w:rsid w:val="004B1B3D"/>
    <w:rsid w:val="004B246C"/>
    <w:rsid w:val="004B2BA1"/>
    <w:rsid w:val="004B36E1"/>
    <w:rsid w:val="004B3715"/>
    <w:rsid w:val="004B3819"/>
    <w:rsid w:val="004B3972"/>
    <w:rsid w:val="004B3A26"/>
    <w:rsid w:val="004B3C3A"/>
    <w:rsid w:val="004B42BA"/>
    <w:rsid w:val="004B4436"/>
    <w:rsid w:val="004B4976"/>
    <w:rsid w:val="004B4B90"/>
    <w:rsid w:val="004B4DE8"/>
    <w:rsid w:val="004B5571"/>
    <w:rsid w:val="004B55E5"/>
    <w:rsid w:val="004B56C5"/>
    <w:rsid w:val="004B5824"/>
    <w:rsid w:val="004B604B"/>
    <w:rsid w:val="004B6180"/>
    <w:rsid w:val="004B62BD"/>
    <w:rsid w:val="004B6450"/>
    <w:rsid w:val="004B651C"/>
    <w:rsid w:val="004B786E"/>
    <w:rsid w:val="004B78F0"/>
    <w:rsid w:val="004B7963"/>
    <w:rsid w:val="004B7C7E"/>
    <w:rsid w:val="004C0307"/>
    <w:rsid w:val="004C05E6"/>
    <w:rsid w:val="004C065E"/>
    <w:rsid w:val="004C0FA8"/>
    <w:rsid w:val="004C1692"/>
    <w:rsid w:val="004C1A43"/>
    <w:rsid w:val="004C1C60"/>
    <w:rsid w:val="004C1F18"/>
    <w:rsid w:val="004C2207"/>
    <w:rsid w:val="004C28A3"/>
    <w:rsid w:val="004C2A3A"/>
    <w:rsid w:val="004C2BAF"/>
    <w:rsid w:val="004C2EAF"/>
    <w:rsid w:val="004C3154"/>
    <w:rsid w:val="004C37DF"/>
    <w:rsid w:val="004C41BB"/>
    <w:rsid w:val="004C47B4"/>
    <w:rsid w:val="004C4845"/>
    <w:rsid w:val="004C4946"/>
    <w:rsid w:val="004C4AFF"/>
    <w:rsid w:val="004C4B90"/>
    <w:rsid w:val="004C4DD6"/>
    <w:rsid w:val="004C4EDE"/>
    <w:rsid w:val="004C5D0A"/>
    <w:rsid w:val="004C5D5D"/>
    <w:rsid w:val="004C600B"/>
    <w:rsid w:val="004C64FD"/>
    <w:rsid w:val="004C70E3"/>
    <w:rsid w:val="004C731A"/>
    <w:rsid w:val="004C74C9"/>
    <w:rsid w:val="004C760E"/>
    <w:rsid w:val="004C76EF"/>
    <w:rsid w:val="004C7AFD"/>
    <w:rsid w:val="004C7CEB"/>
    <w:rsid w:val="004C7FEF"/>
    <w:rsid w:val="004D05F3"/>
    <w:rsid w:val="004D0685"/>
    <w:rsid w:val="004D0AA4"/>
    <w:rsid w:val="004D0F77"/>
    <w:rsid w:val="004D197E"/>
    <w:rsid w:val="004D2176"/>
    <w:rsid w:val="004D229B"/>
    <w:rsid w:val="004D25CB"/>
    <w:rsid w:val="004D2994"/>
    <w:rsid w:val="004D3401"/>
    <w:rsid w:val="004D3820"/>
    <w:rsid w:val="004D4362"/>
    <w:rsid w:val="004D4421"/>
    <w:rsid w:val="004D4580"/>
    <w:rsid w:val="004D48DF"/>
    <w:rsid w:val="004D4C54"/>
    <w:rsid w:val="004D4CD3"/>
    <w:rsid w:val="004D4D1C"/>
    <w:rsid w:val="004D516F"/>
    <w:rsid w:val="004D5B7B"/>
    <w:rsid w:val="004D5DA9"/>
    <w:rsid w:val="004D5E3C"/>
    <w:rsid w:val="004D609F"/>
    <w:rsid w:val="004D6454"/>
    <w:rsid w:val="004D6593"/>
    <w:rsid w:val="004D670E"/>
    <w:rsid w:val="004D6812"/>
    <w:rsid w:val="004D73DB"/>
    <w:rsid w:val="004D782A"/>
    <w:rsid w:val="004D7AEE"/>
    <w:rsid w:val="004D7CA2"/>
    <w:rsid w:val="004E000F"/>
    <w:rsid w:val="004E077D"/>
    <w:rsid w:val="004E0DFB"/>
    <w:rsid w:val="004E0FA6"/>
    <w:rsid w:val="004E119C"/>
    <w:rsid w:val="004E1630"/>
    <w:rsid w:val="004E18A6"/>
    <w:rsid w:val="004E1B72"/>
    <w:rsid w:val="004E2422"/>
    <w:rsid w:val="004E26D5"/>
    <w:rsid w:val="004E2C4D"/>
    <w:rsid w:val="004E2EEA"/>
    <w:rsid w:val="004E330E"/>
    <w:rsid w:val="004E3405"/>
    <w:rsid w:val="004E41FF"/>
    <w:rsid w:val="004E43EF"/>
    <w:rsid w:val="004E4517"/>
    <w:rsid w:val="004E464C"/>
    <w:rsid w:val="004E4ABF"/>
    <w:rsid w:val="004E4FD6"/>
    <w:rsid w:val="004E5363"/>
    <w:rsid w:val="004E5B7F"/>
    <w:rsid w:val="004E69D5"/>
    <w:rsid w:val="004E6AEF"/>
    <w:rsid w:val="004E6EFA"/>
    <w:rsid w:val="004E720D"/>
    <w:rsid w:val="004E721E"/>
    <w:rsid w:val="004E767A"/>
    <w:rsid w:val="004E7D57"/>
    <w:rsid w:val="004F0250"/>
    <w:rsid w:val="004F04E1"/>
    <w:rsid w:val="004F0749"/>
    <w:rsid w:val="004F0883"/>
    <w:rsid w:val="004F08CD"/>
    <w:rsid w:val="004F0BD9"/>
    <w:rsid w:val="004F1149"/>
    <w:rsid w:val="004F1260"/>
    <w:rsid w:val="004F159B"/>
    <w:rsid w:val="004F1A4E"/>
    <w:rsid w:val="004F1C98"/>
    <w:rsid w:val="004F1D12"/>
    <w:rsid w:val="004F2D6D"/>
    <w:rsid w:val="004F3000"/>
    <w:rsid w:val="004F3299"/>
    <w:rsid w:val="004F3369"/>
    <w:rsid w:val="004F39AE"/>
    <w:rsid w:val="004F418E"/>
    <w:rsid w:val="004F4654"/>
    <w:rsid w:val="004F4C0A"/>
    <w:rsid w:val="004F4E62"/>
    <w:rsid w:val="004F5718"/>
    <w:rsid w:val="004F5746"/>
    <w:rsid w:val="004F5C91"/>
    <w:rsid w:val="004F5CC2"/>
    <w:rsid w:val="004F600A"/>
    <w:rsid w:val="004F6116"/>
    <w:rsid w:val="004F65C2"/>
    <w:rsid w:val="004F69F1"/>
    <w:rsid w:val="004F7A65"/>
    <w:rsid w:val="004F7DFB"/>
    <w:rsid w:val="0050027A"/>
    <w:rsid w:val="005008BA"/>
    <w:rsid w:val="005008F5"/>
    <w:rsid w:val="00500D0A"/>
    <w:rsid w:val="00500F3B"/>
    <w:rsid w:val="005010E3"/>
    <w:rsid w:val="00501B5C"/>
    <w:rsid w:val="00501C5D"/>
    <w:rsid w:val="00501E2E"/>
    <w:rsid w:val="00501FC2"/>
    <w:rsid w:val="00502212"/>
    <w:rsid w:val="00502324"/>
    <w:rsid w:val="005023AC"/>
    <w:rsid w:val="00502885"/>
    <w:rsid w:val="0050295C"/>
    <w:rsid w:val="005031CC"/>
    <w:rsid w:val="00503772"/>
    <w:rsid w:val="0050403E"/>
    <w:rsid w:val="0050411E"/>
    <w:rsid w:val="005045C6"/>
    <w:rsid w:val="0050468A"/>
    <w:rsid w:val="00504D62"/>
    <w:rsid w:val="00504DF4"/>
    <w:rsid w:val="00505154"/>
    <w:rsid w:val="00505224"/>
    <w:rsid w:val="0050539C"/>
    <w:rsid w:val="00505721"/>
    <w:rsid w:val="00505F78"/>
    <w:rsid w:val="005060B1"/>
    <w:rsid w:val="00506268"/>
    <w:rsid w:val="00506511"/>
    <w:rsid w:val="0050681C"/>
    <w:rsid w:val="00506D45"/>
    <w:rsid w:val="00507033"/>
    <w:rsid w:val="00507219"/>
    <w:rsid w:val="0050768C"/>
    <w:rsid w:val="0050777B"/>
    <w:rsid w:val="005078A0"/>
    <w:rsid w:val="00507A12"/>
    <w:rsid w:val="00507B02"/>
    <w:rsid w:val="00507B34"/>
    <w:rsid w:val="00507D22"/>
    <w:rsid w:val="005101AC"/>
    <w:rsid w:val="0051030D"/>
    <w:rsid w:val="005104CC"/>
    <w:rsid w:val="005109D1"/>
    <w:rsid w:val="005110C7"/>
    <w:rsid w:val="00511C6A"/>
    <w:rsid w:val="00511DE7"/>
    <w:rsid w:val="00511EB0"/>
    <w:rsid w:val="00512253"/>
    <w:rsid w:val="005124F3"/>
    <w:rsid w:val="00512692"/>
    <w:rsid w:val="0051352A"/>
    <w:rsid w:val="005136DF"/>
    <w:rsid w:val="00513AA7"/>
    <w:rsid w:val="00513C1D"/>
    <w:rsid w:val="00514094"/>
    <w:rsid w:val="00514703"/>
    <w:rsid w:val="00514945"/>
    <w:rsid w:val="00514E4D"/>
    <w:rsid w:val="00515265"/>
    <w:rsid w:val="0051545C"/>
    <w:rsid w:val="00515514"/>
    <w:rsid w:val="0051575A"/>
    <w:rsid w:val="0051577F"/>
    <w:rsid w:val="005159E2"/>
    <w:rsid w:val="00515D0A"/>
    <w:rsid w:val="0051604A"/>
    <w:rsid w:val="0051627A"/>
    <w:rsid w:val="00516877"/>
    <w:rsid w:val="00516955"/>
    <w:rsid w:val="00516BEA"/>
    <w:rsid w:val="00516DA4"/>
    <w:rsid w:val="0051712C"/>
    <w:rsid w:val="00517772"/>
    <w:rsid w:val="00517B17"/>
    <w:rsid w:val="005203DB"/>
    <w:rsid w:val="0052072C"/>
    <w:rsid w:val="0052090F"/>
    <w:rsid w:val="00520BAB"/>
    <w:rsid w:val="00520C92"/>
    <w:rsid w:val="005223CF"/>
    <w:rsid w:val="005229E3"/>
    <w:rsid w:val="00522AA6"/>
    <w:rsid w:val="00522F98"/>
    <w:rsid w:val="0052390F"/>
    <w:rsid w:val="00523D60"/>
    <w:rsid w:val="00523EC9"/>
    <w:rsid w:val="005240C9"/>
    <w:rsid w:val="005241D3"/>
    <w:rsid w:val="00524776"/>
    <w:rsid w:val="00524FF4"/>
    <w:rsid w:val="0052527E"/>
    <w:rsid w:val="0052589A"/>
    <w:rsid w:val="00526059"/>
    <w:rsid w:val="00526A45"/>
    <w:rsid w:val="00526E2A"/>
    <w:rsid w:val="005276CF"/>
    <w:rsid w:val="005304D7"/>
    <w:rsid w:val="005304E5"/>
    <w:rsid w:val="005313D9"/>
    <w:rsid w:val="00531855"/>
    <w:rsid w:val="00531A5A"/>
    <w:rsid w:val="00531A6B"/>
    <w:rsid w:val="005321FE"/>
    <w:rsid w:val="005322FE"/>
    <w:rsid w:val="0053249A"/>
    <w:rsid w:val="00532DD3"/>
    <w:rsid w:val="005331F6"/>
    <w:rsid w:val="00533835"/>
    <w:rsid w:val="00533A8D"/>
    <w:rsid w:val="00533BB9"/>
    <w:rsid w:val="00534587"/>
    <w:rsid w:val="00534C5F"/>
    <w:rsid w:val="00534CBA"/>
    <w:rsid w:val="00534EB1"/>
    <w:rsid w:val="00535053"/>
    <w:rsid w:val="0053517E"/>
    <w:rsid w:val="00535186"/>
    <w:rsid w:val="005353C5"/>
    <w:rsid w:val="005360C7"/>
    <w:rsid w:val="00536181"/>
    <w:rsid w:val="00536C7F"/>
    <w:rsid w:val="00536CA6"/>
    <w:rsid w:val="00536EC7"/>
    <w:rsid w:val="00537E09"/>
    <w:rsid w:val="005402D7"/>
    <w:rsid w:val="00540B9B"/>
    <w:rsid w:val="00540F83"/>
    <w:rsid w:val="00540FAD"/>
    <w:rsid w:val="00541574"/>
    <w:rsid w:val="0054158B"/>
    <w:rsid w:val="00541BF8"/>
    <w:rsid w:val="00541F38"/>
    <w:rsid w:val="005426B7"/>
    <w:rsid w:val="00542CC1"/>
    <w:rsid w:val="005435B4"/>
    <w:rsid w:val="00543F52"/>
    <w:rsid w:val="00544175"/>
    <w:rsid w:val="00544AAF"/>
    <w:rsid w:val="00544FEE"/>
    <w:rsid w:val="0054501C"/>
    <w:rsid w:val="005450FE"/>
    <w:rsid w:val="005451EF"/>
    <w:rsid w:val="00545412"/>
    <w:rsid w:val="00545993"/>
    <w:rsid w:val="00545998"/>
    <w:rsid w:val="00545B31"/>
    <w:rsid w:val="00545BC7"/>
    <w:rsid w:val="00545F27"/>
    <w:rsid w:val="0054670B"/>
    <w:rsid w:val="00546E13"/>
    <w:rsid w:val="00546FD4"/>
    <w:rsid w:val="0054724A"/>
    <w:rsid w:val="0054727B"/>
    <w:rsid w:val="00547658"/>
    <w:rsid w:val="00547A2D"/>
    <w:rsid w:val="00547AFD"/>
    <w:rsid w:val="00547AFE"/>
    <w:rsid w:val="00547DE0"/>
    <w:rsid w:val="00550294"/>
    <w:rsid w:val="005504E8"/>
    <w:rsid w:val="005505DE"/>
    <w:rsid w:val="00550993"/>
    <w:rsid w:val="00550AE1"/>
    <w:rsid w:val="00550D57"/>
    <w:rsid w:val="00551748"/>
    <w:rsid w:val="005522D3"/>
    <w:rsid w:val="00552C74"/>
    <w:rsid w:val="00552F7E"/>
    <w:rsid w:val="00553514"/>
    <w:rsid w:val="00553565"/>
    <w:rsid w:val="00553E87"/>
    <w:rsid w:val="00553FE4"/>
    <w:rsid w:val="0055413A"/>
    <w:rsid w:val="005541FD"/>
    <w:rsid w:val="00554388"/>
    <w:rsid w:val="00554947"/>
    <w:rsid w:val="005549A0"/>
    <w:rsid w:val="0055503B"/>
    <w:rsid w:val="0055530F"/>
    <w:rsid w:val="00555380"/>
    <w:rsid w:val="005557B6"/>
    <w:rsid w:val="00555974"/>
    <w:rsid w:val="00555C8B"/>
    <w:rsid w:val="0055631E"/>
    <w:rsid w:val="0055658B"/>
    <w:rsid w:val="00556D69"/>
    <w:rsid w:val="00556D92"/>
    <w:rsid w:val="00556E2A"/>
    <w:rsid w:val="00557534"/>
    <w:rsid w:val="00557729"/>
    <w:rsid w:val="005577C7"/>
    <w:rsid w:val="00557B75"/>
    <w:rsid w:val="00557D08"/>
    <w:rsid w:val="00557F8C"/>
    <w:rsid w:val="00560533"/>
    <w:rsid w:val="0056055C"/>
    <w:rsid w:val="00560D0C"/>
    <w:rsid w:val="00561699"/>
    <w:rsid w:val="00561730"/>
    <w:rsid w:val="00561C7B"/>
    <w:rsid w:val="00561CBD"/>
    <w:rsid w:val="00561DA5"/>
    <w:rsid w:val="00561EAD"/>
    <w:rsid w:val="005626D8"/>
    <w:rsid w:val="00563183"/>
    <w:rsid w:val="005631AA"/>
    <w:rsid w:val="0056346A"/>
    <w:rsid w:val="0056397A"/>
    <w:rsid w:val="00563EBE"/>
    <w:rsid w:val="005644D4"/>
    <w:rsid w:val="005648B3"/>
    <w:rsid w:val="00564B98"/>
    <w:rsid w:val="00564FB4"/>
    <w:rsid w:val="0056500B"/>
    <w:rsid w:val="005650E7"/>
    <w:rsid w:val="005654B3"/>
    <w:rsid w:val="0056613C"/>
    <w:rsid w:val="005662FF"/>
    <w:rsid w:val="00566300"/>
    <w:rsid w:val="0056644E"/>
    <w:rsid w:val="005666A5"/>
    <w:rsid w:val="00567194"/>
    <w:rsid w:val="005675BD"/>
    <w:rsid w:val="005677DB"/>
    <w:rsid w:val="00567F9B"/>
    <w:rsid w:val="00567FAB"/>
    <w:rsid w:val="00570C44"/>
    <w:rsid w:val="00570EE4"/>
    <w:rsid w:val="00570F89"/>
    <w:rsid w:val="00571552"/>
    <w:rsid w:val="00571564"/>
    <w:rsid w:val="00571B2B"/>
    <w:rsid w:val="00571B79"/>
    <w:rsid w:val="00571C68"/>
    <w:rsid w:val="00571EBA"/>
    <w:rsid w:val="00571F97"/>
    <w:rsid w:val="00571FA6"/>
    <w:rsid w:val="00572295"/>
    <w:rsid w:val="00572654"/>
    <w:rsid w:val="0057294B"/>
    <w:rsid w:val="00572A0F"/>
    <w:rsid w:val="00572A7E"/>
    <w:rsid w:val="00572E8C"/>
    <w:rsid w:val="0057338E"/>
    <w:rsid w:val="005734B7"/>
    <w:rsid w:val="00573814"/>
    <w:rsid w:val="00573D4D"/>
    <w:rsid w:val="00573EEB"/>
    <w:rsid w:val="00573F10"/>
    <w:rsid w:val="005740DB"/>
    <w:rsid w:val="005744D4"/>
    <w:rsid w:val="00574609"/>
    <w:rsid w:val="005751B7"/>
    <w:rsid w:val="00575509"/>
    <w:rsid w:val="005757AD"/>
    <w:rsid w:val="00576410"/>
    <w:rsid w:val="005764C1"/>
    <w:rsid w:val="0057653F"/>
    <w:rsid w:val="0057732B"/>
    <w:rsid w:val="00577388"/>
    <w:rsid w:val="0057763A"/>
    <w:rsid w:val="005779DB"/>
    <w:rsid w:val="00577B60"/>
    <w:rsid w:val="00577F10"/>
    <w:rsid w:val="00580004"/>
    <w:rsid w:val="00580145"/>
    <w:rsid w:val="005801E9"/>
    <w:rsid w:val="0058028E"/>
    <w:rsid w:val="005803AE"/>
    <w:rsid w:val="00580B09"/>
    <w:rsid w:val="00580C97"/>
    <w:rsid w:val="0058149F"/>
    <w:rsid w:val="005818C0"/>
    <w:rsid w:val="005818E1"/>
    <w:rsid w:val="005818F7"/>
    <w:rsid w:val="00581A17"/>
    <w:rsid w:val="00581D7F"/>
    <w:rsid w:val="00582359"/>
    <w:rsid w:val="00582511"/>
    <w:rsid w:val="0058266D"/>
    <w:rsid w:val="00582814"/>
    <w:rsid w:val="00582FA3"/>
    <w:rsid w:val="00583E5F"/>
    <w:rsid w:val="00584163"/>
    <w:rsid w:val="00584862"/>
    <w:rsid w:val="00584ABB"/>
    <w:rsid w:val="00584BB2"/>
    <w:rsid w:val="0058515D"/>
    <w:rsid w:val="00585283"/>
    <w:rsid w:val="00585757"/>
    <w:rsid w:val="0058582C"/>
    <w:rsid w:val="00585C81"/>
    <w:rsid w:val="00585C94"/>
    <w:rsid w:val="00585F2C"/>
    <w:rsid w:val="00586100"/>
    <w:rsid w:val="005861F7"/>
    <w:rsid w:val="005862FD"/>
    <w:rsid w:val="00586390"/>
    <w:rsid w:val="005868F9"/>
    <w:rsid w:val="00586916"/>
    <w:rsid w:val="00586C2F"/>
    <w:rsid w:val="00586C31"/>
    <w:rsid w:val="00587379"/>
    <w:rsid w:val="00587AED"/>
    <w:rsid w:val="00587F2C"/>
    <w:rsid w:val="00587FB2"/>
    <w:rsid w:val="0059012D"/>
    <w:rsid w:val="005903EC"/>
    <w:rsid w:val="0059050A"/>
    <w:rsid w:val="00590918"/>
    <w:rsid w:val="00590A05"/>
    <w:rsid w:val="00590CDF"/>
    <w:rsid w:val="0059109D"/>
    <w:rsid w:val="00591548"/>
    <w:rsid w:val="0059167E"/>
    <w:rsid w:val="0059194E"/>
    <w:rsid w:val="00591D7E"/>
    <w:rsid w:val="00592275"/>
    <w:rsid w:val="005924CA"/>
    <w:rsid w:val="00593115"/>
    <w:rsid w:val="0059312C"/>
    <w:rsid w:val="005931F7"/>
    <w:rsid w:val="00593232"/>
    <w:rsid w:val="00593753"/>
    <w:rsid w:val="005938C5"/>
    <w:rsid w:val="00593B38"/>
    <w:rsid w:val="00593B59"/>
    <w:rsid w:val="00593D64"/>
    <w:rsid w:val="00594552"/>
    <w:rsid w:val="0059595F"/>
    <w:rsid w:val="00595E00"/>
    <w:rsid w:val="005963F1"/>
    <w:rsid w:val="0059642D"/>
    <w:rsid w:val="00596496"/>
    <w:rsid w:val="00596740"/>
    <w:rsid w:val="00596B3C"/>
    <w:rsid w:val="00596E95"/>
    <w:rsid w:val="0059703A"/>
    <w:rsid w:val="0059726A"/>
    <w:rsid w:val="00597A53"/>
    <w:rsid w:val="00597C5B"/>
    <w:rsid w:val="00597CB1"/>
    <w:rsid w:val="005A02F2"/>
    <w:rsid w:val="005A0608"/>
    <w:rsid w:val="005A0A85"/>
    <w:rsid w:val="005A0B76"/>
    <w:rsid w:val="005A0B93"/>
    <w:rsid w:val="005A0C99"/>
    <w:rsid w:val="005A0FF3"/>
    <w:rsid w:val="005A1008"/>
    <w:rsid w:val="005A11B7"/>
    <w:rsid w:val="005A16F1"/>
    <w:rsid w:val="005A1D67"/>
    <w:rsid w:val="005A23AA"/>
    <w:rsid w:val="005A2C42"/>
    <w:rsid w:val="005A3554"/>
    <w:rsid w:val="005A3948"/>
    <w:rsid w:val="005A3D6B"/>
    <w:rsid w:val="005A4060"/>
    <w:rsid w:val="005A49AB"/>
    <w:rsid w:val="005A4CF0"/>
    <w:rsid w:val="005A52C5"/>
    <w:rsid w:val="005A539A"/>
    <w:rsid w:val="005A5885"/>
    <w:rsid w:val="005A64C7"/>
    <w:rsid w:val="005A676B"/>
    <w:rsid w:val="005A6954"/>
    <w:rsid w:val="005A6AF6"/>
    <w:rsid w:val="005A6B49"/>
    <w:rsid w:val="005A6F4C"/>
    <w:rsid w:val="005A7021"/>
    <w:rsid w:val="005A732A"/>
    <w:rsid w:val="005A7468"/>
    <w:rsid w:val="005A74F5"/>
    <w:rsid w:val="005B0315"/>
    <w:rsid w:val="005B0377"/>
    <w:rsid w:val="005B084F"/>
    <w:rsid w:val="005B0893"/>
    <w:rsid w:val="005B0A32"/>
    <w:rsid w:val="005B0B1C"/>
    <w:rsid w:val="005B163D"/>
    <w:rsid w:val="005B1770"/>
    <w:rsid w:val="005B1D95"/>
    <w:rsid w:val="005B226A"/>
    <w:rsid w:val="005B228F"/>
    <w:rsid w:val="005B245D"/>
    <w:rsid w:val="005B26EB"/>
    <w:rsid w:val="005B271B"/>
    <w:rsid w:val="005B296C"/>
    <w:rsid w:val="005B2A54"/>
    <w:rsid w:val="005B2BC7"/>
    <w:rsid w:val="005B2E12"/>
    <w:rsid w:val="005B2E20"/>
    <w:rsid w:val="005B2FDB"/>
    <w:rsid w:val="005B3504"/>
    <w:rsid w:val="005B3760"/>
    <w:rsid w:val="005B39A8"/>
    <w:rsid w:val="005B3C41"/>
    <w:rsid w:val="005B3D06"/>
    <w:rsid w:val="005B446E"/>
    <w:rsid w:val="005B45B7"/>
    <w:rsid w:val="005B491B"/>
    <w:rsid w:val="005B4E64"/>
    <w:rsid w:val="005B51F0"/>
    <w:rsid w:val="005B5405"/>
    <w:rsid w:val="005B55C6"/>
    <w:rsid w:val="005B5653"/>
    <w:rsid w:val="005B5D9B"/>
    <w:rsid w:val="005B5F12"/>
    <w:rsid w:val="005B65E7"/>
    <w:rsid w:val="005B68C3"/>
    <w:rsid w:val="005B6AB4"/>
    <w:rsid w:val="005B6EA8"/>
    <w:rsid w:val="005B7084"/>
    <w:rsid w:val="005B78D6"/>
    <w:rsid w:val="005B7BFD"/>
    <w:rsid w:val="005B7C68"/>
    <w:rsid w:val="005B7F63"/>
    <w:rsid w:val="005C0056"/>
    <w:rsid w:val="005C020D"/>
    <w:rsid w:val="005C0789"/>
    <w:rsid w:val="005C0972"/>
    <w:rsid w:val="005C0C30"/>
    <w:rsid w:val="005C0E7D"/>
    <w:rsid w:val="005C10A1"/>
    <w:rsid w:val="005C11AE"/>
    <w:rsid w:val="005C1815"/>
    <w:rsid w:val="005C1EEB"/>
    <w:rsid w:val="005C21C8"/>
    <w:rsid w:val="005C2438"/>
    <w:rsid w:val="005C28D8"/>
    <w:rsid w:val="005C35CE"/>
    <w:rsid w:val="005C456A"/>
    <w:rsid w:val="005C4597"/>
    <w:rsid w:val="005C4616"/>
    <w:rsid w:val="005C4C14"/>
    <w:rsid w:val="005C4CF2"/>
    <w:rsid w:val="005C5287"/>
    <w:rsid w:val="005C57EA"/>
    <w:rsid w:val="005C5F80"/>
    <w:rsid w:val="005C71A3"/>
    <w:rsid w:val="005C73B9"/>
    <w:rsid w:val="005C795E"/>
    <w:rsid w:val="005C7E17"/>
    <w:rsid w:val="005C7E7C"/>
    <w:rsid w:val="005C7F8D"/>
    <w:rsid w:val="005D00EA"/>
    <w:rsid w:val="005D0342"/>
    <w:rsid w:val="005D0815"/>
    <w:rsid w:val="005D08EC"/>
    <w:rsid w:val="005D0E05"/>
    <w:rsid w:val="005D0F22"/>
    <w:rsid w:val="005D0FAC"/>
    <w:rsid w:val="005D0FDD"/>
    <w:rsid w:val="005D10B8"/>
    <w:rsid w:val="005D150C"/>
    <w:rsid w:val="005D182D"/>
    <w:rsid w:val="005D19F2"/>
    <w:rsid w:val="005D241A"/>
    <w:rsid w:val="005D289B"/>
    <w:rsid w:val="005D2DF0"/>
    <w:rsid w:val="005D2FEF"/>
    <w:rsid w:val="005D3144"/>
    <w:rsid w:val="005D32D4"/>
    <w:rsid w:val="005D3768"/>
    <w:rsid w:val="005D3975"/>
    <w:rsid w:val="005D3D1D"/>
    <w:rsid w:val="005D4429"/>
    <w:rsid w:val="005D4756"/>
    <w:rsid w:val="005D497B"/>
    <w:rsid w:val="005D49B4"/>
    <w:rsid w:val="005D4C7F"/>
    <w:rsid w:val="005D4DF5"/>
    <w:rsid w:val="005D504D"/>
    <w:rsid w:val="005D54ED"/>
    <w:rsid w:val="005D5737"/>
    <w:rsid w:val="005D588B"/>
    <w:rsid w:val="005D5D31"/>
    <w:rsid w:val="005D6421"/>
    <w:rsid w:val="005D64BE"/>
    <w:rsid w:val="005D653D"/>
    <w:rsid w:val="005D67B1"/>
    <w:rsid w:val="005D6CAD"/>
    <w:rsid w:val="005D6FE3"/>
    <w:rsid w:val="005D7432"/>
    <w:rsid w:val="005D7505"/>
    <w:rsid w:val="005D759B"/>
    <w:rsid w:val="005D764D"/>
    <w:rsid w:val="005D7650"/>
    <w:rsid w:val="005D7A6A"/>
    <w:rsid w:val="005D7B01"/>
    <w:rsid w:val="005D7B41"/>
    <w:rsid w:val="005D7F08"/>
    <w:rsid w:val="005E068C"/>
    <w:rsid w:val="005E0750"/>
    <w:rsid w:val="005E096A"/>
    <w:rsid w:val="005E0A6F"/>
    <w:rsid w:val="005E0D2D"/>
    <w:rsid w:val="005E175B"/>
    <w:rsid w:val="005E1F92"/>
    <w:rsid w:val="005E2235"/>
    <w:rsid w:val="005E255C"/>
    <w:rsid w:val="005E2606"/>
    <w:rsid w:val="005E2982"/>
    <w:rsid w:val="005E2B21"/>
    <w:rsid w:val="005E2E7F"/>
    <w:rsid w:val="005E318E"/>
    <w:rsid w:val="005E341B"/>
    <w:rsid w:val="005E3735"/>
    <w:rsid w:val="005E3D5B"/>
    <w:rsid w:val="005E4143"/>
    <w:rsid w:val="005E4D26"/>
    <w:rsid w:val="005E4F36"/>
    <w:rsid w:val="005E5712"/>
    <w:rsid w:val="005E5814"/>
    <w:rsid w:val="005E5C08"/>
    <w:rsid w:val="005E6043"/>
    <w:rsid w:val="005E6245"/>
    <w:rsid w:val="005E624E"/>
    <w:rsid w:val="005E69BA"/>
    <w:rsid w:val="005E6A8E"/>
    <w:rsid w:val="005E71E9"/>
    <w:rsid w:val="005F00E3"/>
    <w:rsid w:val="005F031B"/>
    <w:rsid w:val="005F04C7"/>
    <w:rsid w:val="005F0579"/>
    <w:rsid w:val="005F0CF8"/>
    <w:rsid w:val="005F0FBC"/>
    <w:rsid w:val="005F113E"/>
    <w:rsid w:val="005F144F"/>
    <w:rsid w:val="005F19AF"/>
    <w:rsid w:val="005F1CC3"/>
    <w:rsid w:val="005F1ED4"/>
    <w:rsid w:val="005F281D"/>
    <w:rsid w:val="005F2FA6"/>
    <w:rsid w:val="005F2FC4"/>
    <w:rsid w:val="005F33E8"/>
    <w:rsid w:val="005F3C7B"/>
    <w:rsid w:val="005F4166"/>
    <w:rsid w:val="005F4251"/>
    <w:rsid w:val="005F4505"/>
    <w:rsid w:val="005F4A4B"/>
    <w:rsid w:val="005F4AFD"/>
    <w:rsid w:val="005F4C3E"/>
    <w:rsid w:val="005F4D1D"/>
    <w:rsid w:val="005F59BB"/>
    <w:rsid w:val="005F5A63"/>
    <w:rsid w:val="005F63F4"/>
    <w:rsid w:val="005F69C2"/>
    <w:rsid w:val="005F6C20"/>
    <w:rsid w:val="005F6ED0"/>
    <w:rsid w:val="005F70F2"/>
    <w:rsid w:val="005F722A"/>
    <w:rsid w:val="005F7624"/>
    <w:rsid w:val="005F7680"/>
    <w:rsid w:val="005F7754"/>
    <w:rsid w:val="005F7920"/>
    <w:rsid w:val="005F7994"/>
    <w:rsid w:val="005F7B47"/>
    <w:rsid w:val="005F7CAA"/>
    <w:rsid w:val="005F7E55"/>
    <w:rsid w:val="006000B1"/>
    <w:rsid w:val="006005B5"/>
    <w:rsid w:val="00600F8D"/>
    <w:rsid w:val="006012B4"/>
    <w:rsid w:val="00601328"/>
    <w:rsid w:val="00601D4F"/>
    <w:rsid w:val="00601FA8"/>
    <w:rsid w:val="0060225C"/>
    <w:rsid w:val="0060265D"/>
    <w:rsid w:val="006029AF"/>
    <w:rsid w:val="00602C83"/>
    <w:rsid w:val="00602CF6"/>
    <w:rsid w:val="00602EA8"/>
    <w:rsid w:val="00603498"/>
    <w:rsid w:val="006037FB"/>
    <w:rsid w:val="00603913"/>
    <w:rsid w:val="006039B9"/>
    <w:rsid w:val="00603A2F"/>
    <w:rsid w:val="00603CEC"/>
    <w:rsid w:val="0060441D"/>
    <w:rsid w:val="00604A2F"/>
    <w:rsid w:val="00604FF5"/>
    <w:rsid w:val="00605229"/>
    <w:rsid w:val="0060555A"/>
    <w:rsid w:val="00605786"/>
    <w:rsid w:val="00605B88"/>
    <w:rsid w:val="00605E30"/>
    <w:rsid w:val="0060601A"/>
    <w:rsid w:val="00606297"/>
    <w:rsid w:val="006062A8"/>
    <w:rsid w:val="006064A3"/>
    <w:rsid w:val="00606C91"/>
    <w:rsid w:val="00607684"/>
    <w:rsid w:val="006078C5"/>
    <w:rsid w:val="00610807"/>
    <w:rsid w:val="006108A9"/>
    <w:rsid w:val="00610F27"/>
    <w:rsid w:val="00610F7A"/>
    <w:rsid w:val="006115AE"/>
    <w:rsid w:val="00611749"/>
    <w:rsid w:val="00611C93"/>
    <w:rsid w:val="0061246D"/>
    <w:rsid w:val="00612515"/>
    <w:rsid w:val="00612576"/>
    <w:rsid w:val="00612BE0"/>
    <w:rsid w:val="00612CB2"/>
    <w:rsid w:val="00612E9D"/>
    <w:rsid w:val="006130C1"/>
    <w:rsid w:val="006133FB"/>
    <w:rsid w:val="00613662"/>
    <w:rsid w:val="006136A1"/>
    <w:rsid w:val="006137B4"/>
    <w:rsid w:val="00613965"/>
    <w:rsid w:val="006139FB"/>
    <w:rsid w:val="00613A83"/>
    <w:rsid w:val="00613BD2"/>
    <w:rsid w:val="00613D7B"/>
    <w:rsid w:val="00613FE2"/>
    <w:rsid w:val="006147E2"/>
    <w:rsid w:val="0061488D"/>
    <w:rsid w:val="006153A6"/>
    <w:rsid w:val="006158AC"/>
    <w:rsid w:val="0061591B"/>
    <w:rsid w:val="00615F3B"/>
    <w:rsid w:val="0061636B"/>
    <w:rsid w:val="006172A3"/>
    <w:rsid w:val="00617586"/>
    <w:rsid w:val="006176CA"/>
    <w:rsid w:val="00617DEF"/>
    <w:rsid w:val="00617F47"/>
    <w:rsid w:val="006206CA"/>
    <w:rsid w:val="00620899"/>
    <w:rsid w:val="00620AB6"/>
    <w:rsid w:val="00621218"/>
    <w:rsid w:val="0062147D"/>
    <w:rsid w:val="006215B4"/>
    <w:rsid w:val="00621718"/>
    <w:rsid w:val="00621A0F"/>
    <w:rsid w:val="00621E21"/>
    <w:rsid w:val="00621EE3"/>
    <w:rsid w:val="00621FD7"/>
    <w:rsid w:val="0062208A"/>
    <w:rsid w:val="0062296C"/>
    <w:rsid w:val="006232D1"/>
    <w:rsid w:val="00623347"/>
    <w:rsid w:val="00623EC7"/>
    <w:rsid w:val="0062450A"/>
    <w:rsid w:val="006245B5"/>
    <w:rsid w:val="00624A44"/>
    <w:rsid w:val="00624C3B"/>
    <w:rsid w:val="006250AF"/>
    <w:rsid w:val="006250BA"/>
    <w:rsid w:val="00625201"/>
    <w:rsid w:val="00625302"/>
    <w:rsid w:val="00625A0A"/>
    <w:rsid w:val="00625AA4"/>
    <w:rsid w:val="00625B71"/>
    <w:rsid w:val="00626186"/>
    <w:rsid w:val="0062723C"/>
    <w:rsid w:val="0062794C"/>
    <w:rsid w:val="00627A8B"/>
    <w:rsid w:val="00627C2A"/>
    <w:rsid w:val="00627EFF"/>
    <w:rsid w:val="0063026C"/>
    <w:rsid w:val="006306E8"/>
    <w:rsid w:val="00630A13"/>
    <w:rsid w:val="00630CD4"/>
    <w:rsid w:val="00631411"/>
    <w:rsid w:val="0063150A"/>
    <w:rsid w:val="00631B6D"/>
    <w:rsid w:val="00631F3B"/>
    <w:rsid w:val="00633297"/>
    <w:rsid w:val="006334EA"/>
    <w:rsid w:val="006335BF"/>
    <w:rsid w:val="0063379B"/>
    <w:rsid w:val="00633FB4"/>
    <w:rsid w:val="00634395"/>
    <w:rsid w:val="006345A3"/>
    <w:rsid w:val="006345B6"/>
    <w:rsid w:val="00634812"/>
    <w:rsid w:val="00634C07"/>
    <w:rsid w:val="00634E92"/>
    <w:rsid w:val="00635A7A"/>
    <w:rsid w:val="00635B2A"/>
    <w:rsid w:val="00635D0B"/>
    <w:rsid w:val="00635EF1"/>
    <w:rsid w:val="0063645B"/>
    <w:rsid w:val="006365EE"/>
    <w:rsid w:val="00636744"/>
    <w:rsid w:val="0063681D"/>
    <w:rsid w:val="00636A34"/>
    <w:rsid w:val="00636F4E"/>
    <w:rsid w:val="00637150"/>
    <w:rsid w:val="006376F0"/>
    <w:rsid w:val="00637AE3"/>
    <w:rsid w:val="00637B0F"/>
    <w:rsid w:val="00637D9E"/>
    <w:rsid w:val="00640065"/>
    <w:rsid w:val="00641955"/>
    <w:rsid w:val="00641AAF"/>
    <w:rsid w:val="00641CD1"/>
    <w:rsid w:val="00641FEB"/>
    <w:rsid w:val="00642255"/>
    <w:rsid w:val="006423B9"/>
    <w:rsid w:val="0064247D"/>
    <w:rsid w:val="00642838"/>
    <w:rsid w:val="006429AD"/>
    <w:rsid w:val="00642BCC"/>
    <w:rsid w:val="00642E28"/>
    <w:rsid w:val="00643065"/>
    <w:rsid w:val="006430F9"/>
    <w:rsid w:val="00643C0F"/>
    <w:rsid w:val="00644486"/>
    <w:rsid w:val="00644A54"/>
    <w:rsid w:val="00644B19"/>
    <w:rsid w:val="00644F40"/>
    <w:rsid w:val="006455E5"/>
    <w:rsid w:val="0064567B"/>
    <w:rsid w:val="006456D4"/>
    <w:rsid w:val="00645845"/>
    <w:rsid w:val="00645C37"/>
    <w:rsid w:val="0064632B"/>
    <w:rsid w:val="006465D4"/>
    <w:rsid w:val="006466E7"/>
    <w:rsid w:val="00646F1A"/>
    <w:rsid w:val="006475E8"/>
    <w:rsid w:val="00647960"/>
    <w:rsid w:val="00647AC7"/>
    <w:rsid w:val="00647BBA"/>
    <w:rsid w:val="006501AC"/>
    <w:rsid w:val="00650720"/>
    <w:rsid w:val="006508B2"/>
    <w:rsid w:val="00650CB5"/>
    <w:rsid w:val="00650DF2"/>
    <w:rsid w:val="006515D2"/>
    <w:rsid w:val="006515E1"/>
    <w:rsid w:val="00651710"/>
    <w:rsid w:val="00651A7C"/>
    <w:rsid w:val="00651CD9"/>
    <w:rsid w:val="00651DC2"/>
    <w:rsid w:val="00651E9F"/>
    <w:rsid w:val="00652486"/>
    <w:rsid w:val="006529D2"/>
    <w:rsid w:val="00652F66"/>
    <w:rsid w:val="0065335A"/>
    <w:rsid w:val="006533F8"/>
    <w:rsid w:val="0065381B"/>
    <w:rsid w:val="00653D52"/>
    <w:rsid w:val="00653F50"/>
    <w:rsid w:val="00654097"/>
    <w:rsid w:val="006542C7"/>
    <w:rsid w:val="00654482"/>
    <w:rsid w:val="00654C6E"/>
    <w:rsid w:val="00654CED"/>
    <w:rsid w:val="00654DE9"/>
    <w:rsid w:val="006550FE"/>
    <w:rsid w:val="00655247"/>
    <w:rsid w:val="00655796"/>
    <w:rsid w:val="00655A8A"/>
    <w:rsid w:val="00655B20"/>
    <w:rsid w:val="00655B41"/>
    <w:rsid w:val="00655BE6"/>
    <w:rsid w:val="00655DDB"/>
    <w:rsid w:val="00656106"/>
    <w:rsid w:val="006561A7"/>
    <w:rsid w:val="006566BD"/>
    <w:rsid w:val="0065696A"/>
    <w:rsid w:val="00656A77"/>
    <w:rsid w:val="00656E9F"/>
    <w:rsid w:val="00656EE9"/>
    <w:rsid w:val="00657144"/>
    <w:rsid w:val="006571F7"/>
    <w:rsid w:val="006578A7"/>
    <w:rsid w:val="00657A85"/>
    <w:rsid w:val="00657AAE"/>
    <w:rsid w:val="00657D6D"/>
    <w:rsid w:val="00660009"/>
    <w:rsid w:val="00660463"/>
    <w:rsid w:val="006607DF"/>
    <w:rsid w:val="00660EBC"/>
    <w:rsid w:val="006611ED"/>
    <w:rsid w:val="006615F8"/>
    <w:rsid w:val="006615F9"/>
    <w:rsid w:val="006616D6"/>
    <w:rsid w:val="00661AA0"/>
    <w:rsid w:val="00661DFC"/>
    <w:rsid w:val="006626A8"/>
    <w:rsid w:val="00662A70"/>
    <w:rsid w:val="00662B4C"/>
    <w:rsid w:val="006630ED"/>
    <w:rsid w:val="006630FC"/>
    <w:rsid w:val="006631B8"/>
    <w:rsid w:val="0066353D"/>
    <w:rsid w:val="00663561"/>
    <w:rsid w:val="006638DC"/>
    <w:rsid w:val="00663FBC"/>
    <w:rsid w:val="006641D8"/>
    <w:rsid w:val="00664D4A"/>
    <w:rsid w:val="00665062"/>
    <w:rsid w:val="0066557F"/>
    <w:rsid w:val="006657A3"/>
    <w:rsid w:val="006657ED"/>
    <w:rsid w:val="00665A83"/>
    <w:rsid w:val="00665AD5"/>
    <w:rsid w:val="00665BBA"/>
    <w:rsid w:val="00665E9C"/>
    <w:rsid w:val="006662FF"/>
    <w:rsid w:val="00666987"/>
    <w:rsid w:val="006671C6"/>
    <w:rsid w:val="0066723B"/>
    <w:rsid w:val="0066777E"/>
    <w:rsid w:val="00667ACD"/>
    <w:rsid w:val="00667D4B"/>
    <w:rsid w:val="00667D8A"/>
    <w:rsid w:val="00667EB1"/>
    <w:rsid w:val="00667F8F"/>
    <w:rsid w:val="006700E3"/>
    <w:rsid w:val="00670164"/>
    <w:rsid w:val="00670471"/>
    <w:rsid w:val="0067073A"/>
    <w:rsid w:val="006708B5"/>
    <w:rsid w:val="0067094D"/>
    <w:rsid w:val="006709F1"/>
    <w:rsid w:val="00670CAD"/>
    <w:rsid w:val="00670D30"/>
    <w:rsid w:val="0067119F"/>
    <w:rsid w:val="006712A3"/>
    <w:rsid w:val="006715EA"/>
    <w:rsid w:val="006721B6"/>
    <w:rsid w:val="0067229E"/>
    <w:rsid w:val="00672349"/>
    <w:rsid w:val="0067261F"/>
    <w:rsid w:val="00672847"/>
    <w:rsid w:val="0067306F"/>
    <w:rsid w:val="00673793"/>
    <w:rsid w:val="006737C1"/>
    <w:rsid w:val="00673A09"/>
    <w:rsid w:val="00673C61"/>
    <w:rsid w:val="00673CA0"/>
    <w:rsid w:val="0067435E"/>
    <w:rsid w:val="00674374"/>
    <w:rsid w:val="00674689"/>
    <w:rsid w:val="0067470D"/>
    <w:rsid w:val="006749BA"/>
    <w:rsid w:val="006749CA"/>
    <w:rsid w:val="00674EEB"/>
    <w:rsid w:val="00675270"/>
    <w:rsid w:val="00675669"/>
    <w:rsid w:val="00675739"/>
    <w:rsid w:val="006758B9"/>
    <w:rsid w:val="00675B92"/>
    <w:rsid w:val="00675BCA"/>
    <w:rsid w:val="00675CDB"/>
    <w:rsid w:val="00676313"/>
    <w:rsid w:val="00676343"/>
    <w:rsid w:val="0067641C"/>
    <w:rsid w:val="0067679C"/>
    <w:rsid w:val="006767C3"/>
    <w:rsid w:val="00676984"/>
    <w:rsid w:val="00676A24"/>
    <w:rsid w:val="00676A6C"/>
    <w:rsid w:val="00676E1B"/>
    <w:rsid w:val="00676EE5"/>
    <w:rsid w:val="006772F8"/>
    <w:rsid w:val="0067758B"/>
    <w:rsid w:val="00677851"/>
    <w:rsid w:val="00677D8D"/>
    <w:rsid w:val="00677E69"/>
    <w:rsid w:val="00680178"/>
    <w:rsid w:val="00680895"/>
    <w:rsid w:val="00680D7A"/>
    <w:rsid w:val="0068113D"/>
    <w:rsid w:val="0068141A"/>
    <w:rsid w:val="0068149A"/>
    <w:rsid w:val="006819B5"/>
    <w:rsid w:val="00681A7A"/>
    <w:rsid w:val="00681CA4"/>
    <w:rsid w:val="00681E6D"/>
    <w:rsid w:val="0068219C"/>
    <w:rsid w:val="006824A7"/>
    <w:rsid w:val="0068306B"/>
    <w:rsid w:val="006830DE"/>
    <w:rsid w:val="006837B9"/>
    <w:rsid w:val="006837C4"/>
    <w:rsid w:val="00683BF6"/>
    <w:rsid w:val="00683ECA"/>
    <w:rsid w:val="00684AEE"/>
    <w:rsid w:val="00684C18"/>
    <w:rsid w:val="00685028"/>
    <w:rsid w:val="00685607"/>
    <w:rsid w:val="00685FFB"/>
    <w:rsid w:val="006867C8"/>
    <w:rsid w:val="006867CE"/>
    <w:rsid w:val="006869FA"/>
    <w:rsid w:val="00686D88"/>
    <w:rsid w:val="00686E5C"/>
    <w:rsid w:val="0068715C"/>
    <w:rsid w:val="00687581"/>
    <w:rsid w:val="006876CF"/>
    <w:rsid w:val="00687864"/>
    <w:rsid w:val="00687A77"/>
    <w:rsid w:val="00687F1D"/>
    <w:rsid w:val="00687F9C"/>
    <w:rsid w:val="00690AF1"/>
    <w:rsid w:val="00690DE1"/>
    <w:rsid w:val="006919BF"/>
    <w:rsid w:val="00691B8F"/>
    <w:rsid w:val="006926DE"/>
    <w:rsid w:val="006927AE"/>
    <w:rsid w:val="00692C97"/>
    <w:rsid w:val="00693045"/>
    <w:rsid w:val="00693153"/>
    <w:rsid w:val="00693371"/>
    <w:rsid w:val="0069350B"/>
    <w:rsid w:val="0069363F"/>
    <w:rsid w:val="006939D0"/>
    <w:rsid w:val="00693C24"/>
    <w:rsid w:val="00694371"/>
    <w:rsid w:val="00694758"/>
    <w:rsid w:val="0069485F"/>
    <w:rsid w:val="00694B45"/>
    <w:rsid w:val="00694C04"/>
    <w:rsid w:val="00694C49"/>
    <w:rsid w:val="00694D26"/>
    <w:rsid w:val="00695174"/>
    <w:rsid w:val="006952A5"/>
    <w:rsid w:val="00695436"/>
    <w:rsid w:val="006958E2"/>
    <w:rsid w:val="00695C64"/>
    <w:rsid w:val="00695CB3"/>
    <w:rsid w:val="00696227"/>
    <w:rsid w:val="00696A00"/>
    <w:rsid w:val="00696A5D"/>
    <w:rsid w:val="00696A95"/>
    <w:rsid w:val="00696D97"/>
    <w:rsid w:val="006975E4"/>
    <w:rsid w:val="00697918"/>
    <w:rsid w:val="00697A24"/>
    <w:rsid w:val="00697D92"/>
    <w:rsid w:val="00697EC2"/>
    <w:rsid w:val="006A0B70"/>
    <w:rsid w:val="006A0EF5"/>
    <w:rsid w:val="006A137F"/>
    <w:rsid w:val="006A18EC"/>
    <w:rsid w:val="006A243D"/>
    <w:rsid w:val="006A276D"/>
    <w:rsid w:val="006A2879"/>
    <w:rsid w:val="006A288C"/>
    <w:rsid w:val="006A310F"/>
    <w:rsid w:val="006A34C1"/>
    <w:rsid w:val="006A3822"/>
    <w:rsid w:val="006A38CF"/>
    <w:rsid w:val="006A3EE1"/>
    <w:rsid w:val="006A4229"/>
    <w:rsid w:val="006A47B9"/>
    <w:rsid w:val="006A4C2C"/>
    <w:rsid w:val="006A4C91"/>
    <w:rsid w:val="006A5371"/>
    <w:rsid w:val="006A543B"/>
    <w:rsid w:val="006A5C15"/>
    <w:rsid w:val="006A5FAF"/>
    <w:rsid w:val="006A605A"/>
    <w:rsid w:val="006A62FF"/>
    <w:rsid w:val="006A64E9"/>
    <w:rsid w:val="006A6EBB"/>
    <w:rsid w:val="006A7719"/>
    <w:rsid w:val="006A7BB4"/>
    <w:rsid w:val="006A7FB7"/>
    <w:rsid w:val="006AB711"/>
    <w:rsid w:val="006B0595"/>
    <w:rsid w:val="006B0685"/>
    <w:rsid w:val="006B0BB5"/>
    <w:rsid w:val="006B1585"/>
    <w:rsid w:val="006B1671"/>
    <w:rsid w:val="006B1C93"/>
    <w:rsid w:val="006B1D84"/>
    <w:rsid w:val="006B1E1F"/>
    <w:rsid w:val="006B23F6"/>
    <w:rsid w:val="006B2631"/>
    <w:rsid w:val="006B2EAD"/>
    <w:rsid w:val="006B2FB2"/>
    <w:rsid w:val="006B3228"/>
    <w:rsid w:val="006B38DA"/>
    <w:rsid w:val="006B391C"/>
    <w:rsid w:val="006B3A06"/>
    <w:rsid w:val="006B3B11"/>
    <w:rsid w:val="006B3BD5"/>
    <w:rsid w:val="006B3CE9"/>
    <w:rsid w:val="006B3E74"/>
    <w:rsid w:val="006B40AE"/>
    <w:rsid w:val="006B40F5"/>
    <w:rsid w:val="006B4146"/>
    <w:rsid w:val="006B47FC"/>
    <w:rsid w:val="006B4832"/>
    <w:rsid w:val="006B4B11"/>
    <w:rsid w:val="006B4CDB"/>
    <w:rsid w:val="006B50E8"/>
    <w:rsid w:val="006B52AB"/>
    <w:rsid w:val="006B5439"/>
    <w:rsid w:val="006B5856"/>
    <w:rsid w:val="006B5B91"/>
    <w:rsid w:val="006B6024"/>
    <w:rsid w:val="006B6407"/>
    <w:rsid w:val="006B65DC"/>
    <w:rsid w:val="006B67F8"/>
    <w:rsid w:val="006B6944"/>
    <w:rsid w:val="006B6957"/>
    <w:rsid w:val="006B71AF"/>
    <w:rsid w:val="006B739D"/>
    <w:rsid w:val="006B77FA"/>
    <w:rsid w:val="006B796D"/>
    <w:rsid w:val="006B7E8E"/>
    <w:rsid w:val="006C0070"/>
    <w:rsid w:val="006C0340"/>
    <w:rsid w:val="006C128C"/>
    <w:rsid w:val="006C165A"/>
    <w:rsid w:val="006C1866"/>
    <w:rsid w:val="006C1A2B"/>
    <w:rsid w:val="006C28C8"/>
    <w:rsid w:val="006C2E54"/>
    <w:rsid w:val="006C34DA"/>
    <w:rsid w:val="006C360B"/>
    <w:rsid w:val="006C384C"/>
    <w:rsid w:val="006C3A48"/>
    <w:rsid w:val="006C3B2C"/>
    <w:rsid w:val="006C3D52"/>
    <w:rsid w:val="006C4085"/>
    <w:rsid w:val="006C41B6"/>
    <w:rsid w:val="006C4283"/>
    <w:rsid w:val="006C47A8"/>
    <w:rsid w:val="006C4970"/>
    <w:rsid w:val="006C4B1A"/>
    <w:rsid w:val="006C4C5B"/>
    <w:rsid w:val="006C4CBF"/>
    <w:rsid w:val="006C4D5D"/>
    <w:rsid w:val="006C4E13"/>
    <w:rsid w:val="006C52B4"/>
    <w:rsid w:val="006C5401"/>
    <w:rsid w:val="006C5855"/>
    <w:rsid w:val="006C5A52"/>
    <w:rsid w:val="006C5DBE"/>
    <w:rsid w:val="006C6090"/>
    <w:rsid w:val="006C64F1"/>
    <w:rsid w:val="006C6906"/>
    <w:rsid w:val="006C698C"/>
    <w:rsid w:val="006C6AC7"/>
    <w:rsid w:val="006C6B56"/>
    <w:rsid w:val="006C6DE8"/>
    <w:rsid w:val="006C7058"/>
    <w:rsid w:val="006C7289"/>
    <w:rsid w:val="006C752C"/>
    <w:rsid w:val="006C75A3"/>
    <w:rsid w:val="006C76A8"/>
    <w:rsid w:val="006C7B1F"/>
    <w:rsid w:val="006C7BEA"/>
    <w:rsid w:val="006C7D38"/>
    <w:rsid w:val="006D00A7"/>
    <w:rsid w:val="006D0306"/>
    <w:rsid w:val="006D079C"/>
    <w:rsid w:val="006D0B84"/>
    <w:rsid w:val="006D0F86"/>
    <w:rsid w:val="006D1315"/>
    <w:rsid w:val="006D1A93"/>
    <w:rsid w:val="006D1DC3"/>
    <w:rsid w:val="006D2291"/>
    <w:rsid w:val="006D2408"/>
    <w:rsid w:val="006D2598"/>
    <w:rsid w:val="006D265B"/>
    <w:rsid w:val="006D269E"/>
    <w:rsid w:val="006D2910"/>
    <w:rsid w:val="006D30EF"/>
    <w:rsid w:val="006D3142"/>
    <w:rsid w:val="006D3A0E"/>
    <w:rsid w:val="006D3AC5"/>
    <w:rsid w:val="006D3CA4"/>
    <w:rsid w:val="006D446A"/>
    <w:rsid w:val="006D4552"/>
    <w:rsid w:val="006D4662"/>
    <w:rsid w:val="006D4C32"/>
    <w:rsid w:val="006D4DA7"/>
    <w:rsid w:val="006D4E7D"/>
    <w:rsid w:val="006D4F91"/>
    <w:rsid w:val="006D519E"/>
    <w:rsid w:val="006D52EA"/>
    <w:rsid w:val="006D5F71"/>
    <w:rsid w:val="006D5FC4"/>
    <w:rsid w:val="006D6416"/>
    <w:rsid w:val="006D6544"/>
    <w:rsid w:val="006D6BAE"/>
    <w:rsid w:val="006D7092"/>
    <w:rsid w:val="006D70E6"/>
    <w:rsid w:val="006D7B1E"/>
    <w:rsid w:val="006E0032"/>
    <w:rsid w:val="006E00C3"/>
    <w:rsid w:val="006E0174"/>
    <w:rsid w:val="006E024E"/>
    <w:rsid w:val="006E0D1A"/>
    <w:rsid w:val="006E0EA7"/>
    <w:rsid w:val="006E0F87"/>
    <w:rsid w:val="006E141C"/>
    <w:rsid w:val="006E171C"/>
    <w:rsid w:val="006E176B"/>
    <w:rsid w:val="006E19A7"/>
    <w:rsid w:val="006E1D73"/>
    <w:rsid w:val="006E26D3"/>
    <w:rsid w:val="006E2837"/>
    <w:rsid w:val="006E28F9"/>
    <w:rsid w:val="006E2C12"/>
    <w:rsid w:val="006E3826"/>
    <w:rsid w:val="006E3C3A"/>
    <w:rsid w:val="006E3FD2"/>
    <w:rsid w:val="006E4739"/>
    <w:rsid w:val="006E4C67"/>
    <w:rsid w:val="006E4FE3"/>
    <w:rsid w:val="006E4FF1"/>
    <w:rsid w:val="006E59FD"/>
    <w:rsid w:val="006E5BE1"/>
    <w:rsid w:val="006E5EBF"/>
    <w:rsid w:val="006E5F50"/>
    <w:rsid w:val="006E5FBC"/>
    <w:rsid w:val="006E6256"/>
    <w:rsid w:val="006E6491"/>
    <w:rsid w:val="006E69DE"/>
    <w:rsid w:val="006E6FF9"/>
    <w:rsid w:val="006E707A"/>
    <w:rsid w:val="006E712C"/>
    <w:rsid w:val="006E78B9"/>
    <w:rsid w:val="006E79C1"/>
    <w:rsid w:val="006E7CE5"/>
    <w:rsid w:val="006E7D9A"/>
    <w:rsid w:val="006F0238"/>
    <w:rsid w:val="006F03D3"/>
    <w:rsid w:val="006F0770"/>
    <w:rsid w:val="006F16C9"/>
    <w:rsid w:val="006F1A5F"/>
    <w:rsid w:val="006F1ED6"/>
    <w:rsid w:val="006F1F9B"/>
    <w:rsid w:val="006F21C1"/>
    <w:rsid w:val="006F2407"/>
    <w:rsid w:val="006F24A4"/>
    <w:rsid w:val="006F253D"/>
    <w:rsid w:val="006F2A27"/>
    <w:rsid w:val="006F2D31"/>
    <w:rsid w:val="006F2E2B"/>
    <w:rsid w:val="006F2E34"/>
    <w:rsid w:val="006F2F09"/>
    <w:rsid w:val="006F2FD7"/>
    <w:rsid w:val="006F31A1"/>
    <w:rsid w:val="006F31C9"/>
    <w:rsid w:val="006F384D"/>
    <w:rsid w:val="006F39C8"/>
    <w:rsid w:val="006F3CCA"/>
    <w:rsid w:val="006F416A"/>
    <w:rsid w:val="006F4181"/>
    <w:rsid w:val="006F4777"/>
    <w:rsid w:val="006F47B5"/>
    <w:rsid w:val="006F4DA9"/>
    <w:rsid w:val="006F5A90"/>
    <w:rsid w:val="006F5C8F"/>
    <w:rsid w:val="006F5D42"/>
    <w:rsid w:val="006F6A26"/>
    <w:rsid w:val="006F6AAA"/>
    <w:rsid w:val="006F7812"/>
    <w:rsid w:val="006F7B6F"/>
    <w:rsid w:val="006F7BFC"/>
    <w:rsid w:val="007009B2"/>
    <w:rsid w:val="00700ADC"/>
    <w:rsid w:val="00700B22"/>
    <w:rsid w:val="00700E95"/>
    <w:rsid w:val="00700EBB"/>
    <w:rsid w:val="00700F5F"/>
    <w:rsid w:val="00700FF5"/>
    <w:rsid w:val="00701383"/>
    <w:rsid w:val="007014BF"/>
    <w:rsid w:val="00701831"/>
    <w:rsid w:val="007019CB"/>
    <w:rsid w:val="00701BAB"/>
    <w:rsid w:val="00701DAC"/>
    <w:rsid w:val="00701F6F"/>
    <w:rsid w:val="00702B94"/>
    <w:rsid w:val="0070348C"/>
    <w:rsid w:val="00703B58"/>
    <w:rsid w:val="0070423A"/>
    <w:rsid w:val="007042F6"/>
    <w:rsid w:val="007044F2"/>
    <w:rsid w:val="00704C19"/>
    <w:rsid w:val="00704C65"/>
    <w:rsid w:val="00705607"/>
    <w:rsid w:val="00705857"/>
    <w:rsid w:val="007058FD"/>
    <w:rsid w:val="00705B64"/>
    <w:rsid w:val="00705C64"/>
    <w:rsid w:val="00706B22"/>
    <w:rsid w:val="007073DD"/>
    <w:rsid w:val="00707582"/>
    <w:rsid w:val="0070772A"/>
    <w:rsid w:val="007079CB"/>
    <w:rsid w:val="00707B72"/>
    <w:rsid w:val="0071004C"/>
    <w:rsid w:val="00710EDD"/>
    <w:rsid w:val="0071136B"/>
    <w:rsid w:val="00711469"/>
    <w:rsid w:val="007114EA"/>
    <w:rsid w:val="00711A87"/>
    <w:rsid w:val="00711CDC"/>
    <w:rsid w:val="00711D47"/>
    <w:rsid w:val="0071206D"/>
    <w:rsid w:val="00712C91"/>
    <w:rsid w:val="00712E66"/>
    <w:rsid w:val="00713791"/>
    <w:rsid w:val="00713999"/>
    <w:rsid w:val="00713ADF"/>
    <w:rsid w:val="00714069"/>
    <w:rsid w:val="007141A1"/>
    <w:rsid w:val="00714C8D"/>
    <w:rsid w:val="007150C0"/>
    <w:rsid w:val="00715278"/>
    <w:rsid w:val="007152A7"/>
    <w:rsid w:val="0071575C"/>
    <w:rsid w:val="00715824"/>
    <w:rsid w:val="00715D7F"/>
    <w:rsid w:val="00715E21"/>
    <w:rsid w:val="00715FBC"/>
    <w:rsid w:val="00716322"/>
    <w:rsid w:val="007165D7"/>
    <w:rsid w:val="00716ED6"/>
    <w:rsid w:val="00716F2F"/>
    <w:rsid w:val="00716F7B"/>
    <w:rsid w:val="00717A4F"/>
    <w:rsid w:val="00717D2A"/>
    <w:rsid w:val="00717EB6"/>
    <w:rsid w:val="00720433"/>
    <w:rsid w:val="00720B6E"/>
    <w:rsid w:val="00720CA0"/>
    <w:rsid w:val="00720F70"/>
    <w:rsid w:val="00720FD2"/>
    <w:rsid w:val="00721166"/>
    <w:rsid w:val="00721449"/>
    <w:rsid w:val="00721995"/>
    <w:rsid w:val="007221EF"/>
    <w:rsid w:val="0072234D"/>
    <w:rsid w:val="00722369"/>
    <w:rsid w:val="00722AB8"/>
    <w:rsid w:val="00722AF5"/>
    <w:rsid w:val="00722EA8"/>
    <w:rsid w:val="00723018"/>
    <w:rsid w:val="0072305C"/>
    <w:rsid w:val="007234C1"/>
    <w:rsid w:val="007236BA"/>
    <w:rsid w:val="00723E66"/>
    <w:rsid w:val="00724087"/>
    <w:rsid w:val="0072451D"/>
    <w:rsid w:val="0072479B"/>
    <w:rsid w:val="007247F6"/>
    <w:rsid w:val="007248D0"/>
    <w:rsid w:val="00724D95"/>
    <w:rsid w:val="00725023"/>
    <w:rsid w:val="0072529A"/>
    <w:rsid w:val="00725421"/>
    <w:rsid w:val="007254BA"/>
    <w:rsid w:val="00725B35"/>
    <w:rsid w:val="0072613E"/>
    <w:rsid w:val="0072613F"/>
    <w:rsid w:val="00726222"/>
    <w:rsid w:val="00726558"/>
    <w:rsid w:val="007266B4"/>
    <w:rsid w:val="00727055"/>
    <w:rsid w:val="00727CA0"/>
    <w:rsid w:val="00730204"/>
    <w:rsid w:val="00730611"/>
    <w:rsid w:val="007309E0"/>
    <w:rsid w:val="00730BAD"/>
    <w:rsid w:val="00730E5E"/>
    <w:rsid w:val="00731201"/>
    <w:rsid w:val="00731843"/>
    <w:rsid w:val="00731BA8"/>
    <w:rsid w:val="00731C4D"/>
    <w:rsid w:val="0073221C"/>
    <w:rsid w:val="00732445"/>
    <w:rsid w:val="0073269A"/>
    <w:rsid w:val="00732821"/>
    <w:rsid w:val="00732987"/>
    <w:rsid w:val="007329F5"/>
    <w:rsid w:val="00733400"/>
    <w:rsid w:val="0073352A"/>
    <w:rsid w:val="007340FA"/>
    <w:rsid w:val="00734286"/>
    <w:rsid w:val="00734468"/>
    <w:rsid w:val="00734724"/>
    <w:rsid w:val="00734896"/>
    <w:rsid w:val="007352A5"/>
    <w:rsid w:val="00735555"/>
    <w:rsid w:val="00735933"/>
    <w:rsid w:val="00735BCD"/>
    <w:rsid w:val="0073600F"/>
    <w:rsid w:val="007364AB"/>
    <w:rsid w:val="00736724"/>
    <w:rsid w:val="007368AA"/>
    <w:rsid w:val="00736A55"/>
    <w:rsid w:val="00736DA0"/>
    <w:rsid w:val="00736FCA"/>
    <w:rsid w:val="00736FE7"/>
    <w:rsid w:val="00737B40"/>
    <w:rsid w:val="00737F8A"/>
    <w:rsid w:val="00737FA0"/>
    <w:rsid w:val="00737FD2"/>
    <w:rsid w:val="00740015"/>
    <w:rsid w:val="00740245"/>
    <w:rsid w:val="00740699"/>
    <w:rsid w:val="00740D98"/>
    <w:rsid w:val="00740E5C"/>
    <w:rsid w:val="00740FB7"/>
    <w:rsid w:val="007415F8"/>
    <w:rsid w:val="00741928"/>
    <w:rsid w:val="00741D39"/>
    <w:rsid w:val="00742116"/>
    <w:rsid w:val="007421F4"/>
    <w:rsid w:val="00742214"/>
    <w:rsid w:val="007428DA"/>
    <w:rsid w:val="00742E30"/>
    <w:rsid w:val="00742FE1"/>
    <w:rsid w:val="00743119"/>
    <w:rsid w:val="007431A4"/>
    <w:rsid w:val="00743631"/>
    <w:rsid w:val="00743ACF"/>
    <w:rsid w:val="00743EC4"/>
    <w:rsid w:val="00743F40"/>
    <w:rsid w:val="0074489C"/>
    <w:rsid w:val="00744BE6"/>
    <w:rsid w:val="00744D7E"/>
    <w:rsid w:val="00744E90"/>
    <w:rsid w:val="00744FA5"/>
    <w:rsid w:val="00744FC3"/>
    <w:rsid w:val="0074522C"/>
    <w:rsid w:val="00745636"/>
    <w:rsid w:val="00745C62"/>
    <w:rsid w:val="00745F11"/>
    <w:rsid w:val="00745F72"/>
    <w:rsid w:val="00746008"/>
    <w:rsid w:val="00746387"/>
    <w:rsid w:val="00746564"/>
    <w:rsid w:val="007465E5"/>
    <w:rsid w:val="007467EC"/>
    <w:rsid w:val="00746B9E"/>
    <w:rsid w:val="00746E6E"/>
    <w:rsid w:val="007470F6"/>
    <w:rsid w:val="0074773B"/>
    <w:rsid w:val="00747A20"/>
    <w:rsid w:val="00747D0F"/>
    <w:rsid w:val="00750082"/>
    <w:rsid w:val="0075008F"/>
    <w:rsid w:val="00750151"/>
    <w:rsid w:val="00750ADB"/>
    <w:rsid w:val="00750B59"/>
    <w:rsid w:val="00750BF2"/>
    <w:rsid w:val="00750D4B"/>
    <w:rsid w:val="007516A1"/>
    <w:rsid w:val="00751974"/>
    <w:rsid w:val="00751E0B"/>
    <w:rsid w:val="00751E32"/>
    <w:rsid w:val="00751FC2"/>
    <w:rsid w:val="007523E5"/>
    <w:rsid w:val="00752B12"/>
    <w:rsid w:val="00752E48"/>
    <w:rsid w:val="0075320E"/>
    <w:rsid w:val="0075324E"/>
    <w:rsid w:val="007532C5"/>
    <w:rsid w:val="0075391C"/>
    <w:rsid w:val="00753C07"/>
    <w:rsid w:val="00753DC8"/>
    <w:rsid w:val="00753E36"/>
    <w:rsid w:val="00753ED1"/>
    <w:rsid w:val="007540B3"/>
    <w:rsid w:val="00754149"/>
    <w:rsid w:val="00754726"/>
    <w:rsid w:val="0075479A"/>
    <w:rsid w:val="007547DC"/>
    <w:rsid w:val="00754F94"/>
    <w:rsid w:val="00755751"/>
    <w:rsid w:val="0075576C"/>
    <w:rsid w:val="007557D3"/>
    <w:rsid w:val="007560ED"/>
    <w:rsid w:val="007563DA"/>
    <w:rsid w:val="007563F7"/>
    <w:rsid w:val="007568B5"/>
    <w:rsid w:val="00756EB0"/>
    <w:rsid w:val="007576E0"/>
    <w:rsid w:val="00757E58"/>
    <w:rsid w:val="00760000"/>
    <w:rsid w:val="007602F2"/>
    <w:rsid w:val="0076036C"/>
    <w:rsid w:val="00760669"/>
    <w:rsid w:val="00760724"/>
    <w:rsid w:val="0076130B"/>
    <w:rsid w:val="007613C8"/>
    <w:rsid w:val="00761A1D"/>
    <w:rsid w:val="00761BAA"/>
    <w:rsid w:val="00761E6F"/>
    <w:rsid w:val="00762204"/>
    <w:rsid w:val="00762296"/>
    <w:rsid w:val="007622E4"/>
    <w:rsid w:val="00762A4A"/>
    <w:rsid w:val="00762D7A"/>
    <w:rsid w:val="0076349A"/>
    <w:rsid w:val="0076369A"/>
    <w:rsid w:val="007639F6"/>
    <w:rsid w:val="00763A80"/>
    <w:rsid w:val="00763DAD"/>
    <w:rsid w:val="00763F42"/>
    <w:rsid w:val="00764458"/>
    <w:rsid w:val="007646FE"/>
    <w:rsid w:val="00764FB7"/>
    <w:rsid w:val="00765377"/>
    <w:rsid w:val="0076545A"/>
    <w:rsid w:val="007655D1"/>
    <w:rsid w:val="00765C77"/>
    <w:rsid w:val="00765ED2"/>
    <w:rsid w:val="00766107"/>
    <w:rsid w:val="007664C7"/>
    <w:rsid w:val="0076650A"/>
    <w:rsid w:val="00766901"/>
    <w:rsid w:val="007669B7"/>
    <w:rsid w:val="00766C82"/>
    <w:rsid w:val="00767057"/>
    <w:rsid w:val="00767416"/>
    <w:rsid w:val="0076781F"/>
    <w:rsid w:val="007678BA"/>
    <w:rsid w:val="00770587"/>
    <w:rsid w:val="00770FE2"/>
    <w:rsid w:val="00771425"/>
    <w:rsid w:val="00771761"/>
    <w:rsid w:val="0077185B"/>
    <w:rsid w:val="00771899"/>
    <w:rsid w:val="00771D30"/>
    <w:rsid w:val="007729C1"/>
    <w:rsid w:val="00772B85"/>
    <w:rsid w:val="00773AEB"/>
    <w:rsid w:val="00773B95"/>
    <w:rsid w:val="00774190"/>
    <w:rsid w:val="0077428A"/>
    <w:rsid w:val="00774731"/>
    <w:rsid w:val="007749BF"/>
    <w:rsid w:val="00774B37"/>
    <w:rsid w:val="00774F08"/>
    <w:rsid w:val="00775573"/>
    <w:rsid w:val="00775645"/>
    <w:rsid w:val="00775B2E"/>
    <w:rsid w:val="00775C78"/>
    <w:rsid w:val="00775C80"/>
    <w:rsid w:val="00775CDF"/>
    <w:rsid w:val="0077620D"/>
    <w:rsid w:val="0077634F"/>
    <w:rsid w:val="007768A7"/>
    <w:rsid w:val="00776E68"/>
    <w:rsid w:val="00776EE5"/>
    <w:rsid w:val="0077708C"/>
    <w:rsid w:val="0077718C"/>
    <w:rsid w:val="0077797D"/>
    <w:rsid w:val="00777B4A"/>
    <w:rsid w:val="00777E13"/>
    <w:rsid w:val="007801CF"/>
    <w:rsid w:val="007803E7"/>
    <w:rsid w:val="00780464"/>
    <w:rsid w:val="0078053F"/>
    <w:rsid w:val="00780A7D"/>
    <w:rsid w:val="00780F9F"/>
    <w:rsid w:val="0078133D"/>
    <w:rsid w:val="007813C1"/>
    <w:rsid w:val="0078166E"/>
    <w:rsid w:val="00781726"/>
    <w:rsid w:val="00781867"/>
    <w:rsid w:val="007818B9"/>
    <w:rsid w:val="00781BBF"/>
    <w:rsid w:val="00781D9A"/>
    <w:rsid w:val="0078244E"/>
    <w:rsid w:val="007828FD"/>
    <w:rsid w:val="00782AE7"/>
    <w:rsid w:val="00782F39"/>
    <w:rsid w:val="007832A3"/>
    <w:rsid w:val="0078355D"/>
    <w:rsid w:val="00783D86"/>
    <w:rsid w:val="00783E41"/>
    <w:rsid w:val="00783E66"/>
    <w:rsid w:val="0078439A"/>
    <w:rsid w:val="0078455E"/>
    <w:rsid w:val="007845ED"/>
    <w:rsid w:val="0078470A"/>
    <w:rsid w:val="0078484F"/>
    <w:rsid w:val="00784899"/>
    <w:rsid w:val="00785455"/>
    <w:rsid w:val="00785996"/>
    <w:rsid w:val="00785EA7"/>
    <w:rsid w:val="00785F26"/>
    <w:rsid w:val="00785FEC"/>
    <w:rsid w:val="007861D1"/>
    <w:rsid w:val="007863BE"/>
    <w:rsid w:val="0078664A"/>
    <w:rsid w:val="00786879"/>
    <w:rsid w:val="00786954"/>
    <w:rsid w:val="00786972"/>
    <w:rsid w:val="00786A88"/>
    <w:rsid w:val="00787008"/>
    <w:rsid w:val="00787176"/>
    <w:rsid w:val="00787178"/>
    <w:rsid w:val="0078751E"/>
    <w:rsid w:val="00787CC0"/>
    <w:rsid w:val="00787DE3"/>
    <w:rsid w:val="00787E8A"/>
    <w:rsid w:val="00790025"/>
    <w:rsid w:val="00790539"/>
    <w:rsid w:val="0079063D"/>
    <w:rsid w:val="00790A76"/>
    <w:rsid w:val="00791065"/>
    <w:rsid w:val="0079121A"/>
    <w:rsid w:val="007912FD"/>
    <w:rsid w:val="0079152D"/>
    <w:rsid w:val="00791746"/>
    <w:rsid w:val="00792AD8"/>
    <w:rsid w:val="00793A99"/>
    <w:rsid w:val="00794226"/>
    <w:rsid w:val="00794603"/>
    <w:rsid w:val="00794F0C"/>
    <w:rsid w:val="007953B4"/>
    <w:rsid w:val="007955EF"/>
    <w:rsid w:val="00796063"/>
    <w:rsid w:val="00796383"/>
    <w:rsid w:val="007965D8"/>
    <w:rsid w:val="00796815"/>
    <w:rsid w:val="00796846"/>
    <w:rsid w:val="007971B5"/>
    <w:rsid w:val="00797200"/>
    <w:rsid w:val="00797334"/>
    <w:rsid w:val="00797AA2"/>
    <w:rsid w:val="00797CA0"/>
    <w:rsid w:val="007A002A"/>
    <w:rsid w:val="007A01FF"/>
    <w:rsid w:val="007A0C66"/>
    <w:rsid w:val="007A0E06"/>
    <w:rsid w:val="007A1039"/>
    <w:rsid w:val="007A1218"/>
    <w:rsid w:val="007A1489"/>
    <w:rsid w:val="007A1559"/>
    <w:rsid w:val="007A18F0"/>
    <w:rsid w:val="007A1949"/>
    <w:rsid w:val="007A2051"/>
    <w:rsid w:val="007A2506"/>
    <w:rsid w:val="007A284C"/>
    <w:rsid w:val="007A2957"/>
    <w:rsid w:val="007A2B02"/>
    <w:rsid w:val="007A31A2"/>
    <w:rsid w:val="007A3BAA"/>
    <w:rsid w:val="007A3CCC"/>
    <w:rsid w:val="007A3DED"/>
    <w:rsid w:val="007A4441"/>
    <w:rsid w:val="007A46C9"/>
    <w:rsid w:val="007A4EBB"/>
    <w:rsid w:val="007A6139"/>
    <w:rsid w:val="007A636D"/>
    <w:rsid w:val="007A6467"/>
    <w:rsid w:val="007A6B35"/>
    <w:rsid w:val="007A6D23"/>
    <w:rsid w:val="007A6D4D"/>
    <w:rsid w:val="007A74A3"/>
    <w:rsid w:val="007A76EC"/>
    <w:rsid w:val="007A7827"/>
    <w:rsid w:val="007A7C32"/>
    <w:rsid w:val="007A7CDE"/>
    <w:rsid w:val="007B06A9"/>
    <w:rsid w:val="007B0887"/>
    <w:rsid w:val="007B09B8"/>
    <w:rsid w:val="007B0D17"/>
    <w:rsid w:val="007B193B"/>
    <w:rsid w:val="007B1AFD"/>
    <w:rsid w:val="007B207E"/>
    <w:rsid w:val="007B215D"/>
    <w:rsid w:val="007B268D"/>
    <w:rsid w:val="007B2745"/>
    <w:rsid w:val="007B295C"/>
    <w:rsid w:val="007B2AB6"/>
    <w:rsid w:val="007B2AC1"/>
    <w:rsid w:val="007B2DE5"/>
    <w:rsid w:val="007B3034"/>
    <w:rsid w:val="007B388B"/>
    <w:rsid w:val="007B3CDE"/>
    <w:rsid w:val="007B3DBC"/>
    <w:rsid w:val="007B46D2"/>
    <w:rsid w:val="007B4F2D"/>
    <w:rsid w:val="007B5847"/>
    <w:rsid w:val="007B5A91"/>
    <w:rsid w:val="007B5EE8"/>
    <w:rsid w:val="007B630B"/>
    <w:rsid w:val="007B6513"/>
    <w:rsid w:val="007B688F"/>
    <w:rsid w:val="007B6FC1"/>
    <w:rsid w:val="007B7361"/>
    <w:rsid w:val="007B7493"/>
    <w:rsid w:val="007B74E4"/>
    <w:rsid w:val="007B7EBD"/>
    <w:rsid w:val="007B7EF8"/>
    <w:rsid w:val="007B7F80"/>
    <w:rsid w:val="007C04F0"/>
    <w:rsid w:val="007C054E"/>
    <w:rsid w:val="007C08DB"/>
    <w:rsid w:val="007C0A71"/>
    <w:rsid w:val="007C0D8C"/>
    <w:rsid w:val="007C1356"/>
    <w:rsid w:val="007C1B1C"/>
    <w:rsid w:val="007C1EB7"/>
    <w:rsid w:val="007C1FBF"/>
    <w:rsid w:val="007C202B"/>
    <w:rsid w:val="007C2A25"/>
    <w:rsid w:val="007C2F1C"/>
    <w:rsid w:val="007C2F5D"/>
    <w:rsid w:val="007C31FE"/>
    <w:rsid w:val="007C3397"/>
    <w:rsid w:val="007C362D"/>
    <w:rsid w:val="007C47DB"/>
    <w:rsid w:val="007C4911"/>
    <w:rsid w:val="007C4B67"/>
    <w:rsid w:val="007C528A"/>
    <w:rsid w:val="007C54B4"/>
    <w:rsid w:val="007C5581"/>
    <w:rsid w:val="007C55A9"/>
    <w:rsid w:val="007C5F59"/>
    <w:rsid w:val="007C610B"/>
    <w:rsid w:val="007C6764"/>
    <w:rsid w:val="007C695F"/>
    <w:rsid w:val="007C6CBE"/>
    <w:rsid w:val="007C6ED0"/>
    <w:rsid w:val="007C7B30"/>
    <w:rsid w:val="007D0139"/>
    <w:rsid w:val="007D0C0B"/>
    <w:rsid w:val="007D0F3F"/>
    <w:rsid w:val="007D0F6F"/>
    <w:rsid w:val="007D1463"/>
    <w:rsid w:val="007D1594"/>
    <w:rsid w:val="007D1A33"/>
    <w:rsid w:val="007D1EF5"/>
    <w:rsid w:val="007D23D0"/>
    <w:rsid w:val="007D24AE"/>
    <w:rsid w:val="007D290C"/>
    <w:rsid w:val="007D2A16"/>
    <w:rsid w:val="007D2F54"/>
    <w:rsid w:val="007D41B1"/>
    <w:rsid w:val="007D4DC7"/>
    <w:rsid w:val="007D5303"/>
    <w:rsid w:val="007D5358"/>
    <w:rsid w:val="007D71A3"/>
    <w:rsid w:val="007D71AE"/>
    <w:rsid w:val="007D7654"/>
    <w:rsid w:val="007E002B"/>
    <w:rsid w:val="007E0177"/>
    <w:rsid w:val="007E04C4"/>
    <w:rsid w:val="007E0C0E"/>
    <w:rsid w:val="007E0E1E"/>
    <w:rsid w:val="007E0E2D"/>
    <w:rsid w:val="007E0FBC"/>
    <w:rsid w:val="007E1033"/>
    <w:rsid w:val="007E10A6"/>
    <w:rsid w:val="007E1334"/>
    <w:rsid w:val="007E16BF"/>
    <w:rsid w:val="007E1CE0"/>
    <w:rsid w:val="007E1E13"/>
    <w:rsid w:val="007E1FB3"/>
    <w:rsid w:val="007E2126"/>
    <w:rsid w:val="007E30FE"/>
    <w:rsid w:val="007E3300"/>
    <w:rsid w:val="007E350F"/>
    <w:rsid w:val="007E3F57"/>
    <w:rsid w:val="007E4736"/>
    <w:rsid w:val="007E4AC6"/>
    <w:rsid w:val="007E4EB6"/>
    <w:rsid w:val="007E50AE"/>
    <w:rsid w:val="007E50E3"/>
    <w:rsid w:val="007E52EE"/>
    <w:rsid w:val="007E5A1D"/>
    <w:rsid w:val="007E65D0"/>
    <w:rsid w:val="007E6B96"/>
    <w:rsid w:val="007E6D17"/>
    <w:rsid w:val="007E79D2"/>
    <w:rsid w:val="007E7ABF"/>
    <w:rsid w:val="007E7EFA"/>
    <w:rsid w:val="007F0375"/>
    <w:rsid w:val="007F04A0"/>
    <w:rsid w:val="007F17B2"/>
    <w:rsid w:val="007F1EC7"/>
    <w:rsid w:val="007F2273"/>
    <w:rsid w:val="007F2350"/>
    <w:rsid w:val="007F23D7"/>
    <w:rsid w:val="007F2775"/>
    <w:rsid w:val="007F2A23"/>
    <w:rsid w:val="007F3609"/>
    <w:rsid w:val="007F3787"/>
    <w:rsid w:val="007F3797"/>
    <w:rsid w:val="007F3D4F"/>
    <w:rsid w:val="007F3E62"/>
    <w:rsid w:val="007F4686"/>
    <w:rsid w:val="007F4744"/>
    <w:rsid w:val="007F5352"/>
    <w:rsid w:val="007F5785"/>
    <w:rsid w:val="007F5951"/>
    <w:rsid w:val="007F5A7C"/>
    <w:rsid w:val="007F5D45"/>
    <w:rsid w:val="007F5F71"/>
    <w:rsid w:val="007F6057"/>
    <w:rsid w:val="007F61A4"/>
    <w:rsid w:val="007F67EA"/>
    <w:rsid w:val="007F6E05"/>
    <w:rsid w:val="007F7049"/>
    <w:rsid w:val="007F7467"/>
    <w:rsid w:val="0080008C"/>
    <w:rsid w:val="00800252"/>
    <w:rsid w:val="0080080E"/>
    <w:rsid w:val="00800E4E"/>
    <w:rsid w:val="0080106C"/>
    <w:rsid w:val="00801240"/>
    <w:rsid w:val="008015C5"/>
    <w:rsid w:val="00801EC9"/>
    <w:rsid w:val="0080239C"/>
    <w:rsid w:val="00802787"/>
    <w:rsid w:val="00802DAB"/>
    <w:rsid w:val="008033D0"/>
    <w:rsid w:val="0080369E"/>
    <w:rsid w:val="00803E9E"/>
    <w:rsid w:val="00803EF2"/>
    <w:rsid w:val="008041F5"/>
    <w:rsid w:val="00804BB4"/>
    <w:rsid w:val="00804E47"/>
    <w:rsid w:val="0080562C"/>
    <w:rsid w:val="008057EF"/>
    <w:rsid w:val="00805B43"/>
    <w:rsid w:val="0080600B"/>
    <w:rsid w:val="00806583"/>
    <w:rsid w:val="00810041"/>
    <w:rsid w:val="0081027A"/>
    <w:rsid w:val="008102AA"/>
    <w:rsid w:val="008104DC"/>
    <w:rsid w:val="0081058C"/>
    <w:rsid w:val="008108DC"/>
    <w:rsid w:val="00810CFC"/>
    <w:rsid w:val="00810F0D"/>
    <w:rsid w:val="008113A0"/>
    <w:rsid w:val="00811644"/>
    <w:rsid w:val="008117DC"/>
    <w:rsid w:val="00811DD2"/>
    <w:rsid w:val="00811E45"/>
    <w:rsid w:val="00812001"/>
    <w:rsid w:val="008123E3"/>
    <w:rsid w:val="00812C10"/>
    <w:rsid w:val="00812D64"/>
    <w:rsid w:val="00812F56"/>
    <w:rsid w:val="008130E7"/>
    <w:rsid w:val="00813356"/>
    <w:rsid w:val="00813CAC"/>
    <w:rsid w:val="00815439"/>
    <w:rsid w:val="00815A7D"/>
    <w:rsid w:val="00815C7F"/>
    <w:rsid w:val="00816179"/>
    <w:rsid w:val="0081653D"/>
    <w:rsid w:val="0081669E"/>
    <w:rsid w:val="008166A4"/>
    <w:rsid w:val="00816F54"/>
    <w:rsid w:val="00816F76"/>
    <w:rsid w:val="008176C7"/>
    <w:rsid w:val="00817893"/>
    <w:rsid w:val="00817B92"/>
    <w:rsid w:val="0082038E"/>
    <w:rsid w:val="008205CD"/>
    <w:rsid w:val="008213C0"/>
    <w:rsid w:val="008213E8"/>
    <w:rsid w:val="008215FC"/>
    <w:rsid w:val="0082168C"/>
    <w:rsid w:val="00821D9C"/>
    <w:rsid w:val="00822251"/>
    <w:rsid w:val="00822344"/>
    <w:rsid w:val="008228FA"/>
    <w:rsid w:val="00822DB6"/>
    <w:rsid w:val="00822DE6"/>
    <w:rsid w:val="00823037"/>
    <w:rsid w:val="0082305C"/>
    <w:rsid w:val="0082344B"/>
    <w:rsid w:val="00823543"/>
    <w:rsid w:val="00823669"/>
    <w:rsid w:val="0082368C"/>
    <w:rsid w:val="00823A30"/>
    <w:rsid w:val="00823B0E"/>
    <w:rsid w:val="00824AD8"/>
    <w:rsid w:val="00824F56"/>
    <w:rsid w:val="008251F0"/>
    <w:rsid w:val="00825371"/>
    <w:rsid w:val="008255EB"/>
    <w:rsid w:val="008259AB"/>
    <w:rsid w:val="00825ACC"/>
    <w:rsid w:val="00826016"/>
    <w:rsid w:val="008261C8"/>
    <w:rsid w:val="00826281"/>
    <w:rsid w:val="00826FFC"/>
    <w:rsid w:val="00827157"/>
    <w:rsid w:val="00827238"/>
    <w:rsid w:val="0082724D"/>
    <w:rsid w:val="008278FE"/>
    <w:rsid w:val="00827B1D"/>
    <w:rsid w:val="00827F6D"/>
    <w:rsid w:val="00830A20"/>
    <w:rsid w:val="00830BDE"/>
    <w:rsid w:val="008311B2"/>
    <w:rsid w:val="008311BD"/>
    <w:rsid w:val="008312C8"/>
    <w:rsid w:val="00831526"/>
    <w:rsid w:val="00831A34"/>
    <w:rsid w:val="00831D48"/>
    <w:rsid w:val="00832155"/>
    <w:rsid w:val="00832E2C"/>
    <w:rsid w:val="0083338F"/>
    <w:rsid w:val="008335D5"/>
    <w:rsid w:val="0083396F"/>
    <w:rsid w:val="008343F4"/>
    <w:rsid w:val="00834491"/>
    <w:rsid w:val="008347EF"/>
    <w:rsid w:val="00834FAB"/>
    <w:rsid w:val="00835033"/>
    <w:rsid w:val="008352B6"/>
    <w:rsid w:val="008353AB"/>
    <w:rsid w:val="008353F2"/>
    <w:rsid w:val="00835867"/>
    <w:rsid w:val="0083599A"/>
    <w:rsid w:val="00835D9B"/>
    <w:rsid w:val="008366C0"/>
    <w:rsid w:val="00836AA9"/>
    <w:rsid w:val="00836CCA"/>
    <w:rsid w:val="00836EB8"/>
    <w:rsid w:val="008371F2"/>
    <w:rsid w:val="00837A89"/>
    <w:rsid w:val="00837CEF"/>
    <w:rsid w:val="00840D92"/>
    <w:rsid w:val="0084173B"/>
    <w:rsid w:val="0084192F"/>
    <w:rsid w:val="00841931"/>
    <w:rsid w:val="00841B04"/>
    <w:rsid w:val="00842764"/>
    <w:rsid w:val="00842781"/>
    <w:rsid w:val="008428F5"/>
    <w:rsid w:val="008429A9"/>
    <w:rsid w:val="00842D29"/>
    <w:rsid w:val="00842DEC"/>
    <w:rsid w:val="008430EF"/>
    <w:rsid w:val="008432FD"/>
    <w:rsid w:val="008437F6"/>
    <w:rsid w:val="008439B6"/>
    <w:rsid w:val="00843ACF"/>
    <w:rsid w:val="00843B78"/>
    <w:rsid w:val="00843C37"/>
    <w:rsid w:val="00843DF3"/>
    <w:rsid w:val="0084403C"/>
    <w:rsid w:val="00844150"/>
    <w:rsid w:val="00844717"/>
    <w:rsid w:val="00844806"/>
    <w:rsid w:val="008450AB"/>
    <w:rsid w:val="008455C6"/>
    <w:rsid w:val="00845E7B"/>
    <w:rsid w:val="008461ED"/>
    <w:rsid w:val="00846512"/>
    <w:rsid w:val="0084669B"/>
    <w:rsid w:val="00846842"/>
    <w:rsid w:val="00846CDB"/>
    <w:rsid w:val="0084705F"/>
    <w:rsid w:val="00847108"/>
    <w:rsid w:val="0084717F"/>
    <w:rsid w:val="0084777D"/>
    <w:rsid w:val="00847949"/>
    <w:rsid w:val="00847F00"/>
    <w:rsid w:val="0085083B"/>
    <w:rsid w:val="00850A47"/>
    <w:rsid w:val="00851004"/>
    <w:rsid w:val="00851895"/>
    <w:rsid w:val="00851A41"/>
    <w:rsid w:val="00851C29"/>
    <w:rsid w:val="0085210C"/>
    <w:rsid w:val="00852412"/>
    <w:rsid w:val="008529C7"/>
    <w:rsid w:val="00852B9B"/>
    <w:rsid w:val="00853132"/>
    <w:rsid w:val="008531D7"/>
    <w:rsid w:val="008535D9"/>
    <w:rsid w:val="00853635"/>
    <w:rsid w:val="008537BF"/>
    <w:rsid w:val="0085399A"/>
    <w:rsid w:val="00853A15"/>
    <w:rsid w:val="00853B23"/>
    <w:rsid w:val="0085426A"/>
    <w:rsid w:val="0085438D"/>
    <w:rsid w:val="008544E2"/>
    <w:rsid w:val="008547B7"/>
    <w:rsid w:val="00854805"/>
    <w:rsid w:val="0085543D"/>
    <w:rsid w:val="00855902"/>
    <w:rsid w:val="00855945"/>
    <w:rsid w:val="00855D65"/>
    <w:rsid w:val="0085604D"/>
    <w:rsid w:val="008560B1"/>
    <w:rsid w:val="008564D8"/>
    <w:rsid w:val="00856B96"/>
    <w:rsid w:val="00856F5D"/>
    <w:rsid w:val="00856F95"/>
    <w:rsid w:val="00857083"/>
    <w:rsid w:val="008574B1"/>
    <w:rsid w:val="008574E8"/>
    <w:rsid w:val="008579F7"/>
    <w:rsid w:val="00857BD4"/>
    <w:rsid w:val="008601A1"/>
    <w:rsid w:val="00860606"/>
    <w:rsid w:val="008606DF"/>
    <w:rsid w:val="008608F8"/>
    <w:rsid w:val="008610B1"/>
    <w:rsid w:val="0086181C"/>
    <w:rsid w:val="008619A2"/>
    <w:rsid w:val="00861B6D"/>
    <w:rsid w:val="00862997"/>
    <w:rsid w:val="00862AD0"/>
    <w:rsid w:val="00862B3D"/>
    <w:rsid w:val="00862B3E"/>
    <w:rsid w:val="00862D5C"/>
    <w:rsid w:val="008632EE"/>
    <w:rsid w:val="008636B4"/>
    <w:rsid w:val="008637EA"/>
    <w:rsid w:val="00863E9C"/>
    <w:rsid w:val="00863F24"/>
    <w:rsid w:val="008642F6"/>
    <w:rsid w:val="008645E1"/>
    <w:rsid w:val="008648DF"/>
    <w:rsid w:val="00864F07"/>
    <w:rsid w:val="00864FAB"/>
    <w:rsid w:val="008657C3"/>
    <w:rsid w:val="00866381"/>
    <w:rsid w:val="0086651E"/>
    <w:rsid w:val="0086726C"/>
    <w:rsid w:val="008675F0"/>
    <w:rsid w:val="0086779A"/>
    <w:rsid w:val="00867B5A"/>
    <w:rsid w:val="00867E58"/>
    <w:rsid w:val="008702A1"/>
    <w:rsid w:val="008705DB"/>
    <w:rsid w:val="00870679"/>
    <w:rsid w:val="008707F9"/>
    <w:rsid w:val="00870D47"/>
    <w:rsid w:val="00871346"/>
    <w:rsid w:val="008714AA"/>
    <w:rsid w:val="008714B0"/>
    <w:rsid w:val="00871622"/>
    <w:rsid w:val="00871644"/>
    <w:rsid w:val="008718B0"/>
    <w:rsid w:val="00871F4B"/>
    <w:rsid w:val="00872B13"/>
    <w:rsid w:val="00873003"/>
    <w:rsid w:val="008731EA"/>
    <w:rsid w:val="008734C1"/>
    <w:rsid w:val="0087357C"/>
    <w:rsid w:val="008736B1"/>
    <w:rsid w:val="00873EC3"/>
    <w:rsid w:val="00874161"/>
    <w:rsid w:val="0087457B"/>
    <w:rsid w:val="0087501E"/>
    <w:rsid w:val="00875205"/>
    <w:rsid w:val="008753CF"/>
    <w:rsid w:val="00875427"/>
    <w:rsid w:val="008757C0"/>
    <w:rsid w:val="00875BC2"/>
    <w:rsid w:val="00875D5D"/>
    <w:rsid w:val="00875DA3"/>
    <w:rsid w:val="00876097"/>
    <w:rsid w:val="008762B0"/>
    <w:rsid w:val="00876D53"/>
    <w:rsid w:val="00876E4D"/>
    <w:rsid w:val="00876F25"/>
    <w:rsid w:val="00876F62"/>
    <w:rsid w:val="00877196"/>
    <w:rsid w:val="00877536"/>
    <w:rsid w:val="00877D63"/>
    <w:rsid w:val="00877F35"/>
    <w:rsid w:val="00877F3B"/>
    <w:rsid w:val="00880B47"/>
    <w:rsid w:val="00880C17"/>
    <w:rsid w:val="008813FD"/>
    <w:rsid w:val="00881B29"/>
    <w:rsid w:val="00882375"/>
    <w:rsid w:val="00882379"/>
    <w:rsid w:val="008825FC"/>
    <w:rsid w:val="00882FF6"/>
    <w:rsid w:val="0088321C"/>
    <w:rsid w:val="00883E71"/>
    <w:rsid w:val="00884788"/>
    <w:rsid w:val="00884A85"/>
    <w:rsid w:val="00884E4C"/>
    <w:rsid w:val="008852D4"/>
    <w:rsid w:val="008852DB"/>
    <w:rsid w:val="008852E9"/>
    <w:rsid w:val="00885337"/>
    <w:rsid w:val="008860BC"/>
    <w:rsid w:val="0088681C"/>
    <w:rsid w:val="00886B6D"/>
    <w:rsid w:val="008872C6"/>
    <w:rsid w:val="00887C83"/>
    <w:rsid w:val="00887DAC"/>
    <w:rsid w:val="00887FF8"/>
    <w:rsid w:val="0089051C"/>
    <w:rsid w:val="00890AAD"/>
    <w:rsid w:val="0089124A"/>
    <w:rsid w:val="008914D1"/>
    <w:rsid w:val="008916DA"/>
    <w:rsid w:val="00891706"/>
    <w:rsid w:val="00891B52"/>
    <w:rsid w:val="00891CDE"/>
    <w:rsid w:val="00891E6E"/>
    <w:rsid w:val="0089294F"/>
    <w:rsid w:val="00892D21"/>
    <w:rsid w:val="00893248"/>
    <w:rsid w:val="008936C0"/>
    <w:rsid w:val="008936D4"/>
    <w:rsid w:val="008937A2"/>
    <w:rsid w:val="008939E4"/>
    <w:rsid w:val="00894202"/>
    <w:rsid w:val="008942D4"/>
    <w:rsid w:val="00894307"/>
    <w:rsid w:val="008945E6"/>
    <w:rsid w:val="008946A6"/>
    <w:rsid w:val="008946C6"/>
    <w:rsid w:val="00894D27"/>
    <w:rsid w:val="008952E2"/>
    <w:rsid w:val="008952E4"/>
    <w:rsid w:val="008958D5"/>
    <w:rsid w:val="00895A87"/>
    <w:rsid w:val="00895F9D"/>
    <w:rsid w:val="00896070"/>
    <w:rsid w:val="00896085"/>
    <w:rsid w:val="0089664C"/>
    <w:rsid w:val="00896ACC"/>
    <w:rsid w:val="00896C21"/>
    <w:rsid w:val="00896C43"/>
    <w:rsid w:val="00896C86"/>
    <w:rsid w:val="00896F64"/>
    <w:rsid w:val="00897238"/>
    <w:rsid w:val="0089735E"/>
    <w:rsid w:val="0089741B"/>
    <w:rsid w:val="00897750"/>
    <w:rsid w:val="00897AC4"/>
    <w:rsid w:val="008A02BE"/>
    <w:rsid w:val="008A0321"/>
    <w:rsid w:val="008A05BB"/>
    <w:rsid w:val="008A0642"/>
    <w:rsid w:val="008A0C5E"/>
    <w:rsid w:val="008A0EE1"/>
    <w:rsid w:val="008A1142"/>
    <w:rsid w:val="008A13A7"/>
    <w:rsid w:val="008A146D"/>
    <w:rsid w:val="008A1A05"/>
    <w:rsid w:val="008A1ACE"/>
    <w:rsid w:val="008A1D21"/>
    <w:rsid w:val="008A205C"/>
    <w:rsid w:val="008A22E5"/>
    <w:rsid w:val="008A233E"/>
    <w:rsid w:val="008A2A85"/>
    <w:rsid w:val="008A2F35"/>
    <w:rsid w:val="008A3248"/>
    <w:rsid w:val="008A3384"/>
    <w:rsid w:val="008A3521"/>
    <w:rsid w:val="008A397C"/>
    <w:rsid w:val="008A39AD"/>
    <w:rsid w:val="008A39F7"/>
    <w:rsid w:val="008A3A51"/>
    <w:rsid w:val="008A3DB5"/>
    <w:rsid w:val="008A44C3"/>
    <w:rsid w:val="008A4501"/>
    <w:rsid w:val="008A4C2B"/>
    <w:rsid w:val="008A50B7"/>
    <w:rsid w:val="008A52A0"/>
    <w:rsid w:val="008A5579"/>
    <w:rsid w:val="008A59B2"/>
    <w:rsid w:val="008A5D28"/>
    <w:rsid w:val="008A5E7F"/>
    <w:rsid w:val="008A5FA1"/>
    <w:rsid w:val="008A631D"/>
    <w:rsid w:val="008A64B6"/>
    <w:rsid w:val="008A64BD"/>
    <w:rsid w:val="008A6550"/>
    <w:rsid w:val="008A66E8"/>
    <w:rsid w:val="008A66EF"/>
    <w:rsid w:val="008A6760"/>
    <w:rsid w:val="008A7146"/>
    <w:rsid w:val="008A7423"/>
    <w:rsid w:val="008A7699"/>
    <w:rsid w:val="008A7A1F"/>
    <w:rsid w:val="008A7D00"/>
    <w:rsid w:val="008B02F6"/>
    <w:rsid w:val="008B0776"/>
    <w:rsid w:val="008B0FB4"/>
    <w:rsid w:val="008B1326"/>
    <w:rsid w:val="008B1538"/>
    <w:rsid w:val="008B1D32"/>
    <w:rsid w:val="008B2205"/>
    <w:rsid w:val="008B269D"/>
    <w:rsid w:val="008B2819"/>
    <w:rsid w:val="008B2993"/>
    <w:rsid w:val="008B2AA5"/>
    <w:rsid w:val="008B2B2C"/>
    <w:rsid w:val="008B2B66"/>
    <w:rsid w:val="008B2D00"/>
    <w:rsid w:val="008B2DE5"/>
    <w:rsid w:val="008B3334"/>
    <w:rsid w:val="008B3724"/>
    <w:rsid w:val="008B373B"/>
    <w:rsid w:val="008B3837"/>
    <w:rsid w:val="008B3B2B"/>
    <w:rsid w:val="008B3C07"/>
    <w:rsid w:val="008B3F89"/>
    <w:rsid w:val="008B4047"/>
    <w:rsid w:val="008B4226"/>
    <w:rsid w:val="008B46C9"/>
    <w:rsid w:val="008B49B4"/>
    <w:rsid w:val="008B4BF7"/>
    <w:rsid w:val="008B5005"/>
    <w:rsid w:val="008B50C4"/>
    <w:rsid w:val="008B52C1"/>
    <w:rsid w:val="008B541A"/>
    <w:rsid w:val="008B5628"/>
    <w:rsid w:val="008B60DB"/>
    <w:rsid w:val="008B63DE"/>
    <w:rsid w:val="008B697F"/>
    <w:rsid w:val="008B6C41"/>
    <w:rsid w:val="008B6E0B"/>
    <w:rsid w:val="008C08B9"/>
    <w:rsid w:val="008C12FE"/>
    <w:rsid w:val="008C1700"/>
    <w:rsid w:val="008C1D74"/>
    <w:rsid w:val="008C1F70"/>
    <w:rsid w:val="008C283A"/>
    <w:rsid w:val="008C28CD"/>
    <w:rsid w:val="008C2951"/>
    <w:rsid w:val="008C29B5"/>
    <w:rsid w:val="008C3006"/>
    <w:rsid w:val="008C3AC6"/>
    <w:rsid w:val="008C4157"/>
    <w:rsid w:val="008C4A27"/>
    <w:rsid w:val="008C4A53"/>
    <w:rsid w:val="008C4A86"/>
    <w:rsid w:val="008C4AD4"/>
    <w:rsid w:val="008C4ADA"/>
    <w:rsid w:val="008C5338"/>
    <w:rsid w:val="008C5375"/>
    <w:rsid w:val="008C5C93"/>
    <w:rsid w:val="008C5E14"/>
    <w:rsid w:val="008C646C"/>
    <w:rsid w:val="008C6609"/>
    <w:rsid w:val="008C66DD"/>
    <w:rsid w:val="008C6A5E"/>
    <w:rsid w:val="008C70CE"/>
    <w:rsid w:val="008C7201"/>
    <w:rsid w:val="008C75F6"/>
    <w:rsid w:val="008C7703"/>
    <w:rsid w:val="008C7CE0"/>
    <w:rsid w:val="008D06A7"/>
    <w:rsid w:val="008D0EA3"/>
    <w:rsid w:val="008D0ECA"/>
    <w:rsid w:val="008D10CA"/>
    <w:rsid w:val="008D1ABB"/>
    <w:rsid w:val="008D1D03"/>
    <w:rsid w:val="008D1ED0"/>
    <w:rsid w:val="008D2CB9"/>
    <w:rsid w:val="008D2ED4"/>
    <w:rsid w:val="008D3700"/>
    <w:rsid w:val="008D37EF"/>
    <w:rsid w:val="008D38E5"/>
    <w:rsid w:val="008D39FA"/>
    <w:rsid w:val="008D3D59"/>
    <w:rsid w:val="008D4103"/>
    <w:rsid w:val="008D44F6"/>
    <w:rsid w:val="008D47C1"/>
    <w:rsid w:val="008D4B28"/>
    <w:rsid w:val="008D4CE5"/>
    <w:rsid w:val="008D5368"/>
    <w:rsid w:val="008D5471"/>
    <w:rsid w:val="008D54F8"/>
    <w:rsid w:val="008D577D"/>
    <w:rsid w:val="008D57A9"/>
    <w:rsid w:val="008D5A99"/>
    <w:rsid w:val="008D5EDB"/>
    <w:rsid w:val="008D6356"/>
    <w:rsid w:val="008D6932"/>
    <w:rsid w:val="008D702D"/>
    <w:rsid w:val="008D75CB"/>
    <w:rsid w:val="008D7616"/>
    <w:rsid w:val="008D7E0A"/>
    <w:rsid w:val="008D7F7A"/>
    <w:rsid w:val="008E01EA"/>
    <w:rsid w:val="008E0605"/>
    <w:rsid w:val="008E0983"/>
    <w:rsid w:val="008E0B18"/>
    <w:rsid w:val="008E0C02"/>
    <w:rsid w:val="008E11C6"/>
    <w:rsid w:val="008E11D9"/>
    <w:rsid w:val="008E11F2"/>
    <w:rsid w:val="008E12C7"/>
    <w:rsid w:val="008E12D3"/>
    <w:rsid w:val="008E17B7"/>
    <w:rsid w:val="008E18FD"/>
    <w:rsid w:val="008E1922"/>
    <w:rsid w:val="008E1B95"/>
    <w:rsid w:val="008E1EB5"/>
    <w:rsid w:val="008E3149"/>
    <w:rsid w:val="008E3232"/>
    <w:rsid w:val="008E327D"/>
    <w:rsid w:val="008E3C3F"/>
    <w:rsid w:val="008E477E"/>
    <w:rsid w:val="008E4E26"/>
    <w:rsid w:val="008E6110"/>
    <w:rsid w:val="008E649A"/>
    <w:rsid w:val="008E71B1"/>
    <w:rsid w:val="008E7E07"/>
    <w:rsid w:val="008E7F07"/>
    <w:rsid w:val="008F0624"/>
    <w:rsid w:val="008F0737"/>
    <w:rsid w:val="008F073A"/>
    <w:rsid w:val="008F0E36"/>
    <w:rsid w:val="008F0F74"/>
    <w:rsid w:val="008F129C"/>
    <w:rsid w:val="008F154A"/>
    <w:rsid w:val="008F1834"/>
    <w:rsid w:val="008F1A35"/>
    <w:rsid w:val="008F27ED"/>
    <w:rsid w:val="008F280D"/>
    <w:rsid w:val="008F2C88"/>
    <w:rsid w:val="008F2CC9"/>
    <w:rsid w:val="008F320E"/>
    <w:rsid w:val="008F3670"/>
    <w:rsid w:val="008F427D"/>
    <w:rsid w:val="008F4409"/>
    <w:rsid w:val="008F4578"/>
    <w:rsid w:val="008F47AA"/>
    <w:rsid w:val="008F4A8F"/>
    <w:rsid w:val="008F5050"/>
    <w:rsid w:val="008F5089"/>
    <w:rsid w:val="008F51F8"/>
    <w:rsid w:val="008F5208"/>
    <w:rsid w:val="008F5346"/>
    <w:rsid w:val="008F5363"/>
    <w:rsid w:val="008F58B2"/>
    <w:rsid w:val="008F5C45"/>
    <w:rsid w:val="008F5D1D"/>
    <w:rsid w:val="008F5D8A"/>
    <w:rsid w:val="008F6513"/>
    <w:rsid w:val="008F6919"/>
    <w:rsid w:val="008F6CC2"/>
    <w:rsid w:val="008F6EF9"/>
    <w:rsid w:val="008F6FCF"/>
    <w:rsid w:val="008F7132"/>
    <w:rsid w:val="008F7522"/>
    <w:rsid w:val="008F797D"/>
    <w:rsid w:val="008F7C6C"/>
    <w:rsid w:val="008F7F45"/>
    <w:rsid w:val="009003E2"/>
    <w:rsid w:val="00900403"/>
    <w:rsid w:val="0090041C"/>
    <w:rsid w:val="00900494"/>
    <w:rsid w:val="0090068C"/>
    <w:rsid w:val="009008F6"/>
    <w:rsid w:val="00900CAC"/>
    <w:rsid w:val="00900F5E"/>
    <w:rsid w:val="009014DC"/>
    <w:rsid w:val="009016F9"/>
    <w:rsid w:val="00901B4B"/>
    <w:rsid w:val="00901B6C"/>
    <w:rsid w:val="00901D09"/>
    <w:rsid w:val="00901E4A"/>
    <w:rsid w:val="00902564"/>
    <w:rsid w:val="009034E3"/>
    <w:rsid w:val="009034EA"/>
    <w:rsid w:val="009036B0"/>
    <w:rsid w:val="00903F54"/>
    <w:rsid w:val="00904097"/>
    <w:rsid w:val="0090452D"/>
    <w:rsid w:val="00904574"/>
    <w:rsid w:val="0090487B"/>
    <w:rsid w:val="00905509"/>
    <w:rsid w:val="0090556E"/>
    <w:rsid w:val="009056FD"/>
    <w:rsid w:val="00905E1B"/>
    <w:rsid w:val="009063DE"/>
    <w:rsid w:val="00906E95"/>
    <w:rsid w:val="0090723D"/>
    <w:rsid w:val="009073C7"/>
    <w:rsid w:val="009075C4"/>
    <w:rsid w:val="00907643"/>
    <w:rsid w:val="00907CBA"/>
    <w:rsid w:val="009106A0"/>
    <w:rsid w:val="009107C6"/>
    <w:rsid w:val="00910A34"/>
    <w:rsid w:val="009110BE"/>
    <w:rsid w:val="009114A0"/>
    <w:rsid w:val="0091151F"/>
    <w:rsid w:val="00911D28"/>
    <w:rsid w:val="00911D79"/>
    <w:rsid w:val="00911DA4"/>
    <w:rsid w:val="00911F48"/>
    <w:rsid w:val="0091202A"/>
    <w:rsid w:val="00912073"/>
    <w:rsid w:val="00912084"/>
    <w:rsid w:val="00912247"/>
    <w:rsid w:val="0091281C"/>
    <w:rsid w:val="00912BA9"/>
    <w:rsid w:val="0091323F"/>
    <w:rsid w:val="009136A7"/>
    <w:rsid w:val="00913FC5"/>
    <w:rsid w:val="00913FE6"/>
    <w:rsid w:val="009140E1"/>
    <w:rsid w:val="00914469"/>
    <w:rsid w:val="00914537"/>
    <w:rsid w:val="0091494C"/>
    <w:rsid w:val="00914970"/>
    <w:rsid w:val="00914BA8"/>
    <w:rsid w:val="00914FA8"/>
    <w:rsid w:val="00915016"/>
    <w:rsid w:val="00915515"/>
    <w:rsid w:val="00915AEC"/>
    <w:rsid w:val="00915BAD"/>
    <w:rsid w:val="009160E9"/>
    <w:rsid w:val="0091611D"/>
    <w:rsid w:val="00916734"/>
    <w:rsid w:val="00916A00"/>
    <w:rsid w:val="00916E09"/>
    <w:rsid w:val="009170AA"/>
    <w:rsid w:val="0091725D"/>
    <w:rsid w:val="009174B9"/>
    <w:rsid w:val="00917519"/>
    <w:rsid w:val="0091791F"/>
    <w:rsid w:val="00920073"/>
    <w:rsid w:val="00920468"/>
    <w:rsid w:val="00921645"/>
    <w:rsid w:val="00921C6C"/>
    <w:rsid w:val="0092219F"/>
    <w:rsid w:val="00922287"/>
    <w:rsid w:val="009223AA"/>
    <w:rsid w:val="0092249B"/>
    <w:rsid w:val="00922577"/>
    <w:rsid w:val="009226BE"/>
    <w:rsid w:val="0092271C"/>
    <w:rsid w:val="00922854"/>
    <w:rsid w:val="0092291A"/>
    <w:rsid w:val="00922EFD"/>
    <w:rsid w:val="009230F0"/>
    <w:rsid w:val="0092311C"/>
    <w:rsid w:val="00923565"/>
    <w:rsid w:val="009236C7"/>
    <w:rsid w:val="0092385F"/>
    <w:rsid w:val="00923888"/>
    <w:rsid w:val="0092398E"/>
    <w:rsid w:val="009241F5"/>
    <w:rsid w:val="00924200"/>
    <w:rsid w:val="00924351"/>
    <w:rsid w:val="0092440B"/>
    <w:rsid w:val="00924643"/>
    <w:rsid w:val="009248F4"/>
    <w:rsid w:val="009250F8"/>
    <w:rsid w:val="009253DA"/>
    <w:rsid w:val="00925876"/>
    <w:rsid w:val="0092680D"/>
    <w:rsid w:val="00927326"/>
    <w:rsid w:val="00927514"/>
    <w:rsid w:val="009275A3"/>
    <w:rsid w:val="0092796B"/>
    <w:rsid w:val="00927A36"/>
    <w:rsid w:val="00927C47"/>
    <w:rsid w:val="00927DA2"/>
    <w:rsid w:val="00927E90"/>
    <w:rsid w:val="00930147"/>
    <w:rsid w:val="009303BA"/>
    <w:rsid w:val="009303D9"/>
    <w:rsid w:val="00930461"/>
    <w:rsid w:val="00930475"/>
    <w:rsid w:val="00930903"/>
    <w:rsid w:val="00930A6B"/>
    <w:rsid w:val="00930CB0"/>
    <w:rsid w:val="00931007"/>
    <w:rsid w:val="00931174"/>
    <w:rsid w:val="00931D36"/>
    <w:rsid w:val="00932332"/>
    <w:rsid w:val="00932C45"/>
    <w:rsid w:val="00932E9A"/>
    <w:rsid w:val="009333EE"/>
    <w:rsid w:val="009337C6"/>
    <w:rsid w:val="00933D79"/>
    <w:rsid w:val="00934132"/>
    <w:rsid w:val="00934AAD"/>
    <w:rsid w:val="00934B36"/>
    <w:rsid w:val="00935057"/>
    <w:rsid w:val="0093516C"/>
    <w:rsid w:val="0093552C"/>
    <w:rsid w:val="00935987"/>
    <w:rsid w:val="00935D7F"/>
    <w:rsid w:val="00935E68"/>
    <w:rsid w:val="00935EFA"/>
    <w:rsid w:val="00935FDB"/>
    <w:rsid w:val="009362F0"/>
    <w:rsid w:val="0093661D"/>
    <w:rsid w:val="00936671"/>
    <w:rsid w:val="009367A7"/>
    <w:rsid w:val="009369F1"/>
    <w:rsid w:val="00936C0B"/>
    <w:rsid w:val="00937468"/>
    <w:rsid w:val="00937641"/>
    <w:rsid w:val="0093769E"/>
    <w:rsid w:val="00937942"/>
    <w:rsid w:val="00937996"/>
    <w:rsid w:val="00937B25"/>
    <w:rsid w:val="00937FF0"/>
    <w:rsid w:val="009407BD"/>
    <w:rsid w:val="00940EB2"/>
    <w:rsid w:val="00940FA4"/>
    <w:rsid w:val="00941898"/>
    <w:rsid w:val="0094198C"/>
    <w:rsid w:val="00941A30"/>
    <w:rsid w:val="00941DCB"/>
    <w:rsid w:val="009421AE"/>
    <w:rsid w:val="00942408"/>
    <w:rsid w:val="00942488"/>
    <w:rsid w:val="00942513"/>
    <w:rsid w:val="00942A07"/>
    <w:rsid w:val="00942B19"/>
    <w:rsid w:val="00942DCF"/>
    <w:rsid w:val="0094364E"/>
    <w:rsid w:val="00943C50"/>
    <w:rsid w:val="00944C99"/>
    <w:rsid w:val="00944D73"/>
    <w:rsid w:val="009458A9"/>
    <w:rsid w:val="00945915"/>
    <w:rsid w:val="0094599A"/>
    <w:rsid w:val="00945DD8"/>
    <w:rsid w:val="0094603A"/>
    <w:rsid w:val="0094630C"/>
    <w:rsid w:val="0094686B"/>
    <w:rsid w:val="00946A05"/>
    <w:rsid w:val="00946CBF"/>
    <w:rsid w:val="00946E51"/>
    <w:rsid w:val="00947688"/>
    <w:rsid w:val="00947713"/>
    <w:rsid w:val="00947A67"/>
    <w:rsid w:val="00947AC9"/>
    <w:rsid w:val="00947D11"/>
    <w:rsid w:val="0095038C"/>
    <w:rsid w:val="00950951"/>
    <w:rsid w:val="00950C27"/>
    <w:rsid w:val="009515F2"/>
    <w:rsid w:val="00951CE6"/>
    <w:rsid w:val="00951CEB"/>
    <w:rsid w:val="00952292"/>
    <w:rsid w:val="0095264C"/>
    <w:rsid w:val="00952C82"/>
    <w:rsid w:val="009533E4"/>
    <w:rsid w:val="00953842"/>
    <w:rsid w:val="00953AD7"/>
    <w:rsid w:val="00953E75"/>
    <w:rsid w:val="0095435C"/>
    <w:rsid w:val="009547D8"/>
    <w:rsid w:val="009548F3"/>
    <w:rsid w:val="00955493"/>
    <w:rsid w:val="00956110"/>
    <w:rsid w:val="00956704"/>
    <w:rsid w:val="009568F0"/>
    <w:rsid w:val="009569A0"/>
    <w:rsid w:val="0095708B"/>
    <w:rsid w:val="00957434"/>
    <w:rsid w:val="00957A5B"/>
    <w:rsid w:val="00957E6E"/>
    <w:rsid w:val="00960026"/>
    <w:rsid w:val="0096071B"/>
    <w:rsid w:val="00960B48"/>
    <w:rsid w:val="00960C24"/>
    <w:rsid w:val="00960E75"/>
    <w:rsid w:val="00960FA7"/>
    <w:rsid w:val="009615B1"/>
    <w:rsid w:val="00961AC0"/>
    <w:rsid w:val="00961EC0"/>
    <w:rsid w:val="009625BE"/>
    <w:rsid w:val="009625CF"/>
    <w:rsid w:val="00962B38"/>
    <w:rsid w:val="00962B55"/>
    <w:rsid w:val="009630AB"/>
    <w:rsid w:val="009633E8"/>
    <w:rsid w:val="00963539"/>
    <w:rsid w:val="0096354B"/>
    <w:rsid w:val="009639D3"/>
    <w:rsid w:val="00963A33"/>
    <w:rsid w:val="00964084"/>
    <w:rsid w:val="00965351"/>
    <w:rsid w:val="009654DA"/>
    <w:rsid w:val="00965EA1"/>
    <w:rsid w:val="009662E6"/>
    <w:rsid w:val="009664FD"/>
    <w:rsid w:val="0096661F"/>
    <w:rsid w:val="00966D6B"/>
    <w:rsid w:val="00966E8E"/>
    <w:rsid w:val="00966F7F"/>
    <w:rsid w:val="00967182"/>
    <w:rsid w:val="009672E7"/>
    <w:rsid w:val="00967708"/>
    <w:rsid w:val="0096796E"/>
    <w:rsid w:val="00970BAA"/>
    <w:rsid w:val="00970F29"/>
    <w:rsid w:val="009710FD"/>
    <w:rsid w:val="0097130F"/>
    <w:rsid w:val="00971D1E"/>
    <w:rsid w:val="00972C4A"/>
    <w:rsid w:val="00972DAE"/>
    <w:rsid w:val="0097316A"/>
    <w:rsid w:val="00973B08"/>
    <w:rsid w:val="00974C0E"/>
    <w:rsid w:val="00975080"/>
    <w:rsid w:val="009753F2"/>
    <w:rsid w:val="0097545D"/>
    <w:rsid w:val="0097562A"/>
    <w:rsid w:val="00975F89"/>
    <w:rsid w:val="0097612D"/>
    <w:rsid w:val="009762A6"/>
    <w:rsid w:val="00976B53"/>
    <w:rsid w:val="00976D69"/>
    <w:rsid w:val="00977487"/>
    <w:rsid w:val="009777F1"/>
    <w:rsid w:val="0097793C"/>
    <w:rsid w:val="00977B38"/>
    <w:rsid w:val="00977E78"/>
    <w:rsid w:val="00980237"/>
    <w:rsid w:val="00980428"/>
    <w:rsid w:val="00980662"/>
    <w:rsid w:val="00980C12"/>
    <w:rsid w:val="00981309"/>
    <w:rsid w:val="00981619"/>
    <w:rsid w:val="009816C9"/>
    <w:rsid w:val="009819FD"/>
    <w:rsid w:val="009821C9"/>
    <w:rsid w:val="0098221A"/>
    <w:rsid w:val="00983671"/>
    <w:rsid w:val="009838ED"/>
    <w:rsid w:val="00983D43"/>
    <w:rsid w:val="00983EF7"/>
    <w:rsid w:val="00983F11"/>
    <w:rsid w:val="00984790"/>
    <w:rsid w:val="00984E0C"/>
    <w:rsid w:val="00984F0D"/>
    <w:rsid w:val="00985199"/>
    <w:rsid w:val="00985236"/>
    <w:rsid w:val="00985320"/>
    <w:rsid w:val="00985D3E"/>
    <w:rsid w:val="00985FBB"/>
    <w:rsid w:val="00986218"/>
    <w:rsid w:val="00986340"/>
    <w:rsid w:val="00986604"/>
    <w:rsid w:val="00986621"/>
    <w:rsid w:val="00986802"/>
    <w:rsid w:val="009868EF"/>
    <w:rsid w:val="00986B74"/>
    <w:rsid w:val="00986F22"/>
    <w:rsid w:val="00987195"/>
    <w:rsid w:val="009878B4"/>
    <w:rsid w:val="00987990"/>
    <w:rsid w:val="00987F44"/>
    <w:rsid w:val="009900BC"/>
    <w:rsid w:val="009905BF"/>
    <w:rsid w:val="0099073C"/>
    <w:rsid w:val="009909AA"/>
    <w:rsid w:val="00990E59"/>
    <w:rsid w:val="00991A27"/>
    <w:rsid w:val="00991B9A"/>
    <w:rsid w:val="00991F2C"/>
    <w:rsid w:val="0099236C"/>
    <w:rsid w:val="009923C5"/>
    <w:rsid w:val="009923F4"/>
    <w:rsid w:val="00992768"/>
    <w:rsid w:val="009931D8"/>
    <w:rsid w:val="009933FC"/>
    <w:rsid w:val="0099372B"/>
    <w:rsid w:val="00993778"/>
    <w:rsid w:val="0099434E"/>
    <w:rsid w:val="009943F3"/>
    <w:rsid w:val="0099450E"/>
    <w:rsid w:val="009947C9"/>
    <w:rsid w:val="009954B4"/>
    <w:rsid w:val="0099553B"/>
    <w:rsid w:val="00995E75"/>
    <w:rsid w:val="00996625"/>
    <w:rsid w:val="00996C51"/>
    <w:rsid w:val="00996CF4"/>
    <w:rsid w:val="00996FF8"/>
    <w:rsid w:val="009970F0"/>
    <w:rsid w:val="00997506"/>
    <w:rsid w:val="0099758D"/>
    <w:rsid w:val="009976DC"/>
    <w:rsid w:val="00997B0B"/>
    <w:rsid w:val="00997B6B"/>
    <w:rsid w:val="00997F4B"/>
    <w:rsid w:val="00997FF8"/>
    <w:rsid w:val="009A0097"/>
    <w:rsid w:val="009A02B7"/>
    <w:rsid w:val="009A065A"/>
    <w:rsid w:val="009A09DE"/>
    <w:rsid w:val="009A0B96"/>
    <w:rsid w:val="009A0BE4"/>
    <w:rsid w:val="009A0E7C"/>
    <w:rsid w:val="009A0EDC"/>
    <w:rsid w:val="009A12E1"/>
    <w:rsid w:val="009A1633"/>
    <w:rsid w:val="009A18D1"/>
    <w:rsid w:val="009A1ACC"/>
    <w:rsid w:val="009A1CEE"/>
    <w:rsid w:val="009A1DC6"/>
    <w:rsid w:val="009A1DE0"/>
    <w:rsid w:val="009A2089"/>
    <w:rsid w:val="009A27D5"/>
    <w:rsid w:val="009A2C80"/>
    <w:rsid w:val="009A2F6F"/>
    <w:rsid w:val="009A3279"/>
    <w:rsid w:val="009A35D6"/>
    <w:rsid w:val="009A3B31"/>
    <w:rsid w:val="009A403C"/>
    <w:rsid w:val="009A45EC"/>
    <w:rsid w:val="009A46CA"/>
    <w:rsid w:val="009A4731"/>
    <w:rsid w:val="009A4C67"/>
    <w:rsid w:val="009A50F8"/>
    <w:rsid w:val="009A5733"/>
    <w:rsid w:val="009A5748"/>
    <w:rsid w:val="009A5765"/>
    <w:rsid w:val="009A5907"/>
    <w:rsid w:val="009A5A17"/>
    <w:rsid w:val="009A5C9A"/>
    <w:rsid w:val="009A632A"/>
    <w:rsid w:val="009A648D"/>
    <w:rsid w:val="009A65C8"/>
    <w:rsid w:val="009A666C"/>
    <w:rsid w:val="009A679F"/>
    <w:rsid w:val="009A68EF"/>
    <w:rsid w:val="009A6A9E"/>
    <w:rsid w:val="009A6CBF"/>
    <w:rsid w:val="009A71AE"/>
    <w:rsid w:val="009A75D2"/>
    <w:rsid w:val="009A764A"/>
    <w:rsid w:val="009A7A7A"/>
    <w:rsid w:val="009A7F51"/>
    <w:rsid w:val="009B081B"/>
    <w:rsid w:val="009B0A12"/>
    <w:rsid w:val="009B11F2"/>
    <w:rsid w:val="009B282F"/>
    <w:rsid w:val="009B2AE5"/>
    <w:rsid w:val="009B2B16"/>
    <w:rsid w:val="009B3613"/>
    <w:rsid w:val="009B38EC"/>
    <w:rsid w:val="009B38F7"/>
    <w:rsid w:val="009B3D94"/>
    <w:rsid w:val="009B3DEF"/>
    <w:rsid w:val="009B3E1C"/>
    <w:rsid w:val="009B3F93"/>
    <w:rsid w:val="009B453C"/>
    <w:rsid w:val="009B4585"/>
    <w:rsid w:val="009B49E0"/>
    <w:rsid w:val="009B4EFC"/>
    <w:rsid w:val="009B4F09"/>
    <w:rsid w:val="009B509B"/>
    <w:rsid w:val="009B5A54"/>
    <w:rsid w:val="009B5DC1"/>
    <w:rsid w:val="009B6328"/>
    <w:rsid w:val="009B64BA"/>
    <w:rsid w:val="009B67A1"/>
    <w:rsid w:val="009B6B3E"/>
    <w:rsid w:val="009B739C"/>
    <w:rsid w:val="009B767D"/>
    <w:rsid w:val="009B77C8"/>
    <w:rsid w:val="009B78CC"/>
    <w:rsid w:val="009B7933"/>
    <w:rsid w:val="009B7951"/>
    <w:rsid w:val="009C01AF"/>
    <w:rsid w:val="009C0389"/>
    <w:rsid w:val="009C066E"/>
    <w:rsid w:val="009C08EB"/>
    <w:rsid w:val="009C0FAA"/>
    <w:rsid w:val="009C126E"/>
    <w:rsid w:val="009C1F6A"/>
    <w:rsid w:val="009C20D0"/>
    <w:rsid w:val="009C2205"/>
    <w:rsid w:val="009C2594"/>
    <w:rsid w:val="009C27A4"/>
    <w:rsid w:val="009C2BB0"/>
    <w:rsid w:val="009C2EEF"/>
    <w:rsid w:val="009C31D0"/>
    <w:rsid w:val="009C33E8"/>
    <w:rsid w:val="009C36D1"/>
    <w:rsid w:val="009C3B46"/>
    <w:rsid w:val="009C5061"/>
    <w:rsid w:val="009C574E"/>
    <w:rsid w:val="009C5846"/>
    <w:rsid w:val="009C593E"/>
    <w:rsid w:val="009C635C"/>
    <w:rsid w:val="009C65AC"/>
    <w:rsid w:val="009C6873"/>
    <w:rsid w:val="009C6B2F"/>
    <w:rsid w:val="009C6D34"/>
    <w:rsid w:val="009C76AB"/>
    <w:rsid w:val="009C79A8"/>
    <w:rsid w:val="009C7BEE"/>
    <w:rsid w:val="009C7F28"/>
    <w:rsid w:val="009D0181"/>
    <w:rsid w:val="009D01C2"/>
    <w:rsid w:val="009D0249"/>
    <w:rsid w:val="009D04F0"/>
    <w:rsid w:val="009D0B89"/>
    <w:rsid w:val="009D120A"/>
    <w:rsid w:val="009D17AC"/>
    <w:rsid w:val="009D1895"/>
    <w:rsid w:val="009D1959"/>
    <w:rsid w:val="009D1CC4"/>
    <w:rsid w:val="009D1CFA"/>
    <w:rsid w:val="009D1D85"/>
    <w:rsid w:val="009D1EB2"/>
    <w:rsid w:val="009D2067"/>
    <w:rsid w:val="009D20BF"/>
    <w:rsid w:val="009D2149"/>
    <w:rsid w:val="009D215F"/>
    <w:rsid w:val="009D2215"/>
    <w:rsid w:val="009D2472"/>
    <w:rsid w:val="009D2476"/>
    <w:rsid w:val="009D2930"/>
    <w:rsid w:val="009D33C4"/>
    <w:rsid w:val="009D3533"/>
    <w:rsid w:val="009D35AF"/>
    <w:rsid w:val="009D40C9"/>
    <w:rsid w:val="009D41D1"/>
    <w:rsid w:val="009D45F4"/>
    <w:rsid w:val="009D4845"/>
    <w:rsid w:val="009D4ACA"/>
    <w:rsid w:val="009D4D69"/>
    <w:rsid w:val="009D4DE0"/>
    <w:rsid w:val="009D4F12"/>
    <w:rsid w:val="009D535E"/>
    <w:rsid w:val="009D58F5"/>
    <w:rsid w:val="009D5AA9"/>
    <w:rsid w:val="009D5F2E"/>
    <w:rsid w:val="009D647D"/>
    <w:rsid w:val="009D6531"/>
    <w:rsid w:val="009D6793"/>
    <w:rsid w:val="009D6A29"/>
    <w:rsid w:val="009D6A44"/>
    <w:rsid w:val="009D7226"/>
    <w:rsid w:val="009D7596"/>
    <w:rsid w:val="009D76A6"/>
    <w:rsid w:val="009D7E98"/>
    <w:rsid w:val="009E0149"/>
    <w:rsid w:val="009E0476"/>
    <w:rsid w:val="009E0560"/>
    <w:rsid w:val="009E070E"/>
    <w:rsid w:val="009E0771"/>
    <w:rsid w:val="009E08FF"/>
    <w:rsid w:val="009E0D3C"/>
    <w:rsid w:val="009E0E49"/>
    <w:rsid w:val="009E1167"/>
    <w:rsid w:val="009E1521"/>
    <w:rsid w:val="009E195D"/>
    <w:rsid w:val="009E1A3B"/>
    <w:rsid w:val="009E2216"/>
    <w:rsid w:val="009E26FC"/>
    <w:rsid w:val="009E3335"/>
    <w:rsid w:val="009E3492"/>
    <w:rsid w:val="009E39B9"/>
    <w:rsid w:val="009E3CCA"/>
    <w:rsid w:val="009E4219"/>
    <w:rsid w:val="009E449B"/>
    <w:rsid w:val="009E4502"/>
    <w:rsid w:val="009E45F1"/>
    <w:rsid w:val="009E486E"/>
    <w:rsid w:val="009E4A15"/>
    <w:rsid w:val="009E4B53"/>
    <w:rsid w:val="009E50F1"/>
    <w:rsid w:val="009E5142"/>
    <w:rsid w:val="009E53F3"/>
    <w:rsid w:val="009E5912"/>
    <w:rsid w:val="009E5A55"/>
    <w:rsid w:val="009E5F38"/>
    <w:rsid w:val="009E6174"/>
    <w:rsid w:val="009E6330"/>
    <w:rsid w:val="009E6EB1"/>
    <w:rsid w:val="009E775D"/>
    <w:rsid w:val="009E7B6B"/>
    <w:rsid w:val="009E7FE7"/>
    <w:rsid w:val="009F046A"/>
    <w:rsid w:val="009F0A71"/>
    <w:rsid w:val="009F13D5"/>
    <w:rsid w:val="009F164E"/>
    <w:rsid w:val="009F1BD4"/>
    <w:rsid w:val="009F1C8A"/>
    <w:rsid w:val="009F1E15"/>
    <w:rsid w:val="009F1FDD"/>
    <w:rsid w:val="009F2548"/>
    <w:rsid w:val="009F2554"/>
    <w:rsid w:val="009F25C3"/>
    <w:rsid w:val="009F2938"/>
    <w:rsid w:val="009F3B0A"/>
    <w:rsid w:val="009F3C4C"/>
    <w:rsid w:val="009F3CB0"/>
    <w:rsid w:val="009F3D48"/>
    <w:rsid w:val="009F4810"/>
    <w:rsid w:val="009F4E6F"/>
    <w:rsid w:val="009F4EC9"/>
    <w:rsid w:val="009F4F23"/>
    <w:rsid w:val="009F54CC"/>
    <w:rsid w:val="009F5641"/>
    <w:rsid w:val="009F5DB3"/>
    <w:rsid w:val="009F5F73"/>
    <w:rsid w:val="009F64C4"/>
    <w:rsid w:val="009F66BE"/>
    <w:rsid w:val="009F6B3A"/>
    <w:rsid w:val="009F6DFE"/>
    <w:rsid w:val="009F6F99"/>
    <w:rsid w:val="009F7068"/>
    <w:rsid w:val="009F77A1"/>
    <w:rsid w:val="009F7C1C"/>
    <w:rsid w:val="009F7C3B"/>
    <w:rsid w:val="009F7CF4"/>
    <w:rsid w:val="00A0033E"/>
    <w:rsid w:val="00A0042E"/>
    <w:rsid w:val="00A005B5"/>
    <w:rsid w:val="00A00CCB"/>
    <w:rsid w:val="00A00E73"/>
    <w:rsid w:val="00A01011"/>
    <w:rsid w:val="00A0101D"/>
    <w:rsid w:val="00A01153"/>
    <w:rsid w:val="00A011E6"/>
    <w:rsid w:val="00A016B8"/>
    <w:rsid w:val="00A01926"/>
    <w:rsid w:val="00A01940"/>
    <w:rsid w:val="00A01956"/>
    <w:rsid w:val="00A01E94"/>
    <w:rsid w:val="00A02076"/>
    <w:rsid w:val="00A02350"/>
    <w:rsid w:val="00A02556"/>
    <w:rsid w:val="00A02617"/>
    <w:rsid w:val="00A027DF"/>
    <w:rsid w:val="00A02A4D"/>
    <w:rsid w:val="00A02CED"/>
    <w:rsid w:val="00A035A4"/>
    <w:rsid w:val="00A0380B"/>
    <w:rsid w:val="00A04830"/>
    <w:rsid w:val="00A04955"/>
    <w:rsid w:val="00A04E60"/>
    <w:rsid w:val="00A0503B"/>
    <w:rsid w:val="00A0513C"/>
    <w:rsid w:val="00A0517E"/>
    <w:rsid w:val="00A05D28"/>
    <w:rsid w:val="00A0634D"/>
    <w:rsid w:val="00A064E2"/>
    <w:rsid w:val="00A0668C"/>
    <w:rsid w:val="00A069D0"/>
    <w:rsid w:val="00A06B78"/>
    <w:rsid w:val="00A06C62"/>
    <w:rsid w:val="00A07411"/>
    <w:rsid w:val="00A0742A"/>
    <w:rsid w:val="00A07776"/>
    <w:rsid w:val="00A0799B"/>
    <w:rsid w:val="00A07CB3"/>
    <w:rsid w:val="00A106E2"/>
    <w:rsid w:val="00A108D3"/>
    <w:rsid w:val="00A10BA7"/>
    <w:rsid w:val="00A111BB"/>
    <w:rsid w:val="00A1233D"/>
    <w:rsid w:val="00A123DD"/>
    <w:rsid w:val="00A127F2"/>
    <w:rsid w:val="00A12E7C"/>
    <w:rsid w:val="00A12F5B"/>
    <w:rsid w:val="00A12F72"/>
    <w:rsid w:val="00A13031"/>
    <w:rsid w:val="00A1314C"/>
    <w:rsid w:val="00A1343A"/>
    <w:rsid w:val="00A136AA"/>
    <w:rsid w:val="00A143E9"/>
    <w:rsid w:val="00A14473"/>
    <w:rsid w:val="00A144FE"/>
    <w:rsid w:val="00A148D1"/>
    <w:rsid w:val="00A14982"/>
    <w:rsid w:val="00A14B09"/>
    <w:rsid w:val="00A14B6C"/>
    <w:rsid w:val="00A14F6B"/>
    <w:rsid w:val="00A15410"/>
    <w:rsid w:val="00A15692"/>
    <w:rsid w:val="00A15954"/>
    <w:rsid w:val="00A15F5F"/>
    <w:rsid w:val="00A16566"/>
    <w:rsid w:val="00A16B48"/>
    <w:rsid w:val="00A1775A"/>
    <w:rsid w:val="00A17788"/>
    <w:rsid w:val="00A17E84"/>
    <w:rsid w:val="00A20067"/>
    <w:rsid w:val="00A203E8"/>
    <w:rsid w:val="00A2051A"/>
    <w:rsid w:val="00A20CA0"/>
    <w:rsid w:val="00A2138C"/>
    <w:rsid w:val="00A2153A"/>
    <w:rsid w:val="00A21854"/>
    <w:rsid w:val="00A21BF1"/>
    <w:rsid w:val="00A21F88"/>
    <w:rsid w:val="00A21FAE"/>
    <w:rsid w:val="00A21FB0"/>
    <w:rsid w:val="00A22526"/>
    <w:rsid w:val="00A226DF"/>
    <w:rsid w:val="00A22A43"/>
    <w:rsid w:val="00A22E80"/>
    <w:rsid w:val="00A22ED4"/>
    <w:rsid w:val="00A22F6F"/>
    <w:rsid w:val="00A23053"/>
    <w:rsid w:val="00A2351D"/>
    <w:rsid w:val="00A2364B"/>
    <w:rsid w:val="00A23751"/>
    <w:rsid w:val="00A2415B"/>
    <w:rsid w:val="00A2431F"/>
    <w:rsid w:val="00A2457F"/>
    <w:rsid w:val="00A25026"/>
    <w:rsid w:val="00A251B8"/>
    <w:rsid w:val="00A25576"/>
    <w:rsid w:val="00A256AD"/>
    <w:rsid w:val="00A25B9B"/>
    <w:rsid w:val="00A25DEC"/>
    <w:rsid w:val="00A26126"/>
    <w:rsid w:val="00A26CE2"/>
    <w:rsid w:val="00A26DE3"/>
    <w:rsid w:val="00A26F99"/>
    <w:rsid w:val="00A271F9"/>
    <w:rsid w:val="00A2725D"/>
    <w:rsid w:val="00A278C5"/>
    <w:rsid w:val="00A3040C"/>
    <w:rsid w:val="00A305F3"/>
    <w:rsid w:val="00A30A94"/>
    <w:rsid w:val="00A31A12"/>
    <w:rsid w:val="00A32144"/>
    <w:rsid w:val="00A32852"/>
    <w:rsid w:val="00A328DD"/>
    <w:rsid w:val="00A32F08"/>
    <w:rsid w:val="00A3326F"/>
    <w:rsid w:val="00A33A9A"/>
    <w:rsid w:val="00A343FE"/>
    <w:rsid w:val="00A34748"/>
    <w:rsid w:val="00A34D7B"/>
    <w:rsid w:val="00A34D93"/>
    <w:rsid w:val="00A34E89"/>
    <w:rsid w:val="00A35186"/>
    <w:rsid w:val="00A352D5"/>
    <w:rsid w:val="00A36181"/>
    <w:rsid w:val="00A366F6"/>
    <w:rsid w:val="00A36848"/>
    <w:rsid w:val="00A36AAD"/>
    <w:rsid w:val="00A36B41"/>
    <w:rsid w:val="00A36C49"/>
    <w:rsid w:val="00A36F25"/>
    <w:rsid w:val="00A36FB1"/>
    <w:rsid w:val="00A375D9"/>
    <w:rsid w:val="00A3762E"/>
    <w:rsid w:val="00A3787E"/>
    <w:rsid w:val="00A379A2"/>
    <w:rsid w:val="00A4014A"/>
    <w:rsid w:val="00A4032A"/>
    <w:rsid w:val="00A403A7"/>
    <w:rsid w:val="00A4041A"/>
    <w:rsid w:val="00A40877"/>
    <w:rsid w:val="00A40BD5"/>
    <w:rsid w:val="00A40E50"/>
    <w:rsid w:val="00A4151A"/>
    <w:rsid w:val="00A42276"/>
    <w:rsid w:val="00A426AB"/>
    <w:rsid w:val="00A42864"/>
    <w:rsid w:val="00A42C88"/>
    <w:rsid w:val="00A43218"/>
    <w:rsid w:val="00A434B2"/>
    <w:rsid w:val="00A43C43"/>
    <w:rsid w:val="00A43E3E"/>
    <w:rsid w:val="00A44626"/>
    <w:rsid w:val="00A44E67"/>
    <w:rsid w:val="00A458DE"/>
    <w:rsid w:val="00A45B30"/>
    <w:rsid w:val="00A4617B"/>
    <w:rsid w:val="00A46679"/>
    <w:rsid w:val="00A467B6"/>
    <w:rsid w:val="00A46BCA"/>
    <w:rsid w:val="00A46EA0"/>
    <w:rsid w:val="00A47585"/>
    <w:rsid w:val="00A475A9"/>
    <w:rsid w:val="00A476C5"/>
    <w:rsid w:val="00A4789D"/>
    <w:rsid w:val="00A47A20"/>
    <w:rsid w:val="00A47B99"/>
    <w:rsid w:val="00A5010F"/>
    <w:rsid w:val="00A501F4"/>
    <w:rsid w:val="00A502E3"/>
    <w:rsid w:val="00A5054E"/>
    <w:rsid w:val="00A51569"/>
    <w:rsid w:val="00A5199C"/>
    <w:rsid w:val="00A51A20"/>
    <w:rsid w:val="00A51A6A"/>
    <w:rsid w:val="00A51EB4"/>
    <w:rsid w:val="00A5206E"/>
    <w:rsid w:val="00A521A3"/>
    <w:rsid w:val="00A5241B"/>
    <w:rsid w:val="00A52891"/>
    <w:rsid w:val="00A53770"/>
    <w:rsid w:val="00A53B48"/>
    <w:rsid w:val="00A53F88"/>
    <w:rsid w:val="00A540C4"/>
    <w:rsid w:val="00A540E3"/>
    <w:rsid w:val="00A5476F"/>
    <w:rsid w:val="00A55084"/>
    <w:rsid w:val="00A552D1"/>
    <w:rsid w:val="00A55F35"/>
    <w:rsid w:val="00A55FCC"/>
    <w:rsid w:val="00A5619B"/>
    <w:rsid w:val="00A569A4"/>
    <w:rsid w:val="00A56E7A"/>
    <w:rsid w:val="00A572BB"/>
    <w:rsid w:val="00A57318"/>
    <w:rsid w:val="00A57594"/>
    <w:rsid w:val="00A57C3D"/>
    <w:rsid w:val="00A57FCF"/>
    <w:rsid w:val="00A6010C"/>
    <w:rsid w:val="00A603A0"/>
    <w:rsid w:val="00A60B47"/>
    <w:rsid w:val="00A60BC4"/>
    <w:rsid w:val="00A60C35"/>
    <w:rsid w:val="00A61A5A"/>
    <w:rsid w:val="00A61EB3"/>
    <w:rsid w:val="00A6211D"/>
    <w:rsid w:val="00A6219D"/>
    <w:rsid w:val="00A621C6"/>
    <w:rsid w:val="00A63345"/>
    <w:rsid w:val="00A63641"/>
    <w:rsid w:val="00A63DB3"/>
    <w:rsid w:val="00A63F20"/>
    <w:rsid w:val="00A64ED0"/>
    <w:rsid w:val="00A65805"/>
    <w:rsid w:val="00A65E90"/>
    <w:rsid w:val="00A65FD0"/>
    <w:rsid w:val="00A66215"/>
    <w:rsid w:val="00A6639D"/>
    <w:rsid w:val="00A6694B"/>
    <w:rsid w:val="00A66BDF"/>
    <w:rsid w:val="00A66C75"/>
    <w:rsid w:val="00A67160"/>
    <w:rsid w:val="00A67773"/>
    <w:rsid w:val="00A7003E"/>
    <w:rsid w:val="00A702C6"/>
    <w:rsid w:val="00A70766"/>
    <w:rsid w:val="00A70CA0"/>
    <w:rsid w:val="00A71163"/>
    <w:rsid w:val="00A71A91"/>
    <w:rsid w:val="00A72182"/>
    <w:rsid w:val="00A721D3"/>
    <w:rsid w:val="00A72664"/>
    <w:rsid w:val="00A72667"/>
    <w:rsid w:val="00A72982"/>
    <w:rsid w:val="00A72A1F"/>
    <w:rsid w:val="00A72A42"/>
    <w:rsid w:val="00A72A95"/>
    <w:rsid w:val="00A72DF5"/>
    <w:rsid w:val="00A72E10"/>
    <w:rsid w:val="00A72F70"/>
    <w:rsid w:val="00A73304"/>
    <w:rsid w:val="00A7369A"/>
    <w:rsid w:val="00A7394F"/>
    <w:rsid w:val="00A73CB4"/>
    <w:rsid w:val="00A73CE9"/>
    <w:rsid w:val="00A73DF4"/>
    <w:rsid w:val="00A740DE"/>
    <w:rsid w:val="00A7427A"/>
    <w:rsid w:val="00A74737"/>
    <w:rsid w:val="00A7499C"/>
    <w:rsid w:val="00A74B16"/>
    <w:rsid w:val="00A74B74"/>
    <w:rsid w:val="00A7591D"/>
    <w:rsid w:val="00A75AED"/>
    <w:rsid w:val="00A764C5"/>
    <w:rsid w:val="00A768CE"/>
    <w:rsid w:val="00A7739B"/>
    <w:rsid w:val="00A7755D"/>
    <w:rsid w:val="00A77E83"/>
    <w:rsid w:val="00A80394"/>
    <w:rsid w:val="00A803BD"/>
    <w:rsid w:val="00A80476"/>
    <w:rsid w:val="00A80504"/>
    <w:rsid w:val="00A80AD5"/>
    <w:rsid w:val="00A80F45"/>
    <w:rsid w:val="00A8198B"/>
    <w:rsid w:val="00A81D98"/>
    <w:rsid w:val="00A81E9C"/>
    <w:rsid w:val="00A82200"/>
    <w:rsid w:val="00A82223"/>
    <w:rsid w:val="00A82449"/>
    <w:rsid w:val="00A82D4E"/>
    <w:rsid w:val="00A831F8"/>
    <w:rsid w:val="00A8333A"/>
    <w:rsid w:val="00A839D6"/>
    <w:rsid w:val="00A83E5D"/>
    <w:rsid w:val="00A84487"/>
    <w:rsid w:val="00A845B7"/>
    <w:rsid w:val="00A8462F"/>
    <w:rsid w:val="00A849A0"/>
    <w:rsid w:val="00A849B8"/>
    <w:rsid w:val="00A84B5A"/>
    <w:rsid w:val="00A84DA5"/>
    <w:rsid w:val="00A84E2F"/>
    <w:rsid w:val="00A85038"/>
    <w:rsid w:val="00A85107"/>
    <w:rsid w:val="00A8533D"/>
    <w:rsid w:val="00A857C4"/>
    <w:rsid w:val="00A85815"/>
    <w:rsid w:val="00A858C6"/>
    <w:rsid w:val="00A85AB0"/>
    <w:rsid w:val="00A8663C"/>
    <w:rsid w:val="00A8670B"/>
    <w:rsid w:val="00A867EF"/>
    <w:rsid w:val="00A86C1E"/>
    <w:rsid w:val="00A8728F"/>
    <w:rsid w:val="00A87E88"/>
    <w:rsid w:val="00A87FE3"/>
    <w:rsid w:val="00A900FB"/>
    <w:rsid w:val="00A901B1"/>
    <w:rsid w:val="00A9068E"/>
    <w:rsid w:val="00A9096E"/>
    <w:rsid w:val="00A909B5"/>
    <w:rsid w:val="00A90AC4"/>
    <w:rsid w:val="00A90B51"/>
    <w:rsid w:val="00A90DD0"/>
    <w:rsid w:val="00A912F1"/>
    <w:rsid w:val="00A91D5E"/>
    <w:rsid w:val="00A91F42"/>
    <w:rsid w:val="00A9264E"/>
    <w:rsid w:val="00A928A6"/>
    <w:rsid w:val="00A928F0"/>
    <w:rsid w:val="00A929AC"/>
    <w:rsid w:val="00A92DB4"/>
    <w:rsid w:val="00A93527"/>
    <w:rsid w:val="00A93EAB"/>
    <w:rsid w:val="00A945B9"/>
    <w:rsid w:val="00A94A8C"/>
    <w:rsid w:val="00A94B4D"/>
    <w:rsid w:val="00A94E6B"/>
    <w:rsid w:val="00A954EF"/>
    <w:rsid w:val="00A955CE"/>
    <w:rsid w:val="00A956ED"/>
    <w:rsid w:val="00A9649D"/>
    <w:rsid w:val="00A96B90"/>
    <w:rsid w:val="00A96C18"/>
    <w:rsid w:val="00A96DE8"/>
    <w:rsid w:val="00A96EBC"/>
    <w:rsid w:val="00A96F5F"/>
    <w:rsid w:val="00A970AF"/>
    <w:rsid w:val="00A973CB"/>
    <w:rsid w:val="00A97608"/>
    <w:rsid w:val="00A9764F"/>
    <w:rsid w:val="00A97796"/>
    <w:rsid w:val="00A97AA7"/>
    <w:rsid w:val="00A97DB2"/>
    <w:rsid w:val="00A97FDB"/>
    <w:rsid w:val="00AA0046"/>
    <w:rsid w:val="00AA1240"/>
    <w:rsid w:val="00AA156B"/>
    <w:rsid w:val="00AA16EE"/>
    <w:rsid w:val="00AA19EC"/>
    <w:rsid w:val="00AA1A73"/>
    <w:rsid w:val="00AA1CD7"/>
    <w:rsid w:val="00AA1DD5"/>
    <w:rsid w:val="00AA1E0D"/>
    <w:rsid w:val="00AA1FFA"/>
    <w:rsid w:val="00AA20F6"/>
    <w:rsid w:val="00AA2519"/>
    <w:rsid w:val="00AA32C1"/>
    <w:rsid w:val="00AA3676"/>
    <w:rsid w:val="00AA3814"/>
    <w:rsid w:val="00AA3C54"/>
    <w:rsid w:val="00AA3FA4"/>
    <w:rsid w:val="00AA3FF7"/>
    <w:rsid w:val="00AA4A03"/>
    <w:rsid w:val="00AA4E77"/>
    <w:rsid w:val="00AA531B"/>
    <w:rsid w:val="00AA58B7"/>
    <w:rsid w:val="00AA58ED"/>
    <w:rsid w:val="00AA5981"/>
    <w:rsid w:val="00AA5A5E"/>
    <w:rsid w:val="00AA5A78"/>
    <w:rsid w:val="00AA5BAF"/>
    <w:rsid w:val="00AA6394"/>
    <w:rsid w:val="00AA64FC"/>
    <w:rsid w:val="00AA6743"/>
    <w:rsid w:val="00AA69EC"/>
    <w:rsid w:val="00AA6C63"/>
    <w:rsid w:val="00AA7132"/>
    <w:rsid w:val="00AA755C"/>
    <w:rsid w:val="00AA77C2"/>
    <w:rsid w:val="00AB0805"/>
    <w:rsid w:val="00AB109C"/>
    <w:rsid w:val="00AB11CC"/>
    <w:rsid w:val="00AB1285"/>
    <w:rsid w:val="00AB195B"/>
    <w:rsid w:val="00AB1A89"/>
    <w:rsid w:val="00AB1D3C"/>
    <w:rsid w:val="00AB1E60"/>
    <w:rsid w:val="00AB272B"/>
    <w:rsid w:val="00AB2A7B"/>
    <w:rsid w:val="00AB2A92"/>
    <w:rsid w:val="00AB2AE3"/>
    <w:rsid w:val="00AB3571"/>
    <w:rsid w:val="00AB3836"/>
    <w:rsid w:val="00AB38E6"/>
    <w:rsid w:val="00AB4611"/>
    <w:rsid w:val="00AB4867"/>
    <w:rsid w:val="00AB55F0"/>
    <w:rsid w:val="00AB59C9"/>
    <w:rsid w:val="00AB5A72"/>
    <w:rsid w:val="00AB5B86"/>
    <w:rsid w:val="00AB6020"/>
    <w:rsid w:val="00AB6530"/>
    <w:rsid w:val="00AB6579"/>
    <w:rsid w:val="00AB66F6"/>
    <w:rsid w:val="00AB676D"/>
    <w:rsid w:val="00AB680C"/>
    <w:rsid w:val="00AB69E1"/>
    <w:rsid w:val="00AB6BCD"/>
    <w:rsid w:val="00AB6EDC"/>
    <w:rsid w:val="00AB705C"/>
    <w:rsid w:val="00AB71BD"/>
    <w:rsid w:val="00AB7262"/>
    <w:rsid w:val="00AB780B"/>
    <w:rsid w:val="00AB7ADA"/>
    <w:rsid w:val="00AB7C8F"/>
    <w:rsid w:val="00AB7FA8"/>
    <w:rsid w:val="00AC0153"/>
    <w:rsid w:val="00AC03ED"/>
    <w:rsid w:val="00AC09D2"/>
    <w:rsid w:val="00AC1368"/>
    <w:rsid w:val="00AC1A19"/>
    <w:rsid w:val="00AC1A45"/>
    <w:rsid w:val="00AC202B"/>
    <w:rsid w:val="00AC2088"/>
    <w:rsid w:val="00AC2216"/>
    <w:rsid w:val="00AC2575"/>
    <w:rsid w:val="00AC275A"/>
    <w:rsid w:val="00AC32F2"/>
    <w:rsid w:val="00AC34B0"/>
    <w:rsid w:val="00AC35BF"/>
    <w:rsid w:val="00AC429C"/>
    <w:rsid w:val="00AC4B48"/>
    <w:rsid w:val="00AC4E8D"/>
    <w:rsid w:val="00AC4F32"/>
    <w:rsid w:val="00AC5115"/>
    <w:rsid w:val="00AC5292"/>
    <w:rsid w:val="00AC56CB"/>
    <w:rsid w:val="00AC588E"/>
    <w:rsid w:val="00AC5AEA"/>
    <w:rsid w:val="00AC5FC8"/>
    <w:rsid w:val="00AC6B3B"/>
    <w:rsid w:val="00AC737C"/>
    <w:rsid w:val="00AC7B1A"/>
    <w:rsid w:val="00AC7E12"/>
    <w:rsid w:val="00AC7FE3"/>
    <w:rsid w:val="00AD0100"/>
    <w:rsid w:val="00AD0409"/>
    <w:rsid w:val="00AD05DC"/>
    <w:rsid w:val="00AD0874"/>
    <w:rsid w:val="00AD0894"/>
    <w:rsid w:val="00AD08DA"/>
    <w:rsid w:val="00AD1154"/>
    <w:rsid w:val="00AD1172"/>
    <w:rsid w:val="00AD12F9"/>
    <w:rsid w:val="00AD134C"/>
    <w:rsid w:val="00AD138F"/>
    <w:rsid w:val="00AD1A42"/>
    <w:rsid w:val="00AD1B8D"/>
    <w:rsid w:val="00AD20EA"/>
    <w:rsid w:val="00AD220C"/>
    <w:rsid w:val="00AD246D"/>
    <w:rsid w:val="00AD266D"/>
    <w:rsid w:val="00AD28F0"/>
    <w:rsid w:val="00AD2957"/>
    <w:rsid w:val="00AD2A1F"/>
    <w:rsid w:val="00AD2BDA"/>
    <w:rsid w:val="00AD2DF0"/>
    <w:rsid w:val="00AD3851"/>
    <w:rsid w:val="00AD3DF5"/>
    <w:rsid w:val="00AD3EF7"/>
    <w:rsid w:val="00AD4575"/>
    <w:rsid w:val="00AD4672"/>
    <w:rsid w:val="00AD46A7"/>
    <w:rsid w:val="00AD5111"/>
    <w:rsid w:val="00AD5342"/>
    <w:rsid w:val="00AD5436"/>
    <w:rsid w:val="00AD546B"/>
    <w:rsid w:val="00AD58EF"/>
    <w:rsid w:val="00AD593C"/>
    <w:rsid w:val="00AD5A59"/>
    <w:rsid w:val="00AD5B99"/>
    <w:rsid w:val="00AD673A"/>
    <w:rsid w:val="00AD68F8"/>
    <w:rsid w:val="00AD6932"/>
    <w:rsid w:val="00AD6D78"/>
    <w:rsid w:val="00AD7748"/>
    <w:rsid w:val="00AD7822"/>
    <w:rsid w:val="00AD7A72"/>
    <w:rsid w:val="00AD7C20"/>
    <w:rsid w:val="00AD7CCC"/>
    <w:rsid w:val="00AE0280"/>
    <w:rsid w:val="00AE0297"/>
    <w:rsid w:val="00AE0DF0"/>
    <w:rsid w:val="00AE0E21"/>
    <w:rsid w:val="00AE0E51"/>
    <w:rsid w:val="00AE1150"/>
    <w:rsid w:val="00AE1B68"/>
    <w:rsid w:val="00AE1E37"/>
    <w:rsid w:val="00AE1EE8"/>
    <w:rsid w:val="00AE2630"/>
    <w:rsid w:val="00AE265B"/>
    <w:rsid w:val="00AE29AF"/>
    <w:rsid w:val="00AE2B93"/>
    <w:rsid w:val="00AE2CF2"/>
    <w:rsid w:val="00AE2FAD"/>
    <w:rsid w:val="00AE30C9"/>
    <w:rsid w:val="00AE31BD"/>
    <w:rsid w:val="00AE3BCC"/>
    <w:rsid w:val="00AE3BEB"/>
    <w:rsid w:val="00AE3C2F"/>
    <w:rsid w:val="00AE3CBA"/>
    <w:rsid w:val="00AE3ECD"/>
    <w:rsid w:val="00AE47B8"/>
    <w:rsid w:val="00AE4AF7"/>
    <w:rsid w:val="00AE523E"/>
    <w:rsid w:val="00AE5579"/>
    <w:rsid w:val="00AE575D"/>
    <w:rsid w:val="00AE5994"/>
    <w:rsid w:val="00AE59E9"/>
    <w:rsid w:val="00AE5A2E"/>
    <w:rsid w:val="00AE5BDA"/>
    <w:rsid w:val="00AE5CFD"/>
    <w:rsid w:val="00AE6113"/>
    <w:rsid w:val="00AE6A76"/>
    <w:rsid w:val="00AE6DD6"/>
    <w:rsid w:val="00AE707A"/>
    <w:rsid w:val="00AE7BB8"/>
    <w:rsid w:val="00AE7E5C"/>
    <w:rsid w:val="00AF0317"/>
    <w:rsid w:val="00AF0377"/>
    <w:rsid w:val="00AF0746"/>
    <w:rsid w:val="00AF0A10"/>
    <w:rsid w:val="00AF0D9B"/>
    <w:rsid w:val="00AF0ECF"/>
    <w:rsid w:val="00AF0F94"/>
    <w:rsid w:val="00AF1ACD"/>
    <w:rsid w:val="00AF1D4F"/>
    <w:rsid w:val="00AF22BB"/>
    <w:rsid w:val="00AF2879"/>
    <w:rsid w:val="00AF2B60"/>
    <w:rsid w:val="00AF2B78"/>
    <w:rsid w:val="00AF2D08"/>
    <w:rsid w:val="00AF37C1"/>
    <w:rsid w:val="00AF3862"/>
    <w:rsid w:val="00AF3F37"/>
    <w:rsid w:val="00AF4178"/>
    <w:rsid w:val="00AF41DA"/>
    <w:rsid w:val="00AF41FD"/>
    <w:rsid w:val="00AF4581"/>
    <w:rsid w:val="00AF4769"/>
    <w:rsid w:val="00AF47C8"/>
    <w:rsid w:val="00AF4CF0"/>
    <w:rsid w:val="00AF4D64"/>
    <w:rsid w:val="00AF595B"/>
    <w:rsid w:val="00AF5ABF"/>
    <w:rsid w:val="00AF60FD"/>
    <w:rsid w:val="00AF6848"/>
    <w:rsid w:val="00AF689C"/>
    <w:rsid w:val="00AF69BA"/>
    <w:rsid w:val="00AF799D"/>
    <w:rsid w:val="00AF79B0"/>
    <w:rsid w:val="00AF7E3F"/>
    <w:rsid w:val="00AF7F8E"/>
    <w:rsid w:val="00B006E7"/>
    <w:rsid w:val="00B00BEC"/>
    <w:rsid w:val="00B0155A"/>
    <w:rsid w:val="00B019AF"/>
    <w:rsid w:val="00B02357"/>
    <w:rsid w:val="00B026BF"/>
    <w:rsid w:val="00B02962"/>
    <w:rsid w:val="00B029B2"/>
    <w:rsid w:val="00B02AB0"/>
    <w:rsid w:val="00B02D48"/>
    <w:rsid w:val="00B0320E"/>
    <w:rsid w:val="00B034E9"/>
    <w:rsid w:val="00B03EBF"/>
    <w:rsid w:val="00B059AA"/>
    <w:rsid w:val="00B05B83"/>
    <w:rsid w:val="00B05D77"/>
    <w:rsid w:val="00B066A1"/>
    <w:rsid w:val="00B0671D"/>
    <w:rsid w:val="00B067BE"/>
    <w:rsid w:val="00B06C3E"/>
    <w:rsid w:val="00B0707F"/>
    <w:rsid w:val="00B07A14"/>
    <w:rsid w:val="00B07C37"/>
    <w:rsid w:val="00B07F8C"/>
    <w:rsid w:val="00B104AA"/>
    <w:rsid w:val="00B106B0"/>
    <w:rsid w:val="00B1084B"/>
    <w:rsid w:val="00B10C15"/>
    <w:rsid w:val="00B1136A"/>
    <w:rsid w:val="00B1137D"/>
    <w:rsid w:val="00B1152C"/>
    <w:rsid w:val="00B117F0"/>
    <w:rsid w:val="00B11993"/>
    <w:rsid w:val="00B11C05"/>
    <w:rsid w:val="00B11EA6"/>
    <w:rsid w:val="00B11EF4"/>
    <w:rsid w:val="00B120A3"/>
    <w:rsid w:val="00B12290"/>
    <w:rsid w:val="00B12675"/>
    <w:rsid w:val="00B1274E"/>
    <w:rsid w:val="00B129C1"/>
    <w:rsid w:val="00B12C7B"/>
    <w:rsid w:val="00B13025"/>
    <w:rsid w:val="00B13041"/>
    <w:rsid w:val="00B13234"/>
    <w:rsid w:val="00B138EB"/>
    <w:rsid w:val="00B13A77"/>
    <w:rsid w:val="00B13F1E"/>
    <w:rsid w:val="00B141BF"/>
    <w:rsid w:val="00B143A8"/>
    <w:rsid w:val="00B146F3"/>
    <w:rsid w:val="00B14A8F"/>
    <w:rsid w:val="00B14DAD"/>
    <w:rsid w:val="00B152AA"/>
    <w:rsid w:val="00B154E2"/>
    <w:rsid w:val="00B15CDC"/>
    <w:rsid w:val="00B15E19"/>
    <w:rsid w:val="00B15E35"/>
    <w:rsid w:val="00B15E54"/>
    <w:rsid w:val="00B1634A"/>
    <w:rsid w:val="00B1661B"/>
    <w:rsid w:val="00B16944"/>
    <w:rsid w:val="00B16D31"/>
    <w:rsid w:val="00B174FC"/>
    <w:rsid w:val="00B17976"/>
    <w:rsid w:val="00B17DA8"/>
    <w:rsid w:val="00B20133"/>
    <w:rsid w:val="00B20534"/>
    <w:rsid w:val="00B20B34"/>
    <w:rsid w:val="00B20BB8"/>
    <w:rsid w:val="00B21411"/>
    <w:rsid w:val="00B21459"/>
    <w:rsid w:val="00B21B8B"/>
    <w:rsid w:val="00B21BB3"/>
    <w:rsid w:val="00B21C61"/>
    <w:rsid w:val="00B2235C"/>
    <w:rsid w:val="00B223FB"/>
    <w:rsid w:val="00B227A7"/>
    <w:rsid w:val="00B227B1"/>
    <w:rsid w:val="00B22D49"/>
    <w:rsid w:val="00B231AB"/>
    <w:rsid w:val="00B23280"/>
    <w:rsid w:val="00B236A3"/>
    <w:rsid w:val="00B23B4E"/>
    <w:rsid w:val="00B24107"/>
    <w:rsid w:val="00B2413F"/>
    <w:rsid w:val="00B246DC"/>
    <w:rsid w:val="00B2525A"/>
    <w:rsid w:val="00B255D1"/>
    <w:rsid w:val="00B255F5"/>
    <w:rsid w:val="00B25A85"/>
    <w:rsid w:val="00B25F7D"/>
    <w:rsid w:val="00B260FC"/>
    <w:rsid w:val="00B26183"/>
    <w:rsid w:val="00B261E4"/>
    <w:rsid w:val="00B263C1"/>
    <w:rsid w:val="00B26637"/>
    <w:rsid w:val="00B26B4D"/>
    <w:rsid w:val="00B26C59"/>
    <w:rsid w:val="00B26EFF"/>
    <w:rsid w:val="00B2711B"/>
    <w:rsid w:val="00B273F4"/>
    <w:rsid w:val="00B27B51"/>
    <w:rsid w:val="00B27CA1"/>
    <w:rsid w:val="00B27FAE"/>
    <w:rsid w:val="00B30302"/>
    <w:rsid w:val="00B3035A"/>
    <w:rsid w:val="00B30395"/>
    <w:rsid w:val="00B306C3"/>
    <w:rsid w:val="00B306CD"/>
    <w:rsid w:val="00B3079C"/>
    <w:rsid w:val="00B30FC9"/>
    <w:rsid w:val="00B315E9"/>
    <w:rsid w:val="00B316F7"/>
    <w:rsid w:val="00B31ABC"/>
    <w:rsid w:val="00B31C62"/>
    <w:rsid w:val="00B31FF8"/>
    <w:rsid w:val="00B321C3"/>
    <w:rsid w:val="00B322A0"/>
    <w:rsid w:val="00B32A54"/>
    <w:rsid w:val="00B32AF5"/>
    <w:rsid w:val="00B330A8"/>
    <w:rsid w:val="00B333DE"/>
    <w:rsid w:val="00B334CB"/>
    <w:rsid w:val="00B334FB"/>
    <w:rsid w:val="00B3360A"/>
    <w:rsid w:val="00B33870"/>
    <w:rsid w:val="00B339C8"/>
    <w:rsid w:val="00B343C2"/>
    <w:rsid w:val="00B34536"/>
    <w:rsid w:val="00B34B2D"/>
    <w:rsid w:val="00B34BCF"/>
    <w:rsid w:val="00B34D86"/>
    <w:rsid w:val="00B34F29"/>
    <w:rsid w:val="00B35020"/>
    <w:rsid w:val="00B3555C"/>
    <w:rsid w:val="00B359B7"/>
    <w:rsid w:val="00B35A63"/>
    <w:rsid w:val="00B35C87"/>
    <w:rsid w:val="00B363E5"/>
    <w:rsid w:val="00B36487"/>
    <w:rsid w:val="00B36D1E"/>
    <w:rsid w:val="00B36D51"/>
    <w:rsid w:val="00B36E5C"/>
    <w:rsid w:val="00B3740D"/>
    <w:rsid w:val="00B374BA"/>
    <w:rsid w:val="00B374F9"/>
    <w:rsid w:val="00B3761B"/>
    <w:rsid w:val="00B37769"/>
    <w:rsid w:val="00B3785D"/>
    <w:rsid w:val="00B37A2E"/>
    <w:rsid w:val="00B40058"/>
    <w:rsid w:val="00B40163"/>
    <w:rsid w:val="00B4032B"/>
    <w:rsid w:val="00B40757"/>
    <w:rsid w:val="00B407A3"/>
    <w:rsid w:val="00B40904"/>
    <w:rsid w:val="00B40A9B"/>
    <w:rsid w:val="00B40C51"/>
    <w:rsid w:val="00B40CD9"/>
    <w:rsid w:val="00B40EBC"/>
    <w:rsid w:val="00B4120C"/>
    <w:rsid w:val="00B41495"/>
    <w:rsid w:val="00B418E4"/>
    <w:rsid w:val="00B41DB2"/>
    <w:rsid w:val="00B41E37"/>
    <w:rsid w:val="00B4214A"/>
    <w:rsid w:val="00B42313"/>
    <w:rsid w:val="00B4263F"/>
    <w:rsid w:val="00B42674"/>
    <w:rsid w:val="00B42B51"/>
    <w:rsid w:val="00B42C7B"/>
    <w:rsid w:val="00B42E48"/>
    <w:rsid w:val="00B432F6"/>
    <w:rsid w:val="00B43368"/>
    <w:rsid w:val="00B43384"/>
    <w:rsid w:val="00B43459"/>
    <w:rsid w:val="00B43AF1"/>
    <w:rsid w:val="00B43ED5"/>
    <w:rsid w:val="00B4429C"/>
    <w:rsid w:val="00B447BD"/>
    <w:rsid w:val="00B44818"/>
    <w:rsid w:val="00B44A06"/>
    <w:rsid w:val="00B44A8B"/>
    <w:rsid w:val="00B44BA3"/>
    <w:rsid w:val="00B44BDC"/>
    <w:rsid w:val="00B44C6A"/>
    <w:rsid w:val="00B450BD"/>
    <w:rsid w:val="00B4510B"/>
    <w:rsid w:val="00B46048"/>
    <w:rsid w:val="00B46333"/>
    <w:rsid w:val="00B4638A"/>
    <w:rsid w:val="00B4675F"/>
    <w:rsid w:val="00B46E50"/>
    <w:rsid w:val="00B46FC1"/>
    <w:rsid w:val="00B4761D"/>
    <w:rsid w:val="00B47DA6"/>
    <w:rsid w:val="00B501A6"/>
    <w:rsid w:val="00B50458"/>
    <w:rsid w:val="00B5064B"/>
    <w:rsid w:val="00B51437"/>
    <w:rsid w:val="00B5177D"/>
    <w:rsid w:val="00B517A8"/>
    <w:rsid w:val="00B5190A"/>
    <w:rsid w:val="00B51C66"/>
    <w:rsid w:val="00B51D66"/>
    <w:rsid w:val="00B52132"/>
    <w:rsid w:val="00B527A1"/>
    <w:rsid w:val="00B527AC"/>
    <w:rsid w:val="00B52CA5"/>
    <w:rsid w:val="00B52DE1"/>
    <w:rsid w:val="00B52E66"/>
    <w:rsid w:val="00B5312B"/>
    <w:rsid w:val="00B536A5"/>
    <w:rsid w:val="00B53E18"/>
    <w:rsid w:val="00B53E4B"/>
    <w:rsid w:val="00B5447F"/>
    <w:rsid w:val="00B54BBD"/>
    <w:rsid w:val="00B55107"/>
    <w:rsid w:val="00B55608"/>
    <w:rsid w:val="00B5578C"/>
    <w:rsid w:val="00B5606B"/>
    <w:rsid w:val="00B56234"/>
    <w:rsid w:val="00B563A9"/>
    <w:rsid w:val="00B5658B"/>
    <w:rsid w:val="00B56736"/>
    <w:rsid w:val="00B56BCB"/>
    <w:rsid w:val="00B56C78"/>
    <w:rsid w:val="00B57208"/>
    <w:rsid w:val="00B5735F"/>
    <w:rsid w:val="00B57793"/>
    <w:rsid w:val="00B577EF"/>
    <w:rsid w:val="00B57DE2"/>
    <w:rsid w:val="00B57E91"/>
    <w:rsid w:val="00B600A3"/>
    <w:rsid w:val="00B60725"/>
    <w:rsid w:val="00B60752"/>
    <w:rsid w:val="00B60A0D"/>
    <w:rsid w:val="00B616CD"/>
    <w:rsid w:val="00B61BD2"/>
    <w:rsid w:val="00B620FA"/>
    <w:rsid w:val="00B62693"/>
    <w:rsid w:val="00B62712"/>
    <w:rsid w:val="00B62812"/>
    <w:rsid w:val="00B62940"/>
    <w:rsid w:val="00B62EDF"/>
    <w:rsid w:val="00B63567"/>
    <w:rsid w:val="00B638F3"/>
    <w:rsid w:val="00B63ECC"/>
    <w:rsid w:val="00B63F08"/>
    <w:rsid w:val="00B64236"/>
    <w:rsid w:val="00B64340"/>
    <w:rsid w:val="00B64A9A"/>
    <w:rsid w:val="00B64D59"/>
    <w:rsid w:val="00B654A1"/>
    <w:rsid w:val="00B6562F"/>
    <w:rsid w:val="00B65CA2"/>
    <w:rsid w:val="00B65CF1"/>
    <w:rsid w:val="00B65D86"/>
    <w:rsid w:val="00B66885"/>
    <w:rsid w:val="00B66B89"/>
    <w:rsid w:val="00B67399"/>
    <w:rsid w:val="00B673E1"/>
    <w:rsid w:val="00B676B2"/>
    <w:rsid w:val="00B67788"/>
    <w:rsid w:val="00B678A3"/>
    <w:rsid w:val="00B67CE0"/>
    <w:rsid w:val="00B70241"/>
    <w:rsid w:val="00B702E2"/>
    <w:rsid w:val="00B704AE"/>
    <w:rsid w:val="00B70582"/>
    <w:rsid w:val="00B7058E"/>
    <w:rsid w:val="00B7125A"/>
    <w:rsid w:val="00B7180E"/>
    <w:rsid w:val="00B724A4"/>
    <w:rsid w:val="00B7265D"/>
    <w:rsid w:val="00B72A9D"/>
    <w:rsid w:val="00B733A7"/>
    <w:rsid w:val="00B734A1"/>
    <w:rsid w:val="00B734EA"/>
    <w:rsid w:val="00B73621"/>
    <w:rsid w:val="00B739F6"/>
    <w:rsid w:val="00B7440B"/>
    <w:rsid w:val="00B747F7"/>
    <w:rsid w:val="00B749D4"/>
    <w:rsid w:val="00B74AF1"/>
    <w:rsid w:val="00B74CD3"/>
    <w:rsid w:val="00B74CF3"/>
    <w:rsid w:val="00B75103"/>
    <w:rsid w:val="00B75576"/>
    <w:rsid w:val="00B75744"/>
    <w:rsid w:val="00B75750"/>
    <w:rsid w:val="00B758CC"/>
    <w:rsid w:val="00B75B52"/>
    <w:rsid w:val="00B76051"/>
    <w:rsid w:val="00B760CE"/>
    <w:rsid w:val="00B76113"/>
    <w:rsid w:val="00B7648F"/>
    <w:rsid w:val="00B76866"/>
    <w:rsid w:val="00B76953"/>
    <w:rsid w:val="00B7786E"/>
    <w:rsid w:val="00B77B70"/>
    <w:rsid w:val="00B77C64"/>
    <w:rsid w:val="00B7E4A8"/>
    <w:rsid w:val="00B80351"/>
    <w:rsid w:val="00B804FC"/>
    <w:rsid w:val="00B807FB"/>
    <w:rsid w:val="00B80828"/>
    <w:rsid w:val="00B8118B"/>
    <w:rsid w:val="00B81772"/>
    <w:rsid w:val="00B81E64"/>
    <w:rsid w:val="00B824C3"/>
    <w:rsid w:val="00B8285C"/>
    <w:rsid w:val="00B828D6"/>
    <w:rsid w:val="00B8292B"/>
    <w:rsid w:val="00B82B23"/>
    <w:rsid w:val="00B82BF5"/>
    <w:rsid w:val="00B82C26"/>
    <w:rsid w:val="00B82D3A"/>
    <w:rsid w:val="00B82D8D"/>
    <w:rsid w:val="00B82F15"/>
    <w:rsid w:val="00B83335"/>
    <w:rsid w:val="00B8337F"/>
    <w:rsid w:val="00B838CF"/>
    <w:rsid w:val="00B83BAF"/>
    <w:rsid w:val="00B83D2A"/>
    <w:rsid w:val="00B83EE1"/>
    <w:rsid w:val="00B83F47"/>
    <w:rsid w:val="00B83F75"/>
    <w:rsid w:val="00B844CE"/>
    <w:rsid w:val="00B84893"/>
    <w:rsid w:val="00B84A0F"/>
    <w:rsid w:val="00B84F27"/>
    <w:rsid w:val="00B8523F"/>
    <w:rsid w:val="00B8559C"/>
    <w:rsid w:val="00B85E97"/>
    <w:rsid w:val="00B85F48"/>
    <w:rsid w:val="00B8612E"/>
    <w:rsid w:val="00B866A4"/>
    <w:rsid w:val="00B86A4A"/>
    <w:rsid w:val="00B86D8C"/>
    <w:rsid w:val="00B86FA8"/>
    <w:rsid w:val="00B8701E"/>
    <w:rsid w:val="00B87275"/>
    <w:rsid w:val="00B876FC"/>
    <w:rsid w:val="00B878C6"/>
    <w:rsid w:val="00B87C02"/>
    <w:rsid w:val="00B87C7F"/>
    <w:rsid w:val="00B87FE4"/>
    <w:rsid w:val="00B90141"/>
    <w:rsid w:val="00B90191"/>
    <w:rsid w:val="00B90440"/>
    <w:rsid w:val="00B90587"/>
    <w:rsid w:val="00B907F0"/>
    <w:rsid w:val="00B9094F"/>
    <w:rsid w:val="00B90A1F"/>
    <w:rsid w:val="00B90A75"/>
    <w:rsid w:val="00B90C44"/>
    <w:rsid w:val="00B90C57"/>
    <w:rsid w:val="00B90EE8"/>
    <w:rsid w:val="00B910FE"/>
    <w:rsid w:val="00B91180"/>
    <w:rsid w:val="00B91850"/>
    <w:rsid w:val="00B919F1"/>
    <w:rsid w:val="00B91A23"/>
    <w:rsid w:val="00B91F2B"/>
    <w:rsid w:val="00B92158"/>
    <w:rsid w:val="00B9219D"/>
    <w:rsid w:val="00B93227"/>
    <w:rsid w:val="00B93231"/>
    <w:rsid w:val="00B93314"/>
    <w:rsid w:val="00B93966"/>
    <w:rsid w:val="00B93AFD"/>
    <w:rsid w:val="00B93F27"/>
    <w:rsid w:val="00B94214"/>
    <w:rsid w:val="00B947B1"/>
    <w:rsid w:val="00B94874"/>
    <w:rsid w:val="00B94A91"/>
    <w:rsid w:val="00B94C09"/>
    <w:rsid w:val="00B94E55"/>
    <w:rsid w:val="00B94F9F"/>
    <w:rsid w:val="00B94FC4"/>
    <w:rsid w:val="00B95109"/>
    <w:rsid w:val="00B958EC"/>
    <w:rsid w:val="00B95959"/>
    <w:rsid w:val="00B95997"/>
    <w:rsid w:val="00B95999"/>
    <w:rsid w:val="00B95C46"/>
    <w:rsid w:val="00B95CA5"/>
    <w:rsid w:val="00B95CE7"/>
    <w:rsid w:val="00B963B9"/>
    <w:rsid w:val="00B964E8"/>
    <w:rsid w:val="00B97110"/>
    <w:rsid w:val="00B97827"/>
    <w:rsid w:val="00B97A27"/>
    <w:rsid w:val="00B97D37"/>
    <w:rsid w:val="00BA016F"/>
    <w:rsid w:val="00BA0582"/>
    <w:rsid w:val="00BA0929"/>
    <w:rsid w:val="00BA09DF"/>
    <w:rsid w:val="00BA0A8F"/>
    <w:rsid w:val="00BA0FB8"/>
    <w:rsid w:val="00BA1038"/>
    <w:rsid w:val="00BA12A2"/>
    <w:rsid w:val="00BA1AD7"/>
    <w:rsid w:val="00BA1C0D"/>
    <w:rsid w:val="00BA1E0C"/>
    <w:rsid w:val="00BA23BF"/>
    <w:rsid w:val="00BA23FF"/>
    <w:rsid w:val="00BA264D"/>
    <w:rsid w:val="00BA2757"/>
    <w:rsid w:val="00BA2B90"/>
    <w:rsid w:val="00BA3085"/>
    <w:rsid w:val="00BA3643"/>
    <w:rsid w:val="00BA36C6"/>
    <w:rsid w:val="00BA3B98"/>
    <w:rsid w:val="00BA4065"/>
    <w:rsid w:val="00BA48DC"/>
    <w:rsid w:val="00BA4D94"/>
    <w:rsid w:val="00BA4DD9"/>
    <w:rsid w:val="00BA4EC1"/>
    <w:rsid w:val="00BA558C"/>
    <w:rsid w:val="00BA5656"/>
    <w:rsid w:val="00BA5CDE"/>
    <w:rsid w:val="00BA6888"/>
    <w:rsid w:val="00BA6A54"/>
    <w:rsid w:val="00BA6DB5"/>
    <w:rsid w:val="00BA742E"/>
    <w:rsid w:val="00BA745F"/>
    <w:rsid w:val="00BA76C0"/>
    <w:rsid w:val="00BA776C"/>
    <w:rsid w:val="00BA7E85"/>
    <w:rsid w:val="00BA7EC1"/>
    <w:rsid w:val="00BA7ECA"/>
    <w:rsid w:val="00BB098A"/>
    <w:rsid w:val="00BB1498"/>
    <w:rsid w:val="00BB1502"/>
    <w:rsid w:val="00BB1775"/>
    <w:rsid w:val="00BB1896"/>
    <w:rsid w:val="00BB1936"/>
    <w:rsid w:val="00BB1E46"/>
    <w:rsid w:val="00BB210D"/>
    <w:rsid w:val="00BB21D6"/>
    <w:rsid w:val="00BB2325"/>
    <w:rsid w:val="00BB2518"/>
    <w:rsid w:val="00BB269A"/>
    <w:rsid w:val="00BB2887"/>
    <w:rsid w:val="00BB2942"/>
    <w:rsid w:val="00BB2D06"/>
    <w:rsid w:val="00BB2E8B"/>
    <w:rsid w:val="00BB351F"/>
    <w:rsid w:val="00BB3704"/>
    <w:rsid w:val="00BB40B9"/>
    <w:rsid w:val="00BB4E2E"/>
    <w:rsid w:val="00BB53F4"/>
    <w:rsid w:val="00BB5418"/>
    <w:rsid w:val="00BB5501"/>
    <w:rsid w:val="00BB62AB"/>
    <w:rsid w:val="00BB6423"/>
    <w:rsid w:val="00BB652C"/>
    <w:rsid w:val="00BB69B8"/>
    <w:rsid w:val="00BB6E6E"/>
    <w:rsid w:val="00BC0439"/>
    <w:rsid w:val="00BC0689"/>
    <w:rsid w:val="00BC07BE"/>
    <w:rsid w:val="00BC0A74"/>
    <w:rsid w:val="00BC0A78"/>
    <w:rsid w:val="00BC0D43"/>
    <w:rsid w:val="00BC1546"/>
    <w:rsid w:val="00BC16A0"/>
    <w:rsid w:val="00BC1861"/>
    <w:rsid w:val="00BC1AF1"/>
    <w:rsid w:val="00BC1B3E"/>
    <w:rsid w:val="00BC1FEF"/>
    <w:rsid w:val="00BC205C"/>
    <w:rsid w:val="00BC212D"/>
    <w:rsid w:val="00BC22B1"/>
    <w:rsid w:val="00BC271F"/>
    <w:rsid w:val="00BC2AB3"/>
    <w:rsid w:val="00BC2B45"/>
    <w:rsid w:val="00BC338F"/>
    <w:rsid w:val="00BC3464"/>
    <w:rsid w:val="00BC36D2"/>
    <w:rsid w:val="00BC3A82"/>
    <w:rsid w:val="00BC3B97"/>
    <w:rsid w:val="00BC3E50"/>
    <w:rsid w:val="00BC442B"/>
    <w:rsid w:val="00BC474E"/>
    <w:rsid w:val="00BC49A7"/>
    <w:rsid w:val="00BC4DF9"/>
    <w:rsid w:val="00BC4F83"/>
    <w:rsid w:val="00BC508E"/>
    <w:rsid w:val="00BC51CE"/>
    <w:rsid w:val="00BC5806"/>
    <w:rsid w:val="00BC5841"/>
    <w:rsid w:val="00BC617F"/>
    <w:rsid w:val="00BC646B"/>
    <w:rsid w:val="00BC6B54"/>
    <w:rsid w:val="00BC709A"/>
    <w:rsid w:val="00BC751E"/>
    <w:rsid w:val="00BC7A69"/>
    <w:rsid w:val="00BC7B89"/>
    <w:rsid w:val="00BC7E46"/>
    <w:rsid w:val="00BD08B6"/>
    <w:rsid w:val="00BD0C0C"/>
    <w:rsid w:val="00BD0CE1"/>
    <w:rsid w:val="00BD0D81"/>
    <w:rsid w:val="00BD0DBA"/>
    <w:rsid w:val="00BD0DDE"/>
    <w:rsid w:val="00BD1583"/>
    <w:rsid w:val="00BD1897"/>
    <w:rsid w:val="00BD1ACC"/>
    <w:rsid w:val="00BD2158"/>
    <w:rsid w:val="00BD2614"/>
    <w:rsid w:val="00BD2A2A"/>
    <w:rsid w:val="00BD2CBA"/>
    <w:rsid w:val="00BD2D64"/>
    <w:rsid w:val="00BD3413"/>
    <w:rsid w:val="00BD3CED"/>
    <w:rsid w:val="00BD402A"/>
    <w:rsid w:val="00BD471D"/>
    <w:rsid w:val="00BD5247"/>
    <w:rsid w:val="00BD5D0F"/>
    <w:rsid w:val="00BD63FF"/>
    <w:rsid w:val="00BD65DB"/>
    <w:rsid w:val="00BD6C2A"/>
    <w:rsid w:val="00BD6D7D"/>
    <w:rsid w:val="00BD78EE"/>
    <w:rsid w:val="00BD7FB7"/>
    <w:rsid w:val="00BE010C"/>
    <w:rsid w:val="00BE0906"/>
    <w:rsid w:val="00BE0B31"/>
    <w:rsid w:val="00BE0EC7"/>
    <w:rsid w:val="00BE136B"/>
    <w:rsid w:val="00BE187E"/>
    <w:rsid w:val="00BE1BDF"/>
    <w:rsid w:val="00BE1E96"/>
    <w:rsid w:val="00BE1F29"/>
    <w:rsid w:val="00BE27DD"/>
    <w:rsid w:val="00BE2BCE"/>
    <w:rsid w:val="00BE2CAD"/>
    <w:rsid w:val="00BE2D15"/>
    <w:rsid w:val="00BE2E7F"/>
    <w:rsid w:val="00BE313C"/>
    <w:rsid w:val="00BE32E4"/>
    <w:rsid w:val="00BE344F"/>
    <w:rsid w:val="00BE3519"/>
    <w:rsid w:val="00BE35A9"/>
    <w:rsid w:val="00BE3A6A"/>
    <w:rsid w:val="00BE3C0F"/>
    <w:rsid w:val="00BE3E87"/>
    <w:rsid w:val="00BE413D"/>
    <w:rsid w:val="00BE46DB"/>
    <w:rsid w:val="00BE4C06"/>
    <w:rsid w:val="00BE4EAD"/>
    <w:rsid w:val="00BE512B"/>
    <w:rsid w:val="00BE52B5"/>
    <w:rsid w:val="00BE52C9"/>
    <w:rsid w:val="00BE5302"/>
    <w:rsid w:val="00BE56DF"/>
    <w:rsid w:val="00BE5780"/>
    <w:rsid w:val="00BE5BA8"/>
    <w:rsid w:val="00BE680C"/>
    <w:rsid w:val="00BE6BAD"/>
    <w:rsid w:val="00BE6D13"/>
    <w:rsid w:val="00BE6DF2"/>
    <w:rsid w:val="00BE72E7"/>
    <w:rsid w:val="00BE7D32"/>
    <w:rsid w:val="00BF04ED"/>
    <w:rsid w:val="00BF0927"/>
    <w:rsid w:val="00BF0B5B"/>
    <w:rsid w:val="00BF1214"/>
    <w:rsid w:val="00BF13DB"/>
    <w:rsid w:val="00BF1D46"/>
    <w:rsid w:val="00BF1F3B"/>
    <w:rsid w:val="00BF2033"/>
    <w:rsid w:val="00BF2200"/>
    <w:rsid w:val="00BF2212"/>
    <w:rsid w:val="00BF243C"/>
    <w:rsid w:val="00BF2C39"/>
    <w:rsid w:val="00BF31A1"/>
    <w:rsid w:val="00BF39A5"/>
    <w:rsid w:val="00BF3B1B"/>
    <w:rsid w:val="00BF40F1"/>
    <w:rsid w:val="00BF4212"/>
    <w:rsid w:val="00BF4B41"/>
    <w:rsid w:val="00BF4F01"/>
    <w:rsid w:val="00BF5116"/>
    <w:rsid w:val="00BF53F1"/>
    <w:rsid w:val="00BF5552"/>
    <w:rsid w:val="00BF567E"/>
    <w:rsid w:val="00BF57C8"/>
    <w:rsid w:val="00BF57EC"/>
    <w:rsid w:val="00BF585B"/>
    <w:rsid w:val="00BF5895"/>
    <w:rsid w:val="00BF5971"/>
    <w:rsid w:val="00BF5AC5"/>
    <w:rsid w:val="00BF5B94"/>
    <w:rsid w:val="00BF5FAB"/>
    <w:rsid w:val="00BF63ED"/>
    <w:rsid w:val="00BF64D6"/>
    <w:rsid w:val="00BF686C"/>
    <w:rsid w:val="00BF686F"/>
    <w:rsid w:val="00BF6A27"/>
    <w:rsid w:val="00BF6BF5"/>
    <w:rsid w:val="00BF6CA5"/>
    <w:rsid w:val="00BF734A"/>
    <w:rsid w:val="00BF774A"/>
    <w:rsid w:val="00BF7879"/>
    <w:rsid w:val="00C004CE"/>
    <w:rsid w:val="00C006FF"/>
    <w:rsid w:val="00C007B4"/>
    <w:rsid w:val="00C00FEA"/>
    <w:rsid w:val="00C0102A"/>
    <w:rsid w:val="00C0106A"/>
    <w:rsid w:val="00C01369"/>
    <w:rsid w:val="00C01E77"/>
    <w:rsid w:val="00C0216C"/>
    <w:rsid w:val="00C026A3"/>
    <w:rsid w:val="00C02BFE"/>
    <w:rsid w:val="00C02E64"/>
    <w:rsid w:val="00C056DD"/>
    <w:rsid w:val="00C05BCD"/>
    <w:rsid w:val="00C05CA6"/>
    <w:rsid w:val="00C05DEE"/>
    <w:rsid w:val="00C061A4"/>
    <w:rsid w:val="00C0627A"/>
    <w:rsid w:val="00C07390"/>
    <w:rsid w:val="00C078BD"/>
    <w:rsid w:val="00C103E2"/>
    <w:rsid w:val="00C1080F"/>
    <w:rsid w:val="00C10FD6"/>
    <w:rsid w:val="00C11659"/>
    <w:rsid w:val="00C11E54"/>
    <w:rsid w:val="00C121D0"/>
    <w:rsid w:val="00C129B6"/>
    <w:rsid w:val="00C13116"/>
    <w:rsid w:val="00C1316F"/>
    <w:rsid w:val="00C133A4"/>
    <w:rsid w:val="00C1388B"/>
    <w:rsid w:val="00C13CD8"/>
    <w:rsid w:val="00C142D2"/>
    <w:rsid w:val="00C143D8"/>
    <w:rsid w:val="00C145BD"/>
    <w:rsid w:val="00C1491D"/>
    <w:rsid w:val="00C14EC5"/>
    <w:rsid w:val="00C14FCD"/>
    <w:rsid w:val="00C16299"/>
    <w:rsid w:val="00C16B57"/>
    <w:rsid w:val="00C16EF2"/>
    <w:rsid w:val="00C17150"/>
    <w:rsid w:val="00C17549"/>
    <w:rsid w:val="00C17A60"/>
    <w:rsid w:val="00C17A82"/>
    <w:rsid w:val="00C17CEF"/>
    <w:rsid w:val="00C17D04"/>
    <w:rsid w:val="00C20661"/>
    <w:rsid w:val="00C206F0"/>
    <w:rsid w:val="00C2078C"/>
    <w:rsid w:val="00C207BE"/>
    <w:rsid w:val="00C208C5"/>
    <w:rsid w:val="00C2097F"/>
    <w:rsid w:val="00C20ACB"/>
    <w:rsid w:val="00C2146E"/>
    <w:rsid w:val="00C21D7D"/>
    <w:rsid w:val="00C21D88"/>
    <w:rsid w:val="00C21FE0"/>
    <w:rsid w:val="00C22BE6"/>
    <w:rsid w:val="00C22E00"/>
    <w:rsid w:val="00C22F01"/>
    <w:rsid w:val="00C22FA0"/>
    <w:rsid w:val="00C2321F"/>
    <w:rsid w:val="00C2332A"/>
    <w:rsid w:val="00C233C4"/>
    <w:rsid w:val="00C23566"/>
    <w:rsid w:val="00C23FA1"/>
    <w:rsid w:val="00C24682"/>
    <w:rsid w:val="00C24AF7"/>
    <w:rsid w:val="00C2534A"/>
    <w:rsid w:val="00C254F1"/>
    <w:rsid w:val="00C25D7C"/>
    <w:rsid w:val="00C2626D"/>
    <w:rsid w:val="00C268C8"/>
    <w:rsid w:val="00C26E91"/>
    <w:rsid w:val="00C2735C"/>
    <w:rsid w:val="00C27647"/>
    <w:rsid w:val="00C30076"/>
    <w:rsid w:val="00C30283"/>
    <w:rsid w:val="00C30716"/>
    <w:rsid w:val="00C30AD1"/>
    <w:rsid w:val="00C30D55"/>
    <w:rsid w:val="00C30EB3"/>
    <w:rsid w:val="00C30EF1"/>
    <w:rsid w:val="00C30FA9"/>
    <w:rsid w:val="00C3147E"/>
    <w:rsid w:val="00C31692"/>
    <w:rsid w:val="00C317CE"/>
    <w:rsid w:val="00C324E8"/>
    <w:rsid w:val="00C32B19"/>
    <w:rsid w:val="00C32D57"/>
    <w:rsid w:val="00C32E0E"/>
    <w:rsid w:val="00C337F0"/>
    <w:rsid w:val="00C33EFB"/>
    <w:rsid w:val="00C3412F"/>
    <w:rsid w:val="00C34299"/>
    <w:rsid w:val="00C34D75"/>
    <w:rsid w:val="00C34D95"/>
    <w:rsid w:val="00C34EE0"/>
    <w:rsid w:val="00C34FBF"/>
    <w:rsid w:val="00C350ED"/>
    <w:rsid w:val="00C35467"/>
    <w:rsid w:val="00C35580"/>
    <w:rsid w:val="00C356B6"/>
    <w:rsid w:val="00C36797"/>
    <w:rsid w:val="00C36873"/>
    <w:rsid w:val="00C369FA"/>
    <w:rsid w:val="00C36B4B"/>
    <w:rsid w:val="00C36C1C"/>
    <w:rsid w:val="00C36F71"/>
    <w:rsid w:val="00C37774"/>
    <w:rsid w:val="00C37A34"/>
    <w:rsid w:val="00C41397"/>
    <w:rsid w:val="00C415CC"/>
    <w:rsid w:val="00C41CC2"/>
    <w:rsid w:val="00C41DDD"/>
    <w:rsid w:val="00C41E2F"/>
    <w:rsid w:val="00C41EB7"/>
    <w:rsid w:val="00C4205B"/>
    <w:rsid w:val="00C420D4"/>
    <w:rsid w:val="00C42107"/>
    <w:rsid w:val="00C42151"/>
    <w:rsid w:val="00C42394"/>
    <w:rsid w:val="00C427B9"/>
    <w:rsid w:val="00C431F6"/>
    <w:rsid w:val="00C43688"/>
    <w:rsid w:val="00C43E7C"/>
    <w:rsid w:val="00C43FF9"/>
    <w:rsid w:val="00C44D9F"/>
    <w:rsid w:val="00C44DE0"/>
    <w:rsid w:val="00C451F8"/>
    <w:rsid w:val="00C45240"/>
    <w:rsid w:val="00C45418"/>
    <w:rsid w:val="00C457F7"/>
    <w:rsid w:val="00C45CD1"/>
    <w:rsid w:val="00C4625E"/>
    <w:rsid w:val="00C46810"/>
    <w:rsid w:val="00C46DD5"/>
    <w:rsid w:val="00C472CA"/>
    <w:rsid w:val="00C47734"/>
    <w:rsid w:val="00C477AC"/>
    <w:rsid w:val="00C47E55"/>
    <w:rsid w:val="00C47EAB"/>
    <w:rsid w:val="00C47FBF"/>
    <w:rsid w:val="00C504A7"/>
    <w:rsid w:val="00C5097B"/>
    <w:rsid w:val="00C50CB8"/>
    <w:rsid w:val="00C51628"/>
    <w:rsid w:val="00C51960"/>
    <w:rsid w:val="00C51A18"/>
    <w:rsid w:val="00C52231"/>
    <w:rsid w:val="00C52A03"/>
    <w:rsid w:val="00C534DA"/>
    <w:rsid w:val="00C53820"/>
    <w:rsid w:val="00C53B10"/>
    <w:rsid w:val="00C53BBF"/>
    <w:rsid w:val="00C54087"/>
    <w:rsid w:val="00C540CA"/>
    <w:rsid w:val="00C54406"/>
    <w:rsid w:val="00C54549"/>
    <w:rsid w:val="00C5456C"/>
    <w:rsid w:val="00C548A0"/>
    <w:rsid w:val="00C54BBA"/>
    <w:rsid w:val="00C54E4C"/>
    <w:rsid w:val="00C5524A"/>
    <w:rsid w:val="00C5554C"/>
    <w:rsid w:val="00C55572"/>
    <w:rsid w:val="00C556AF"/>
    <w:rsid w:val="00C55745"/>
    <w:rsid w:val="00C55ADB"/>
    <w:rsid w:val="00C55C2A"/>
    <w:rsid w:val="00C55CEC"/>
    <w:rsid w:val="00C55D7E"/>
    <w:rsid w:val="00C55EA4"/>
    <w:rsid w:val="00C56500"/>
    <w:rsid w:val="00C56FB4"/>
    <w:rsid w:val="00C574E9"/>
    <w:rsid w:val="00C5766B"/>
    <w:rsid w:val="00C5787B"/>
    <w:rsid w:val="00C57B2E"/>
    <w:rsid w:val="00C57CD7"/>
    <w:rsid w:val="00C609EF"/>
    <w:rsid w:val="00C60A0C"/>
    <w:rsid w:val="00C60A6D"/>
    <w:rsid w:val="00C60F0F"/>
    <w:rsid w:val="00C61537"/>
    <w:rsid w:val="00C61D8F"/>
    <w:rsid w:val="00C61F3A"/>
    <w:rsid w:val="00C62248"/>
    <w:rsid w:val="00C62314"/>
    <w:rsid w:val="00C62514"/>
    <w:rsid w:val="00C62657"/>
    <w:rsid w:val="00C62D23"/>
    <w:rsid w:val="00C63348"/>
    <w:rsid w:val="00C63475"/>
    <w:rsid w:val="00C6396E"/>
    <w:rsid w:val="00C63AD9"/>
    <w:rsid w:val="00C63DF2"/>
    <w:rsid w:val="00C643D1"/>
    <w:rsid w:val="00C651B9"/>
    <w:rsid w:val="00C653B3"/>
    <w:rsid w:val="00C6595C"/>
    <w:rsid w:val="00C65EE5"/>
    <w:rsid w:val="00C669F6"/>
    <w:rsid w:val="00C66B4D"/>
    <w:rsid w:val="00C66C50"/>
    <w:rsid w:val="00C66CED"/>
    <w:rsid w:val="00C67CE8"/>
    <w:rsid w:val="00C70171"/>
    <w:rsid w:val="00C704C1"/>
    <w:rsid w:val="00C70747"/>
    <w:rsid w:val="00C709E0"/>
    <w:rsid w:val="00C70A4F"/>
    <w:rsid w:val="00C70B27"/>
    <w:rsid w:val="00C70E0D"/>
    <w:rsid w:val="00C71351"/>
    <w:rsid w:val="00C71731"/>
    <w:rsid w:val="00C71745"/>
    <w:rsid w:val="00C71993"/>
    <w:rsid w:val="00C71A7C"/>
    <w:rsid w:val="00C71C6E"/>
    <w:rsid w:val="00C723DD"/>
    <w:rsid w:val="00C72650"/>
    <w:rsid w:val="00C7265B"/>
    <w:rsid w:val="00C7287E"/>
    <w:rsid w:val="00C72A50"/>
    <w:rsid w:val="00C73DF2"/>
    <w:rsid w:val="00C73EE3"/>
    <w:rsid w:val="00C73F36"/>
    <w:rsid w:val="00C745E6"/>
    <w:rsid w:val="00C74B89"/>
    <w:rsid w:val="00C74DEA"/>
    <w:rsid w:val="00C74E50"/>
    <w:rsid w:val="00C75034"/>
    <w:rsid w:val="00C75634"/>
    <w:rsid w:val="00C756C6"/>
    <w:rsid w:val="00C75827"/>
    <w:rsid w:val="00C75DEE"/>
    <w:rsid w:val="00C762E7"/>
    <w:rsid w:val="00C7639A"/>
    <w:rsid w:val="00C76540"/>
    <w:rsid w:val="00C7666C"/>
    <w:rsid w:val="00C772D3"/>
    <w:rsid w:val="00C77772"/>
    <w:rsid w:val="00C77884"/>
    <w:rsid w:val="00C77D7D"/>
    <w:rsid w:val="00C77E50"/>
    <w:rsid w:val="00C80047"/>
    <w:rsid w:val="00C80048"/>
    <w:rsid w:val="00C801BA"/>
    <w:rsid w:val="00C8027F"/>
    <w:rsid w:val="00C80C37"/>
    <w:rsid w:val="00C80C7C"/>
    <w:rsid w:val="00C80DAE"/>
    <w:rsid w:val="00C80F1A"/>
    <w:rsid w:val="00C81056"/>
    <w:rsid w:val="00C81175"/>
    <w:rsid w:val="00C812E5"/>
    <w:rsid w:val="00C812EC"/>
    <w:rsid w:val="00C81515"/>
    <w:rsid w:val="00C8171F"/>
    <w:rsid w:val="00C817CB"/>
    <w:rsid w:val="00C8188C"/>
    <w:rsid w:val="00C81B9D"/>
    <w:rsid w:val="00C8221D"/>
    <w:rsid w:val="00C8237A"/>
    <w:rsid w:val="00C82762"/>
    <w:rsid w:val="00C82E3F"/>
    <w:rsid w:val="00C83144"/>
    <w:rsid w:val="00C836BB"/>
    <w:rsid w:val="00C836F3"/>
    <w:rsid w:val="00C83A3C"/>
    <w:rsid w:val="00C83BE2"/>
    <w:rsid w:val="00C83F37"/>
    <w:rsid w:val="00C84502"/>
    <w:rsid w:val="00C847BD"/>
    <w:rsid w:val="00C8489D"/>
    <w:rsid w:val="00C84A48"/>
    <w:rsid w:val="00C84A65"/>
    <w:rsid w:val="00C84D6A"/>
    <w:rsid w:val="00C84DE5"/>
    <w:rsid w:val="00C84EA5"/>
    <w:rsid w:val="00C85302"/>
    <w:rsid w:val="00C85756"/>
    <w:rsid w:val="00C85804"/>
    <w:rsid w:val="00C85D09"/>
    <w:rsid w:val="00C86270"/>
    <w:rsid w:val="00C86388"/>
    <w:rsid w:val="00C867F0"/>
    <w:rsid w:val="00C86909"/>
    <w:rsid w:val="00C86958"/>
    <w:rsid w:val="00C86B0B"/>
    <w:rsid w:val="00C86B6F"/>
    <w:rsid w:val="00C86C5C"/>
    <w:rsid w:val="00C8743F"/>
    <w:rsid w:val="00C87A56"/>
    <w:rsid w:val="00C904F1"/>
    <w:rsid w:val="00C904FF"/>
    <w:rsid w:val="00C90907"/>
    <w:rsid w:val="00C9093F"/>
    <w:rsid w:val="00C90D16"/>
    <w:rsid w:val="00C90F73"/>
    <w:rsid w:val="00C91518"/>
    <w:rsid w:val="00C9182F"/>
    <w:rsid w:val="00C918E5"/>
    <w:rsid w:val="00C9196E"/>
    <w:rsid w:val="00C91AA0"/>
    <w:rsid w:val="00C91AE7"/>
    <w:rsid w:val="00C91B28"/>
    <w:rsid w:val="00C91BD1"/>
    <w:rsid w:val="00C91C3F"/>
    <w:rsid w:val="00C91ECD"/>
    <w:rsid w:val="00C91F17"/>
    <w:rsid w:val="00C920A7"/>
    <w:rsid w:val="00C92100"/>
    <w:rsid w:val="00C9210D"/>
    <w:rsid w:val="00C926B9"/>
    <w:rsid w:val="00C9298C"/>
    <w:rsid w:val="00C92ED3"/>
    <w:rsid w:val="00C9322F"/>
    <w:rsid w:val="00C9351C"/>
    <w:rsid w:val="00C93744"/>
    <w:rsid w:val="00C93967"/>
    <w:rsid w:val="00C93987"/>
    <w:rsid w:val="00C939AA"/>
    <w:rsid w:val="00C93DE5"/>
    <w:rsid w:val="00C9424C"/>
    <w:rsid w:val="00C942EF"/>
    <w:rsid w:val="00C943DC"/>
    <w:rsid w:val="00C94813"/>
    <w:rsid w:val="00C94A32"/>
    <w:rsid w:val="00C94C08"/>
    <w:rsid w:val="00C94C5F"/>
    <w:rsid w:val="00C94EEE"/>
    <w:rsid w:val="00C95061"/>
    <w:rsid w:val="00C95249"/>
    <w:rsid w:val="00C9543B"/>
    <w:rsid w:val="00C95488"/>
    <w:rsid w:val="00C95953"/>
    <w:rsid w:val="00C95A6D"/>
    <w:rsid w:val="00C95B2F"/>
    <w:rsid w:val="00C95C98"/>
    <w:rsid w:val="00C9608D"/>
    <w:rsid w:val="00C965D0"/>
    <w:rsid w:val="00C96900"/>
    <w:rsid w:val="00C96925"/>
    <w:rsid w:val="00C969B1"/>
    <w:rsid w:val="00C96C6D"/>
    <w:rsid w:val="00C96DD0"/>
    <w:rsid w:val="00C975D6"/>
    <w:rsid w:val="00C976CE"/>
    <w:rsid w:val="00C979AB"/>
    <w:rsid w:val="00C97B1A"/>
    <w:rsid w:val="00C97FE9"/>
    <w:rsid w:val="00CA00C4"/>
    <w:rsid w:val="00CA00E6"/>
    <w:rsid w:val="00CA019C"/>
    <w:rsid w:val="00CA01D3"/>
    <w:rsid w:val="00CA047E"/>
    <w:rsid w:val="00CA07A0"/>
    <w:rsid w:val="00CA0CE9"/>
    <w:rsid w:val="00CA0CFF"/>
    <w:rsid w:val="00CA12AF"/>
    <w:rsid w:val="00CA1675"/>
    <w:rsid w:val="00CA186D"/>
    <w:rsid w:val="00CA18D9"/>
    <w:rsid w:val="00CA1BC5"/>
    <w:rsid w:val="00CA1C77"/>
    <w:rsid w:val="00CA1EB0"/>
    <w:rsid w:val="00CA293F"/>
    <w:rsid w:val="00CA2A8D"/>
    <w:rsid w:val="00CA2E73"/>
    <w:rsid w:val="00CA2ED4"/>
    <w:rsid w:val="00CA3902"/>
    <w:rsid w:val="00CA3D4E"/>
    <w:rsid w:val="00CA3D66"/>
    <w:rsid w:val="00CA4200"/>
    <w:rsid w:val="00CA49D5"/>
    <w:rsid w:val="00CA4BC8"/>
    <w:rsid w:val="00CA4E09"/>
    <w:rsid w:val="00CA4F8E"/>
    <w:rsid w:val="00CA5282"/>
    <w:rsid w:val="00CA56A9"/>
    <w:rsid w:val="00CA5804"/>
    <w:rsid w:val="00CA59DD"/>
    <w:rsid w:val="00CA60C3"/>
    <w:rsid w:val="00CA6119"/>
    <w:rsid w:val="00CA625A"/>
    <w:rsid w:val="00CA6D14"/>
    <w:rsid w:val="00CA7181"/>
    <w:rsid w:val="00CA725F"/>
    <w:rsid w:val="00CA7274"/>
    <w:rsid w:val="00CA7571"/>
    <w:rsid w:val="00CA7FDF"/>
    <w:rsid w:val="00CA7FE9"/>
    <w:rsid w:val="00CB004E"/>
    <w:rsid w:val="00CB0BAD"/>
    <w:rsid w:val="00CB0CEC"/>
    <w:rsid w:val="00CB127A"/>
    <w:rsid w:val="00CB12E6"/>
    <w:rsid w:val="00CB1404"/>
    <w:rsid w:val="00CB1F2E"/>
    <w:rsid w:val="00CB1FAC"/>
    <w:rsid w:val="00CB22BD"/>
    <w:rsid w:val="00CB2782"/>
    <w:rsid w:val="00CB290A"/>
    <w:rsid w:val="00CB36B3"/>
    <w:rsid w:val="00CB3812"/>
    <w:rsid w:val="00CB3849"/>
    <w:rsid w:val="00CB388F"/>
    <w:rsid w:val="00CB3C7D"/>
    <w:rsid w:val="00CB3E73"/>
    <w:rsid w:val="00CB3F95"/>
    <w:rsid w:val="00CB4557"/>
    <w:rsid w:val="00CB5914"/>
    <w:rsid w:val="00CB597A"/>
    <w:rsid w:val="00CB64C3"/>
    <w:rsid w:val="00CB6587"/>
    <w:rsid w:val="00CB6954"/>
    <w:rsid w:val="00CB6B62"/>
    <w:rsid w:val="00CB6F92"/>
    <w:rsid w:val="00CB73D5"/>
    <w:rsid w:val="00CB78B3"/>
    <w:rsid w:val="00CB7C91"/>
    <w:rsid w:val="00CC08A2"/>
    <w:rsid w:val="00CC0C4C"/>
    <w:rsid w:val="00CC0D53"/>
    <w:rsid w:val="00CC14B3"/>
    <w:rsid w:val="00CC169B"/>
    <w:rsid w:val="00CC1830"/>
    <w:rsid w:val="00CC19D3"/>
    <w:rsid w:val="00CC1CC2"/>
    <w:rsid w:val="00CC1DB0"/>
    <w:rsid w:val="00CC1F76"/>
    <w:rsid w:val="00CC1F8F"/>
    <w:rsid w:val="00CC25E0"/>
    <w:rsid w:val="00CC2B41"/>
    <w:rsid w:val="00CC2FCD"/>
    <w:rsid w:val="00CC3161"/>
    <w:rsid w:val="00CC3212"/>
    <w:rsid w:val="00CC37FF"/>
    <w:rsid w:val="00CC3871"/>
    <w:rsid w:val="00CC3970"/>
    <w:rsid w:val="00CC3ACF"/>
    <w:rsid w:val="00CC3F9F"/>
    <w:rsid w:val="00CC4B6E"/>
    <w:rsid w:val="00CC4C64"/>
    <w:rsid w:val="00CC4C94"/>
    <w:rsid w:val="00CC4E20"/>
    <w:rsid w:val="00CC4EF6"/>
    <w:rsid w:val="00CC5384"/>
    <w:rsid w:val="00CC55ED"/>
    <w:rsid w:val="00CC57ED"/>
    <w:rsid w:val="00CC5C6A"/>
    <w:rsid w:val="00CC6320"/>
    <w:rsid w:val="00CC63B4"/>
    <w:rsid w:val="00CC6ABB"/>
    <w:rsid w:val="00CC6B7A"/>
    <w:rsid w:val="00CC719C"/>
    <w:rsid w:val="00CC71A1"/>
    <w:rsid w:val="00CC71B2"/>
    <w:rsid w:val="00CC7A60"/>
    <w:rsid w:val="00CC7D4B"/>
    <w:rsid w:val="00CC7DD0"/>
    <w:rsid w:val="00CD0062"/>
    <w:rsid w:val="00CD01B1"/>
    <w:rsid w:val="00CD0210"/>
    <w:rsid w:val="00CD0773"/>
    <w:rsid w:val="00CD0AC1"/>
    <w:rsid w:val="00CD0FEF"/>
    <w:rsid w:val="00CD1736"/>
    <w:rsid w:val="00CD1851"/>
    <w:rsid w:val="00CD1AB5"/>
    <w:rsid w:val="00CD1BFE"/>
    <w:rsid w:val="00CD1E02"/>
    <w:rsid w:val="00CD2631"/>
    <w:rsid w:val="00CD2AC8"/>
    <w:rsid w:val="00CD2B8B"/>
    <w:rsid w:val="00CD2C00"/>
    <w:rsid w:val="00CD2DB5"/>
    <w:rsid w:val="00CD321B"/>
    <w:rsid w:val="00CD3D05"/>
    <w:rsid w:val="00CD3F84"/>
    <w:rsid w:val="00CD486E"/>
    <w:rsid w:val="00CD4AA5"/>
    <w:rsid w:val="00CD51D4"/>
    <w:rsid w:val="00CD5462"/>
    <w:rsid w:val="00CD548D"/>
    <w:rsid w:val="00CD55EB"/>
    <w:rsid w:val="00CD59C0"/>
    <w:rsid w:val="00CD6059"/>
    <w:rsid w:val="00CD64DB"/>
    <w:rsid w:val="00CD6B60"/>
    <w:rsid w:val="00CD6B74"/>
    <w:rsid w:val="00CD7624"/>
    <w:rsid w:val="00CD7628"/>
    <w:rsid w:val="00CE04E5"/>
    <w:rsid w:val="00CE05AA"/>
    <w:rsid w:val="00CE071A"/>
    <w:rsid w:val="00CE087F"/>
    <w:rsid w:val="00CE0D67"/>
    <w:rsid w:val="00CE0F33"/>
    <w:rsid w:val="00CE109E"/>
    <w:rsid w:val="00CE10BF"/>
    <w:rsid w:val="00CE1470"/>
    <w:rsid w:val="00CE14ED"/>
    <w:rsid w:val="00CE1A44"/>
    <w:rsid w:val="00CE1B17"/>
    <w:rsid w:val="00CE1D4B"/>
    <w:rsid w:val="00CE21BB"/>
    <w:rsid w:val="00CE2297"/>
    <w:rsid w:val="00CE2B87"/>
    <w:rsid w:val="00CE2C8D"/>
    <w:rsid w:val="00CE2C9E"/>
    <w:rsid w:val="00CE2D59"/>
    <w:rsid w:val="00CE2F80"/>
    <w:rsid w:val="00CE30C0"/>
    <w:rsid w:val="00CE3E8E"/>
    <w:rsid w:val="00CE43BE"/>
    <w:rsid w:val="00CE4539"/>
    <w:rsid w:val="00CE4A3D"/>
    <w:rsid w:val="00CE4A8B"/>
    <w:rsid w:val="00CE4B8C"/>
    <w:rsid w:val="00CE4C66"/>
    <w:rsid w:val="00CE5010"/>
    <w:rsid w:val="00CE547A"/>
    <w:rsid w:val="00CE54CE"/>
    <w:rsid w:val="00CE5A47"/>
    <w:rsid w:val="00CE5EF6"/>
    <w:rsid w:val="00CE671C"/>
    <w:rsid w:val="00CE697E"/>
    <w:rsid w:val="00CE6996"/>
    <w:rsid w:val="00CE6A29"/>
    <w:rsid w:val="00CE6B76"/>
    <w:rsid w:val="00CE6D16"/>
    <w:rsid w:val="00CE78C2"/>
    <w:rsid w:val="00CF0175"/>
    <w:rsid w:val="00CF0201"/>
    <w:rsid w:val="00CF0562"/>
    <w:rsid w:val="00CF0CA2"/>
    <w:rsid w:val="00CF0E57"/>
    <w:rsid w:val="00CF0E9E"/>
    <w:rsid w:val="00CF0EA5"/>
    <w:rsid w:val="00CF0F9A"/>
    <w:rsid w:val="00CF0FB4"/>
    <w:rsid w:val="00CF16BA"/>
    <w:rsid w:val="00CF174D"/>
    <w:rsid w:val="00CF1809"/>
    <w:rsid w:val="00CF18F6"/>
    <w:rsid w:val="00CF1BA8"/>
    <w:rsid w:val="00CF2795"/>
    <w:rsid w:val="00CF33DD"/>
    <w:rsid w:val="00CF3418"/>
    <w:rsid w:val="00CF407E"/>
    <w:rsid w:val="00CF4709"/>
    <w:rsid w:val="00CF49A6"/>
    <w:rsid w:val="00CF4B55"/>
    <w:rsid w:val="00CF5356"/>
    <w:rsid w:val="00CF54B0"/>
    <w:rsid w:val="00CF5908"/>
    <w:rsid w:val="00CF5DD9"/>
    <w:rsid w:val="00CF61A9"/>
    <w:rsid w:val="00CF640C"/>
    <w:rsid w:val="00CF6828"/>
    <w:rsid w:val="00CF7D92"/>
    <w:rsid w:val="00CF7FD1"/>
    <w:rsid w:val="00D00289"/>
    <w:rsid w:val="00D0063A"/>
    <w:rsid w:val="00D008A2"/>
    <w:rsid w:val="00D00AB7"/>
    <w:rsid w:val="00D00C35"/>
    <w:rsid w:val="00D00CF0"/>
    <w:rsid w:val="00D013C2"/>
    <w:rsid w:val="00D01459"/>
    <w:rsid w:val="00D0155D"/>
    <w:rsid w:val="00D01F86"/>
    <w:rsid w:val="00D02056"/>
    <w:rsid w:val="00D02B06"/>
    <w:rsid w:val="00D030E0"/>
    <w:rsid w:val="00D03444"/>
    <w:rsid w:val="00D03455"/>
    <w:rsid w:val="00D03CD5"/>
    <w:rsid w:val="00D03F4E"/>
    <w:rsid w:val="00D041CA"/>
    <w:rsid w:val="00D04512"/>
    <w:rsid w:val="00D048D1"/>
    <w:rsid w:val="00D04BC1"/>
    <w:rsid w:val="00D04D03"/>
    <w:rsid w:val="00D04EAE"/>
    <w:rsid w:val="00D04EEF"/>
    <w:rsid w:val="00D056B1"/>
    <w:rsid w:val="00D058E0"/>
    <w:rsid w:val="00D05964"/>
    <w:rsid w:val="00D05C99"/>
    <w:rsid w:val="00D05F9A"/>
    <w:rsid w:val="00D06232"/>
    <w:rsid w:val="00D06750"/>
    <w:rsid w:val="00D067BE"/>
    <w:rsid w:val="00D06A3A"/>
    <w:rsid w:val="00D06D90"/>
    <w:rsid w:val="00D06EC6"/>
    <w:rsid w:val="00D06FEA"/>
    <w:rsid w:val="00D075AF"/>
    <w:rsid w:val="00D07BAB"/>
    <w:rsid w:val="00D10D0B"/>
    <w:rsid w:val="00D11350"/>
    <w:rsid w:val="00D11B96"/>
    <w:rsid w:val="00D11DDA"/>
    <w:rsid w:val="00D1298C"/>
    <w:rsid w:val="00D12B45"/>
    <w:rsid w:val="00D12EF1"/>
    <w:rsid w:val="00D1304C"/>
    <w:rsid w:val="00D1331A"/>
    <w:rsid w:val="00D136D1"/>
    <w:rsid w:val="00D1372B"/>
    <w:rsid w:val="00D13DB2"/>
    <w:rsid w:val="00D144BC"/>
    <w:rsid w:val="00D1454D"/>
    <w:rsid w:val="00D14D29"/>
    <w:rsid w:val="00D14E77"/>
    <w:rsid w:val="00D14F62"/>
    <w:rsid w:val="00D153A3"/>
    <w:rsid w:val="00D15676"/>
    <w:rsid w:val="00D15789"/>
    <w:rsid w:val="00D15921"/>
    <w:rsid w:val="00D15CF6"/>
    <w:rsid w:val="00D15F6D"/>
    <w:rsid w:val="00D1627D"/>
    <w:rsid w:val="00D164FF"/>
    <w:rsid w:val="00D16746"/>
    <w:rsid w:val="00D16758"/>
    <w:rsid w:val="00D17372"/>
    <w:rsid w:val="00D17899"/>
    <w:rsid w:val="00D17B0D"/>
    <w:rsid w:val="00D17BF8"/>
    <w:rsid w:val="00D17C4D"/>
    <w:rsid w:val="00D17D2C"/>
    <w:rsid w:val="00D2008F"/>
    <w:rsid w:val="00D201A6"/>
    <w:rsid w:val="00D203E1"/>
    <w:rsid w:val="00D203FA"/>
    <w:rsid w:val="00D2081D"/>
    <w:rsid w:val="00D20B50"/>
    <w:rsid w:val="00D20BAC"/>
    <w:rsid w:val="00D21068"/>
    <w:rsid w:val="00D21B05"/>
    <w:rsid w:val="00D22EA5"/>
    <w:rsid w:val="00D238CB"/>
    <w:rsid w:val="00D23908"/>
    <w:rsid w:val="00D23B42"/>
    <w:rsid w:val="00D23CDE"/>
    <w:rsid w:val="00D24156"/>
    <w:rsid w:val="00D24AE0"/>
    <w:rsid w:val="00D24C52"/>
    <w:rsid w:val="00D24D4E"/>
    <w:rsid w:val="00D24F6B"/>
    <w:rsid w:val="00D24FB6"/>
    <w:rsid w:val="00D252C0"/>
    <w:rsid w:val="00D257A9"/>
    <w:rsid w:val="00D25FD6"/>
    <w:rsid w:val="00D2691C"/>
    <w:rsid w:val="00D26DCF"/>
    <w:rsid w:val="00D2799F"/>
    <w:rsid w:val="00D27BD9"/>
    <w:rsid w:val="00D27DB4"/>
    <w:rsid w:val="00D27F28"/>
    <w:rsid w:val="00D307B3"/>
    <w:rsid w:val="00D308B6"/>
    <w:rsid w:val="00D30996"/>
    <w:rsid w:val="00D309BB"/>
    <w:rsid w:val="00D30C2C"/>
    <w:rsid w:val="00D31387"/>
    <w:rsid w:val="00D31B9F"/>
    <w:rsid w:val="00D3253B"/>
    <w:rsid w:val="00D32674"/>
    <w:rsid w:val="00D32679"/>
    <w:rsid w:val="00D327ED"/>
    <w:rsid w:val="00D32C67"/>
    <w:rsid w:val="00D3362D"/>
    <w:rsid w:val="00D337D1"/>
    <w:rsid w:val="00D3396F"/>
    <w:rsid w:val="00D34586"/>
    <w:rsid w:val="00D34BB1"/>
    <w:rsid w:val="00D3501D"/>
    <w:rsid w:val="00D35048"/>
    <w:rsid w:val="00D35C8F"/>
    <w:rsid w:val="00D36153"/>
    <w:rsid w:val="00D36442"/>
    <w:rsid w:val="00D36A7C"/>
    <w:rsid w:val="00D36AA3"/>
    <w:rsid w:val="00D36BF4"/>
    <w:rsid w:val="00D36E39"/>
    <w:rsid w:val="00D36F36"/>
    <w:rsid w:val="00D371F4"/>
    <w:rsid w:val="00D37B9C"/>
    <w:rsid w:val="00D37C0D"/>
    <w:rsid w:val="00D37D2B"/>
    <w:rsid w:val="00D37DA5"/>
    <w:rsid w:val="00D37E38"/>
    <w:rsid w:val="00D37E3D"/>
    <w:rsid w:val="00D401F6"/>
    <w:rsid w:val="00D40369"/>
    <w:rsid w:val="00D405B8"/>
    <w:rsid w:val="00D408DE"/>
    <w:rsid w:val="00D40A77"/>
    <w:rsid w:val="00D40E01"/>
    <w:rsid w:val="00D41001"/>
    <w:rsid w:val="00D416CC"/>
    <w:rsid w:val="00D41B62"/>
    <w:rsid w:val="00D427F5"/>
    <w:rsid w:val="00D42A93"/>
    <w:rsid w:val="00D432C5"/>
    <w:rsid w:val="00D434D8"/>
    <w:rsid w:val="00D4354D"/>
    <w:rsid w:val="00D43875"/>
    <w:rsid w:val="00D43931"/>
    <w:rsid w:val="00D43D9B"/>
    <w:rsid w:val="00D446DE"/>
    <w:rsid w:val="00D451D4"/>
    <w:rsid w:val="00D45B53"/>
    <w:rsid w:val="00D46039"/>
    <w:rsid w:val="00D46079"/>
    <w:rsid w:val="00D4649E"/>
    <w:rsid w:val="00D470DC"/>
    <w:rsid w:val="00D47283"/>
    <w:rsid w:val="00D472DB"/>
    <w:rsid w:val="00D47B9C"/>
    <w:rsid w:val="00D50968"/>
    <w:rsid w:val="00D50CC8"/>
    <w:rsid w:val="00D5108B"/>
    <w:rsid w:val="00D514EA"/>
    <w:rsid w:val="00D51794"/>
    <w:rsid w:val="00D51879"/>
    <w:rsid w:val="00D52348"/>
    <w:rsid w:val="00D523D3"/>
    <w:rsid w:val="00D524A3"/>
    <w:rsid w:val="00D5277B"/>
    <w:rsid w:val="00D53532"/>
    <w:rsid w:val="00D5354F"/>
    <w:rsid w:val="00D5386D"/>
    <w:rsid w:val="00D539A4"/>
    <w:rsid w:val="00D53F92"/>
    <w:rsid w:val="00D53FC4"/>
    <w:rsid w:val="00D5410B"/>
    <w:rsid w:val="00D541E0"/>
    <w:rsid w:val="00D54314"/>
    <w:rsid w:val="00D54464"/>
    <w:rsid w:val="00D5461C"/>
    <w:rsid w:val="00D5486F"/>
    <w:rsid w:val="00D54F14"/>
    <w:rsid w:val="00D55411"/>
    <w:rsid w:val="00D55452"/>
    <w:rsid w:val="00D5564A"/>
    <w:rsid w:val="00D559BA"/>
    <w:rsid w:val="00D56289"/>
    <w:rsid w:val="00D563CF"/>
    <w:rsid w:val="00D570B3"/>
    <w:rsid w:val="00D57472"/>
    <w:rsid w:val="00D575CD"/>
    <w:rsid w:val="00D57D92"/>
    <w:rsid w:val="00D57D98"/>
    <w:rsid w:val="00D600B8"/>
    <w:rsid w:val="00D60F63"/>
    <w:rsid w:val="00D61615"/>
    <w:rsid w:val="00D6176B"/>
    <w:rsid w:val="00D61DC9"/>
    <w:rsid w:val="00D6222B"/>
    <w:rsid w:val="00D62968"/>
    <w:rsid w:val="00D62A79"/>
    <w:rsid w:val="00D62CE8"/>
    <w:rsid w:val="00D62CE9"/>
    <w:rsid w:val="00D6332F"/>
    <w:rsid w:val="00D635B2"/>
    <w:rsid w:val="00D63640"/>
    <w:rsid w:val="00D639F3"/>
    <w:rsid w:val="00D64265"/>
    <w:rsid w:val="00D64854"/>
    <w:rsid w:val="00D64A0A"/>
    <w:rsid w:val="00D64A33"/>
    <w:rsid w:val="00D64BF9"/>
    <w:rsid w:val="00D64C88"/>
    <w:rsid w:val="00D64F51"/>
    <w:rsid w:val="00D64FD8"/>
    <w:rsid w:val="00D6549E"/>
    <w:rsid w:val="00D65719"/>
    <w:rsid w:val="00D6607A"/>
    <w:rsid w:val="00D66144"/>
    <w:rsid w:val="00D669E6"/>
    <w:rsid w:val="00D66BC3"/>
    <w:rsid w:val="00D66C87"/>
    <w:rsid w:val="00D67079"/>
    <w:rsid w:val="00D6707F"/>
    <w:rsid w:val="00D67D79"/>
    <w:rsid w:val="00D707E2"/>
    <w:rsid w:val="00D7088C"/>
    <w:rsid w:val="00D70C39"/>
    <w:rsid w:val="00D70F36"/>
    <w:rsid w:val="00D711E6"/>
    <w:rsid w:val="00D7174D"/>
    <w:rsid w:val="00D719FF"/>
    <w:rsid w:val="00D71A8D"/>
    <w:rsid w:val="00D72318"/>
    <w:rsid w:val="00D72619"/>
    <w:rsid w:val="00D72788"/>
    <w:rsid w:val="00D72794"/>
    <w:rsid w:val="00D72EDF"/>
    <w:rsid w:val="00D72F9B"/>
    <w:rsid w:val="00D735DA"/>
    <w:rsid w:val="00D73849"/>
    <w:rsid w:val="00D73998"/>
    <w:rsid w:val="00D73AEB"/>
    <w:rsid w:val="00D73C85"/>
    <w:rsid w:val="00D74306"/>
    <w:rsid w:val="00D74719"/>
    <w:rsid w:val="00D74F89"/>
    <w:rsid w:val="00D7529D"/>
    <w:rsid w:val="00D75ADC"/>
    <w:rsid w:val="00D76EC8"/>
    <w:rsid w:val="00D76F60"/>
    <w:rsid w:val="00D76FCD"/>
    <w:rsid w:val="00D801FE"/>
    <w:rsid w:val="00D809BC"/>
    <w:rsid w:val="00D811D0"/>
    <w:rsid w:val="00D81239"/>
    <w:rsid w:val="00D81417"/>
    <w:rsid w:val="00D81570"/>
    <w:rsid w:val="00D81F20"/>
    <w:rsid w:val="00D8207B"/>
    <w:rsid w:val="00D82CE8"/>
    <w:rsid w:val="00D82DC7"/>
    <w:rsid w:val="00D82EEE"/>
    <w:rsid w:val="00D83052"/>
    <w:rsid w:val="00D833F1"/>
    <w:rsid w:val="00D83425"/>
    <w:rsid w:val="00D83A48"/>
    <w:rsid w:val="00D84272"/>
    <w:rsid w:val="00D84311"/>
    <w:rsid w:val="00D8468F"/>
    <w:rsid w:val="00D84777"/>
    <w:rsid w:val="00D847E6"/>
    <w:rsid w:val="00D85191"/>
    <w:rsid w:val="00D85D6D"/>
    <w:rsid w:val="00D86165"/>
    <w:rsid w:val="00D86288"/>
    <w:rsid w:val="00D86336"/>
    <w:rsid w:val="00D866BF"/>
    <w:rsid w:val="00D86874"/>
    <w:rsid w:val="00D869C8"/>
    <w:rsid w:val="00D86DD0"/>
    <w:rsid w:val="00D86E5D"/>
    <w:rsid w:val="00D86E6A"/>
    <w:rsid w:val="00D86EAC"/>
    <w:rsid w:val="00D87340"/>
    <w:rsid w:val="00D8770A"/>
    <w:rsid w:val="00D87DA4"/>
    <w:rsid w:val="00D87EC8"/>
    <w:rsid w:val="00D904F6"/>
    <w:rsid w:val="00D90786"/>
    <w:rsid w:val="00D907AD"/>
    <w:rsid w:val="00D90C44"/>
    <w:rsid w:val="00D91133"/>
    <w:rsid w:val="00D91240"/>
    <w:rsid w:val="00D914B9"/>
    <w:rsid w:val="00D91749"/>
    <w:rsid w:val="00D919F2"/>
    <w:rsid w:val="00D91A14"/>
    <w:rsid w:val="00D91BEF"/>
    <w:rsid w:val="00D91EDA"/>
    <w:rsid w:val="00D91FC5"/>
    <w:rsid w:val="00D9231D"/>
    <w:rsid w:val="00D925AB"/>
    <w:rsid w:val="00D92B94"/>
    <w:rsid w:val="00D92BB2"/>
    <w:rsid w:val="00D92BD0"/>
    <w:rsid w:val="00D92BED"/>
    <w:rsid w:val="00D934B0"/>
    <w:rsid w:val="00D93655"/>
    <w:rsid w:val="00D938CD"/>
    <w:rsid w:val="00D93A74"/>
    <w:rsid w:val="00D93ABD"/>
    <w:rsid w:val="00D93E66"/>
    <w:rsid w:val="00D94022"/>
    <w:rsid w:val="00D9406A"/>
    <w:rsid w:val="00D940BF"/>
    <w:rsid w:val="00D94780"/>
    <w:rsid w:val="00D947C1"/>
    <w:rsid w:val="00D947DB"/>
    <w:rsid w:val="00D94CAC"/>
    <w:rsid w:val="00D953E3"/>
    <w:rsid w:val="00D95403"/>
    <w:rsid w:val="00D95BA4"/>
    <w:rsid w:val="00D95FB0"/>
    <w:rsid w:val="00D962F0"/>
    <w:rsid w:val="00D964A8"/>
    <w:rsid w:val="00D96684"/>
    <w:rsid w:val="00D968C7"/>
    <w:rsid w:val="00D96BC0"/>
    <w:rsid w:val="00D972B1"/>
    <w:rsid w:val="00D976B0"/>
    <w:rsid w:val="00D97FAD"/>
    <w:rsid w:val="00D97FC3"/>
    <w:rsid w:val="00DA0730"/>
    <w:rsid w:val="00DA08E0"/>
    <w:rsid w:val="00DA0BEF"/>
    <w:rsid w:val="00DA1A4B"/>
    <w:rsid w:val="00DA1A9E"/>
    <w:rsid w:val="00DA2326"/>
    <w:rsid w:val="00DA2567"/>
    <w:rsid w:val="00DA26CB"/>
    <w:rsid w:val="00DA2CAA"/>
    <w:rsid w:val="00DA2D6B"/>
    <w:rsid w:val="00DA3667"/>
    <w:rsid w:val="00DA376C"/>
    <w:rsid w:val="00DA3B86"/>
    <w:rsid w:val="00DA3C48"/>
    <w:rsid w:val="00DA4A71"/>
    <w:rsid w:val="00DA4D39"/>
    <w:rsid w:val="00DA4D94"/>
    <w:rsid w:val="00DA50D3"/>
    <w:rsid w:val="00DA526E"/>
    <w:rsid w:val="00DA5637"/>
    <w:rsid w:val="00DA5939"/>
    <w:rsid w:val="00DA5A7E"/>
    <w:rsid w:val="00DA5ECE"/>
    <w:rsid w:val="00DA6BE8"/>
    <w:rsid w:val="00DA6D90"/>
    <w:rsid w:val="00DA7298"/>
    <w:rsid w:val="00DB0225"/>
    <w:rsid w:val="00DB04F2"/>
    <w:rsid w:val="00DB0E0C"/>
    <w:rsid w:val="00DB13D6"/>
    <w:rsid w:val="00DB1E90"/>
    <w:rsid w:val="00DB25B9"/>
    <w:rsid w:val="00DB2BAE"/>
    <w:rsid w:val="00DB2CB3"/>
    <w:rsid w:val="00DB30DC"/>
    <w:rsid w:val="00DB38B6"/>
    <w:rsid w:val="00DB39F1"/>
    <w:rsid w:val="00DB3F0B"/>
    <w:rsid w:val="00DB4A64"/>
    <w:rsid w:val="00DB4B61"/>
    <w:rsid w:val="00DB5132"/>
    <w:rsid w:val="00DB55AC"/>
    <w:rsid w:val="00DB58D5"/>
    <w:rsid w:val="00DB5960"/>
    <w:rsid w:val="00DB5C60"/>
    <w:rsid w:val="00DB5F29"/>
    <w:rsid w:val="00DB5F67"/>
    <w:rsid w:val="00DB6347"/>
    <w:rsid w:val="00DB6AA2"/>
    <w:rsid w:val="00DB6D1F"/>
    <w:rsid w:val="00DB6EA5"/>
    <w:rsid w:val="00DB71EA"/>
    <w:rsid w:val="00DB78B3"/>
    <w:rsid w:val="00DC065D"/>
    <w:rsid w:val="00DC0A87"/>
    <w:rsid w:val="00DC0B08"/>
    <w:rsid w:val="00DC0F0F"/>
    <w:rsid w:val="00DC143A"/>
    <w:rsid w:val="00DC1624"/>
    <w:rsid w:val="00DC1659"/>
    <w:rsid w:val="00DC17E7"/>
    <w:rsid w:val="00DC192E"/>
    <w:rsid w:val="00DC1E54"/>
    <w:rsid w:val="00DC2476"/>
    <w:rsid w:val="00DC26AE"/>
    <w:rsid w:val="00DC2C07"/>
    <w:rsid w:val="00DC2FCF"/>
    <w:rsid w:val="00DC3789"/>
    <w:rsid w:val="00DC3AE5"/>
    <w:rsid w:val="00DC3F2D"/>
    <w:rsid w:val="00DC4820"/>
    <w:rsid w:val="00DC5099"/>
    <w:rsid w:val="00DC54B2"/>
    <w:rsid w:val="00DC56EC"/>
    <w:rsid w:val="00DC56FD"/>
    <w:rsid w:val="00DC5906"/>
    <w:rsid w:val="00DC5A77"/>
    <w:rsid w:val="00DC600A"/>
    <w:rsid w:val="00DC60F0"/>
    <w:rsid w:val="00DC6692"/>
    <w:rsid w:val="00DC66E2"/>
    <w:rsid w:val="00DC6733"/>
    <w:rsid w:val="00DC6B2D"/>
    <w:rsid w:val="00DC6C4D"/>
    <w:rsid w:val="00DC72A7"/>
    <w:rsid w:val="00DC76C0"/>
    <w:rsid w:val="00DC7B80"/>
    <w:rsid w:val="00DC7C59"/>
    <w:rsid w:val="00DC7C5B"/>
    <w:rsid w:val="00DC7FD3"/>
    <w:rsid w:val="00DD018B"/>
    <w:rsid w:val="00DD053B"/>
    <w:rsid w:val="00DD05DF"/>
    <w:rsid w:val="00DD0779"/>
    <w:rsid w:val="00DD13E7"/>
    <w:rsid w:val="00DD15C3"/>
    <w:rsid w:val="00DD1897"/>
    <w:rsid w:val="00DD1BEE"/>
    <w:rsid w:val="00DD1C5E"/>
    <w:rsid w:val="00DD1D19"/>
    <w:rsid w:val="00DD1F03"/>
    <w:rsid w:val="00DD22D9"/>
    <w:rsid w:val="00DD2691"/>
    <w:rsid w:val="00DD296C"/>
    <w:rsid w:val="00DD2FAE"/>
    <w:rsid w:val="00DD2FF6"/>
    <w:rsid w:val="00DD39FB"/>
    <w:rsid w:val="00DD4245"/>
    <w:rsid w:val="00DD46D6"/>
    <w:rsid w:val="00DD48A2"/>
    <w:rsid w:val="00DD4EF4"/>
    <w:rsid w:val="00DD5186"/>
    <w:rsid w:val="00DD55B3"/>
    <w:rsid w:val="00DD5B35"/>
    <w:rsid w:val="00DD641B"/>
    <w:rsid w:val="00DD668F"/>
    <w:rsid w:val="00DD6A2B"/>
    <w:rsid w:val="00DD6D7F"/>
    <w:rsid w:val="00DD70E7"/>
    <w:rsid w:val="00DD738F"/>
    <w:rsid w:val="00DD73EE"/>
    <w:rsid w:val="00DD77D9"/>
    <w:rsid w:val="00DD7B28"/>
    <w:rsid w:val="00DE01AE"/>
    <w:rsid w:val="00DE02D0"/>
    <w:rsid w:val="00DE02F0"/>
    <w:rsid w:val="00DE03BE"/>
    <w:rsid w:val="00DE093E"/>
    <w:rsid w:val="00DE0AA4"/>
    <w:rsid w:val="00DE105E"/>
    <w:rsid w:val="00DE138D"/>
    <w:rsid w:val="00DE1973"/>
    <w:rsid w:val="00DE1A69"/>
    <w:rsid w:val="00DE1C81"/>
    <w:rsid w:val="00DE25C7"/>
    <w:rsid w:val="00DE27AD"/>
    <w:rsid w:val="00DE28E1"/>
    <w:rsid w:val="00DE2BB8"/>
    <w:rsid w:val="00DE308E"/>
    <w:rsid w:val="00DE3432"/>
    <w:rsid w:val="00DE3BD9"/>
    <w:rsid w:val="00DE3FF6"/>
    <w:rsid w:val="00DE4593"/>
    <w:rsid w:val="00DE4C73"/>
    <w:rsid w:val="00DE4D45"/>
    <w:rsid w:val="00DE51DE"/>
    <w:rsid w:val="00DE5307"/>
    <w:rsid w:val="00DE5785"/>
    <w:rsid w:val="00DE5908"/>
    <w:rsid w:val="00DE5F3A"/>
    <w:rsid w:val="00DE6373"/>
    <w:rsid w:val="00DE6D81"/>
    <w:rsid w:val="00DE6FDB"/>
    <w:rsid w:val="00DE7351"/>
    <w:rsid w:val="00DE7383"/>
    <w:rsid w:val="00DE774F"/>
    <w:rsid w:val="00DE7974"/>
    <w:rsid w:val="00DE7A10"/>
    <w:rsid w:val="00DE7DD5"/>
    <w:rsid w:val="00DF0180"/>
    <w:rsid w:val="00DF03FB"/>
    <w:rsid w:val="00DF0AB1"/>
    <w:rsid w:val="00DF0BB3"/>
    <w:rsid w:val="00DF1024"/>
    <w:rsid w:val="00DF13CE"/>
    <w:rsid w:val="00DF1716"/>
    <w:rsid w:val="00DF1A52"/>
    <w:rsid w:val="00DF2260"/>
    <w:rsid w:val="00DF2664"/>
    <w:rsid w:val="00DF2A96"/>
    <w:rsid w:val="00DF31B7"/>
    <w:rsid w:val="00DF3721"/>
    <w:rsid w:val="00DF37FC"/>
    <w:rsid w:val="00DF3A5F"/>
    <w:rsid w:val="00DF4255"/>
    <w:rsid w:val="00DF48C3"/>
    <w:rsid w:val="00DF4C03"/>
    <w:rsid w:val="00DF4F11"/>
    <w:rsid w:val="00DF5413"/>
    <w:rsid w:val="00DF56D5"/>
    <w:rsid w:val="00DF59AE"/>
    <w:rsid w:val="00DF59DE"/>
    <w:rsid w:val="00DF5BDD"/>
    <w:rsid w:val="00DF5DCA"/>
    <w:rsid w:val="00DF6414"/>
    <w:rsid w:val="00DF653A"/>
    <w:rsid w:val="00DF69A0"/>
    <w:rsid w:val="00DF743F"/>
    <w:rsid w:val="00E00255"/>
    <w:rsid w:val="00E00432"/>
    <w:rsid w:val="00E00823"/>
    <w:rsid w:val="00E00C65"/>
    <w:rsid w:val="00E00E7B"/>
    <w:rsid w:val="00E01187"/>
    <w:rsid w:val="00E021F0"/>
    <w:rsid w:val="00E022E1"/>
    <w:rsid w:val="00E024FF"/>
    <w:rsid w:val="00E02A8E"/>
    <w:rsid w:val="00E02C33"/>
    <w:rsid w:val="00E03033"/>
    <w:rsid w:val="00E03598"/>
    <w:rsid w:val="00E036E8"/>
    <w:rsid w:val="00E038DE"/>
    <w:rsid w:val="00E03A0C"/>
    <w:rsid w:val="00E03CE5"/>
    <w:rsid w:val="00E042EC"/>
    <w:rsid w:val="00E0443C"/>
    <w:rsid w:val="00E04803"/>
    <w:rsid w:val="00E04E8E"/>
    <w:rsid w:val="00E05408"/>
    <w:rsid w:val="00E0653A"/>
    <w:rsid w:val="00E06699"/>
    <w:rsid w:val="00E06918"/>
    <w:rsid w:val="00E06A71"/>
    <w:rsid w:val="00E06BA5"/>
    <w:rsid w:val="00E074CE"/>
    <w:rsid w:val="00E07727"/>
    <w:rsid w:val="00E077AC"/>
    <w:rsid w:val="00E078AF"/>
    <w:rsid w:val="00E07938"/>
    <w:rsid w:val="00E07EB0"/>
    <w:rsid w:val="00E101B9"/>
    <w:rsid w:val="00E1036B"/>
    <w:rsid w:val="00E109F2"/>
    <w:rsid w:val="00E1100E"/>
    <w:rsid w:val="00E11A8C"/>
    <w:rsid w:val="00E11F53"/>
    <w:rsid w:val="00E11FF4"/>
    <w:rsid w:val="00E12201"/>
    <w:rsid w:val="00E1231D"/>
    <w:rsid w:val="00E123BB"/>
    <w:rsid w:val="00E12750"/>
    <w:rsid w:val="00E13235"/>
    <w:rsid w:val="00E13537"/>
    <w:rsid w:val="00E13A2B"/>
    <w:rsid w:val="00E14044"/>
    <w:rsid w:val="00E14378"/>
    <w:rsid w:val="00E146F0"/>
    <w:rsid w:val="00E14BA4"/>
    <w:rsid w:val="00E14E31"/>
    <w:rsid w:val="00E14E8B"/>
    <w:rsid w:val="00E14EE9"/>
    <w:rsid w:val="00E15062"/>
    <w:rsid w:val="00E15384"/>
    <w:rsid w:val="00E15706"/>
    <w:rsid w:val="00E15750"/>
    <w:rsid w:val="00E158BA"/>
    <w:rsid w:val="00E159DB"/>
    <w:rsid w:val="00E1697E"/>
    <w:rsid w:val="00E16C56"/>
    <w:rsid w:val="00E16ECF"/>
    <w:rsid w:val="00E170AF"/>
    <w:rsid w:val="00E1745B"/>
    <w:rsid w:val="00E174D9"/>
    <w:rsid w:val="00E178A2"/>
    <w:rsid w:val="00E17A50"/>
    <w:rsid w:val="00E17ED0"/>
    <w:rsid w:val="00E204FC"/>
    <w:rsid w:val="00E206A0"/>
    <w:rsid w:val="00E20F40"/>
    <w:rsid w:val="00E211B0"/>
    <w:rsid w:val="00E21464"/>
    <w:rsid w:val="00E2178C"/>
    <w:rsid w:val="00E21C4E"/>
    <w:rsid w:val="00E22209"/>
    <w:rsid w:val="00E2225D"/>
    <w:rsid w:val="00E225BA"/>
    <w:rsid w:val="00E225FB"/>
    <w:rsid w:val="00E22896"/>
    <w:rsid w:val="00E22E40"/>
    <w:rsid w:val="00E235CD"/>
    <w:rsid w:val="00E235F4"/>
    <w:rsid w:val="00E236F3"/>
    <w:rsid w:val="00E23EA2"/>
    <w:rsid w:val="00E24176"/>
    <w:rsid w:val="00E241B6"/>
    <w:rsid w:val="00E24460"/>
    <w:rsid w:val="00E24541"/>
    <w:rsid w:val="00E245C5"/>
    <w:rsid w:val="00E2471F"/>
    <w:rsid w:val="00E24803"/>
    <w:rsid w:val="00E24C60"/>
    <w:rsid w:val="00E24EC7"/>
    <w:rsid w:val="00E2557E"/>
    <w:rsid w:val="00E25A19"/>
    <w:rsid w:val="00E260E4"/>
    <w:rsid w:val="00E2698B"/>
    <w:rsid w:val="00E27094"/>
    <w:rsid w:val="00E27185"/>
    <w:rsid w:val="00E30841"/>
    <w:rsid w:val="00E30D02"/>
    <w:rsid w:val="00E30E89"/>
    <w:rsid w:val="00E30F23"/>
    <w:rsid w:val="00E3112C"/>
    <w:rsid w:val="00E3153C"/>
    <w:rsid w:val="00E31D30"/>
    <w:rsid w:val="00E31DC7"/>
    <w:rsid w:val="00E31F9B"/>
    <w:rsid w:val="00E32555"/>
    <w:rsid w:val="00E32A8B"/>
    <w:rsid w:val="00E32FB3"/>
    <w:rsid w:val="00E330C9"/>
    <w:rsid w:val="00E33225"/>
    <w:rsid w:val="00E33295"/>
    <w:rsid w:val="00E3340A"/>
    <w:rsid w:val="00E33696"/>
    <w:rsid w:val="00E33EBE"/>
    <w:rsid w:val="00E34196"/>
    <w:rsid w:val="00E34284"/>
    <w:rsid w:val="00E344A2"/>
    <w:rsid w:val="00E347A8"/>
    <w:rsid w:val="00E347B7"/>
    <w:rsid w:val="00E34BD0"/>
    <w:rsid w:val="00E34F93"/>
    <w:rsid w:val="00E3512E"/>
    <w:rsid w:val="00E3557E"/>
    <w:rsid w:val="00E357F2"/>
    <w:rsid w:val="00E35BDC"/>
    <w:rsid w:val="00E35EB3"/>
    <w:rsid w:val="00E35FF6"/>
    <w:rsid w:val="00E36089"/>
    <w:rsid w:val="00E3618F"/>
    <w:rsid w:val="00E362B1"/>
    <w:rsid w:val="00E36895"/>
    <w:rsid w:val="00E36B60"/>
    <w:rsid w:val="00E3724A"/>
    <w:rsid w:val="00E37F13"/>
    <w:rsid w:val="00E406F3"/>
    <w:rsid w:val="00E407EC"/>
    <w:rsid w:val="00E4093B"/>
    <w:rsid w:val="00E40ECA"/>
    <w:rsid w:val="00E41434"/>
    <w:rsid w:val="00E42171"/>
    <w:rsid w:val="00E426C7"/>
    <w:rsid w:val="00E42835"/>
    <w:rsid w:val="00E428D6"/>
    <w:rsid w:val="00E42A5A"/>
    <w:rsid w:val="00E42CC2"/>
    <w:rsid w:val="00E4324F"/>
    <w:rsid w:val="00E439F2"/>
    <w:rsid w:val="00E43ACB"/>
    <w:rsid w:val="00E44763"/>
    <w:rsid w:val="00E4499A"/>
    <w:rsid w:val="00E449C8"/>
    <w:rsid w:val="00E44A37"/>
    <w:rsid w:val="00E44CAF"/>
    <w:rsid w:val="00E45006"/>
    <w:rsid w:val="00E45021"/>
    <w:rsid w:val="00E450A0"/>
    <w:rsid w:val="00E45168"/>
    <w:rsid w:val="00E45191"/>
    <w:rsid w:val="00E4551B"/>
    <w:rsid w:val="00E4553F"/>
    <w:rsid w:val="00E45672"/>
    <w:rsid w:val="00E456AB"/>
    <w:rsid w:val="00E45C00"/>
    <w:rsid w:val="00E45D68"/>
    <w:rsid w:val="00E45DDF"/>
    <w:rsid w:val="00E46032"/>
    <w:rsid w:val="00E462DA"/>
    <w:rsid w:val="00E46361"/>
    <w:rsid w:val="00E466B3"/>
    <w:rsid w:val="00E468D0"/>
    <w:rsid w:val="00E46919"/>
    <w:rsid w:val="00E4697B"/>
    <w:rsid w:val="00E46CFB"/>
    <w:rsid w:val="00E46DEA"/>
    <w:rsid w:val="00E47925"/>
    <w:rsid w:val="00E479AB"/>
    <w:rsid w:val="00E47A92"/>
    <w:rsid w:val="00E47CA8"/>
    <w:rsid w:val="00E47E2D"/>
    <w:rsid w:val="00E50047"/>
    <w:rsid w:val="00E50381"/>
    <w:rsid w:val="00E50748"/>
    <w:rsid w:val="00E50796"/>
    <w:rsid w:val="00E507F4"/>
    <w:rsid w:val="00E5114C"/>
    <w:rsid w:val="00E5118F"/>
    <w:rsid w:val="00E512B9"/>
    <w:rsid w:val="00E51319"/>
    <w:rsid w:val="00E51647"/>
    <w:rsid w:val="00E51C37"/>
    <w:rsid w:val="00E51FB5"/>
    <w:rsid w:val="00E52141"/>
    <w:rsid w:val="00E52501"/>
    <w:rsid w:val="00E52A26"/>
    <w:rsid w:val="00E52B74"/>
    <w:rsid w:val="00E530BA"/>
    <w:rsid w:val="00E531E5"/>
    <w:rsid w:val="00E537E6"/>
    <w:rsid w:val="00E54067"/>
    <w:rsid w:val="00E5452C"/>
    <w:rsid w:val="00E5479B"/>
    <w:rsid w:val="00E54B0E"/>
    <w:rsid w:val="00E5528C"/>
    <w:rsid w:val="00E552D5"/>
    <w:rsid w:val="00E555C3"/>
    <w:rsid w:val="00E55753"/>
    <w:rsid w:val="00E55777"/>
    <w:rsid w:val="00E55B18"/>
    <w:rsid w:val="00E55C57"/>
    <w:rsid w:val="00E565DB"/>
    <w:rsid w:val="00E56EE9"/>
    <w:rsid w:val="00E56F9A"/>
    <w:rsid w:val="00E575C1"/>
    <w:rsid w:val="00E57F99"/>
    <w:rsid w:val="00E60657"/>
    <w:rsid w:val="00E60762"/>
    <w:rsid w:val="00E6085D"/>
    <w:rsid w:val="00E60913"/>
    <w:rsid w:val="00E609F1"/>
    <w:rsid w:val="00E60CAE"/>
    <w:rsid w:val="00E60DFB"/>
    <w:rsid w:val="00E610A6"/>
    <w:rsid w:val="00E61631"/>
    <w:rsid w:val="00E617CE"/>
    <w:rsid w:val="00E6187E"/>
    <w:rsid w:val="00E61A9F"/>
    <w:rsid w:val="00E61C64"/>
    <w:rsid w:val="00E61F71"/>
    <w:rsid w:val="00E6212A"/>
    <w:rsid w:val="00E62A1F"/>
    <w:rsid w:val="00E62BDC"/>
    <w:rsid w:val="00E63028"/>
    <w:rsid w:val="00E6361A"/>
    <w:rsid w:val="00E638FB"/>
    <w:rsid w:val="00E639C7"/>
    <w:rsid w:val="00E63FAB"/>
    <w:rsid w:val="00E642D9"/>
    <w:rsid w:val="00E64C65"/>
    <w:rsid w:val="00E64DCD"/>
    <w:rsid w:val="00E6572B"/>
    <w:rsid w:val="00E65992"/>
    <w:rsid w:val="00E659F1"/>
    <w:rsid w:val="00E65A54"/>
    <w:rsid w:val="00E65C43"/>
    <w:rsid w:val="00E65D12"/>
    <w:rsid w:val="00E662F2"/>
    <w:rsid w:val="00E667AE"/>
    <w:rsid w:val="00E67544"/>
    <w:rsid w:val="00E67768"/>
    <w:rsid w:val="00E67C0F"/>
    <w:rsid w:val="00E70163"/>
    <w:rsid w:val="00E702AA"/>
    <w:rsid w:val="00E704D6"/>
    <w:rsid w:val="00E70B6C"/>
    <w:rsid w:val="00E71288"/>
    <w:rsid w:val="00E7221C"/>
    <w:rsid w:val="00E72406"/>
    <w:rsid w:val="00E725B2"/>
    <w:rsid w:val="00E72691"/>
    <w:rsid w:val="00E72B90"/>
    <w:rsid w:val="00E72BC6"/>
    <w:rsid w:val="00E72CA6"/>
    <w:rsid w:val="00E72D38"/>
    <w:rsid w:val="00E72F0B"/>
    <w:rsid w:val="00E738FD"/>
    <w:rsid w:val="00E739A1"/>
    <w:rsid w:val="00E73A04"/>
    <w:rsid w:val="00E73A35"/>
    <w:rsid w:val="00E73A96"/>
    <w:rsid w:val="00E73D9C"/>
    <w:rsid w:val="00E73DF1"/>
    <w:rsid w:val="00E7412E"/>
    <w:rsid w:val="00E74194"/>
    <w:rsid w:val="00E74C48"/>
    <w:rsid w:val="00E74E03"/>
    <w:rsid w:val="00E74E5D"/>
    <w:rsid w:val="00E75085"/>
    <w:rsid w:val="00E75250"/>
    <w:rsid w:val="00E75270"/>
    <w:rsid w:val="00E75430"/>
    <w:rsid w:val="00E7545A"/>
    <w:rsid w:val="00E756A9"/>
    <w:rsid w:val="00E75885"/>
    <w:rsid w:val="00E75E38"/>
    <w:rsid w:val="00E75FAD"/>
    <w:rsid w:val="00E7660E"/>
    <w:rsid w:val="00E76CC0"/>
    <w:rsid w:val="00E76D0F"/>
    <w:rsid w:val="00E76EA7"/>
    <w:rsid w:val="00E76FDC"/>
    <w:rsid w:val="00E77474"/>
    <w:rsid w:val="00E77CA7"/>
    <w:rsid w:val="00E77CDA"/>
    <w:rsid w:val="00E77D1C"/>
    <w:rsid w:val="00E80F64"/>
    <w:rsid w:val="00E8114A"/>
    <w:rsid w:val="00E81226"/>
    <w:rsid w:val="00E81A87"/>
    <w:rsid w:val="00E81B80"/>
    <w:rsid w:val="00E821EB"/>
    <w:rsid w:val="00E823AF"/>
    <w:rsid w:val="00E8281D"/>
    <w:rsid w:val="00E82A0A"/>
    <w:rsid w:val="00E8331A"/>
    <w:rsid w:val="00E83443"/>
    <w:rsid w:val="00E83C4A"/>
    <w:rsid w:val="00E83D9F"/>
    <w:rsid w:val="00E83F29"/>
    <w:rsid w:val="00E84552"/>
    <w:rsid w:val="00E84BAE"/>
    <w:rsid w:val="00E84C84"/>
    <w:rsid w:val="00E84F55"/>
    <w:rsid w:val="00E85695"/>
    <w:rsid w:val="00E85753"/>
    <w:rsid w:val="00E860E0"/>
    <w:rsid w:val="00E867C1"/>
    <w:rsid w:val="00E8696F"/>
    <w:rsid w:val="00E86B4E"/>
    <w:rsid w:val="00E86BE5"/>
    <w:rsid w:val="00E86CC0"/>
    <w:rsid w:val="00E86F83"/>
    <w:rsid w:val="00E871EF"/>
    <w:rsid w:val="00E87732"/>
    <w:rsid w:val="00E87857"/>
    <w:rsid w:val="00E87A74"/>
    <w:rsid w:val="00E90509"/>
    <w:rsid w:val="00E91A48"/>
    <w:rsid w:val="00E92254"/>
    <w:rsid w:val="00E9261B"/>
    <w:rsid w:val="00E92620"/>
    <w:rsid w:val="00E92962"/>
    <w:rsid w:val="00E92A0E"/>
    <w:rsid w:val="00E92CF9"/>
    <w:rsid w:val="00E92FB8"/>
    <w:rsid w:val="00E930A4"/>
    <w:rsid w:val="00E934FB"/>
    <w:rsid w:val="00E93597"/>
    <w:rsid w:val="00E937AD"/>
    <w:rsid w:val="00E93A14"/>
    <w:rsid w:val="00E93C30"/>
    <w:rsid w:val="00E93C35"/>
    <w:rsid w:val="00E94030"/>
    <w:rsid w:val="00E94CE0"/>
    <w:rsid w:val="00E94FA6"/>
    <w:rsid w:val="00E95215"/>
    <w:rsid w:val="00E95560"/>
    <w:rsid w:val="00E957B4"/>
    <w:rsid w:val="00E958BD"/>
    <w:rsid w:val="00E960D6"/>
    <w:rsid w:val="00E9621A"/>
    <w:rsid w:val="00E964CC"/>
    <w:rsid w:val="00E965E5"/>
    <w:rsid w:val="00E96D5C"/>
    <w:rsid w:val="00E970E5"/>
    <w:rsid w:val="00E97210"/>
    <w:rsid w:val="00E9733B"/>
    <w:rsid w:val="00E978BD"/>
    <w:rsid w:val="00E9794F"/>
    <w:rsid w:val="00E97BBB"/>
    <w:rsid w:val="00E97E7C"/>
    <w:rsid w:val="00EA0005"/>
    <w:rsid w:val="00EA01CF"/>
    <w:rsid w:val="00EA04C7"/>
    <w:rsid w:val="00EA086C"/>
    <w:rsid w:val="00EA09EB"/>
    <w:rsid w:val="00EA0DC8"/>
    <w:rsid w:val="00EA1010"/>
    <w:rsid w:val="00EA1390"/>
    <w:rsid w:val="00EA1535"/>
    <w:rsid w:val="00EA156F"/>
    <w:rsid w:val="00EA1695"/>
    <w:rsid w:val="00EA16F4"/>
    <w:rsid w:val="00EA1868"/>
    <w:rsid w:val="00EA194A"/>
    <w:rsid w:val="00EA2120"/>
    <w:rsid w:val="00EA2633"/>
    <w:rsid w:val="00EA42C3"/>
    <w:rsid w:val="00EA4334"/>
    <w:rsid w:val="00EA483D"/>
    <w:rsid w:val="00EA4898"/>
    <w:rsid w:val="00EA4C98"/>
    <w:rsid w:val="00EA4D58"/>
    <w:rsid w:val="00EA52CC"/>
    <w:rsid w:val="00EA5894"/>
    <w:rsid w:val="00EA5C5C"/>
    <w:rsid w:val="00EA5EFE"/>
    <w:rsid w:val="00EA607D"/>
    <w:rsid w:val="00EA60C0"/>
    <w:rsid w:val="00EA636F"/>
    <w:rsid w:val="00EA63B7"/>
    <w:rsid w:val="00EA673C"/>
    <w:rsid w:val="00EA6792"/>
    <w:rsid w:val="00EA6B01"/>
    <w:rsid w:val="00EA74B7"/>
    <w:rsid w:val="00EA7867"/>
    <w:rsid w:val="00EA7ACE"/>
    <w:rsid w:val="00EB03CC"/>
    <w:rsid w:val="00EB062F"/>
    <w:rsid w:val="00EB0666"/>
    <w:rsid w:val="00EB0C54"/>
    <w:rsid w:val="00EB14DB"/>
    <w:rsid w:val="00EB1850"/>
    <w:rsid w:val="00EB1967"/>
    <w:rsid w:val="00EB1CC5"/>
    <w:rsid w:val="00EB2206"/>
    <w:rsid w:val="00EB294E"/>
    <w:rsid w:val="00EB2B2C"/>
    <w:rsid w:val="00EB2B62"/>
    <w:rsid w:val="00EB2CDD"/>
    <w:rsid w:val="00EB2E6E"/>
    <w:rsid w:val="00EB3015"/>
    <w:rsid w:val="00EB301D"/>
    <w:rsid w:val="00EB31D5"/>
    <w:rsid w:val="00EB32CB"/>
    <w:rsid w:val="00EB32DB"/>
    <w:rsid w:val="00EB37D8"/>
    <w:rsid w:val="00EB3BA3"/>
    <w:rsid w:val="00EB3FBF"/>
    <w:rsid w:val="00EB4039"/>
    <w:rsid w:val="00EB44D4"/>
    <w:rsid w:val="00EB47C0"/>
    <w:rsid w:val="00EB4CF5"/>
    <w:rsid w:val="00EB4FEF"/>
    <w:rsid w:val="00EB54B9"/>
    <w:rsid w:val="00EB56AF"/>
    <w:rsid w:val="00EB5A02"/>
    <w:rsid w:val="00EB5C2A"/>
    <w:rsid w:val="00EB6A09"/>
    <w:rsid w:val="00EB6A50"/>
    <w:rsid w:val="00EB6F08"/>
    <w:rsid w:val="00EB6F98"/>
    <w:rsid w:val="00EB6FA8"/>
    <w:rsid w:val="00EB758E"/>
    <w:rsid w:val="00EB7BF9"/>
    <w:rsid w:val="00EB7E06"/>
    <w:rsid w:val="00EC0584"/>
    <w:rsid w:val="00EC1453"/>
    <w:rsid w:val="00EC18E5"/>
    <w:rsid w:val="00EC2003"/>
    <w:rsid w:val="00EC2C7E"/>
    <w:rsid w:val="00EC2E12"/>
    <w:rsid w:val="00EC3392"/>
    <w:rsid w:val="00EC3477"/>
    <w:rsid w:val="00EC34DD"/>
    <w:rsid w:val="00EC35A9"/>
    <w:rsid w:val="00EC3830"/>
    <w:rsid w:val="00EC385B"/>
    <w:rsid w:val="00EC3FFE"/>
    <w:rsid w:val="00EC4597"/>
    <w:rsid w:val="00EC4B50"/>
    <w:rsid w:val="00EC4BA7"/>
    <w:rsid w:val="00EC4FB1"/>
    <w:rsid w:val="00EC5263"/>
    <w:rsid w:val="00EC5322"/>
    <w:rsid w:val="00EC593C"/>
    <w:rsid w:val="00EC5984"/>
    <w:rsid w:val="00EC5A44"/>
    <w:rsid w:val="00EC5E2B"/>
    <w:rsid w:val="00EC5E78"/>
    <w:rsid w:val="00EC612D"/>
    <w:rsid w:val="00EC61C1"/>
    <w:rsid w:val="00EC6276"/>
    <w:rsid w:val="00EC6D07"/>
    <w:rsid w:val="00EC6E34"/>
    <w:rsid w:val="00EC6E50"/>
    <w:rsid w:val="00EC717C"/>
    <w:rsid w:val="00EC74AD"/>
    <w:rsid w:val="00EC765E"/>
    <w:rsid w:val="00ED053C"/>
    <w:rsid w:val="00ED0612"/>
    <w:rsid w:val="00ED0A96"/>
    <w:rsid w:val="00ED0F3A"/>
    <w:rsid w:val="00ED0F82"/>
    <w:rsid w:val="00ED1156"/>
    <w:rsid w:val="00ED1724"/>
    <w:rsid w:val="00ED1E08"/>
    <w:rsid w:val="00ED1E7D"/>
    <w:rsid w:val="00ED2492"/>
    <w:rsid w:val="00ED2A7F"/>
    <w:rsid w:val="00ED2ADB"/>
    <w:rsid w:val="00ED2D3B"/>
    <w:rsid w:val="00ED2DAE"/>
    <w:rsid w:val="00ED3052"/>
    <w:rsid w:val="00ED370C"/>
    <w:rsid w:val="00ED3CEA"/>
    <w:rsid w:val="00ED40C3"/>
    <w:rsid w:val="00ED40F7"/>
    <w:rsid w:val="00ED44D7"/>
    <w:rsid w:val="00ED4565"/>
    <w:rsid w:val="00ED495F"/>
    <w:rsid w:val="00ED49EF"/>
    <w:rsid w:val="00ED4B5C"/>
    <w:rsid w:val="00ED4FD6"/>
    <w:rsid w:val="00ED535F"/>
    <w:rsid w:val="00ED556F"/>
    <w:rsid w:val="00ED583A"/>
    <w:rsid w:val="00ED5D3C"/>
    <w:rsid w:val="00ED6195"/>
    <w:rsid w:val="00ED6637"/>
    <w:rsid w:val="00ED6C5C"/>
    <w:rsid w:val="00ED6DD6"/>
    <w:rsid w:val="00ED76CC"/>
    <w:rsid w:val="00ED7797"/>
    <w:rsid w:val="00EE00F5"/>
    <w:rsid w:val="00EE02FA"/>
    <w:rsid w:val="00EE039E"/>
    <w:rsid w:val="00EE0427"/>
    <w:rsid w:val="00EE0431"/>
    <w:rsid w:val="00EE071B"/>
    <w:rsid w:val="00EE0775"/>
    <w:rsid w:val="00EE0B9D"/>
    <w:rsid w:val="00EE0DC1"/>
    <w:rsid w:val="00EE0E4C"/>
    <w:rsid w:val="00EE12A0"/>
    <w:rsid w:val="00EE1396"/>
    <w:rsid w:val="00EE13C1"/>
    <w:rsid w:val="00EE197A"/>
    <w:rsid w:val="00EE1B36"/>
    <w:rsid w:val="00EE20C6"/>
    <w:rsid w:val="00EE2105"/>
    <w:rsid w:val="00EE2210"/>
    <w:rsid w:val="00EE2231"/>
    <w:rsid w:val="00EE2295"/>
    <w:rsid w:val="00EE239E"/>
    <w:rsid w:val="00EE332E"/>
    <w:rsid w:val="00EE34F7"/>
    <w:rsid w:val="00EE3629"/>
    <w:rsid w:val="00EE3DD8"/>
    <w:rsid w:val="00EE42B5"/>
    <w:rsid w:val="00EE4478"/>
    <w:rsid w:val="00EE46E4"/>
    <w:rsid w:val="00EE4AC8"/>
    <w:rsid w:val="00EE4D63"/>
    <w:rsid w:val="00EE528F"/>
    <w:rsid w:val="00EE534A"/>
    <w:rsid w:val="00EE5450"/>
    <w:rsid w:val="00EE56B4"/>
    <w:rsid w:val="00EE5940"/>
    <w:rsid w:val="00EE59C7"/>
    <w:rsid w:val="00EE5A37"/>
    <w:rsid w:val="00EE5A6F"/>
    <w:rsid w:val="00EE5CFA"/>
    <w:rsid w:val="00EE6498"/>
    <w:rsid w:val="00EE6535"/>
    <w:rsid w:val="00EE66D2"/>
    <w:rsid w:val="00EE6F04"/>
    <w:rsid w:val="00EE733C"/>
    <w:rsid w:val="00EE772B"/>
    <w:rsid w:val="00EE7A2C"/>
    <w:rsid w:val="00EE7C0F"/>
    <w:rsid w:val="00EE7EC5"/>
    <w:rsid w:val="00EF002B"/>
    <w:rsid w:val="00EF0541"/>
    <w:rsid w:val="00EF091D"/>
    <w:rsid w:val="00EF0F6C"/>
    <w:rsid w:val="00EF1277"/>
    <w:rsid w:val="00EF13CE"/>
    <w:rsid w:val="00EF15C1"/>
    <w:rsid w:val="00EF18DE"/>
    <w:rsid w:val="00EF1A12"/>
    <w:rsid w:val="00EF1F16"/>
    <w:rsid w:val="00EF2527"/>
    <w:rsid w:val="00EF2958"/>
    <w:rsid w:val="00EF2DC7"/>
    <w:rsid w:val="00EF3274"/>
    <w:rsid w:val="00EF35D3"/>
    <w:rsid w:val="00EF37FA"/>
    <w:rsid w:val="00EF3AFF"/>
    <w:rsid w:val="00EF3C73"/>
    <w:rsid w:val="00EF3DB4"/>
    <w:rsid w:val="00EF3FDE"/>
    <w:rsid w:val="00EF408C"/>
    <w:rsid w:val="00EF4F5A"/>
    <w:rsid w:val="00EF5084"/>
    <w:rsid w:val="00EF55F0"/>
    <w:rsid w:val="00EF563E"/>
    <w:rsid w:val="00EF5719"/>
    <w:rsid w:val="00EF59AF"/>
    <w:rsid w:val="00EF5D36"/>
    <w:rsid w:val="00EF6025"/>
    <w:rsid w:val="00EF64A6"/>
    <w:rsid w:val="00EF660D"/>
    <w:rsid w:val="00EF66D9"/>
    <w:rsid w:val="00EF672D"/>
    <w:rsid w:val="00EF7278"/>
    <w:rsid w:val="00EF73FB"/>
    <w:rsid w:val="00EF7A81"/>
    <w:rsid w:val="00EF7CF4"/>
    <w:rsid w:val="00EF7D27"/>
    <w:rsid w:val="00F00081"/>
    <w:rsid w:val="00F000AC"/>
    <w:rsid w:val="00F00166"/>
    <w:rsid w:val="00F00253"/>
    <w:rsid w:val="00F0077C"/>
    <w:rsid w:val="00F0087F"/>
    <w:rsid w:val="00F00A52"/>
    <w:rsid w:val="00F00BB3"/>
    <w:rsid w:val="00F00E33"/>
    <w:rsid w:val="00F02362"/>
    <w:rsid w:val="00F023A6"/>
    <w:rsid w:val="00F02C37"/>
    <w:rsid w:val="00F02F69"/>
    <w:rsid w:val="00F037BB"/>
    <w:rsid w:val="00F045FB"/>
    <w:rsid w:val="00F04751"/>
    <w:rsid w:val="00F04937"/>
    <w:rsid w:val="00F04AE5"/>
    <w:rsid w:val="00F04B25"/>
    <w:rsid w:val="00F04CD1"/>
    <w:rsid w:val="00F04E32"/>
    <w:rsid w:val="00F05005"/>
    <w:rsid w:val="00F050A4"/>
    <w:rsid w:val="00F05465"/>
    <w:rsid w:val="00F0595F"/>
    <w:rsid w:val="00F05A9E"/>
    <w:rsid w:val="00F05C53"/>
    <w:rsid w:val="00F05C90"/>
    <w:rsid w:val="00F05D98"/>
    <w:rsid w:val="00F05F32"/>
    <w:rsid w:val="00F05FAE"/>
    <w:rsid w:val="00F0661C"/>
    <w:rsid w:val="00F06640"/>
    <w:rsid w:val="00F06799"/>
    <w:rsid w:val="00F07507"/>
    <w:rsid w:val="00F07540"/>
    <w:rsid w:val="00F07889"/>
    <w:rsid w:val="00F07ECA"/>
    <w:rsid w:val="00F07FED"/>
    <w:rsid w:val="00F100B4"/>
    <w:rsid w:val="00F104DE"/>
    <w:rsid w:val="00F10752"/>
    <w:rsid w:val="00F1078E"/>
    <w:rsid w:val="00F109C3"/>
    <w:rsid w:val="00F10B15"/>
    <w:rsid w:val="00F10C68"/>
    <w:rsid w:val="00F10D97"/>
    <w:rsid w:val="00F11799"/>
    <w:rsid w:val="00F119F1"/>
    <w:rsid w:val="00F12236"/>
    <w:rsid w:val="00F126B4"/>
    <w:rsid w:val="00F1312A"/>
    <w:rsid w:val="00F13425"/>
    <w:rsid w:val="00F13809"/>
    <w:rsid w:val="00F13826"/>
    <w:rsid w:val="00F1397E"/>
    <w:rsid w:val="00F13ACF"/>
    <w:rsid w:val="00F13B38"/>
    <w:rsid w:val="00F13C2C"/>
    <w:rsid w:val="00F13EA7"/>
    <w:rsid w:val="00F14180"/>
    <w:rsid w:val="00F148E7"/>
    <w:rsid w:val="00F14B0B"/>
    <w:rsid w:val="00F14B6C"/>
    <w:rsid w:val="00F14E28"/>
    <w:rsid w:val="00F14EAA"/>
    <w:rsid w:val="00F14F0A"/>
    <w:rsid w:val="00F15032"/>
    <w:rsid w:val="00F17185"/>
    <w:rsid w:val="00F17C2C"/>
    <w:rsid w:val="00F17D37"/>
    <w:rsid w:val="00F17F08"/>
    <w:rsid w:val="00F2089A"/>
    <w:rsid w:val="00F20E36"/>
    <w:rsid w:val="00F20E92"/>
    <w:rsid w:val="00F21537"/>
    <w:rsid w:val="00F216D6"/>
    <w:rsid w:val="00F21B8F"/>
    <w:rsid w:val="00F21DBF"/>
    <w:rsid w:val="00F21E0B"/>
    <w:rsid w:val="00F21E2F"/>
    <w:rsid w:val="00F21E93"/>
    <w:rsid w:val="00F220A1"/>
    <w:rsid w:val="00F222DD"/>
    <w:rsid w:val="00F22523"/>
    <w:rsid w:val="00F22701"/>
    <w:rsid w:val="00F227F1"/>
    <w:rsid w:val="00F23B7D"/>
    <w:rsid w:val="00F24185"/>
    <w:rsid w:val="00F24232"/>
    <w:rsid w:val="00F2436B"/>
    <w:rsid w:val="00F24435"/>
    <w:rsid w:val="00F24623"/>
    <w:rsid w:val="00F24B69"/>
    <w:rsid w:val="00F24E10"/>
    <w:rsid w:val="00F254D3"/>
    <w:rsid w:val="00F25881"/>
    <w:rsid w:val="00F259F9"/>
    <w:rsid w:val="00F25BA9"/>
    <w:rsid w:val="00F25EFC"/>
    <w:rsid w:val="00F25FCF"/>
    <w:rsid w:val="00F26297"/>
    <w:rsid w:val="00F2639D"/>
    <w:rsid w:val="00F263F9"/>
    <w:rsid w:val="00F26904"/>
    <w:rsid w:val="00F27500"/>
    <w:rsid w:val="00F275B3"/>
    <w:rsid w:val="00F27CAA"/>
    <w:rsid w:val="00F30470"/>
    <w:rsid w:val="00F30FEF"/>
    <w:rsid w:val="00F31185"/>
    <w:rsid w:val="00F31640"/>
    <w:rsid w:val="00F31718"/>
    <w:rsid w:val="00F31FA9"/>
    <w:rsid w:val="00F320A4"/>
    <w:rsid w:val="00F323DB"/>
    <w:rsid w:val="00F326AC"/>
    <w:rsid w:val="00F327BF"/>
    <w:rsid w:val="00F328A0"/>
    <w:rsid w:val="00F33428"/>
    <w:rsid w:val="00F33A66"/>
    <w:rsid w:val="00F33EDB"/>
    <w:rsid w:val="00F33FCF"/>
    <w:rsid w:val="00F3418C"/>
    <w:rsid w:val="00F3487C"/>
    <w:rsid w:val="00F34971"/>
    <w:rsid w:val="00F34E56"/>
    <w:rsid w:val="00F34F43"/>
    <w:rsid w:val="00F351B2"/>
    <w:rsid w:val="00F35A2D"/>
    <w:rsid w:val="00F35B3F"/>
    <w:rsid w:val="00F36308"/>
    <w:rsid w:val="00F36863"/>
    <w:rsid w:val="00F36939"/>
    <w:rsid w:val="00F36AA6"/>
    <w:rsid w:val="00F36BDE"/>
    <w:rsid w:val="00F36E7A"/>
    <w:rsid w:val="00F37182"/>
    <w:rsid w:val="00F37476"/>
    <w:rsid w:val="00F37672"/>
    <w:rsid w:val="00F37AF2"/>
    <w:rsid w:val="00F37F5F"/>
    <w:rsid w:val="00F40888"/>
    <w:rsid w:val="00F40A48"/>
    <w:rsid w:val="00F40AB9"/>
    <w:rsid w:val="00F4107B"/>
    <w:rsid w:val="00F4109D"/>
    <w:rsid w:val="00F41C81"/>
    <w:rsid w:val="00F41CA2"/>
    <w:rsid w:val="00F41FBC"/>
    <w:rsid w:val="00F42210"/>
    <w:rsid w:val="00F42356"/>
    <w:rsid w:val="00F42628"/>
    <w:rsid w:val="00F42B21"/>
    <w:rsid w:val="00F43098"/>
    <w:rsid w:val="00F430AC"/>
    <w:rsid w:val="00F431F8"/>
    <w:rsid w:val="00F43493"/>
    <w:rsid w:val="00F4352E"/>
    <w:rsid w:val="00F4377B"/>
    <w:rsid w:val="00F43933"/>
    <w:rsid w:val="00F43973"/>
    <w:rsid w:val="00F43A64"/>
    <w:rsid w:val="00F43ACE"/>
    <w:rsid w:val="00F43BC2"/>
    <w:rsid w:val="00F43D95"/>
    <w:rsid w:val="00F43F4E"/>
    <w:rsid w:val="00F44222"/>
    <w:rsid w:val="00F44423"/>
    <w:rsid w:val="00F44531"/>
    <w:rsid w:val="00F44639"/>
    <w:rsid w:val="00F44D2B"/>
    <w:rsid w:val="00F44D3D"/>
    <w:rsid w:val="00F44D42"/>
    <w:rsid w:val="00F44F03"/>
    <w:rsid w:val="00F45126"/>
    <w:rsid w:val="00F45460"/>
    <w:rsid w:val="00F455D1"/>
    <w:rsid w:val="00F45B10"/>
    <w:rsid w:val="00F45FC6"/>
    <w:rsid w:val="00F46102"/>
    <w:rsid w:val="00F464CC"/>
    <w:rsid w:val="00F465CE"/>
    <w:rsid w:val="00F46737"/>
    <w:rsid w:val="00F46B5B"/>
    <w:rsid w:val="00F46B8A"/>
    <w:rsid w:val="00F46C02"/>
    <w:rsid w:val="00F46F06"/>
    <w:rsid w:val="00F470FF"/>
    <w:rsid w:val="00F47991"/>
    <w:rsid w:val="00F47F16"/>
    <w:rsid w:val="00F50A8C"/>
    <w:rsid w:val="00F5109A"/>
    <w:rsid w:val="00F518D4"/>
    <w:rsid w:val="00F521E1"/>
    <w:rsid w:val="00F522BA"/>
    <w:rsid w:val="00F52476"/>
    <w:rsid w:val="00F52625"/>
    <w:rsid w:val="00F528FD"/>
    <w:rsid w:val="00F52BBE"/>
    <w:rsid w:val="00F532D0"/>
    <w:rsid w:val="00F53509"/>
    <w:rsid w:val="00F5391C"/>
    <w:rsid w:val="00F53DA6"/>
    <w:rsid w:val="00F54879"/>
    <w:rsid w:val="00F54AC7"/>
    <w:rsid w:val="00F54CA4"/>
    <w:rsid w:val="00F54F09"/>
    <w:rsid w:val="00F550B1"/>
    <w:rsid w:val="00F554C2"/>
    <w:rsid w:val="00F556B7"/>
    <w:rsid w:val="00F55879"/>
    <w:rsid w:val="00F55A42"/>
    <w:rsid w:val="00F55F0F"/>
    <w:rsid w:val="00F5627A"/>
    <w:rsid w:val="00F56CB8"/>
    <w:rsid w:val="00F56DFD"/>
    <w:rsid w:val="00F56EBE"/>
    <w:rsid w:val="00F575B7"/>
    <w:rsid w:val="00F57641"/>
    <w:rsid w:val="00F57B0E"/>
    <w:rsid w:val="00F57B6E"/>
    <w:rsid w:val="00F57CB7"/>
    <w:rsid w:val="00F57F77"/>
    <w:rsid w:val="00F600AE"/>
    <w:rsid w:val="00F60341"/>
    <w:rsid w:val="00F60FD8"/>
    <w:rsid w:val="00F615C1"/>
    <w:rsid w:val="00F617B3"/>
    <w:rsid w:val="00F618B3"/>
    <w:rsid w:val="00F61B37"/>
    <w:rsid w:val="00F61C5A"/>
    <w:rsid w:val="00F62264"/>
    <w:rsid w:val="00F622C4"/>
    <w:rsid w:val="00F6236D"/>
    <w:rsid w:val="00F629A8"/>
    <w:rsid w:val="00F633B6"/>
    <w:rsid w:val="00F6361F"/>
    <w:rsid w:val="00F63CFE"/>
    <w:rsid w:val="00F63F57"/>
    <w:rsid w:val="00F64265"/>
    <w:rsid w:val="00F643FF"/>
    <w:rsid w:val="00F64405"/>
    <w:rsid w:val="00F6448A"/>
    <w:rsid w:val="00F64783"/>
    <w:rsid w:val="00F64990"/>
    <w:rsid w:val="00F64B37"/>
    <w:rsid w:val="00F651CB"/>
    <w:rsid w:val="00F651F0"/>
    <w:rsid w:val="00F652CE"/>
    <w:rsid w:val="00F657CE"/>
    <w:rsid w:val="00F65A3C"/>
    <w:rsid w:val="00F65D85"/>
    <w:rsid w:val="00F65FC8"/>
    <w:rsid w:val="00F66698"/>
    <w:rsid w:val="00F66B9B"/>
    <w:rsid w:val="00F66C46"/>
    <w:rsid w:val="00F672D9"/>
    <w:rsid w:val="00F672E5"/>
    <w:rsid w:val="00F67587"/>
    <w:rsid w:val="00F676C6"/>
    <w:rsid w:val="00F67788"/>
    <w:rsid w:val="00F67882"/>
    <w:rsid w:val="00F67CEC"/>
    <w:rsid w:val="00F70611"/>
    <w:rsid w:val="00F7082C"/>
    <w:rsid w:val="00F70A54"/>
    <w:rsid w:val="00F70B85"/>
    <w:rsid w:val="00F70CB9"/>
    <w:rsid w:val="00F715A3"/>
    <w:rsid w:val="00F71933"/>
    <w:rsid w:val="00F719A6"/>
    <w:rsid w:val="00F71CDD"/>
    <w:rsid w:val="00F72B4E"/>
    <w:rsid w:val="00F72B8D"/>
    <w:rsid w:val="00F72DDA"/>
    <w:rsid w:val="00F72DF2"/>
    <w:rsid w:val="00F7312C"/>
    <w:rsid w:val="00F732CE"/>
    <w:rsid w:val="00F7337F"/>
    <w:rsid w:val="00F73920"/>
    <w:rsid w:val="00F73EFE"/>
    <w:rsid w:val="00F7433E"/>
    <w:rsid w:val="00F7437E"/>
    <w:rsid w:val="00F743A3"/>
    <w:rsid w:val="00F74411"/>
    <w:rsid w:val="00F74B3F"/>
    <w:rsid w:val="00F74F0E"/>
    <w:rsid w:val="00F7586A"/>
    <w:rsid w:val="00F759FF"/>
    <w:rsid w:val="00F75EAC"/>
    <w:rsid w:val="00F770CF"/>
    <w:rsid w:val="00F770E7"/>
    <w:rsid w:val="00F7736F"/>
    <w:rsid w:val="00F77DCE"/>
    <w:rsid w:val="00F80293"/>
    <w:rsid w:val="00F8069F"/>
    <w:rsid w:val="00F80B5C"/>
    <w:rsid w:val="00F80DCD"/>
    <w:rsid w:val="00F814C3"/>
    <w:rsid w:val="00F815DC"/>
    <w:rsid w:val="00F81942"/>
    <w:rsid w:val="00F81BB6"/>
    <w:rsid w:val="00F81C09"/>
    <w:rsid w:val="00F824FF"/>
    <w:rsid w:val="00F8260D"/>
    <w:rsid w:val="00F82A41"/>
    <w:rsid w:val="00F8324B"/>
    <w:rsid w:val="00F8337F"/>
    <w:rsid w:val="00F833B7"/>
    <w:rsid w:val="00F83B15"/>
    <w:rsid w:val="00F83D53"/>
    <w:rsid w:val="00F83DA7"/>
    <w:rsid w:val="00F83E1B"/>
    <w:rsid w:val="00F844E8"/>
    <w:rsid w:val="00F84AAE"/>
    <w:rsid w:val="00F850D1"/>
    <w:rsid w:val="00F85A4C"/>
    <w:rsid w:val="00F85F99"/>
    <w:rsid w:val="00F8616E"/>
    <w:rsid w:val="00F867A5"/>
    <w:rsid w:val="00F86803"/>
    <w:rsid w:val="00F86904"/>
    <w:rsid w:val="00F86FE5"/>
    <w:rsid w:val="00F87A72"/>
    <w:rsid w:val="00F87CF9"/>
    <w:rsid w:val="00F87DE4"/>
    <w:rsid w:val="00F90007"/>
    <w:rsid w:val="00F90064"/>
    <w:rsid w:val="00F90284"/>
    <w:rsid w:val="00F90321"/>
    <w:rsid w:val="00F90A04"/>
    <w:rsid w:val="00F91949"/>
    <w:rsid w:val="00F91A8D"/>
    <w:rsid w:val="00F91B42"/>
    <w:rsid w:val="00F92026"/>
    <w:rsid w:val="00F9236E"/>
    <w:rsid w:val="00F924E6"/>
    <w:rsid w:val="00F92A96"/>
    <w:rsid w:val="00F934E2"/>
    <w:rsid w:val="00F934F6"/>
    <w:rsid w:val="00F93686"/>
    <w:rsid w:val="00F9370A"/>
    <w:rsid w:val="00F93809"/>
    <w:rsid w:val="00F93B09"/>
    <w:rsid w:val="00F93BE0"/>
    <w:rsid w:val="00F93C89"/>
    <w:rsid w:val="00F93C93"/>
    <w:rsid w:val="00F93CDF"/>
    <w:rsid w:val="00F93D52"/>
    <w:rsid w:val="00F93E14"/>
    <w:rsid w:val="00F944D3"/>
    <w:rsid w:val="00F944E3"/>
    <w:rsid w:val="00F946E3"/>
    <w:rsid w:val="00F9498E"/>
    <w:rsid w:val="00F94B14"/>
    <w:rsid w:val="00F94E67"/>
    <w:rsid w:val="00F95410"/>
    <w:rsid w:val="00F958B2"/>
    <w:rsid w:val="00F9598C"/>
    <w:rsid w:val="00F959B2"/>
    <w:rsid w:val="00F96E8C"/>
    <w:rsid w:val="00F96F6F"/>
    <w:rsid w:val="00F97798"/>
    <w:rsid w:val="00F977FB"/>
    <w:rsid w:val="00F9796C"/>
    <w:rsid w:val="00F97DDD"/>
    <w:rsid w:val="00F97E68"/>
    <w:rsid w:val="00FA0666"/>
    <w:rsid w:val="00FA0AD8"/>
    <w:rsid w:val="00FA1015"/>
    <w:rsid w:val="00FA1294"/>
    <w:rsid w:val="00FA15DE"/>
    <w:rsid w:val="00FA171A"/>
    <w:rsid w:val="00FA17A4"/>
    <w:rsid w:val="00FA18A2"/>
    <w:rsid w:val="00FA202C"/>
    <w:rsid w:val="00FA26F1"/>
    <w:rsid w:val="00FA2732"/>
    <w:rsid w:val="00FA29DB"/>
    <w:rsid w:val="00FA2B1A"/>
    <w:rsid w:val="00FA30AC"/>
    <w:rsid w:val="00FA3111"/>
    <w:rsid w:val="00FA36D6"/>
    <w:rsid w:val="00FA3951"/>
    <w:rsid w:val="00FA46F6"/>
    <w:rsid w:val="00FA4917"/>
    <w:rsid w:val="00FA5159"/>
    <w:rsid w:val="00FA585C"/>
    <w:rsid w:val="00FA5BEC"/>
    <w:rsid w:val="00FA5CBD"/>
    <w:rsid w:val="00FA6133"/>
    <w:rsid w:val="00FA64C5"/>
    <w:rsid w:val="00FA65F1"/>
    <w:rsid w:val="00FA69CC"/>
    <w:rsid w:val="00FA6C2E"/>
    <w:rsid w:val="00FA6D1C"/>
    <w:rsid w:val="00FA6E05"/>
    <w:rsid w:val="00FA6E3D"/>
    <w:rsid w:val="00FA6ED0"/>
    <w:rsid w:val="00FA70E1"/>
    <w:rsid w:val="00FA757A"/>
    <w:rsid w:val="00FA776E"/>
    <w:rsid w:val="00FB00D0"/>
    <w:rsid w:val="00FB0140"/>
    <w:rsid w:val="00FB04C3"/>
    <w:rsid w:val="00FB06D3"/>
    <w:rsid w:val="00FB07DE"/>
    <w:rsid w:val="00FB093D"/>
    <w:rsid w:val="00FB0B75"/>
    <w:rsid w:val="00FB0E2E"/>
    <w:rsid w:val="00FB0F6B"/>
    <w:rsid w:val="00FB1AC0"/>
    <w:rsid w:val="00FB1CB5"/>
    <w:rsid w:val="00FB1E2A"/>
    <w:rsid w:val="00FB2149"/>
    <w:rsid w:val="00FB2364"/>
    <w:rsid w:val="00FB2804"/>
    <w:rsid w:val="00FB2B76"/>
    <w:rsid w:val="00FB2C14"/>
    <w:rsid w:val="00FB2E4A"/>
    <w:rsid w:val="00FB3095"/>
    <w:rsid w:val="00FB3451"/>
    <w:rsid w:val="00FB35D5"/>
    <w:rsid w:val="00FB3727"/>
    <w:rsid w:val="00FB4812"/>
    <w:rsid w:val="00FB526A"/>
    <w:rsid w:val="00FB54B4"/>
    <w:rsid w:val="00FB598D"/>
    <w:rsid w:val="00FB59D0"/>
    <w:rsid w:val="00FB5A85"/>
    <w:rsid w:val="00FB5D8F"/>
    <w:rsid w:val="00FB608E"/>
    <w:rsid w:val="00FB6198"/>
    <w:rsid w:val="00FB6287"/>
    <w:rsid w:val="00FB6A80"/>
    <w:rsid w:val="00FB6F08"/>
    <w:rsid w:val="00FB6FE2"/>
    <w:rsid w:val="00FB71CC"/>
    <w:rsid w:val="00FB77C6"/>
    <w:rsid w:val="00FB7A10"/>
    <w:rsid w:val="00FB7A2A"/>
    <w:rsid w:val="00FB7DA7"/>
    <w:rsid w:val="00FB7FED"/>
    <w:rsid w:val="00FC0544"/>
    <w:rsid w:val="00FC0A57"/>
    <w:rsid w:val="00FC0DB4"/>
    <w:rsid w:val="00FC0E0A"/>
    <w:rsid w:val="00FC14CF"/>
    <w:rsid w:val="00FC1C09"/>
    <w:rsid w:val="00FC1C4D"/>
    <w:rsid w:val="00FC1C64"/>
    <w:rsid w:val="00FC1C7B"/>
    <w:rsid w:val="00FC1CB4"/>
    <w:rsid w:val="00FC233A"/>
    <w:rsid w:val="00FC23FC"/>
    <w:rsid w:val="00FC2757"/>
    <w:rsid w:val="00FC3056"/>
    <w:rsid w:val="00FC30F7"/>
    <w:rsid w:val="00FC326D"/>
    <w:rsid w:val="00FC38AC"/>
    <w:rsid w:val="00FC4A16"/>
    <w:rsid w:val="00FC5331"/>
    <w:rsid w:val="00FC5C6B"/>
    <w:rsid w:val="00FC5C6E"/>
    <w:rsid w:val="00FC5E74"/>
    <w:rsid w:val="00FC63F2"/>
    <w:rsid w:val="00FC735A"/>
    <w:rsid w:val="00FC7378"/>
    <w:rsid w:val="00FC761A"/>
    <w:rsid w:val="00FC763C"/>
    <w:rsid w:val="00FC7876"/>
    <w:rsid w:val="00FC78F6"/>
    <w:rsid w:val="00FC7A41"/>
    <w:rsid w:val="00FD0857"/>
    <w:rsid w:val="00FD153E"/>
    <w:rsid w:val="00FD16B3"/>
    <w:rsid w:val="00FD1880"/>
    <w:rsid w:val="00FD1BE2"/>
    <w:rsid w:val="00FD20CE"/>
    <w:rsid w:val="00FD219D"/>
    <w:rsid w:val="00FD21AB"/>
    <w:rsid w:val="00FD2318"/>
    <w:rsid w:val="00FD2A56"/>
    <w:rsid w:val="00FD2BCE"/>
    <w:rsid w:val="00FD2E3F"/>
    <w:rsid w:val="00FD33D2"/>
    <w:rsid w:val="00FD360E"/>
    <w:rsid w:val="00FD3CFD"/>
    <w:rsid w:val="00FD3D6F"/>
    <w:rsid w:val="00FD428A"/>
    <w:rsid w:val="00FD43C1"/>
    <w:rsid w:val="00FD460F"/>
    <w:rsid w:val="00FD46AF"/>
    <w:rsid w:val="00FD48D4"/>
    <w:rsid w:val="00FD4C2F"/>
    <w:rsid w:val="00FD4DFE"/>
    <w:rsid w:val="00FD51F9"/>
    <w:rsid w:val="00FD5808"/>
    <w:rsid w:val="00FD595D"/>
    <w:rsid w:val="00FD5D0B"/>
    <w:rsid w:val="00FD640E"/>
    <w:rsid w:val="00FD674D"/>
    <w:rsid w:val="00FD72DF"/>
    <w:rsid w:val="00FD77BA"/>
    <w:rsid w:val="00FD7C1E"/>
    <w:rsid w:val="00FE00E6"/>
    <w:rsid w:val="00FE092C"/>
    <w:rsid w:val="00FE1922"/>
    <w:rsid w:val="00FE1A8B"/>
    <w:rsid w:val="00FE1B2E"/>
    <w:rsid w:val="00FE2073"/>
    <w:rsid w:val="00FE24D8"/>
    <w:rsid w:val="00FE24FF"/>
    <w:rsid w:val="00FE26C7"/>
    <w:rsid w:val="00FE2F0B"/>
    <w:rsid w:val="00FE2F52"/>
    <w:rsid w:val="00FE31A2"/>
    <w:rsid w:val="00FE35AA"/>
    <w:rsid w:val="00FE391C"/>
    <w:rsid w:val="00FE3991"/>
    <w:rsid w:val="00FE4304"/>
    <w:rsid w:val="00FE442A"/>
    <w:rsid w:val="00FE494E"/>
    <w:rsid w:val="00FE4D9F"/>
    <w:rsid w:val="00FE4FEE"/>
    <w:rsid w:val="00FE51B0"/>
    <w:rsid w:val="00FE55F4"/>
    <w:rsid w:val="00FE572B"/>
    <w:rsid w:val="00FE594A"/>
    <w:rsid w:val="00FE5B9E"/>
    <w:rsid w:val="00FE6166"/>
    <w:rsid w:val="00FE65FC"/>
    <w:rsid w:val="00FE716F"/>
    <w:rsid w:val="00FE71D7"/>
    <w:rsid w:val="00FE78D9"/>
    <w:rsid w:val="00FF0313"/>
    <w:rsid w:val="00FF0DA5"/>
    <w:rsid w:val="00FF11E3"/>
    <w:rsid w:val="00FF1930"/>
    <w:rsid w:val="00FF1AD0"/>
    <w:rsid w:val="00FF1B09"/>
    <w:rsid w:val="00FF1C95"/>
    <w:rsid w:val="00FF1E29"/>
    <w:rsid w:val="00FF2010"/>
    <w:rsid w:val="00FF22F9"/>
    <w:rsid w:val="00FF2A1A"/>
    <w:rsid w:val="00FF2B4B"/>
    <w:rsid w:val="00FF306E"/>
    <w:rsid w:val="00FF3393"/>
    <w:rsid w:val="00FF3AB3"/>
    <w:rsid w:val="00FF3E07"/>
    <w:rsid w:val="00FF4125"/>
    <w:rsid w:val="00FF461B"/>
    <w:rsid w:val="00FF482C"/>
    <w:rsid w:val="00FF4F5D"/>
    <w:rsid w:val="00FF5064"/>
    <w:rsid w:val="00FF5B20"/>
    <w:rsid w:val="00FF5E99"/>
    <w:rsid w:val="00FF61D6"/>
    <w:rsid w:val="00FF6C18"/>
    <w:rsid w:val="00FF721A"/>
    <w:rsid w:val="00FF7240"/>
    <w:rsid w:val="00FF798E"/>
    <w:rsid w:val="00FF7A8F"/>
    <w:rsid w:val="00FF7CD2"/>
    <w:rsid w:val="010765E4"/>
    <w:rsid w:val="0117CEDD"/>
    <w:rsid w:val="01821BC1"/>
    <w:rsid w:val="01E9A504"/>
    <w:rsid w:val="01F28D95"/>
    <w:rsid w:val="01F8B7D2"/>
    <w:rsid w:val="02239560"/>
    <w:rsid w:val="024B0F22"/>
    <w:rsid w:val="026B3283"/>
    <w:rsid w:val="02A8AFC0"/>
    <w:rsid w:val="02B05370"/>
    <w:rsid w:val="02C7DF61"/>
    <w:rsid w:val="02E0AE9E"/>
    <w:rsid w:val="02EF8825"/>
    <w:rsid w:val="03014951"/>
    <w:rsid w:val="03141B3B"/>
    <w:rsid w:val="035B1E6D"/>
    <w:rsid w:val="039361D0"/>
    <w:rsid w:val="03DFCE95"/>
    <w:rsid w:val="040B6F32"/>
    <w:rsid w:val="043D4EB2"/>
    <w:rsid w:val="04961D18"/>
    <w:rsid w:val="04B6338F"/>
    <w:rsid w:val="04DC4ED7"/>
    <w:rsid w:val="0508E7B2"/>
    <w:rsid w:val="053D47B4"/>
    <w:rsid w:val="055F779A"/>
    <w:rsid w:val="05765941"/>
    <w:rsid w:val="058D7145"/>
    <w:rsid w:val="05A2AC2F"/>
    <w:rsid w:val="05BBD69E"/>
    <w:rsid w:val="05F01A13"/>
    <w:rsid w:val="05FF533F"/>
    <w:rsid w:val="0602E0D3"/>
    <w:rsid w:val="0659FFA8"/>
    <w:rsid w:val="065D12A9"/>
    <w:rsid w:val="06737715"/>
    <w:rsid w:val="06978338"/>
    <w:rsid w:val="06D4E298"/>
    <w:rsid w:val="07083434"/>
    <w:rsid w:val="07690E91"/>
    <w:rsid w:val="07BBA75A"/>
    <w:rsid w:val="080800B6"/>
    <w:rsid w:val="0840011E"/>
    <w:rsid w:val="087B2CFE"/>
    <w:rsid w:val="08BF1DBA"/>
    <w:rsid w:val="08D45822"/>
    <w:rsid w:val="08D675C2"/>
    <w:rsid w:val="090251CA"/>
    <w:rsid w:val="0912BFCA"/>
    <w:rsid w:val="099F7E18"/>
    <w:rsid w:val="09ED4530"/>
    <w:rsid w:val="0A765E2D"/>
    <w:rsid w:val="0AECE783"/>
    <w:rsid w:val="0B27A8D3"/>
    <w:rsid w:val="0B3E031F"/>
    <w:rsid w:val="0B5B342C"/>
    <w:rsid w:val="0B795B28"/>
    <w:rsid w:val="0B799E94"/>
    <w:rsid w:val="0B8AA507"/>
    <w:rsid w:val="0B9D84B1"/>
    <w:rsid w:val="0BE8C3AA"/>
    <w:rsid w:val="0C2A423D"/>
    <w:rsid w:val="0C45A582"/>
    <w:rsid w:val="0CE0F89B"/>
    <w:rsid w:val="0CF1548C"/>
    <w:rsid w:val="0D037648"/>
    <w:rsid w:val="0D0858FE"/>
    <w:rsid w:val="0D087A3C"/>
    <w:rsid w:val="0D0A513C"/>
    <w:rsid w:val="0D5AC186"/>
    <w:rsid w:val="0D65C610"/>
    <w:rsid w:val="0D9BBAFB"/>
    <w:rsid w:val="0DA793ED"/>
    <w:rsid w:val="0DD65ECE"/>
    <w:rsid w:val="0E19FC2A"/>
    <w:rsid w:val="0E3A50DF"/>
    <w:rsid w:val="0E5DD1AA"/>
    <w:rsid w:val="0E7AAFFB"/>
    <w:rsid w:val="0EC4E719"/>
    <w:rsid w:val="0ED2104B"/>
    <w:rsid w:val="0EF79A34"/>
    <w:rsid w:val="0F18CB0C"/>
    <w:rsid w:val="0F6A4897"/>
    <w:rsid w:val="0F8C9716"/>
    <w:rsid w:val="0FF152BF"/>
    <w:rsid w:val="0FF43328"/>
    <w:rsid w:val="10424223"/>
    <w:rsid w:val="1053050F"/>
    <w:rsid w:val="10770A24"/>
    <w:rsid w:val="11753CFD"/>
    <w:rsid w:val="1193EC4E"/>
    <w:rsid w:val="120D77D0"/>
    <w:rsid w:val="126B040C"/>
    <w:rsid w:val="127C015B"/>
    <w:rsid w:val="12AE4647"/>
    <w:rsid w:val="12C2B640"/>
    <w:rsid w:val="1308D032"/>
    <w:rsid w:val="1337AA35"/>
    <w:rsid w:val="1339E560"/>
    <w:rsid w:val="1344E8FD"/>
    <w:rsid w:val="134F0517"/>
    <w:rsid w:val="136775B2"/>
    <w:rsid w:val="138EB987"/>
    <w:rsid w:val="13975589"/>
    <w:rsid w:val="139817F2"/>
    <w:rsid w:val="13B48696"/>
    <w:rsid w:val="13FEC5D9"/>
    <w:rsid w:val="14173A18"/>
    <w:rsid w:val="144105D4"/>
    <w:rsid w:val="144C739C"/>
    <w:rsid w:val="1453697A"/>
    <w:rsid w:val="1456E545"/>
    <w:rsid w:val="14630EEB"/>
    <w:rsid w:val="14B32C1B"/>
    <w:rsid w:val="14E5893D"/>
    <w:rsid w:val="151CF4A4"/>
    <w:rsid w:val="15A7ADC4"/>
    <w:rsid w:val="15CA46BC"/>
    <w:rsid w:val="15FB8D3D"/>
    <w:rsid w:val="16C7422A"/>
    <w:rsid w:val="16CD42FB"/>
    <w:rsid w:val="16D8A22D"/>
    <w:rsid w:val="171AA1C8"/>
    <w:rsid w:val="171C9C2E"/>
    <w:rsid w:val="176672CB"/>
    <w:rsid w:val="176880B2"/>
    <w:rsid w:val="1787838D"/>
    <w:rsid w:val="178C8ACC"/>
    <w:rsid w:val="179DC0E9"/>
    <w:rsid w:val="17BF1324"/>
    <w:rsid w:val="17D46802"/>
    <w:rsid w:val="17DA297E"/>
    <w:rsid w:val="17E96F96"/>
    <w:rsid w:val="17F21F8A"/>
    <w:rsid w:val="1831C8EE"/>
    <w:rsid w:val="189A0EB8"/>
    <w:rsid w:val="18A73865"/>
    <w:rsid w:val="18AFCE47"/>
    <w:rsid w:val="18D8B829"/>
    <w:rsid w:val="19520546"/>
    <w:rsid w:val="19651A9C"/>
    <w:rsid w:val="198990FE"/>
    <w:rsid w:val="199C7164"/>
    <w:rsid w:val="19BB7B4C"/>
    <w:rsid w:val="19CC8CFE"/>
    <w:rsid w:val="19CCA25A"/>
    <w:rsid w:val="1A1F9074"/>
    <w:rsid w:val="1A252A8A"/>
    <w:rsid w:val="1A8207DE"/>
    <w:rsid w:val="1AA60EAB"/>
    <w:rsid w:val="1AD7B3BF"/>
    <w:rsid w:val="1ADA3D33"/>
    <w:rsid w:val="1B0BB530"/>
    <w:rsid w:val="1B595772"/>
    <w:rsid w:val="1B707571"/>
    <w:rsid w:val="1B801921"/>
    <w:rsid w:val="1B92DAE0"/>
    <w:rsid w:val="1BE2B514"/>
    <w:rsid w:val="1C04C4C8"/>
    <w:rsid w:val="1C22CD4A"/>
    <w:rsid w:val="1C335ECF"/>
    <w:rsid w:val="1C67DA64"/>
    <w:rsid w:val="1CBDFF6E"/>
    <w:rsid w:val="1CC00682"/>
    <w:rsid w:val="1CECD4F3"/>
    <w:rsid w:val="1D09B235"/>
    <w:rsid w:val="1D1344B2"/>
    <w:rsid w:val="1D48CB35"/>
    <w:rsid w:val="1D7DAD63"/>
    <w:rsid w:val="1DACE87E"/>
    <w:rsid w:val="1DCC9B52"/>
    <w:rsid w:val="1DFBFAA8"/>
    <w:rsid w:val="1DFDEB2F"/>
    <w:rsid w:val="1E3C27F0"/>
    <w:rsid w:val="1E768583"/>
    <w:rsid w:val="1E7C8C46"/>
    <w:rsid w:val="1E81A4CF"/>
    <w:rsid w:val="1EA75ACB"/>
    <w:rsid w:val="1F027705"/>
    <w:rsid w:val="1F200989"/>
    <w:rsid w:val="1F220D88"/>
    <w:rsid w:val="1F24053E"/>
    <w:rsid w:val="1F39BAA6"/>
    <w:rsid w:val="1F45FFDC"/>
    <w:rsid w:val="1F83B358"/>
    <w:rsid w:val="1FAAC491"/>
    <w:rsid w:val="1FEDE0E6"/>
    <w:rsid w:val="1FFD0249"/>
    <w:rsid w:val="203B6F99"/>
    <w:rsid w:val="2050A6F0"/>
    <w:rsid w:val="205ABFFE"/>
    <w:rsid w:val="205B8778"/>
    <w:rsid w:val="2065620F"/>
    <w:rsid w:val="206D7365"/>
    <w:rsid w:val="20EB0C60"/>
    <w:rsid w:val="216AA8CF"/>
    <w:rsid w:val="21768F83"/>
    <w:rsid w:val="21848D01"/>
    <w:rsid w:val="21991644"/>
    <w:rsid w:val="21B969A6"/>
    <w:rsid w:val="21DCD7C8"/>
    <w:rsid w:val="21F85B04"/>
    <w:rsid w:val="220AEE0F"/>
    <w:rsid w:val="220C2B73"/>
    <w:rsid w:val="224B2282"/>
    <w:rsid w:val="224F5919"/>
    <w:rsid w:val="22C8B487"/>
    <w:rsid w:val="22E3380E"/>
    <w:rsid w:val="2377E88C"/>
    <w:rsid w:val="23B15E54"/>
    <w:rsid w:val="23CD1AFD"/>
    <w:rsid w:val="240D64AE"/>
    <w:rsid w:val="241BD621"/>
    <w:rsid w:val="241E361B"/>
    <w:rsid w:val="24866CB7"/>
    <w:rsid w:val="2490774B"/>
    <w:rsid w:val="24DF0818"/>
    <w:rsid w:val="24FD660C"/>
    <w:rsid w:val="2566A9CC"/>
    <w:rsid w:val="2579239B"/>
    <w:rsid w:val="258E88C2"/>
    <w:rsid w:val="259E76A4"/>
    <w:rsid w:val="2621BBF6"/>
    <w:rsid w:val="265F07A5"/>
    <w:rsid w:val="268555B5"/>
    <w:rsid w:val="26A5F3E8"/>
    <w:rsid w:val="26BF83CD"/>
    <w:rsid w:val="26E41359"/>
    <w:rsid w:val="26E8E18D"/>
    <w:rsid w:val="27051151"/>
    <w:rsid w:val="2722AEA6"/>
    <w:rsid w:val="2735D068"/>
    <w:rsid w:val="273BE706"/>
    <w:rsid w:val="2744A872"/>
    <w:rsid w:val="274D4CCC"/>
    <w:rsid w:val="274FE30F"/>
    <w:rsid w:val="27513A92"/>
    <w:rsid w:val="2766923B"/>
    <w:rsid w:val="27694C63"/>
    <w:rsid w:val="2787D71C"/>
    <w:rsid w:val="27A57EB2"/>
    <w:rsid w:val="28E93002"/>
    <w:rsid w:val="28F052E4"/>
    <w:rsid w:val="290D3887"/>
    <w:rsid w:val="29586873"/>
    <w:rsid w:val="29766159"/>
    <w:rsid w:val="297D3D5B"/>
    <w:rsid w:val="29BAE31E"/>
    <w:rsid w:val="29D6953C"/>
    <w:rsid w:val="2A102650"/>
    <w:rsid w:val="2A5EC2A2"/>
    <w:rsid w:val="2A7A50F6"/>
    <w:rsid w:val="2A7A98E5"/>
    <w:rsid w:val="2AB27380"/>
    <w:rsid w:val="2B23A890"/>
    <w:rsid w:val="2B3B50C9"/>
    <w:rsid w:val="2B4CF64F"/>
    <w:rsid w:val="2B7114A6"/>
    <w:rsid w:val="2BA312E5"/>
    <w:rsid w:val="2BB57255"/>
    <w:rsid w:val="2BB7522C"/>
    <w:rsid w:val="2BBE8ECB"/>
    <w:rsid w:val="2BDF501F"/>
    <w:rsid w:val="2BE7716B"/>
    <w:rsid w:val="2BEBA179"/>
    <w:rsid w:val="2BFB9D01"/>
    <w:rsid w:val="2C3C7F42"/>
    <w:rsid w:val="2C569BAE"/>
    <w:rsid w:val="2C7C02D2"/>
    <w:rsid w:val="2CDAD6C7"/>
    <w:rsid w:val="2CFBE249"/>
    <w:rsid w:val="2D1CACAB"/>
    <w:rsid w:val="2D1E1902"/>
    <w:rsid w:val="2D309206"/>
    <w:rsid w:val="2D617034"/>
    <w:rsid w:val="2D9C3A0F"/>
    <w:rsid w:val="2DD0D8B6"/>
    <w:rsid w:val="2DF10A13"/>
    <w:rsid w:val="2E1653C7"/>
    <w:rsid w:val="2E3488E7"/>
    <w:rsid w:val="2E8202A3"/>
    <w:rsid w:val="2EEF5ACC"/>
    <w:rsid w:val="2EF1DFEA"/>
    <w:rsid w:val="2EF46929"/>
    <w:rsid w:val="2EF4A68E"/>
    <w:rsid w:val="2F219137"/>
    <w:rsid w:val="2F4DE957"/>
    <w:rsid w:val="2F71A786"/>
    <w:rsid w:val="2FB43D2F"/>
    <w:rsid w:val="2FD1988E"/>
    <w:rsid w:val="2FECDA68"/>
    <w:rsid w:val="2FFCD201"/>
    <w:rsid w:val="3063FD9B"/>
    <w:rsid w:val="307ABA9F"/>
    <w:rsid w:val="309006B5"/>
    <w:rsid w:val="30948744"/>
    <w:rsid w:val="30DB0AEF"/>
    <w:rsid w:val="30F2F2B0"/>
    <w:rsid w:val="316DB62A"/>
    <w:rsid w:val="317D3DE3"/>
    <w:rsid w:val="317DE899"/>
    <w:rsid w:val="31820CCF"/>
    <w:rsid w:val="319C6525"/>
    <w:rsid w:val="3228A550"/>
    <w:rsid w:val="3251FF48"/>
    <w:rsid w:val="328F2CFE"/>
    <w:rsid w:val="329E8F81"/>
    <w:rsid w:val="32EAA571"/>
    <w:rsid w:val="33035CC5"/>
    <w:rsid w:val="3365BFE8"/>
    <w:rsid w:val="33C9C233"/>
    <w:rsid w:val="345071D1"/>
    <w:rsid w:val="346BF4C8"/>
    <w:rsid w:val="346D914C"/>
    <w:rsid w:val="34E223B7"/>
    <w:rsid w:val="35530A01"/>
    <w:rsid w:val="3575D92B"/>
    <w:rsid w:val="35C05209"/>
    <w:rsid w:val="35F06B97"/>
    <w:rsid w:val="361E238B"/>
    <w:rsid w:val="3683002D"/>
    <w:rsid w:val="36A0CBBC"/>
    <w:rsid w:val="36BA6309"/>
    <w:rsid w:val="36F7C055"/>
    <w:rsid w:val="370ED108"/>
    <w:rsid w:val="374D5489"/>
    <w:rsid w:val="375024AC"/>
    <w:rsid w:val="37DD4E9F"/>
    <w:rsid w:val="383BCC7D"/>
    <w:rsid w:val="383E993D"/>
    <w:rsid w:val="385E527A"/>
    <w:rsid w:val="38B5A885"/>
    <w:rsid w:val="38BE35DC"/>
    <w:rsid w:val="38E947AA"/>
    <w:rsid w:val="390515E8"/>
    <w:rsid w:val="39158BE7"/>
    <w:rsid w:val="391DF19C"/>
    <w:rsid w:val="39439335"/>
    <w:rsid w:val="39AE454F"/>
    <w:rsid w:val="39BCDB53"/>
    <w:rsid w:val="39BD567B"/>
    <w:rsid w:val="3A0556B4"/>
    <w:rsid w:val="3A0D858C"/>
    <w:rsid w:val="3A4382E4"/>
    <w:rsid w:val="3A51D0A1"/>
    <w:rsid w:val="3A5AC06A"/>
    <w:rsid w:val="3A5F6F3C"/>
    <w:rsid w:val="3A62A25D"/>
    <w:rsid w:val="3A89EBDC"/>
    <w:rsid w:val="3B23B720"/>
    <w:rsid w:val="3B39DA86"/>
    <w:rsid w:val="3B73BFC9"/>
    <w:rsid w:val="3BAD293B"/>
    <w:rsid w:val="3BB199DC"/>
    <w:rsid w:val="3BB97E10"/>
    <w:rsid w:val="3BBDB547"/>
    <w:rsid w:val="3BCE7156"/>
    <w:rsid w:val="3C16FB97"/>
    <w:rsid w:val="3C274CF3"/>
    <w:rsid w:val="3C340204"/>
    <w:rsid w:val="3C6EB940"/>
    <w:rsid w:val="3C77BC42"/>
    <w:rsid w:val="3CC72AB3"/>
    <w:rsid w:val="3CF8A37B"/>
    <w:rsid w:val="3CFD1A42"/>
    <w:rsid w:val="3D343748"/>
    <w:rsid w:val="3D34F222"/>
    <w:rsid w:val="3D42FADE"/>
    <w:rsid w:val="3D913541"/>
    <w:rsid w:val="3DD53150"/>
    <w:rsid w:val="3E0DBECF"/>
    <w:rsid w:val="3E115151"/>
    <w:rsid w:val="3E48D09D"/>
    <w:rsid w:val="3E62C5D3"/>
    <w:rsid w:val="3E7857FF"/>
    <w:rsid w:val="3E80ACC0"/>
    <w:rsid w:val="3EA24448"/>
    <w:rsid w:val="3F005492"/>
    <w:rsid w:val="3F255E72"/>
    <w:rsid w:val="3F587229"/>
    <w:rsid w:val="3F6BC89F"/>
    <w:rsid w:val="3F77B070"/>
    <w:rsid w:val="3F946BC2"/>
    <w:rsid w:val="3FB04810"/>
    <w:rsid w:val="3FD0BAE8"/>
    <w:rsid w:val="3FDFD548"/>
    <w:rsid w:val="3FE55A56"/>
    <w:rsid w:val="402ECEA1"/>
    <w:rsid w:val="403EBAEA"/>
    <w:rsid w:val="405130FC"/>
    <w:rsid w:val="407ACB8D"/>
    <w:rsid w:val="407B74B2"/>
    <w:rsid w:val="40A85007"/>
    <w:rsid w:val="40AB348D"/>
    <w:rsid w:val="40AEB7A5"/>
    <w:rsid w:val="40C90CF6"/>
    <w:rsid w:val="4106C712"/>
    <w:rsid w:val="412BFECC"/>
    <w:rsid w:val="416F48E1"/>
    <w:rsid w:val="41B2003B"/>
    <w:rsid w:val="41DAAAE9"/>
    <w:rsid w:val="41EA6ECF"/>
    <w:rsid w:val="421EC39F"/>
    <w:rsid w:val="425D8706"/>
    <w:rsid w:val="42A35E00"/>
    <w:rsid w:val="42CB2535"/>
    <w:rsid w:val="42DB9837"/>
    <w:rsid w:val="42E6A30A"/>
    <w:rsid w:val="4310AFBD"/>
    <w:rsid w:val="4315CD43"/>
    <w:rsid w:val="43258D95"/>
    <w:rsid w:val="433BEF89"/>
    <w:rsid w:val="4363FB58"/>
    <w:rsid w:val="4385FB4C"/>
    <w:rsid w:val="43887D1F"/>
    <w:rsid w:val="439A4F8E"/>
    <w:rsid w:val="43B5334C"/>
    <w:rsid w:val="43D6890D"/>
    <w:rsid w:val="44244D08"/>
    <w:rsid w:val="44590BBF"/>
    <w:rsid w:val="44D27524"/>
    <w:rsid w:val="4546563F"/>
    <w:rsid w:val="4550116E"/>
    <w:rsid w:val="45FB213D"/>
    <w:rsid w:val="460BDBAD"/>
    <w:rsid w:val="46350D6D"/>
    <w:rsid w:val="464AF49E"/>
    <w:rsid w:val="4696CE89"/>
    <w:rsid w:val="46A14C83"/>
    <w:rsid w:val="46B67BD8"/>
    <w:rsid w:val="46B73A68"/>
    <w:rsid w:val="46E120D1"/>
    <w:rsid w:val="46EFF9AD"/>
    <w:rsid w:val="472A8688"/>
    <w:rsid w:val="473CA052"/>
    <w:rsid w:val="473E7F84"/>
    <w:rsid w:val="4753204D"/>
    <w:rsid w:val="476605F4"/>
    <w:rsid w:val="478D0228"/>
    <w:rsid w:val="47B73283"/>
    <w:rsid w:val="47D2054E"/>
    <w:rsid w:val="47D9693C"/>
    <w:rsid w:val="47DE8698"/>
    <w:rsid w:val="47F88C48"/>
    <w:rsid w:val="48136B35"/>
    <w:rsid w:val="4821AF55"/>
    <w:rsid w:val="4823EDCB"/>
    <w:rsid w:val="4872657C"/>
    <w:rsid w:val="48A25646"/>
    <w:rsid w:val="48CA0FE6"/>
    <w:rsid w:val="48CB8815"/>
    <w:rsid w:val="48E191E3"/>
    <w:rsid w:val="48FF2F38"/>
    <w:rsid w:val="4922B67E"/>
    <w:rsid w:val="49A5A7E2"/>
    <w:rsid w:val="49A7989A"/>
    <w:rsid w:val="49A98533"/>
    <w:rsid w:val="49E805C2"/>
    <w:rsid w:val="49FA0DC0"/>
    <w:rsid w:val="4A361072"/>
    <w:rsid w:val="4A685854"/>
    <w:rsid w:val="4AFDF75A"/>
    <w:rsid w:val="4B5835CC"/>
    <w:rsid w:val="4B5CCFCC"/>
    <w:rsid w:val="4B998846"/>
    <w:rsid w:val="4BF56466"/>
    <w:rsid w:val="4C479E82"/>
    <w:rsid w:val="4C583749"/>
    <w:rsid w:val="4C9FB699"/>
    <w:rsid w:val="4CB95465"/>
    <w:rsid w:val="4CD52C2E"/>
    <w:rsid w:val="4CD6B0C0"/>
    <w:rsid w:val="4D4F313E"/>
    <w:rsid w:val="4D5AA567"/>
    <w:rsid w:val="4D67B34A"/>
    <w:rsid w:val="4D6E32DD"/>
    <w:rsid w:val="4D862BEE"/>
    <w:rsid w:val="4D897C26"/>
    <w:rsid w:val="4DABE96A"/>
    <w:rsid w:val="4E05584C"/>
    <w:rsid w:val="4E9AE65F"/>
    <w:rsid w:val="4E9C2984"/>
    <w:rsid w:val="4EE44960"/>
    <w:rsid w:val="4EE7CA9D"/>
    <w:rsid w:val="4EF04EA0"/>
    <w:rsid w:val="4F7A4749"/>
    <w:rsid w:val="4F7EE5B2"/>
    <w:rsid w:val="4F836291"/>
    <w:rsid w:val="4F89F085"/>
    <w:rsid w:val="4FEA5F46"/>
    <w:rsid w:val="50A3603C"/>
    <w:rsid w:val="50DBE1E3"/>
    <w:rsid w:val="51325B6F"/>
    <w:rsid w:val="513C2D7C"/>
    <w:rsid w:val="515BAEAF"/>
    <w:rsid w:val="5167EAF8"/>
    <w:rsid w:val="5184BDE1"/>
    <w:rsid w:val="518B428F"/>
    <w:rsid w:val="51CF4579"/>
    <w:rsid w:val="51E2B904"/>
    <w:rsid w:val="5205876F"/>
    <w:rsid w:val="528BBD1F"/>
    <w:rsid w:val="52D22247"/>
    <w:rsid w:val="53035722"/>
    <w:rsid w:val="538C947C"/>
    <w:rsid w:val="53A34534"/>
    <w:rsid w:val="53C2A2E1"/>
    <w:rsid w:val="53DFBFD7"/>
    <w:rsid w:val="543235FA"/>
    <w:rsid w:val="544E8188"/>
    <w:rsid w:val="54783718"/>
    <w:rsid w:val="5497A756"/>
    <w:rsid w:val="54B2D904"/>
    <w:rsid w:val="54F9FBE7"/>
    <w:rsid w:val="55305168"/>
    <w:rsid w:val="55C0EC36"/>
    <w:rsid w:val="55DAFCA2"/>
    <w:rsid w:val="55EA9B40"/>
    <w:rsid w:val="5614381D"/>
    <w:rsid w:val="5640A40B"/>
    <w:rsid w:val="56585D8B"/>
    <w:rsid w:val="5660F132"/>
    <w:rsid w:val="567B4CD8"/>
    <w:rsid w:val="56E19823"/>
    <w:rsid w:val="56EFDF61"/>
    <w:rsid w:val="5750AC7A"/>
    <w:rsid w:val="5753C7F2"/>
    <w:rsid w:val="575C124B"/>
    <w:rsid w:val="5779C7E4"/>
    <w:rsid w:val="5851B8AA"/>
    <w:rsid w:val="5875B57C"/>
    <w:rsid w:val="5876708A"/>
    <w:rsid w:val="58E0E29A"/>
    <w:rsid w:val="58E151B3"/>
    <w:rsid w:val="58F87474"/>
    <w:rsid w:val="58FB464F"/>
    <w:rsid w:val="5904184C"/>
    <w:rsid w:val="5904603F"/>
    <w:rsid w:val="59142E78"/>
    <w:rsid w:val="5932E838"/>
    <w:rsid w:val="593930CB"/>
    <w:rsid w:val="59630CE9"/>
    <w:rsid w:val="597F59BB"/>
    <w:rsid w:val="59B7BFB5"/>
    <w:rsid w:val="5A72C29F"/>
    <w:rsid w:val="5AA97314"/>
    <w:rsid w:val="5AB61A64"/>
    <w:rsid w:val="5AE42E91"/>
    <w:rsid w:val="5AE4ABCC"/>
    <w:rsid w:val="5AE4D7D3"/>
    <w:rsid w:val="5B3F946E"/>
    <w:rsid w:val="5BBAE55D"/>
    <w:rsid w:val="5BD34EE8"/>
    <w:rsid w:val="5C0CAA79"/>
    <w:rsid w:val="5C444B63"/>
    <w:rsid w:val="5C5871DE"/>
    <w:rsid w:val="5C65296D"/>
    <w:rsid w:val="5CB6FA7D"/>
    <w:rsid w:val="5CBADCDC"/>
    <w:rsid w:val="5CD4A555"/>
    <w:rsid w:val="5CE5C88E"/>
    <w:rsid w:val="5D5D91AA"/>
    <w:rsid w:val="5D6179C5"/>
    <w:rsid w:val="5D760539"/>
    <w:rsid w:val="5D7DE70F"/>
    <w:rsid w:val="5D8418E2"/>
    <w:rsid w:val="5DD253A3"/>
    <w:rsid w:val="5E2F9783"/>
    <w:rsid w:val="5E4F5DF2"/>
    <w:rsid w:val="5EAA12CC"/>
    <w:rsid w:val="5ED58F04"/>
    <w:rsid w:val="5EDA9796"/>
    <w:rsid w:val="5EDC3E3A"/>
    <w:rsid w:val="5F1073D9"/>
    <w:rsid w:val="5F31DC55"/>
    <w:rsid w:val="5F9375EF"/>
    <w:rsid w:val="6031E4D2"/>
    <w:rsid w:val="603B0FA4"/>
    <w:rsid w:val="603B6213"/>
    <w:rsid w:val="603D3016"/>
    <w:rsid w:val="604A6475"/>
    <w:rsid w:val="60627812"/>
    <w:rsid w:val="60696952"/>
    <w:rsid w:val="60CBA8E5"/>
    <w:rsid w:val="6125D158"/>
    <w:rsid w:val="6149127B"/>
    <w:rsid w:val="61F496E2"/>
    <w:rsid w:val="61FB7129"/>
    <w:rsid w:val="6206BF68"/>
    <w:rsid w:val="6256549A"/>
    <w:rsid w:val="627FA584"/>
    <w:rsid w:val="62EED703"/>
    <w:rsid w:val="6323214B"/>
    <w:rsid w:val="635A2CD0"/>
    <w:rsid w:val="63706777"/>
    <w:rsid w:val="6388C69B"/>
    <w:rsid w:val="639F20DE"/>
    <w:rsid w:val="63C27170"/>
    <w:rsid w:val="63F5B3A4"/>
    <w:rsid w:val="64586FB4"/>
    <w:rsid w:val="6495C71B"/>
    <w:rsid w:val="64DDBF67"/>
    <w:rsid w:val="65010A92"/>
    <w:rsid w:val="652CBEF8"/>
    <w:rsid w:val="653ACA1B"/>
    <w:rsid w:val="65A20E08"/>
    <w:rsid w:val="65C0273B"/>
    <w:rsid w:val="65C4A6C6"/>
    <w:rsid w:val="65CD520D"/>
    <w:rsid w:val="65E55043"/>
    <w:rsid w:val="65F7E686"/>
    <w:rsid w:val="669D0AC0"/>
    <w:rsid w:val="669E00BB"/>
    <w:rsid w:val="66DC31F0"/>
    <w:rsid w:val="675A7A2E"/>
    <w:rsid w:val="675CB2F7"/>
    <w:rsid w:val="6767CC1D"/>
    <w:rsid w:val="67B74DD5"/>
    <w:rsid w:val="67BE64B5"/>
    <w:rsid w:val="6813DB4E"/>
    <w:rsid w:val="682D6E7F"/>
    <w:rsid w:val="686477DD"/>
    <w:rsid w:val="687E24A6"/>
    <w:rsid w:val="6888E5C9"/>
    <w:rsid w:val="6896038D"/>
    <w:rsid w:val="68B56198"/>
    <w:rsid w:val="68B964E9"/>
    <w:rsid w:val="68CF6B31"/>
    <w:rsid w:val="68DB930B"/>
    <w:rsid w:val="68DFA9A7"/>
    <w:rsid w:val="695BCA73"/>
    <w:rsid w:val="69A2623E"/>
    <w:rsid w:val="69BA0DEE"/>
    <w:rsid w:val="69BBADD5"/>
    <w:rsid w:val="69E0603C"/>
    <w:rsid w:val="69ED9F80"/>
    <w:rsid w:val="69F6954B"/>
    <w:rsid w:val="69FB366A"/>
    <w:rsid w:val="6A4B745B"/>
    <w:rsid w:val="6A74177E"/>
    <w:rsid w:val="6AA534F9"/>
    <w:rsid w:val="6AB0643C"/>
    <w:rsid w:val="6AB62435"/>
    <w:rsid w:val="6B05E87B"/>
    <w:rsid w:val="6B14F565"/>
    <w:rsid w:val="6B2461B7"/>
    <w:rsid w:val="6B2CBF55"/>
    <w:rsid w:val="6B689DB8"/>
    <w:rsid w:val="6B6CC020"/>
    <w:rsid w:val="6B6DF2C4"/>
    <w:rsid w:val="6BD30246"/>
    <w:rsid w:val="6BEA0A46"/>
    <w:rsid w:val="6C48B1A3"/>
    <w:rsid w:val="6C806BD0"/>
    <w:rsid w:val="6CA7FF1E"/>
    <w:rsid w:val="6CB00DD4"/>
    <w:rsid w:val="6CB31D6F"/>
    <w:rsid w:val="6CD7DA1F"/>
    <w:rsid w:val="6D0A1F0B"/>
    <w:rsid w:val="6D0DAABA"/>
    <w:rsid w:val="6D391E6B"/>
    <w:rsid w:val="6D3CE43F"/>
    <w:rsid w:val="6D438C7A"/>
    <w:rsid w:val="6DBC26A3"/>
    <w:rsid w:val="6DBECB5B"/>
    <w:rsid w:val="6DE4B00F"/>
    <w:rsid w:val="6E80A0C7"/>
    <w:rsid w:val="6E8B9D76"/>
    <w:rsid w:val="6EE36B39"/>
    <w:rsid w:val="6EEBEC26"/>
    <w:rsid w:val="6F287436"/>
    <w:rsid w:val="6F3D94F1"/>
    <w:rsid w:val="6F405294"/>
    <w:rsid w:val="6F506DAD"/>
    <w:rsid w:val="6F5ED534"/>
    <w:rsid w:val="6F678C08"/>
    <w:rsid w:val="6FCD771C"/>
    <w:rsid w:val="6FD4190C"/>
    <w:rsid w:val="6FE2436E"/>
    <w:rsid w:val="7002A4F8"/>
    <w:rsid w:val="701AB1D6"/>
    <w:rsid w:val="705A4004"/>
    <w:rsid w:val="708AD931"/>
    <w:rsid w:val="70BF0D48"/>
    <w:rsid w:val="70E526AE"/>
    <w:rsid w:val="710EFBF5"/>
    <w:rsid w:val="712F9EB5"/>
    <w:rsid w:val="7130FE71"/>
    <w:rsid w:val="714750DF"/>
    <w:rsid w:val="7157FA98"/>
    <w:rsid w:val="718BCA29"/>
    <w:rsid w:val="71911385"/>
    <w:rsid w:val="71920FA4"/>
    <w:rsid w:val="719A8CEA"/>
    <w:rsid w:val="724A5E74"/>
    <w:rsid w:val="724BBD8B"/>
    <w:rsid w:val="725F751B"/>
    <w:rsid w:val="726DE6BD"/>
    <w:rsid w:val="729A1F1B"/>
    <w:rsid w:val="72BED22C"/>
    <w:rsid w:val="72E81811"/>
    <w:rsid w:val="72FFC045"/>
    <w:rsid w:val="7333527B"/>
    <w:rsid w:val="73B91CBC"/>
    <w:rsid w:val="74718616"/>
    <w:rsid w:val="74BC0F5E"/>
    <w:rsid w:val="74C2CA92"/>
    <w:rsid w:val="750E6556"/>
    <w:rsid w:val="75495428"/>
    <w:rsid w:val="75571615"/>
    <w:rsid w:val="7577B31C"/>
    <w:rsid w:val="757EC84E"/>
    <w:rsid w:val="75A3821C"/>
    <w:rsid w:val="75CA4D7A"/>
    <w:rsid w:val="75FC5B0A"/>
    <w:rsid w:val="760D326F"/>
    <w:rsid w:val="761DD95F"/>
    <w:rsid w:val="7658FCA2"/>
    <w:rsid w:val="76922F58"/>
    <w:rsid w:val="76D705F9"/>
    <w:rsid w:val="76F7B592"/>
    <w:rsid w:val="7733CF20"/>
    <w:rsid w:val="773C5257"/>
    <w:rsid w:val="776E811B"/>
    <w:rsid w:val="779034F7"/>
    <w:rsid w:val="77A256AA"/>
    <w:rsid w:val="77FC8BCB"/>
    <w:rsid w:val="785557DF"/>
    <w:rsid w:val="7878B04F"/>
    <w:rsid w:val="788344BA"/>
    <w:rsid w:val="78B7B71E"/>
    <w:rsid w:val="78DCD2AD"/>
    <w:rsid w:val="790F8713"/>
    <w:rsid w:val="793146B5"/>
    <w:rsid w:val="7954F250"/>
    <w:rsid w:val="79803AEC"/>
    <w:rsid w:val="79900A40"/>
    <w:rsid w:val="7A471C08"/>
    <w:rsid w:val="7A6E3E30"/>
    <w:rsid w:val="7AF0584B"/>
    <w:rsid w:val="7B2CA643"/>
    <w:rsid w:val="7B354623"/>
    <w:rsid w:val="7BCF3A2C"/>
    <w:rsid w:val="7C2B1B77"/>
    <w:rsid w:val="7C5A90D4"/>
    <w:rsid w:val="7C73842D"/>
    <w:rsid w:val="7C7A5959"/>
    <w:rsid w:val="7C8A32D8"/>
    <w:rsid w:val="7CAA35C0"/>
    <w:rsid w:val="7CB1EE71"/>
    <w:rsid w:val="7D0AE09C"/>
    <w:rsid w:val="7D1D244C"/>
    <w:rsid w:val="7D7A14A8"/>
    <w:rsid w:val="7D8C3A8B"/>
    <w:rsid w:val="7D9CE0CB"/>
    <w:rsid w:val="7D9F6C72"/>
    <w:rsid w:val="7DA17171"/>
    <w:rsid w:val="7DEB737A"/>
    <w:rsid w:val="7E29DF12"/>
    <w:rsid w:val="7E803188"/>
    <w:rsid w:val="7E85E12C"/>
    <w:rsid w:val="7F00D1C8"/>
    <w:rsid w:val="7F05EE52"/>
    <w:rsid w:val="7F085F04"/>
    <w:rsid w:val="7F232037"/>
    <w:rsid w:val="7F5E5356"/>
    <w:rsid w:val="7FA2219A"/>
    <w:rsid w:val="7FA7B850"/>
    <w:rsid w:val="7FAA7DBF"/>
    <w:rsid w:val="7FC27BBD"/>
    <w:rsid w:val="7FC99724"/>
    <w:rsid w:val="7FCE03CB"/>
    <w:rsid w:val="7FEC8E84"/>
    <w:rsid w:val="7FF8B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CCEF01"/>
  <w15:chartTrackingRefBased/>
  <w15:docId w15:val="{9C0572E0-ED4F-4EBA-BC65-62AAE0618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table of figures" w:uiPriority="99"/>
    <w:lsdException w:name="annotation reference" w:uiPriority="99"/>
    <w:lsdException w:name="page number" w:uiPriority="99"/>
    <w:lsdException w:name="endnote text" w:uiPriority="99"/>
    <w:lsdException w:name="table of authorities" w:uiPriority="99"/>
    <w:lsdException w:name="List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Subtitle" w:uiPriority="99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1F03"/>
    <w:rPr>
      <w:sz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6AEF"/>
    <w:pPr>
      <w:keepNext/>
      <w:spacing w:before="240" w:after="120"/>
      <w:outlineLvl w:val="0"/>
    </w:pPr>
    <w:rPr>
      <w:rFonts w:ascii="Arial" w:hAnsi="Arial"/>
      <w:b/>
      <w:caps/>
    </w:rPr>
  </w:style>
  <w:style w:type="paragraph" w:styleId="Heading2">
    <w:name w:val="heading 2"/>
    <w:aliases w:val="h2 main heading,h2"/>
    <w:basedOn w:val="Heading1"/>
    <w:next w:val="Normal"/>
    <w:link w:val="Heading2Char"/>
    <w:uiPriority w:val="99"/>
    <w:qFormat/>
    <w:rsid w:val="004E6AEF"/>
    <w:pPr>
      <w:outlineLvl w:val="1"/>
    </w:pPr>
    <w:rPr>
      <w:caps w:val="0"/>
    </w:rPr>
  </w:style>
  <w:style w:type="paragraph" w:styleId="Heading3">
    <w:name w:val="heading 3"/>
    <w:aliases w:val="h3 sub heading"/>
    <w:basedOn w:val="Heading2"/>
    <w:next w:val="Normal"/>
    <w:link w:val="Heading3Char"/>
    <w:uiPriority w:val="99"/>
    <w:qFormat/>
    <w:rsid w:val="004E6AEF"/>
    <w:pPr>
      <w:outlineLvl w:val="2"/>
    </w:pPr>
    <w:rPr>
      <w:rFonts w:ascii="Times New Roman" w:hAnsi="Times New Roman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9"/>
    <w:qFormat/>
    <w:rsid w:val="004E6AEF"/>
    <w:pPr>
      <w:keepNext/>
      <w:spacing w:before="180" w:after="120" w:line="280" w:lineRule="exact"/>
      <w:outlineLvl w:val="3"/>
    </w:pPr>
    <w:rPr>
      <w:rFonts w:ascii="Arial" w:hAnsi="Arial"/>
      <w:b/>
      <w:lang w:val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6AEF"/>
    <w:pPr>
      <w:spacing w:before="240" w:after="60"/>
      <w:outlineLvl w:val="4"/>
    </w:pPr>
    <w:rPr>
      <w:rFonts w:ascii="Arial" w:hAnsi="Arial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6AEF"/>
    <w:pPr>
      <w:spacing w:before="240" w:after="60"/>
      <w:outlineLvl w:val="5"/>
    </w:pPr>
    <w:rPr>
      <w:rFonts w:ascii="Arial" w:hAnsi="Arial"/>
      <w:i/>
    </w:rPr>
  </w:style>
  <w:style w:type="paragraph" w:styleId="Heading7">
    <w:name w:val="heading 7"/>
    <w:basedOn w:val="Normal"/>
    <w:next w:val="Normal"/>
    <w:link w:val="Heading7Char"/>
    <w:uiPriority w:val="99"/>
    <w:qFormat/>
    <w:rsid w:val="004E6AEF"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E6AEF"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uiPriority w:val="99"/>
    <w:qFormat/>
    <w:rsid w:val="004E6AEF"/>
    <w:p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uiPriority w:val="99"/>
    <w:rsid w:val="004E6AEF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4E6AEF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columnsection">
    <w:name w:val="column section"/>
    <w:basedOn w:val="columnhead"/>
    <w:rsid w:val="004E6AEF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4E6AEF"/>
    <w:pPr>
      <w:spacing w:before="120" w:after="120"/>
      <w:jc w:val="center"/>
    </w:pPr>
    <w:rPr>
      <w:rFonts w:ascii="Arial" w:hAnsi="Arial"/>
      <w:b/>
    </w:rPr>
  </w:style>
  <w:style w:type="paragraph" w:customStyle="1" w:styleId="questionsub">
    <w:name w:val="question sub"/>
    <w:basedOn w:val="question"/>
    <w:rsid w:val="004E6AEF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4E6AEF"/>
    <w:pPr>
      <w:ind w:left="288" w:hanging="288"/>
    </w:pPr>
    <w:rPr>
      <w:b/>
    </w:rPr>
  </w:style>
  <w:style w:type="paragraph" w:customStyle="1" w:styleId="YESNO">
    <w:name w:val="YES/NO"/>
    <w:basedOn w:val="columnhead"/>
    <w:rsid w:val="004E6AEF"/>
    <w:pPr>
      <w:spacing w:after="0"/>
    </w:pPr>
    <w:rPr>
      <w:caps/>
    </w:rPr>
  </w:style>
  <w:style w:type="paragraph" w:customStyle="1" w:styleId="standards">
    <w:name w:val="standards"/>
    <w:basedOn w:val="Normal"/>
    <w:rsid w:val="004E6A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halfline">
    <w:name w:val="half line"/>
    <w:basedOn w:val="Normal"/>
    <w:rsid w:val="004E6AEF"/>
    <w:pPr>
      <w:ind w:left="1152"/>
    </w:pPr>
    <w:rPr>
      <w:sz w:val="10"/>
    </w:rPr>
  </w:style>
  <w:style w:type="paragraph" w:customStyle="1" w:styleId="performed">
    <w:name w:val="performed"/>
    <w:basedOn w:val="Normal"/>
    <w:rsid w:val="004E6AEF"/>
    <w:pPr>
      <w:keepNext/>
      <w:keepLines/>
      <w:spacing w:before="120"/>
      <w:jc w:val="center"/>
    </w:pPr>
  </w:style>
  <w:style w:type="paragraph" w:customStyle="1" w:styleId="yesno0">
    <w:name w:val="yes/no"/>
    <w:basedOn w:val="YESNO"/>
    <w:rsid w:val="004E6AEF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4E6AEF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reference">
    <w:name w:val="reference"/>
    <w:basedOn w:val="yesno0"/>
    <w:rsid w:val="004E6AEF"/>
    <w:rPr>
      <w:rFonts w:ascii="Times New Roman" w:hAnsi="Times New Roman"/>
    </w:rPr>
  </w:style>
  <w:style w:type="paragraph" w:customStyle="1" w:styleId="step1">
    <w:name w:val="step 1"/>
    <w:basedOn w:val="Normal"/>
    <w:rsid w:val="004E6AEF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hAnsi="Arial"/>
      <w:caps/>
    </w:rPr>
  </w:style>
  <w:style w:type="paragraph" w:customStyle="1" w:styleId="BodyText1">
    <w:name w:val="Body Text1"/>
    <w:basedOn w:val="Normal"/>
    <w:rsid w:val="004E6AEF"/>
    <w:pPr>
      <w:spacing w:before="120" w:after="120"/>
    </w:pPr>
  </w:style>
  <w:style w:type="paragraph" w:customStyle="1" w:styleId="checkbox">
    <w:name w:val="checkbox"/>
    <w:basedOn w:val="Normal"/>
    <w:rsid w:val="004E6AEF"/>
    <w:pPr>
      <w:ind w:left="480" w:hanging="480"/>
    </w:pPr>
  </w:style>
  <w:style w:type="paragraph" w:customStyle="1" w:styleId="note">
    <w:name w:val="note"/>
    <w:basedOn w:val="BodyText1"/>
    <w:rsid w:val="004E6AEF"/>
    <w:rPr>
      <w:b/>
      <w:i/>
    </w:rPr>
  </w:style>
  <w:style w:type="paragraph" w:customStyle="1" w:styleId="response">
    <w:name w:val="response"/>
    <w:basedOn w:val="Normal"/>
    <w:rsid w:val="004E6AEF"/>
    <w:pPr>
      <w:spacing w:before="120" w:after="120"/>
    </w:pPr>
    <w:rPr>
      <w:sz w:val="20"/>
    </w:rPr>
  </w:style>
  <w:style w:type="paragraph" w:customStyle="1" w:styleId="responsebox">
    <w:name w:val="response box"/>
    <w:basedOn w:val="response"/>
    <w:rsid w:val="004E6AEF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4E6AEF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4E6AEF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4E6AEF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4E6AEF"/>
    <w:pPr>
      <w:ind w:left="1152"/>
    </w:pPr>
  </w:style>
  <w:style w:type="paragraph" w:customStyle="1" w:styleId="customstep">
    <w:name w:val="custom step"/>
    <w:basedOn w:val="step2"/>
    <w:rsid w:val="004E6AEF"/>
    <w:pPr>
      <w:ind w:left="0" w:firstLine="0"/>
    </w:pPr>
  </w:style>
  <w:style w:type="paragraph" w:customStyle="1" w:styleId="consideration2">
    <w:name w:val="consideration 2"/>
    <w:basedOn w:val="consideration"/>
    <w:rsid w:val="004E6AEF"/>
    <w:pPr>
      <w:ind w:left="864"/>
    </w:pPr>
  </w:style>
  <w:style w:type="paragraph" w:customStyle="1" w:styleId="BodyTextIndent1">
    <w:name w:val="Body Text Indent1"/>
    <w:basedOn w:val="BodyText1"/>
    <w:rsid w:val="004E6AEF"/>
    <w:pPr>
      <w:ind w:left="720"/>
    </w:pPr>
  </w:style>
  <w:style w:type="paragraph" w:customStyle="1" w:styleId="checkboxindent">
    <w:name w:val="checkbox indent"/>
    <w:basedOn w:val="checkbox"/>
    <w:rsid w:val="004E6AEF"/>
    <w:pPr>
      <w:ind w:left="1200"/>
    </w:pPr>
  </w:style>
  <w:style w:type="paragraph" w:customStyle="1" w:styleId="noteindent">
    <w:name w:val="note indent"/>
    <w:basedOn w:val="note"/>
    <w:rsid w:val="004E6AEF"/>
    <w:pPr>
      <w:ind w:left="720"/>
    </w:pPr>
  </w:style>
  <w:style w:type="paragraph" w:customStyle="1" w:styleId="responseboxindent">
    <w:name w:val="response box indent"/>
    <w:basedOn w:val="responsebox"/>
    <w:rsid w:val="004E6AEF"/>
    <w:pPr>
      <w:ind w:left="720"/>
    </w:pPr>
  </w:style>
  <w:style w:type="paragraph" w:customStyle="1" w:styleId="bodytexthanging">
    <w:name w:val="body text hanging"/>
    <w:basedOn w:val="BodyText1"/>
    <w:rsid w:val="004E6AEF"/>
    <w:pPr>
      <w:ind w:left="480" w:hanging="480"/>
    </w:pPr>
  </w:style>
  <w:style w:type="paragraph" w:styleId="Title">
    <w:name w:val="Title"/>
    <w:basedOn w:val="Normal"/>
    <w:link w:val="TitleChar"/>
    <w:uiPriority w:val="10"/>
    <w:qFormat/>
    <w:rsid w:val="004E6AEF"/>
    <w:pPr>
      <w:jc w:val="center"/>
    </w:pPr>
    <w:rPr>
      <w:b/>
      <w:bCs/>
      <w:color w:val="000000"/>
      <w:sz w:val="36"/>
      <w:szCs w:val="36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E6AEF"/>
    <w:pPr>
      <w:ind w:firstLine="990"/>
      <w:jc w:val="both"/>
    </w:pPr>
    <w:rPr>
      <w:color w:val="000000"/>
      <w:sz w:val="32"/>
      <w:szCs w:val="32"/>
      <w:lang w:val="th-TH"/>
    </w:rPr>
  </w:style>
  <w:style w:type="paragraph" w:styleId="BodyTextIndent">
    <w:name w:val="Body Text Indent"/>
    <w:aliases w:val="i"/>
    <w:basedOn w:val="Normal"/>
    <w:link w:val="BodyTextIndentChar1"/>
    <w:uiPriority w:val="99"/>
    <w:rsid w:val="004E6AEF"/>
    <w:pPr>
      <w:ind w:firstLine="630"/>
      <w:jc w:val="both"/>
    </w:pPr>
    <w:rPr>
      <w:color w:val="000000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4E6AEF"/>
    <w:pPr>
      <w:ind w:left="270"/>
      <w:jc w:val="both"/>
    </w:pPr>
    <w:rPr>
      <w:color w:val="000000"/>
      <w:sz w:val="32"/>
      <w:szCs w:val="32"/>
      <w:lang w:val="th-TH"/>
    </w:rPr>
  </w:style>
  <w:style w:type="paragraph" w:styleId="BlockText">
    <w:name w:val="Block Text"/>
    <w:basedOn w:val="Normal"/>
    <w:uiPriority w:val="99"/>
    <w:rsid w:val="004E6AEF"/>
    <w:pPr>
      <w:ind w:left="810" w:right="-205" w:hanging="450"/>
      <w:jc w:val="both"/>
    </w:pPr>
    <w:rPr>
      <w:color w:val="000000"/>
      <w:sz w:val="32"/>
      <w:szCs w:val="32"/>
      <w:lang w:val="th-TH"/>
    </w:rPr>
  </w:style>
  <w:style w:type="paragraph" w:styleId="MacroText">
    <w:name w:val="macro"/>
    <w:link w:val="MacroTextChar"/>
    <w:rsid w:val="004E6AE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</w:rPr>
  </w:style>
  <w:style w:type="character" w:styleId="PageNumber">
    <w:name w:val="page number"/>
    <w:basedOn w:val="DefaultParagraphFont"/>
    <w:uiPriority w:val="99"/>
    <w:rsid w:val="004E6AEF"/>
  </w:style>
  <w:style w:type="character" w:styleId="CommentReference">
    <w:name w:val="annotation reference"/>
    <w:uiPriority w:val="99"/>
    <w:rsid w:val="004E6AEF"/>
    <w:rPr>
      <w:sz w:val="16"/>
      <w:szCs w:val="18"/>
    </w:rPr>
  </w:style>
  <w:style w:type="paragraph" w:styleId="CommentText">
    <w:name w:val="annotation text"/>
    <w:basedOn w:val="Normal"/>
    <w:link w:val="CommentTextChar"/>
    <w:rsid w:val="004E6AEF"/>
    <w:rPr>
      <w:sz w:val="20"/>
      <w:szCs w:val="23"/>
      <w:lang w:val="x-none"/>
    </w:rPr>
  </w:style>
  <w:style w:type="paragraph" w:styleId="BalloonText">
    <w:name w:val="Balloon Text"/>
    <w:basedOn w:val="Normal"/>
    <w:link w:val="BalloonTextChar"/>
    <w:uiPriority w:val="99"/>
    <w:semiHidden/>
    <w:rsid w:val="006F3CCA"/>
    <w:rPr>
      <w:rFonts w:ascii="Tahoma" w:hAnsi="Tahoma"/>
      <w:sz w:val="16"/>
      <w:szCs w:val="18"/>
    </w:rPr>
  </w:style>
  <w:style w:type="paragraph" w:styleId="BodyText">
    <w:name w:val="Body Text"/>
    <w:aliases w:val="bt,Body"/>
    <w:basedOn w:val="Normal"/>
    <w:link w:val="BodyTextChar"/>
    <w:uiPriority w:val="99"/>
    <w:rsid w:val="00B616CD"/>
    <w:pPr>
      <w:spacing w:after="120"/>
    </w:pPr>
    <w:rPr>
      <w:lang w:val="x-none" w:eastAsia="x-none"/>
    </w:rPr>
  </w:style>
  <w:style w:type="character" w:customStyle="1" w:styleId="BodyTextChar">
    <w:name w:val="Body Text Char"/>
    <w:aliases w:val="bt Char,Body Char"/>
    <w:link w:val="BodyText"/>
    <w:uiPriority w:val="99"/>
    <w:rsid w:val="00B616CD"/>
    <w:rPr>
      <w:sz w:val="22"/>
    </w:rPr>
  </w:style>
  <w:style w:type="character" w:customStyle="1" w:styleId="HeaderChar">
    <w:name w:val="Header Char"/>
    <w:aliases w:val=" Char Char"/>
    <w:link w:val="Header"/>
    <w:uiPriority w:val="99"/>
    <w:rsid w:val="004C5D5D"/>
    <w:rPr>
      <w:sz w:val="22"/>
    </w:rPr>
  </w:style>
  <w:style w:type="paragraph" w:styleId="BodyText2">
    <w:name w:val="Body Text 2"/>
    <w:basedOn w:val="Normal"/>
    <w:link w:val="BodyText2Char"/>
    <w:uiPriority w:val="99"/>
    <w:rsid w:val="00ED061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uiPriority w:val="99"/>
    <w:rsid w:val="00ED0612"/>
    <w:rPr>
      <w:sz w:val="22"/>
    </w:rPr>
  </w:style>
  <w:style w:type="character" w:customStyle="1" w:styleId="FooterChar">
    <w:name w:val="Footer Char"/>
    <w:link w:val="Footer"/>
    <w:uiPriority w:val="99"/>
    <w:rsid w:val="007A01FF"/>
    <w:rPr>
      <w:sz w:val="22"/>
    </w:rPr>
  </w:style>
  <w:style w:type="table" w:styleId="TableGrid">
    <w:name w:val="Table Grid"/>
    <w:basedOn w:val="TableNormal"/>
    <w:uiPriority w:val="99"/>
    <w:rsid w:val="00C47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">
    <w:name w:val="อักขระ อักขระ7"/>
    <w:rsid w:val="000B6717"/>
    <w:rPr>
      <w:sz w:val="28"/>
      <w:szCs w:val="28"/>
    </w:rPr>
  </w:style>
  <w:style w:type="character" w:customStyle="1" w:styleId="Heading4Char">
    <w:name w:val="Heading 4 Char"/>
    <w:aliases w:val="h4 sub sub heading Char"/>
    <w:link w:val="Heading4"/>
    <w:uiPriority w:val="99"/>
    <w:rsid w:val="00EF66D9"/>
    <w:rPr>
      <w:rFonts w:ascii="Arial" w:hAnsi="Arial"/>
      <w:b/>
      <w:sz w:val="22"/>
      <w:lang w:eastAsia="en-US"/>
    </w:rPr>
  </w:style>
  <w:style w:type="paragraph" w:customStyle="1" w:styleId="a">
    <w:name w:val="เนื้อเรื่อง"/>
    <w:basedOn w:val="Normal"/>
    <w:rsid w:val="00DC2FCF"/>
    <w:pPr>
      <w:ind w:right="386"/>
    </w:pPr>
    <w:rPr>
      <w:sz w:val="28"/>
      <w:szCs w:val="28"/>
    </w:rPr>
  </w:style>
  <w:style w:type="paragraph" w:styleId="Revision">
    <w:name w:val="Revision"/>
    <w:hidden/>
    <w:uiPriority w:val="99"/>
    <w:semiHidden/>
    <w:rsid w:val="00BC4DF9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A6F1F"/>
    <w:rPr>
      <w:b/>
      <w:bCs/>
      <w:szCs w:val="25"/>
    </w:rPr>
  </w:style>
  <w:style w:type="character" w:customStyle="1" w:styleId="CommentTextChar">
    <w:name w:val="Comment Text Char"/>
    <w:link w:val="CommentText"/>
    <w:rsid w:val="001A6F1F"/>
    <w:rPr>
      <w:szCs w:val="23"/>
      <w:lang w:eastAsia="en-US"/>
    </w:rPr>
  </w:style>
  <w:style w:type="character" w:customStyle="1" w:styleId="CommentSubjectChar">
    <w:name w:val="Comment Subject Char"/>
    <w:link w:val="CommentSubject"/>
    <w:uiPriority w:val="99"/>
    <w:rsid w:val="001A6F1F"/>
    <w:rPr>
      <w:b/>
      <w:bCs/>
      <w:szCs w:val="25"/>
      <w:lang w:eastAsia="en-US"/>
    </w:rPr>
  </w:style>
  <w:style w:type="paragraph" w:styleId="EndnoteText">
    <w:name w:val="endnote text"/>
    <w:basedOn w:val="Normal"/>
    <w:link w:val="EndnoteTextChar"/>
    <w:uiPriority w:val="99"/>
    <w:rsid w:val="00505721"/>
    <w:rPr>
      <w:sz w:val="20"/>
      <w:szCs w:val="25"/>
      <w:lang w:val="x-none"/>
    </w:rPr>
  </w:style>
  <w:style w:type="character" w:customStyle="1" w:styleId="EndnoteTextChar">
    <w:name w:val="Endnote Text Char"/>
    <w:link w:val="EndnoteText"/>
    <w:uiPriority w:val="99"/>
    <w:rsid w:val="00505721"/>
    <w:rPr>
      <w:szCs w:val="25"/>
      <w:lang w:eastAsia="en-US"/>
    </w:rPr>
  </w:style>
  <w:style w:type="character" w:styleId="EndnoteReference">
    <w:name w:val="endnote reference"/>
    <w:rsid w:val="00505721"/>
    <w:rPr>
      <w:vertAlign w:val="superscript"/>
    </w:rPr>
  </w:style>
  <w:style w:type="paragraph" w:styleId="FootnoteText">
    <w:name w:val="footnote text"/>
    <w:aliases w:val="ft"/>
    <w:basedOn w:val="Normal"/>
    <w:link w:val="FootnoteTextChar"/>
    <w:rsid w:val="00642E28"/>
    <w:rPr>
      <w:sz w:val="20"/>
      <w:szCs w:val="25"/>
    </w:rPr>
  </w:style>
  <w:style w:type="character" w:customStyle="1" w:styleId="FootnoteTextChar">
    <w:name w:val="Footnote Text Char"/>
    <w:aliases w:val="ft Char"/>
    <w:link w:val="FootnoteText"/>
    <w:rsid w:val="00642E28"/>
    <w:rPr>
      <w:szCs w:val="25"/>
    </w:rPr>
  </w:style>
  <w:style w:type="character" w:styleId="FootnoteReference">
    <w:name w:val="footnote reference"/>
    <w:aliases w:val="fr"/>
    <w:rsid w:val="00642E28"/>
    <w:rPr>
      <w:vertAlign w:val="superscript"/>
    </w:rPr>
  </w:style>
  <w:style w:type="paragraph" w:customStyle="1" w:styleId="Style">
    <w:name w:val="Style"/>
    <w:rsid w:val="00A96F5F"/>
    <w:pPr>
      <w:widowControl w:val="0"/>
      <w:autoSpaceDE w:val="0"/>
      <w:autoSpaceDN w:val="0"/>
      <w:adjustRightInd w:val="0"/>
    </w:pPr>
    <w:rPr>
      <w:rFonts w:eastAsia="MS Mincho" w:cs="Times New Roman"/>
      <w:sz w:val="24"/>
      <w:szCs w:val="24"/>
      <w:lang w:eastAsia="ja-JP"/>
    </w:rPr>
  </w:style>
  <w:style w:type="character" w:customStyle="1" w:styleId="st">
    <w:name w:val="st"/>
    <w:rsid w:val="008F129C"/>
  </w:style>
  <w:style w:type="paragraph" w:customStyle="1" w:styleId="ParagraphPara">
    <w:name w:val="Paragraph:Para"/>
    <w:rsid w:val="008F129C"/>
    <w:pPr>
      <w:widowControl w:val="0"/>
      <w:tabs>
        <w:tab w:val="left" w:pos="360"/>
      </w:tabs>
      <w:snapToGrid w:val="0"/>
      <w:jc w:val="both"/>
    </w:pPr>
    <w:rPr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rsid w:val="00742116"/>
    <w:rPr>
      <w:color w:val="000000"/>
      <w:sz w:val="32"/>
      <w:szCs w:val="32"/>
      <w:lang w:val="th-TH"/>
    </w:rPr>
  </w:style>
  <w:style w:type="paragraph" w:styleId="ListParagraph">
    <w:name w:val="List Paragraph"/>
    <w:basedOn w:val="Normal"/>
    <w:uiPriority w:val="34"/>
    <w:qFormat/>
    <w:rsid w:val="00EA1010"/>
    <w:pPr>
      <w:ind w:left="720"/>
      <w:contextualSpacing/>
    </w:pPr>
    <w:rPr>
      <w:rFonts w:eastAsia="SimSun"/>
      <w:sz w:val="20"/>
      <w:szCs w:val="35"/>
    </w:rPr>
  </w:style>
  <w:style w:type="character" w:customStyle="1" w:styleId="MacroTextChar">
    <w:name w:val="Macro Text Char"/>
    <w:link w:val="MacroText"/>
    <w:rsid w:val="00A80504"/>
    <w:rPr>
      <w:rFonts w:cs="EucrosiaUPC"/>
      <w:sz w:val="28"/>
      <w:szCs w:val="28"/>
    </w:rPr>
  </w:style>
  <w:style w:type="character" w:styleId="Emphasis">
    <w:name w:val="Emphasis"/>
    <w:uiPriority w:val="99"/>
    <w:qFormat/>
    <w:rsid w:val="005A5885"/>
    <w:rPr>
      <w:i/>
      <w:iCs/>
    </w:rPr>
  </w:style>
  <w:style w:type="character" w:customStyle="1" w:styleId="Heading8Char">
    <w:name w:val="Heading 8 Char"/>
    <w:link w:val="Heading8"/>
    <w:uiPriority w:val="99"/>
    <w:rsid w:val="00B97827"/>
    <w:rPr>
      <w:rFonts w:ascii="Arial" w:hAnsi="Arial"/>
      <w:i/>
      <w:sz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0F1527"/>
    <w:pPr>
      <w:tabs>
        <w:tab w:val="decimal" w:pos="765"/>
      </w:tabs>
      <w:spacing w:line="260" w:lineRule="atLeast"/>
    </w:pPr>
    <w:rPr>
      <w:rFonts w:eastAsia="Times New Roman" w:cs="Times New Roman"/>
      <w:lang w:val="en-GB" w:bidi="ar-SA"/>
    </w:rPr>
  </w:style>
  <w:style w:type="paragraph" w:customStyle="1" w:styleId="acctmergecolhdg">
    <w:name w:val="acct merge col hdg"/>
    <w:aliases w:val="mh"/>
    <w:basedOn w:val="Normal"/>
    <w:rsid w:val="00D86DD0"/>
    <w:pPr>
      <w:spacing w:line="260" w:lineRule="atLeast"/>
      <w:jc w:val="center"/>
    </w:pPr>
    <w:rPr>
      <w:rFonts w:eastAsia="Times New Roman" w:cs="Times New Roman"/>
      <w:b/>
      <w:lang w:val="en-GB" w:bidi="ar-SA"/>
    </w:rPr>
  </w:style>
  <w:style w:type="paragraph" w:customStyle="1" w:styleId="a0">
    <w:name w:val="??"/>
    <w:basedOn w:val="Normal"/>
    <w:uiPriority w:val="99"/>
    <w:rsid w:val="007C202B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paragraph" w:customStyle="1" w:styleId="Style1">
    <w:name w:val="Style1"/>
    <w:basedOn w:val="Normal"/>
    <w:qFormat/>
    <w:rsid w:val="00ED495F"/>
    <w:pPr>
      <w:numPr>
        <w:numId w:val="22"/>
      </w:numPr>
      <w:overflowPunct w:val="0"/>
      <w:autoSpaceDE w:val="0"/>
      <w:autoSpaceDN w:val="0"/>
      <w:adjustRightInd w:val="0"/>
      <w:jc w:val="mediumKashida"/>
      <w:textAlignment w:val="baseline"/>
      <w:outlineLvl w:val="0"/>
    </w:pPr>
    <w:rPr>
      <w:rFonts w:ascii="Angsana New" w:eastAsia="Times New Roman" w:hAnsi="Angsana New"/>
      <w:b/>
      <w:bCs/>
      <w:sz w:val="32"/>
      <w:szCs w:val="32"/>
      <w:lang w:val="en-GB"/>
    </w:rPr>
  </w:style>
  <w:style w:type="paragraph" w:customStyle="1" w:styleId="a1">
    <w:name w:val="¢éÍ¤ÇÒÁ"/>
    <w:basedOn w:val="Normal"/>
    <w:uiPriority w:val="99"/>
    <w:rsid w:val="00786972"/>
    <w:pPr>
      <w:tabs>
        <w:tab w:val="left" w:pos="1080"/>
      </w:tabs>
    </w:pPr>
    <w:rPr>
      <w:rFonts w:eastAsia="SimSun" w:cs="BrowalliaUPC"/>
      <w:sz w:val="30"/>
      <w:szCs w:val="30"/>
      <w:lang w:val="th-TH"/>
    </w:rPr>
  </w:style>
  <w:style w:type="paragraph" w:customStyle="1" w:styleId="Default">
    <w:name w:val="Default"/>
    <w:rsid w:val="001E0F23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Heading3Char">
    <w:name w:val="Heading 3 Char"/>
    <w:aliases w:val="h3 sub heading Char"/>
    <w:link w:val="Heading3"/>
    <w:uiPriority w:val="99"/>
    <w:locked/>
    <w:rsid w:val="00794226"/>
    <w:rPr>
      <w:b/>
      <w:sz w:val="22"/>
    </w:rPr>
  </w:style>
  <w:style w:type="character" w:customStyle="1" w:styleId="Heading2Char">
    <w:name w:val="Heading 2 Char"/>
    <w:aliases w:val="h2 main heading Char,h2 Char"/>
    <w:link w:val="Heading2"/>
    <w:uiPriority w:val="99"/>
    <w:locked/>
    <w:rsid w:val="00794226"/>
    <w:rPr>
      <w:rFonts w:ascii="Arial" w:hAnsi="Arial"/>
      <w:b/>
      <w:sz w:val="22"/>
    </w:rPr>
  </w:style>
  <w:style w:type="character" w:customStyle="1" w:styleId="Heading1Char">
    <w:name w:val="Heading 1 Char"/>
    <w:link w:val="Heading1"/>
    <w:uiPriority w:val="99"/>
    <w:locked/>
    <w:rsid w:val="00794226"/>
    <w:rPr>
      <w:rFonts w:ascii="Arial" w:hAnsi="Arial"/>
      <w:b/>
      <w:caps/>
      <w:sz w:val="22"/>
    </w:rPr>
  </w:style>
  <w:style w:type="character" w:customStyle="1" w:styleId="Heading5Char">
    <w:name w:val="Heading 5 Char"/>
    <w:link w:val="Heading5"/>
    <w:uiPriority w:val="99"/>
    <w:locked/>
    <w:rsid w:val="00794226"/>
    <w:rPr>
      <w:rFonts w:ascii="Arial" w:hAnsi="Arial"/>
      <w:sz w:val="22"/>
    </w:rPr>
  </w:style>
  <w:style w:type="character" w:customStyle="1" w:styleId="Heading6Char">
    <w:name w:val="Heading 6 Char"/>
    <w:link w:val="Heading6"/>
    <w:uiPriority w:val="99"/>
    <w:locked/>
    <w:rsid w:val="00794226"/>
    <w:rPr>
      <w:rFonts w:ascii="Arial" w:hAnsi="Arial"/>
      <w:i/>
      <w:sz w:val="22"/>
    </w:rPr>
  </w:style>
  <w:style w:type="character" w:customStyle="1" w:styleId="Heading7Char">
    <w:name w:val="Heading 7 Char"/>
    <w:link w:val="Heading7"/>
    <w:uiPriority w:val="99"/>
    <w:locked/>
    <w:rsid w:val="00794226"/>
    <w:rPr>
      <w:rFonts w:ascii="Arial" w:hAnsi="Arial"/>
      <w:sz w:val="22"/>
    </w:rPr>
  </w:style>
  <w:style w:type="character" w:customStyle="1" w:styleId="Heading9Char">
    <w:name w:val="Heading 9 Char"/>
    <w:link w:val="Heading9"/>
    <w:uiPriority w:val="99"/>
    <w:locked/>
    <w:rsid w:val="00794226"/>
    <w:rPr>
      <w:rFonts w:ascii="Arial" w:hAnsi="Arial"/>
      <w:i/>
      <w:sz w:val="18"/>
    </w:rPr>
  </w:style>
  <w:style w:type="character" w:customStyle="1" w:styleId="BodyTextIndentChar">
    <w:name w:val="Body Text Indent Char"/>
    <w:aliases w:val="i Char"/>
    <w:uiPriority w:val="99"/>
    <w:locked/>
    <w:rsid w:val="00794226"/>
    <w:rPr>
      <w:rFonts w:cs="Cordia New"/>
      <w:sz w:val="38"/>
      <w:szCs w:val="38"/>
      <w:lang w:val="en-GB"/>
    </w:rPr>
  </w:style>
  <w:style w:type="paragraph" w:styleId="ListBullet">
    <w:name w:val="List Bullet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 w:eastAsia="en-US"/>
    </w:rPr>
  </w:style>
  <w:style w:type="paragraph" w:customStyle="1" w:styleId="Graphic">
    <w:name w:val="Graphic"/>
    <w:basedOn w:val="Signature"/>
    <w:uiPriority w:val="99"/>
    <w:rsid w:val="007942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794226"/>
    <w:rPr>
      <w:rFonts w:ascii="Angsana New" w:eastAsia="Times New Roman" w:hAnsi="Angsana New" w:cs="Cordia New"/>
      <w:sz w:val="30"/>
      <w:szCs w:val="30"/>
      <w:lang w:val="en-GB"/>
    </w:rPr>
  </w:style>
  <w:style w:type="character" w:customStyle="1" w:styleId="SignatureChar">
    <w:name w:val="Signature Char"/>
    <w:link w:val="Signature"/>
    <w:uiPriority w:val="99"/>
    <w:rsid w:val="00794226"/>
    <w:rPr>
      <w:rFonts w:ascii="Angsana New" w:eastAsia="Times New Roman" w:hAnsi="Angsana New" w:cs="Cordia New"/>
      <w:sz w:val="30"/>
      <w:szCs w:val="30"/>
      <w:lang w:val="en-GB"/>
    </w:rPr>
  </w:style>
  <w:style w:type="paragraph" w:styleId="ListBullet2">
    <w:name w:val="List Bullet 2"/>
    <w:basedOn w:val="ListBullet"/>
    <w:uiPriority w:val="99"/>
    <w:rsid w:val="00794226"/>
    <w:pPr>
      <w:numPr>
        <w:numId w:val="1"/>
      </w:numPr>
    </w:pPr>
  </w:style>
  <w:style w:type="paragraph" w:styleId="BodyText3">
    <w:name w:val="Body Text 3"/>
    <w:basedOn w:val="Normal"/>
    <w:next w:val="Normal"/>
    <w:link w:val="BodyText3Char"/>
    <w:uiPriority w:val="99"/>
    <w:rsid w:val="00794226"/>
    <w:pPr>
      <w:jc w:val="both"/>
    </w:pPr>
    <w:rPr>
      <w:rFonts w:ascii="Arial" w:eastAsia="Times New Roman" w:hAnsi="Arial" w:cs="Cordia New"/>
      <w:sz w:val="24"/>
      <w:szCs w:val="24"/>
      <w:lang w:eastAsia="th-TH"/>
    </w:rPr>
  </w:style>
  <w:style w:type="character" w:customStyle="1" w:styleId="BodyText3Char">
    <w:name w:val="Body Text 3 Char"/>
    <w:link w:val="BodyText3"/>
    <w:uiPriority w:val="99"/>
    <w:rsid w:val="00794226"/>
    <w:rPr>
      <w:rFonts w:ascii="Arial" w:eastAsia="Times New Roman" w:hAnsi="Arial" w:cs="Cordia New"/>
      <w:sz w:val="24"/>
      <w:szCs w:val="24"/>
      <w:lang w:eastAsia="th-TH"/>
    </w:rPr>
  </w:style>
  <w:style w:type="paragraph" w:customStyle="1" w:styleId="zfaxdetails">
    <w:name w:val="zfax details"/>
    <w:basedOn w:val="Normal"/>
    <w:uiPriority w:val="99"/>
    <w:rsid w:val="00794226"/>
    <w:pPr>
      <w:spacing w:line="260" w:lineRule="atLeast"/>
    </w:pPr>
    <w:rPr>
      <w:rFonts w:ascii="Univers 55" w:eastAsia="Times New Roman" w:hAnsi="Univers 55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uiPriority w:val="99"/>
    <w:rsid w:val="00794226"/>
    <w:pPr>
      <w:framePr w:wrap="auto" w:vAnchor="page" w:hAnchor="page" w:x="3238" w:y="14685"/>
      <w:spacing w:line="240" w:lineRule="exact"/>
    </w:pPr>
    <w:rPr>
      <w:rFonts w:ascii="Univers 55" w:eastAsia="Times New Roman" w:hAnsi="Univers 55"/>
      <w:sz w:val="20"/>
      <w:lang w:val="en-GB"/>
    </w:rPr>
  </w:style>
  <w:style w:type="paragraph" w:customStyle="1" w:styleId="zsubject">
    <w:name w:val="zsubject"/>
    <w:basedOn w:val="Normal"/>
    <w:uiPriority w:val="99"/>
    <w:rsid w:val="00794226"/>
    <w:pPr>
      <w:spacing w:after="520" w:line="260" w:lineRule="atLeast"/>
    </w:pPr>
    <w:rPr>
      <w:rFonts w:ascii="Angsana New" w:eastAsia="Times New Roman" w:hAnsi="Angsana New"/>
      <w:b/>
      <w:bCs/>
      <w:szCs w:val="22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794226"/>
    <w:pPr>
      <w:keepNext/>
      <w:spacing w:before="520" w:line="260" w:lineRule="atLeast"/>
    </w:pPr>
    <w:rPr>
      <w:rFonts w:ascii="Angsana New" w:eastAsia="Times New Roman" w:hAnsi="Angsana New"/>
      <w:szCs w:val="22"/>
      <w:lang w:val="en-GB"/>
    </w:rPr>
  </w:style>
  <w:style w:type="paragraph" w:customStyle="1" w:styleId="zdetails">
    <w:name w:val="zdetails"/>
    <w:basedOn w:val="Normal"/>
    <w:uiPriority w:val="99"/>
    <w:rsid w:val="00794226"/>
    <w:pPr>
      <w:spacing w:line="240" w:lineRule="exac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zbrand">
    <w:name w:val="zbrand"/>
    <w:basedOn w:val="Normal"/>
    <w:uiPriority w:val="99"/>
    <w:rsid w:val="00794226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/>
      <w:noProof/>
      <w:szCs w:val="22"/>
      <w:lang w:val="en-GB"/>
    </w:rPr>
  </w:style>
  <w:style w:type="paragraph" w:styleId="Caption">
    <w:name w:val="caption"/>
    <w:basedOn w:val="Normal"/>
    <w:next w:val="Normal"/>
    <w:uiPriority w:val="99"/>
    <w:qFormat/>
    <w:rsid w:val="00794226"/>
    <w:pPr>
      <w:tabs>
        <w:tab w:val="left" w:pos="540"/>
      </w:tabs>
      <w:spacing w:before="240"/>
      <w:ind w:right="389"/>
      <w:jc w:val="both"/>
    </w:pPr>
    <w:rPr>
      <w:rFonts w:ascii="Angsana New" w:eastAsia="Times New Roman" w:hAnsi="Angsana New" w:cs="Cordia New"/>
      <w:sz w:val="28"/>
      <w:szCs w:val="28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794226"/>
    <w:pPr>
      <w:spacing w:after="120" w:line="260" w:lineRule="atLeast"/>
      <w:ind w:left="1134" w:right="389"/>
      <w:jc w:val="both"/>
    </w:pPr>
    <w:rPr>
      <w:rFonts w:ascii="Angsana New" w:eastAsia="Times New Roman" w:hAnsi="Angsana New"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794226"/>
    <w:rPr>
      <w:rFonts w:ascii="Angsana New" w:eastAsia="Times New Roman" w:hAnsi="Angsana New"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94226"/>
    <w:rPr>
      <w:rFonts w:ascii="Angsana New" w:hAnsi="Angsana New"/>
      <w:b/>
      <w:sz w:val="30"/>
      <w:szCs w:val="30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94226"/>
    <w:pPr>
      <w:spacing w:after="0"/>
      <w:ind w:left="540" w:right="43"/>
      <w:jc w:val="both"/>
    </w:pPr>
    <w:rPr>
      <w:rFonts w:ascii="Angsana New" w:hAnsi="Angsana New"/>
      <w:b/>
      <w:sz w:val="30"/>
      <w:szCs w:val="30"/>
      <w:shd w:val="clear" w:color="auto" w:fill="FFFFFF"/>
      <w:lang w:val="en-US" w:eastAsia="en-GB"/>
    </w:rPr>
  </w:style>
  <w:style w:type="paragraph" w:customStyle="1" w:styleId="AccPolicyHeading">
    <w:name w:val="Acc Policy Heading"/>
    <w:basedOn w:val="BodyText"/>
    <w:autoRedefine/>
    <w:uiPriority w:val="99"/>
    <w:rsid w:val="00794226"/>
    <w:pPr>
      <w:tabs>
        <w:tab w:val="left" w:pos="540"/>
      </w:tabs>
      <w:spacing w:before="240" w:after="0" w:line="260" w:lineRule="atLeast"/>
      <w:ind w:right="567"/>
      <w:jc w:val="thaiDistribute"/>
    </w:pPr>
    <w:rPr>
      <w:rFonts w:ascii="Angsana New" w:eastAsia="Times New Roman" w:hAnsi="Angsana New"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uiPriority w:val="99"/>
    <w:rsid w:val="0079422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uiPriority w:val="99"/>
    <w:rsid w:val="00794226"/>
    <w:pPr>
      <w:ind w:left="900" w:right="387" w:hanging="540"/>
      <w:jc w:val="both"/>
    </w:pPr>
    <w:rPr>
      <w:rFonts w:ascii="Angsana New" w:eastAsia="Times New Roman" w:hAnsi="Angsana New"/>
      <w:sz w:val="28"/>
      <w:szCs w:val="28"/>
    </w:rPr>
  </w:style>
  <w:style w:type="character" w:customStyle="1" w:styleId="BalloonTextChar">
    <w:name w:val="Balloon Text Char"/>
    <w:link w:val="BalloonText"/>
    <w:uiPriority w:val="99"/>
    <w:semiHidden/>
    <w:locked/>
    <w:rsid w:val="00794226"/>
    <w:rPr>
      <w:rFonts w:ascii="Tahoma" w:hAnsi="Tahoma"/>
      <w:sz w:val="16"/>
      <w:szCs w:val="18"/>
    </w:rPr>
  </w:style>
  <w:style w:type="paragraph" w:customStyle="1" w:styleId="block">
    <w:name w:val="block"/>
    <w:aliases w:val="b"/>
    <w:basedOn w:val="BodyText"/>
    <w:uiPriority w:val="99"/>
    <w:rsid w:val="00794226"/>
    <w:pPr>
      <w:spacing w:after="260" w:line="260" w:lineRule="atLeast"/>
      <w:ind w:left="567"/>
    </w:pPr>
    <w:rPr>
      <w:rFonts w:ascii="Angsana New" w:eastAsia="Times New Roman" w:hAnsi="Angsana New" w:cs="Times New Roman"/>
      <w:szCs w:val="22"/>
      <w:lang w:val="en-GB" w:eastAsia="en-US" w:bidi="ar-SA"/>
    </w:rPr>
  </w:style>
  <w:style w:type="paragraph" w:customStyle="1" w:styleId="index">
    <w:name w:val="index"/>
    <w:aliases w:val="ix"/>
    <w:basedOn w:val="BodyText"/>
    <w:uiPriority w:val="99"/>
    <w:rsid w:val="00794226"/>
    <w:pPr>
      <w:tabs>
        <w:tab w:val="num" w:pos="1134"/>
      </w:tabs>
      <w:spacing w:after="20" w:line="260" w:lineRule="atLeast"/>
      <w:ind w:left="1134" w:hanging="1134"/>
    </w:pPr>
    <w:rPr>
      <w:rFonts w:ascii="Angsana New" w:eastAsia="Times New Roman" w:hAnsi="Angsana New" w:cs="Times New Roman"/>
      <w:szCs w:val="22"/>
      <w:lang w:val="en-GB" w:eastAsia="en-US" w:bidi="ar-SA"/>
    </w:rPr>
  </w:style>
  <w:style w:type="paragraph" w:styleId="Index1">
    <w:name w:val="index 1"/>
    <w:basedOn w:val="Normal"/>
    <w:next w:val="Normal"/>
    <w:autoRedefine/>
    <w:uiPriority w:val="99"/>
    <w:rsid w:val="00794226"/>
    <w:pPr>
      <w:spacing w:line="260" w:lineRule="atLeast"/>
      <w:ind w:left="300" w:hanging="300"/>
    </w:pPr>
    <w:rPr>
      <w:rFonts w:ascii="Angsana New" w:eastAsia="Times New Roman" w:hAnsi="Angsana New" w:cs="Cordia New"/>
      <w:sz w:val="30"/>
      <w:szCs w:val="38"/>
      <w:lang w:val="en-GB"/>
    </w:rPr>
  </w:style>
  <w:style w:type="paragraph" w:styleId="IndexHeading">
    <w:name w:val="index heading"/>
    <w:aliases w:val="ixh,Index Heading1"/>
    <w:basedOn w:val="BodyText"/>
    <w:uiPriority w:val="99"/>
    <w:rsid w:val="00794226"/>
    <w:pPr>
      <w:spacing w:after="130" w:line="260" w:lineRule="atLeast"/>
      <w:ind w:left="1134" w:hanging="1134"/>
    </w:pPr>
    <w:rPr>
      <w:rFonts w:ascii="Angsana New" w:eastAsia="Times New Roman" w:hAnsi="Angsana New" w:cs="Times New Roman"/>
      <w:b/>
      <w:bCs/>
      <w:szCs w:val="22"/>
      <w:lang w:val="en-GB" w:eastAsia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794226"/>
    <w:pPr>
      <w:spacing w:after="260" w:line="260" w:lineRule="atLeast"/>
      <w:jc w:val="center"/>
    </w:pPr>
    <w:rPr>
      <w:rFonts w:ascii="Angsana New" w:eastAsia="Times New Roman" w:hAnsi="Angsana New" w:cs="Times New Roman"/>
      <w:szCs w:val="22"/>
      <w:lang w:val="en-GB" w:bidi="ar-SA"/>
    </w:rPr>
  </w:style>
  <w:style w:type="paragraph" w:customStyle="1" w:styleId="3">
    <w:name w:val="?????3????"/>
    <w:basedOn w:val="Normal"/>
    <w:uiPriority w:val="99"/>
    <w:rsid w:val="00794226"/>
    <w:pPr>
      <w:tabs>
        <w:tab w:val="left" w:pos="360"/>
        <w:tab w:val="left" w:pos="720"/>
      </w:tabs>
    </w:pPr>
    <w:rPr>
      <w:rFonts w:ascii="Angsana New" w:eastAsia="Times New Roman" w:hAnsi="Angsana New"/>
      <w:szCs w:val="22"/>
      <w:lang w:val="th-TH"/>
    </w:rPr>
  </w:style>
  <w:style w:type="paragraph" w:styleId="Index6">
    <w:name w:val="index 6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/>
      <w:sz w:val="18"/>
      <w:szCs w:val="18"/>
    </w:rPr>
  </w:style>
  <w:style w:type="character" w:customStyle="1" w:styleId="BodyTextIndent2Char">
    <w:name w:val="Body Text Indent 2 Char"/>
    <w:link w:val="BodyTextIndent2"/>
    <w:uiPriority w:val="99"/>
    <w:locked/>
    <w:rsid w:val="00794226"/>
    <w:rPr>
      <w:color w:val="000000"/>
      <w:sz w:val="32"/>
      <w:szCs w:val="32"/>
      <w:lang w:val="th-TH"/>
    </w:rPr>
  </w:style>
  <w:style w:type="paragraph" w:styleId="TOC4">
    <w:name w:val="toc 4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Times New Roman"/>
      <w:sz w:val="18"/>
      <w:szCs w:val="18"/>
    </w:rPr>
  </w:style>
  <w:style w:type="paragraph" w:customStyle="1" w:styleId="a2">
    <w:name w:val="???????"/>
    <w:basedOn w:val="Normal"/>
    <w:uiPriority w:val="99"/>
    <w:rsid w:val="00794226"/>
    <w:pPr>
      <w:tabs>
        <w:tab w:val="left" w:pos="1080"/>
      </w:tabs>
    </w:pPr>
    <w:rPr>
      <w:rFonts w:ascii="Angsana New" w:eastAsia="Times New Roman" w:hAnsi="Angsana New" w:cs="Times New Roman"/>
      <w:sz w:val="30"/>
      <w:szCs w:val="30"/>
      <w:lang w:val="th-TH"/>
    </w:rPr>
  </w:style>
  <w:style w:type="paragraph" w:styleId="TOC2">
    <w:name w:val="toc 2"/>
    <w:basedOn w:val="Normal"/>
    <w:next w:val="Normal"/>
    <w:autoRedefine/>
    <w:uiPriority w:val="99"/>
    <w:rsid w:val="00794226"/>
    <w:pPr>
      <w:spacing w:line="260" w:lineRule="atLeast"/>
      <w:ind w:right="-135"/>
    </w:pPr>
    <w:rPr>
      <w:rFonts w:ascii="Angsana New" w:eastAsia="Times New Roman" w:hAnsi="Angsana New" w:cs="Cordia New"/>
      <w:sz w:val="30"/>
      <w:szCs w:val="30"/>
      <w:lang w:val="en-GB"/>
    </w:rPr>
  </w:style>
  <w:style w:type="paragraph" w:customStyle="1" w:styleId="NormalLinespacingAtleast12pt">
    <w:name w:val="Normal + Line spacing:  At least 12 pt"/>
    <w:basedOn w:val="Normal"/>
    <w:uiPriority w:val="99"/>
    <w:rsid w:val="00794226"/>
    <w:pPr>
      <w:spacing w:line="24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customStyle="1" w:styleId="acctstatementheadinga">
    <w:name w:val="acct statement heading (a)"/>
    <w:aliases w:val="asa"/>
    <w:basedOn w:val="Normal"/>
    <w:uiPriority w:val="99"/>
    <w:rsid w:val="00794226"/>
    <w:pPr>
      <w:keepNext/>
      <w:tabs>
        <w:tab w:val="num" w:pos="360"/>
      </w:tabs>
      <w:spacing w:before="130" w:after="130" w:line="260" w:lineRule="atLeast"/>
      <w:ind w:left="567" w:hanging="567"/>
      <w:outlineLvl w:val="1"/>
    </w:pPr>
    <w:rPr>
      <w:rFonts w:ascii="Angsana New" w:eastAsia="Times New Roman" w:hAnsi="Angsana New" w:cs="Times New Roman"/>
      <w:b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794226"/>
    <w:pPr>
      <w:spacing w:line="260" w:lineRule="atLeast"/>
    </w:pPr>
    <w:rPr>
      <w:rFonts w:ascii="Tahoma" w:eastAsia="Times New Roman" w:hAnsi="Tahoma"/>
      <w:sz w:val="16"/>
      <w:lang w:val="en-GB"/>
    </w:rPr>
  </w:style>
  <w:style w:type="character" w:customStyle="1" w:styleId="DocumentMapChar">
    <w:name w:val="Document Map Char"/>
    <w:link w:val="DocumentMap"/>
    <w:uiPriority w:val="99"/>
    <w:rsid w:val="00794226"/>
    <w:rPr>
      <w:rFonts w:ascii="Tahoma" w:eastAsia="Times New Roman" w:hAnsi="Tahoma"/>
      <w:sz w:val="16"/>
      <w:lang w:val="en-GB"/>
    </w:rPr>
  </w:style>
  <w:style w:type="character" w:customStyle="1" w:styleId="AAAddress">
    <w:name w:val="AA Address"/>
    <w:uiPriority w:val="99"/>
    <w:rsid w:val="00794226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94226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79422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794226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794226"/>
    <w:pPr>
      <w:framePr w:w="2812" w:h="1701" w:hSpace="142" w:vSpace="142" w:wrap="around" w:vAnchor="page" w:hAnchor="page" w:x="8024" w:y="2723"/>
      <w:shd w:val="clear" w:color="FFFFFF" w:fill="auto"/>
      <w:tabs>
        <w:tab w:val="num" w:pos="360"/>
      </w:tabs>
      <w:spacing w:before="0" w:after="90"/>
      <w:ind w:left="360" w:hanging="360"/>
    </w:pPr>
    <w:rPr>
      <w:rFonts w:eastAsia="Times New Roman" w:cs="Times New Roman"/>
      <w:bCs/>
      <w:caps w:val="0"/>
      <w:noProof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">
    <w:name w:val="Body Text First Indent Char"/>
    <w:link w:val="BodyTextFirstIndent"/>
    <w:uiPriority w:val="99"/>
    <w:rsid w:val="00794226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color w:val="auto"/>
      <w:sz w:val="18"/>
      <w:szCs w:val="18"/>
      <w:lang w:val="en-US"/>
    </w:rPr>
  </w:style>
  <w:style w:type="character" w:customStyle="1" w:styleId="BodyTextIndentChar1">
    <w:name w:val="Body Text Indent Char1"/>
    <w:aliases w:val="i Char1"/>
    <w:link w:val="BodyTextIndent"/>
    <w:uiPriority w:val="99"/>
    <w:rsid w:val="00794226"/>
    <w:rPr>
      <w:color w:val="000000"/>
      <w:sz w:val="32"/>
      <w:szCs w:val="32"/>
      <w:lang w:val="th-TH"/>
    </w:rPr>
  </w:style>
  <w:style w:type="character" w:customStyle="1" w:styleId="BodyTextFirstIndent2Char">
    <w:name w:val="Body Text First Indent 2 Char"/>
    <w:link w:val="BodyTextFirstIndent2"/>
    <w:uiPriority w:val="99"/>
    <w:rsid w:val="00794226"/>
    <w:rPr>
      <w:rFonts w:ascii="Arial" w:eastAsia="Times New Roman" w:hAnsi="Arial" w:cs="Times New Roman"/>
      <w:color w:val="000000"/>
      <w:sz w:val="18"/>
      <w:szCs w:val="18"/>
      <w:lang w:val="th-TH"/>
    </w:rPr>
  </w:style>
  <w:style w:type="character" w:styleId="Strong">
    <w:name w:val="Strong"/>
    <w:uiPriority w:val="22"/>
    <w:qFormat/>
    <w:rsid w:val="0079422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942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79422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uiPriority w:val="99"/>
    <w:rsid w:val="00794226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94226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94226"/>
    <w:pPr>
      <w:tabs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9422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94226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94226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794226"/>
    <w:pPr>
      <w:tabs>
        <w:tab w:val="clear" w:pos="4320"/>
        <w:tab w:val="clear" w:pos="8640"/>
        <w:tab w:val="left" w:pos="284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79422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79422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79422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7942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Angsana New" w:eastAsia="Times New Roman" w:hAnsi="Angsana New" w:cs="Times New Roman"/>
      <w:szCs w:val="22"/>
    </w:rPr>
  </w:style>
  <w:style w:type="paragraph" w:customStyle="1" w:styleId="T">
    <w:name w:val="Å§ª×Í T"/>
    <w:basedOn w:val="Normal"/>
    <w:uiPriority w:val="99"/>
    <w:rsid w:val="0079422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794226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a3">
    <w:name w:val="ºÇ¡"/>
    <w:basedOn w:val="Normal"/>
    <w:uiPriority w:val="99"/>
    <w:rsid w:val="00794226"/>
    <w:pPr>
      <w:ind w:right="129"/>
      <w:jc w:val="right"/>
    </w:pPr>
    <w:rPr>
      <w:rFonts w:ascii="Book Antiqua" w:eastAsia="Times New Roman" w:hAnsi="Book Antiqua" w:cs="Times New Roman"/>
      <w:szCs w:val="22"/>
      <w:lang w:val="th-TH"/>
    </w:rPr>
  </w:style>
  <w:style w:type="paragraph" w:customStyle="1" w:styleId="T0">
    <w:name w:val="????? T"/>
    <w:basedOn w:val="Normal"/>
    <w:uiPriority w:val="99"/>
    <w:rsid w:val="00794226"/>
    <w:pPr>
      <w:ind w:left="5040" w:right="540"/>
      <w:jc w:val="center"/>
    </w:pPr>
    <w:rPr>
      <w:rFonts w:ascii="Angsana New" w:eastAsia="Times New Roman" w:hAnsi="Angsana New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794226"/>
    <w:pPr>
      <w:ind w:right="129"/>
      <w:jc w:val="right"/>
    </w:pPr>
    <w:rPr>
      <w:rFonts w:ascii="Angsana New" w:eastAsia="Times New Roman" w:hAnsi="Angsana New" w:cs="Times New Roman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94226"/>
    <w:pPr>
      <w:jc w:val="center"/>
    </w:pPr>
    <w:rPr>
      <w:rFonts w:ascii="Book Antiqua" w:eastAsia="Times New Roman" w:hAnsi="Book Antiqua" w:cs="Times New Roman"/>
      <w:b/>
      <w:bCs/>
      <w:szCs w:val="22"/>
      <w:lang w:val="th-TH"/>
    </w:rPr>
  </w:style>
  <w:style w:type="paragraph" w:customStyle="1" w:styleId="a5">
    <w:name w:val="Åº"/>
    <w:basedOn w:val="Normal"/>
    <w:uiPriority w:val="99"/>
    <w:rsid w:val="00794226"/>
    <w:pPr>
      <w:tabs>
        <w:tab w:val="left" w:pos="360"/>
        <w:tab w:val="left" w:pos="720"/>
        <w:tab w:val="left" w:pos="1080"/>
      </w:tabs>
    </w:pPr>
    <w:rPr>
      <w:rFonts w:ascii="Angsana New" w:eastAsia="Times New Roman" w:hAnsi="Angsana New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794226"/>
    <w:pPr>
      <w:tabs>
        <w:tab w:val="left" w:pos="360"/>
        <w:tab w:val="left" w:pos="720"/>
        <w:tab w:val="left" w:pos="1080"/>
      </w:tabs>
    </w:pPr>
    <w:rPr>
      <w:rFonts w:ascii="Angsana New" w:eastAsia="Times New Roman"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794226"/>
    <w:pPr>
      <w:ind w:right="360"/>
      <w:jc w:val="center"/>
    </w:pPr>
    <w:rPr>
      <w:rFonts w:ascii="Book Antiqua" w:eastAsia="Times New Roman" w:hAnsi="Book Antiqua" w:cs="Times New Roman"/>
      <w:b/>
      <w:bCs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794226"/>
    <w:pPr>
      <w:keepNext/>
      <w:spacing w:after="140" w:line="320" w:lineRule="atLeast"/>
    </w:pPr>
    <w:rPr>
      <w:rFonts w:ascii="Angsana New" w:eastAsia="Times New Roman" w:hAnsi="Angsana New" w:cs="Times New Roman"/>
      <w:b/>
      <w:sz w:val="28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94226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uiPriority w:val="99"/>
    <w:rsid w:val="00794226"/>
    <w:pPr>
      <w:tabs>
        <w:tab w:val="decimal" w:pos="8505"/>
      </w:tabs>
      <w:spacing w:after="240" w:line="260" w:lineRule="atLeast"/>
      <w:ind w:left="709" w:right="1701" w:hanging="709"/>
    </w:pPr>
    <w:rPr>
      <w:rFonts w:ascii="Angsana New" w:eastAsia="Times New Roman" w:hAnsi="Angsana New" w:cs="Times New Roman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94226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94226"/>
    <w:pPr>
      <w:spacing w:after="260" w:line="260" w:lineRule="atLeast"/>
      <w:ind w:left="284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notecolumn">
    <w:name w:val="acct note column"/>
    <w:aliases w:val="an"/>
    <w:basedOn w:val="Normal"/>
    <w:uiPriority w:val="99"/>
    <w:rsid w:val="00794226"/>
    <w:pPr>
      <w:spacing w:line="260" w:lineRule="atLeast"/>
      <w:jc w:val="center"/>
    </w:pPr>
    <w:rPr>
      <w:rFonts w:ascii="Angsana New" w:eastAsia="Times New Roman" w:hAnsi="Angsana New" w:cs="Times New Roman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94226"/>
    <w:pPr>
      <w:framePr w:hSpace="180" w:vSpace="180" w:wrap="auto" w:hAnchor="margin" w:yAlign="bottom"/>
      <w:spacing w:after="26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94226"/>
    <w:pPr>
      <w:tabs>
        <w:tab w:val="left" w:pos="5103"/>
      </w:tabs>
      <w:spacing w:before="130" w:after="13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94226"/>
    <w:pPr>
      <w:tabs>
        <w:tab w:val="num" w:pos="0"/>
      </w:tabs>
      <w:spacing w:before="130" w:after="130" w:line="280" w:lineRule="atLeast"/>
      <w:ind w:left="567" w:hanging="567"/>
    </w:pPr>
    <w:rPr>
      <w:rFonts w:ascii="Angsana New" w:eastAsia="Times New Roman" w:hAnsi="Angsana New" w:cs="Times New Roman"/>
      <w:sz w:val="24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9422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/>
      <w:bCs/>
      <w:i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94226"/>
    <w:pPr>
      <w:keepNext/>
      <w:keepLines/>
      <w:spacing w:before="130" w:after="130" w:line="260" w:lineRule="atLeast"/>
      <w:ind w:left="567"/>
    </w:pPr>
    <w:rPr>
      <w:rFonts w:ascii="Angsana New" w:eastAsia="Times New Roman" w:hAnsi="Angsana New" w:cs="Times New Roman"/>
      <w:bCs/>
      <w:i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9422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9422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94226"/>
    <w:pPr>
      <w:ind w:left="1134"/>
    </w:pPr>
    <w:rPr>
      <w:szCs w:val="20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94226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94226"/>
    <w:pPr>
      <w:tabs>
        <w:tab w:val="decimal" w:pos="124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9422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94226"/>
    <w:pPr>
      <w:spacing w:after="240" w:line="260" w:lineRule="atLeast"/>
      <w:ind w:left="142" w:hanging="142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94226"/>
    <w:pPr>
      <w:spacing w:line="260" w:lineRule="atLeast"/>
      <w:ind w:left="142" w:hanging="142"/>
    </w:pPr>
    <w:rPr>
      <w:rFonts w:ascii="Angsana New" w:eastAsia="Times New Roman" w:hAnsi="Angsana New" w:cs="Times New Roman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94226"/>
    <w:pPr>
      <w:spacing w:after="0"/>
    </w:pPr>
    <w:rPr>
      <w:szCs w:val="20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79422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94226"/>
    <w:pPr>
      <w:spacing w:after="260" w:line="260" w:lineRule="atLeast"/>
      <w:ind w:left="567" w:hanging="567"/>
    </w:pPr>
    <w:rPr>
      <w:rFonts w:ascii="Angsana New" w:eastAsia="Times New Roman" w:hAnsi="Angsana New" w:cs="Times New Roman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94226"/>
    <w:pPr>
      <w:spacing w:after="260" w:line="260" w:lineRule="atLeast"/>
      <w:ind w:left="1134" w:hanging="567"/>
    </w:pPr>
    <w:rPr>
      <w:rFonts w:ascii="Angsana New" w:eastAsia="Times New Roman" w:hAnsi="Angsana New" w:cs="Times New Roman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794226"/>
    <w:pPr>
      <w:framePr w:w="4536" w:wrap="around" w:vAnchor="page" w:hAnchor="page" w:xAlign="center" w:y="3993"/>
      <w:spacing w:after="400"/>
      <w:jc w:val="center"/>
    </w:pPr>
    <w:rPr>
      <w:rFonts w:ascii="Angsana New" w:eastAsia="Times New Roman" w:hAnsi="Angsana New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uiPriority w:val="99"/>
    <w:rsid w:val="00794226"/>
  </w:style>
  <w:style w:type="paragraph" w:customStyle="1" w:styleId="zreportaddinfo">
    <w:name w:val="zreport addinfo"/>
    <w:basedOn w:val="Normal"/>
    <w:uiPriority w:val="99"/>
    <w:rsid w:val="0079422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noProof/>
      <w:sz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94226"/>
    <w:pPr>
      <w:framePr w:wrap="around" w:hAnchor="page" w:xAlign="center" w:yAlign="bottom"/>
      <w:spacing w:line="260" w:lineRule="atLeast"/>
      <w:jc w:val="center"/>
    </w:pPr>
    <w:rPr>
      <w:rFonts w:ascii="Angsana New" w:eastAsia="Times New Roman" w:hAnsi="Angsana New" w:cs="Times New Roman"/>
      <w:i/>
      <w:sz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94226"/>
    <w:pPr>
      <w:keepLines/>
      <w:framePr w:w="4536" w:wrap="around" w:vAnchor="page" w:hAnchor="page" w:xAlign="center" w:y="3993"/>
      <w:spacing w:line="440" w:lineRule="exact"/>
      <w:jc w:val="center"/>
    </w:pPr>
    <w:rPr>
      <w:rFonts w:ascii="Angsana New" w:eastAsia="Times New Roman" w:hAnsi="Angsana New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9422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94226"/>
    <w:pPr>
      <w:spacing w:after="13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ind">
    <w:name w:val="*ind"/>
    <w:basedOn w:val="BodyText"/>
    <w:uiPriority w:val="99"/>
    <w:rsid w:val="00794226"/>
    <w:pPr>
      <w:spacing w:after="260" w:line="260" w:lineRule="atLeast"/>
      <w:ind w:left="340" w:hanging="340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9422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94226"/>
    <w:pPr>
      <w:keepNext/>
      <w:keepLines/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94226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94226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94226"/>
    <w:pPr>
      <w:spacing w:line="220" w:lineRule="atLeast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94226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Times New Roman"/>
      <w:b/>
      <w:lang w:val="en-GB" w:eastAsia="en-US" w:bidi="ar-SA"/>
    </w:rPr>
  </w:style>
  <w:style w:type="paragraph" w:customStyle="1" w:styleId="headingcentred">
    <w:name w:val="heading centred"/>
    <w:aliases w:val="hc"/>
    <w:basedOn w:val="heading"/>
    <w:uiPriority w:val="99"/>
    <w:rsid w:val="0079422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94226"/>
  </w:style>
  <w:style w:type="paragraph" w:customStyle="1" w:styleId="nineptheadingcentredbold">
    <w:name w:val="nine pt heading centred bold"/>
    <w:aliases w:val="9hcb"/>
    <w:basedOn w:val="Normal"/>
    <w:uiPriority w:val="99"/>
    <w:rsid w:val="00794226"/>
    <w:pPr>
      <w:spacing w:line="220" w:lineRule="atLeast"/>
      <w:jc w:val="center"/>
    </w:pPr>
    <w:rPr>
      <w:rFonts w:ascii="Angsana New" w:eastAsia="Times New Roman" w:hAnsi="Angsana New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9422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94226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9422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9422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94226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94226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94226"/>
    <w:pPr>
      <w:spacing w:line="260" w:lineRule="atLeast"/>
    </w:pPr>
    <w:rPr>
      <w:rFonts w:ascii="Angsana New" w:eastAsia="Times New Roman" w:hAnsi="Angsana New" w:cs="Times New Roman"/>
      <w:b/>
      <w:bCs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94226"/>
    <w:pPr>
      <w:tabs>
        <w:tab w:val="num" w:pos="340"/>
      </w:tabs>
      <w:spacing w:after="130"/>
      <w:ind w:left="340" w:hanging="340"/>
    </w:pPr>
    <w:rPr>
      <w:rFonts w:cs="Times New Roman"/>
      <w:sz w:val="22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94226"/>
    <w:pPr>
      <w:tabs>
        <w:tab w:val="decimal" w:pos="28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9422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ormalIndent1">
    <w:name w:val="Normal Indent1"/>
    <w:basedOn w:val="Normal"/>
    <w:uiPriority w:val="99"/>
    <w:rsid w:val="00794226"/>
    <w:pPr>
      <w:spacing w:line="260" w:lineRule="atLeast"/>
      <w:ind w:left="142"/>
    </w:pPr>
    <w:rPr>
      <w:rFonts w:ascii="Angsana New" w:eastAsia="Times New Roman" w:hAnsi="Angsana New" w:cs="Times New Roman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94226"/>
    <w:pPr>
      <w:numPr>
        <w:numId w:val="0"/>
      </w:numPr>
      <w:tabs>
        <w:tab w:val="num" w:pos="680"/>
      </w:tabs>
      <w:spacing w:after="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94226"/>
    <w:pPr>
      <w:numPr>
        <w:numId w:val="0"/>
      </w:numPr>
      <w:tabs>
        <w:tab w:val="num" w:pos="680"/>
      </w:tabs>
      <w:spacing w:after="130"/>
      <w:ind w:left="680" w:hanging="340"/>
    </w:pPr>
    <w:rPr>
      <w:rFonts w:cs="Times New Roman"/>
      <w:sz w:val="22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9422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94226"/>
    <w:pPr>
      <w:spacing w:after="260" w:line="260" w:lineRule="atLeast"/>
      <w:ind w:left="340" w:firstLine="0"/>
      <w:jc w:val="left"/>
    </w:pPr>
    <w:rPr>
      <w:rFonts w:ascii="Angsana New" w:eastAsia="Times New Roman" w:hAnsi="Angsana New"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94226"/>
    <w:pPr>
      <w:spacing w:after="130" w:line="260" w:lineRule="atLeast"/>
      <w:ind w:left="340" w:firstLine="0"/>
      <w:jc w:val="left"/>
    </w:pPr>
    <w:rPr>
      <w:rFonts w:ascii="Angsana New" w:eastAsia="Times New Roman" w:hAnsi="Angsana New" w:cs="Times New Roman"/>
      <w:color w:val="auto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94226"/>
    <w:pPr>
      <w:spacing w:after="2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keeptogether">
    <w:name w:val="keep together"/>
    <w:aliases w:val="kt"/>
    <w:basedOn w:val="BodyText"/>
    <w:uiPriority w:val="99"/>
    <w:rsid w:val="00794226"/>
    <w:pPr>
      <w:keepNext/>
      <w:keepLines/>
      <w:spacing w:after="260" w:line="260" w:lineRule="atLeast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94226"/>
    <w:pPr>
      <w:tabs>
        <w:tab w:val="decimal" w:pos="136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94226"/>
    <w:pPr>
      <w:tabs>
        <w:tab w:val="decimal" w:pos="102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94226"/>
    <w:pPr>
      <w:spacing w:before="130" w:after="130"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odyTextitalic">
    <w:name w:val="Body Text italic"/>
    <w:basedOn w:val="BodyText"/>
    <w:uiPriority w:val="99"/>
    <w:rsid w:val="00794226"/>
    <w:pPr>
      <w:spacing w:after="260" w:line="260" w:lineRule="atLeast"/>
    </w:pPr>
    <w:rPr>
      <w:rFonts w:ascii="Angsana New" w:eastAsia="Times New Roman" w:hAnsi="Angsana New" w:cs="Times New Roman"/>
      <w:i/>
      <w:iCs/>
      <w:lang w:val="en-GB" w:eastAsia="en-US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94226"/>
    <w:pPr>
      <w:spacing w:line="260" w:lineRule="atLeast"/>
      <w:ind w:left="340" w:firstLine="0"/>
      <w:jc w:val="left"/>
    </w:pPr>
    <w:rPr>
      <w:rFonts w:ascii="Angsana New" w:eastAsia="Times New Roman" w:hAnsi="Angsana New" w:cs="Times New Roman"/>
      <w:color w:val="auto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94226"/>
    <w:pPr>
      <w:tabs>
        <w:tab w:val="decimal" w:pos="383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9422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94226"/>
    <w:pPr>
      <w:tabs>
        <w:tab w:val="decimal" w:pos="425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9422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9422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9422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94226"/>
    <w:pPr>
      <w:spacing w:after="60" w:line="220" w:lineRule="atLeast"/>
      <w:ind w:left="425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9422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9422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94226"/>
    <w:pPr>
      <w:tabs>
        <w:tab w:val="decimal" w:pos="22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94226"/>
    <w:pPr>
      <w:tabs>
        <w:tab w:val="decimal" w:pos="482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94226"/>
    <w:pPr>
      <w:tabs>
        <w:tab w:val="decimal" w:pos="56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94226"/>
    <w:pPr>
      <w:spacing w:line="260" w:lineRule="atLeast"/>
    </w:pPr>
    <w:rPr>
      <w:rFonts w:ascii="Angsana New" w:eastAsia="Times New Roman" w:hAnsi="Angsana New" w:cs="Times New Roman"/>
      <w:i/>
      <w:iCs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94226"/>
    <w:pPr>
      <w:tabs>
        <w:tab w:val="decimal" w:pos="79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94226"/>
    <w:pPr>
      <w:tabs>
        <w:tab w:val="decimal" w:pos="510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794226"/>
    <w:pPr>
      <w:ind w:left="1134" w:hanging="567"/>
    </w:pPr>
    <w:rPr>
      <w:szCs w:val="20"/>
    </w:rPr>
  </w:style>
  <w:style w:type="paragraph" w:customStyle="1" w:styleId="blocklist2">
    <w:name w:val="block list2"/>
    <w:aliases w:val="blist2"/>
    <w:basedOn w:val="blocklist"/>
    <w:uiPriority w:val="99"/>
    <w:rsid w:val="0079422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94226"/>
    <w:pPr>
      <w:tabs>
        <w:tab w:val="decimal" w:pos="851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94226"/>
    <w:pPr>
      <w:keepNext/>
      <w:keepLines/>
      <w:spacing w:before="70"/>
    </w:pPr>
    <w:rPr>
      <w:b/>
      <w:szCs w:val="2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9422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94226"/>
    <w:rPr>
      <w:b w:val="0"/>
    </w:rPr>
  </w:style>
  <w:style w:type="paragraph" w:customStyle="1" w:styleId="blockheadingitalicbold">
    <w:name w:val="block heading italic bold"/>
    <w:aliases w:val="bhib"/>
    <w:uiPriority w:val="99"/>
    <w:rsid w:val="00794226"/>
    <w:pPr>
      <w:keepNext/>
      <w:keepLines/>
      <w:spacing w:before="70" w:after="260" w:line="260" w:lineRule="atLeast"/>
      <w:ind w:left="567"/>
    </w:pPr>
    <w:rPr>
      <w:rFonts w:ascii="Angsana New" w:eastAsia="Times New Roman" w:hAnsi="Angsana New"/>
      <w:b/>
      <w:i/>
      <w:sz w:val="22"/>
      <w:szCs w:val="30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794226"/>
    <w:pPr>
      <w:keepNext/>
      <w:keepLines/>
      <w:spacing w:before="70" w:line="260" w:lineRule="atLeast"/>
      <w:ind w:left="567"/>
    </w:pPr>
    <w:rPr>
      <w:rFonts w:ascii="Angsana New" w:eastAsia="Times New Roman" w:hAnsi="Angsana New"/>
      <w:b/>
      <w:sz w:val="22"/>
      <w:szCs w:val="30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794226"/>
    <w:pPr>
      <w:spacing w:line="130" w:lineRule="exac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94226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9422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94226"/>
    <w:pPr>
      <w:keepNext/>
      <w:spacing w:before="140" w:after="140" w:line="260" w:lineRule="atLeast"/>
      <w:ind w:left="567" w:right="4252" w:hanging="567"/>
      <w:outlineLvl w:val="1"/>
    </w:pPr>
    <w:rPr>
      <w:rFonts w:ascii="Angsana New" w:eastAsia="Times New Roman" w:hAnsi="Angsana New" w:cs="Times New Roman"/>
      <w:b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94226"/>
    <w:pPr>
      <w:keepNext/>
      <w:spacing w:before="140" w:after="140" w:line="280" w:lineRule="atLeast"/>
      <w:ind w:left="567" w:right="4252" w:hanging="567"/>
      <w:outlineLvl w:val="1"/>
    </w:pPr>
    <w:rPr>
      <w:rFonts w:ascii="Angsana New" w:eastAsia="Times New Roman" w:hAnsi="Angsana New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94226"/>
    <w:pPr>
      <w:spacing w:line="260" w:lineRule="atLeast"/>
      <w:ind w:left="568" w:hanging="284"/>
    </w:pPr>
    <w:rPr>
      <w:rFonts w:ascii="Angsana New" w:eastAsia="Times New Roman" w:hAnsi="Angsana New" w:cs="Times New Roman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9422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94226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94226"/>
    <w:pPr>
      <w:tabs>
        <w:tab w:val="num" w:pos="907"/>
      </w:tabs>
      <w:ind w:left="907" w:hanging="340"/>
    </w:pPr>
    <w:rPr>
      <w:szCs w:val="20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794226"/>
    <w:pPr>
      <w:tabs>
        <w:tab w:val="decimal" w:pos="96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9422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9422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94226"/>
    <w:pPr>
      <w:spacing w:line="200" w:lineRule="atLeast"/>
    </w:pPr>
    <w:rPr>
      <w:rFonts w:ascii="Angsana New" w:eastAsia="Times New Roman" w:hAnsi="Angsana New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9422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9422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9422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9422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9422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9422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9422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94226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94226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94226"/>
    <w:pPr>
      <w:spacing w:after="160" w:line="200" w:lineRule="atLeast"/>
      <w:ind w:left="567"/>
    </w:pPr>
    <w:rPr>
      <w:rFonts w:ascii="Angsana New" w:eastAsia="Times New Roman" w:hAnsi="Angsana New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9422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9422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9422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94226"/>
    <w:pPr>
      <w:tabs>
        <w:tab w:val="decimal" w:pos="1332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94226"/>
    <w:pPr>
      <w:tabs>
        <w:tab w:val="num" w:pos="340"/>
      </w:tabs>
      <w:spacing w:line="260" w:lineRule="atLeast"/>
      <w:ind w:left="340" w:hanging="340"/>
    </w:pPr>
    <w:rPr>
      <w:rFonts w:ascii="Angsana New" w:eastAsia="Times New Roman" w:hAnsi="Angsana New" w:cs="Times New Roman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94226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94226"/>
    <w:pPr>
      <w:ind w:left="737" w:hanging="170"/>
    </w:pPr>
    <w:rPr>
      <w:szCs w:val="20"/>
    </w:rPr>
  </w:style>
  <w:style w:type="paragraph" w:customStyle="1" w:styleId="nineptnormalcentred">
    <w:name w:val="nine pt normal centred"/>
    <w:aliases w:val="9nc"/>
    <w:basedOn w:val="nineptnormal"/>
    <w:uiPriority w:val="99"/>
    <w:rsid w:val="0079422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9422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9422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9422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9422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94226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9422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94226"/>
    <w:pPr>
      <w:tabs>
        <w:tab w:val="decimal" w:pos="624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9422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94226"/>
    <w:pPr>
      <w:spacing w:after="180" w:line="220" w:lineRule="atLeast"/>
      <w:jc w:val="center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9422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9422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9422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9422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94226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94226"/>
    <w:pPr>
      <w:tabs>
        <w:tab w:val="num" w:pos="907"/>
      </w:tabs>
      <w:spacing w:line="260" w:lineRule="atLeast"/>
      <w:ind w:left="907" w:hanging="340"/>
    </w:pPr>
    <w:rPr>
      <w:rFonts w:ascii="Angsana New" w:eastAsia="Times New Roman" w:hAnsi="Angsana New"/>
      <w:sz w:val="22"/>
      <w:szCs w:val="3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94226"/>
    <w:pPr>
      <w:tabs>
        <w:tab w:val="clear" w:pos="360"/>
        <w:tab w:val="num" w:pos="0"/>
      </w:tabs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94226"/>
    <w:pPr>
      <w:spacing w:line="220" w:lineRule="atLeast"/>
      <w:ind w:left="567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9422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9422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9422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9422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94226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94226"/>
    <w:pPr>
      <w:tabs>
        <w:tab w:val="clear" w:pos="4320"/>
        <w:tab w:val="clear" w:pos="8640"/>
      </w:tabs>
      <w:spacing w:after="180" w:line="220" w:lineRule="atLeast"/>
    </w:pPr>
    <w:rPr>
      <w:rFonts w:ascii="Angsana New" w:eastAsia="Times New Roman" w:hAnsi="Angsana New" w:cs="Times New Roman"/>
      <w:b/>
      <w:bCs/>
      <w:sz w:val="18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9422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9422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94226"/>
    <w:pPr>
      <w:tabs>
        <w:tab w:val="decimal" w:pos="794"/>
      </w:tabs>
      <w:spacing w:line="220" w:lineRule="atLeast"/>
    </w:pPr>
    <w:rPr>
      <w:rFonts w:ascii="Angsana New" w:eastAsia="Times New Roman" w:hAnsi="Angsana New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9422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9422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9422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9422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9422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9422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94226"/>
    <w:pPr>
      <w:ind w:left="907" w:hanging="340"/>
    </w:pPr>
    <w:rPr>
      <w:szCs w:val="20"/>
    </w:rPr>
  </w:style>
  <w:style w:type="paragraph" w:customStyle="1" w:styleId="List3i">
    <w:name w:val="List 3i"/>
    <w:aliases w:val="3i"/>
    <w:basedOn w:val="List2i"/>
    <w:uiPriority w:val="99"/>
    <w:rsid w:val="0079422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9422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9422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9422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9422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9422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9422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9422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94226"/>
    <w:pPr>
      <w:tabs>
        <w:tab w:val="num" w:pos="1247"/>
      </w:tabs>
      <w:spacing w:after="260" w:line="260" w:lineRule="atLeast"/>
      <w:ind w:left="1247" w:hanging="340"/>
    </w:pPr>
    <w:rPr>
      <w:rFonts w:ascii="Angsana New" w:eastAsia="Times New Roman" w:hAnsi="Angsana New" w:cs="Times New Roman"/>
      <w:lang w:val="en-GB" w:eastAsia="en-US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9422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94226"/>
    <w:pPr>
      <w:tabs>
        <w:tab w:val="decimal" w:pos="907"/>
      </w:tabs>
      <w:spacing w:line="260" w:lineRule="atLeast"/>
    </w:pPr>
    <w:rPr>
      <w:rFonts w:ascii="Angsana New" w:eastAsia="Times New Roman" w:hAnsi="Angsana New" w:cs="Times New Roman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94226"/>
    <w:pPr>
      <w:tabs>
        <w:tab w:val="num" w:pos="1440"/>
      </w:tabs>
      <w:spacing w:line="260" w:lineRule="atLeast"/>
      <w:ind w:left="1440" w:hanging="360"/>
      <w:jc w:val="both"/>
    </w:pPr>
    <w:rPr>
      <w:rFonts w:ascii="Angsana New" w:eastAsia="Times New Roman" w:hAnsi="Angsana New" w:cs="Times New Roman"/>
      <w:bCs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79422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Angsana New" w:eastAsia="Times New Roman" w:hAnsi="Angsana New" w:cs="Times New Roman"/>
      <w:b/>
      <w:bCs/>
      <w:sz w:val="24"/>
      <w:szCs w:val="22"/>
      <w:lang w:val="en-US" w:eastAsia="en-GB"/>
    </w:rPr>
  </w:style>
  <w:style w:type="paragraph" w:customStyle="1" w:styleId="CoverTitle">
    <w:name w:val="Cover Title"/>
    <w:basedOn w:val="Normal"/>
    <w:uiPriority w:val="99"/>
    <w:rsid w:val="00794226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Angsana New" w:eastAsia="Times New Roman" w:hAnsi="Angsana New" w:cs="Times New Roman"/>
      <w:sz w:val="36"/>
      <w:lang w:val="en-GB" w:bidi="ar-SA"/>
    </w:rPr>
  </w:style>
  <w:style w:type="paragraph" w:customStyle="1" w:styleId="Single">
    <w:name w:val="Single"/>
    <w:basedOn w:val="Normal"/>
    <w:uiPriority w:val="99"/>
    <w:rsid w:val="00794226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Angsana New" w:eastAsia="Times New Roman" w:hAnsi="Angsana New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94226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Angsana New" w:eastAsia="Times New Roman" w:hAnsi="Angsana New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uiPriority w:val="99"/>
    <w:rsid w:val="0079422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94226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794226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794226"/>
    <w:rPr>
      <w:rFonts w:cs="Times New Roman"/>
      <w:sz w:val="29"/>
      <w:szCs w:val="29"/>
    </w:rPr>
  </w:style>
  <w:style w:type="character" w:customStyle="1" w:styleId="hps">
    <w:name w:val="hps"/>
    <w:rsid w:val="00794226"/>
    <w:rPr>
      <w:rFonts w:cs="Times New Roman"/>
    </w:rPr>
  </w:style>
  <w:style w:type="character" w:customStyle="1" w:styleId="gt-icon-text1">
    <w:name w:val="gt-icon-text1"/>
    <w:uiPriority w:val="99"/>
    <w:rsid w:val="00794226"/>
    <w:rPr>
      <w:rFonts w:cs="Times New Roman"/>
    </w:rPr>
  </w:style>
  <w:style w:type="character" w:customStyle="1" w:styleId="shorttext">
    <w:name w:val="short_text"/>
    <w:rsid w:val="00794226"/>
    <w:rPr>
      <w:rFonts w:cs="Times New Roman"/>
    </w:rPr>
  </w:style>
  <w:style w:type="character" w:customStyle="1" w:styleId="longtext">
    <w:name w:val="long_text"/>
    <w:uiPriority w:val="99"/>
    <w:rsid w:val="00794226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794226"/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794226"/>
    <w:rPr>
      <w:rFonts w:ascii="Consolas" w:eastAsia="Times New Roman" w:hAnsi="Consolas"/>
      <w:sz w:val="21"/>
      <w:szCs w:val="26"/>
    </w:rPr>
  </w:style>
  <w:style w:type="character" w:customStyle="1" w:styleId="BodyTextChar1">
    <w:name w:val="Body Text Char1"/>
    <w:aliases w:val="bt Char1,body text Char1,Body Char1,Body Char Char"/>
    <w:uiPriority w:val="99"/>
    <w:locked/>
    <w:rsid w:val="00794226"/>
    <w:rPr>
      <w:rFonts w:ascii="Arial" w:hAnsi="Arial" w:cs="Angsana New"/>
      <w:sz w:val="22"/>
      <w:szCs w:val="22"/>
    </w:rPr>
  </w:style>
  <w:style w:type="character" w:styleId="SubtleEmphasis">
    <w:name w:val="Subtle Emphasis"/>
    <w:uiPriority w:val="99"/>
    <w:qFormat/>
    <w:rsid w:val="00794226"/>
    <w:rPr>
      <w:rFonts w:cs="Times New Roman"/>
      <w:i/>
      <w:iCs/>
      <w:color w:val="808080"/>
    </w:rPr>
  </w:style>
  <w:style w:type="paragraph" w:styleId="Subtitle">
    <w:name w:val="Subtitle"/>
    <w:basedOn w:val="Normal"/>
    <w:next w:val="Normal"/>
    <w:link w:val="SubtitleChar"/>
    <w:uiPriority w:val="99"/>
    <w:qFormat/>
    <w:rsid w:val="00794226"/>
    <w:pPr>
      <w:spacing w:after="60" w:line="260" w:lineRule="atLeast"/>
      <w:jc w:val="center"/>
      <w:outlineLvl w:val="1"/>
    </w:pPr>
    <w:rPr>
      <w:rFonts w:ascii="Cambria" w:eastAsia="Times New Roman" w:hAnsi="Cambria"/>
      <w:sz w:val="24"/>
      <w:szCs w:val="30"/>
      <w:lang w:val="en-GB"/>
    </w:rPr>
  </w:style>
  <w:style w:type="character" w:customStyle="1" w:styleId="SubtitleChar">
    <w:name w:val="Subtitle Char"/>
    <w:link w:val="Subtitle"/>
    <w:uiPriority w:val="99"/>
    <w:rsid w:val="00794226"/>
    <w:rPr>
      <w:rFonts w:ascii="Cambria" w:eastAsia="Times New Roman" w:hAnsi="Cambria"/>
      <w:sz w:val="24"/>
      <w:szCs w:val="30"/>
      <w:lang w:val="en-GB"/>
    </w:rPr>
  </w:style>
  <w:style w:type="character" w:customStyle="1" w:styleId="apple-converted-space">
    <w:name w:val="apple-converted-space"/>
    <w:rsid w:val="00794226"/>
  </w:style>
  <w:style w:type="paragraph" w:customStyle="1" w:styleId="Char">
    <w:name w:val="Char"/>
    <w:basedOn w:val="Normal"/>
    <w:rsid w:val="00794226"/>
    <w:pPr>
      <w:spacing w:after="160" w:line="240" w:lineRule="exact"/>
    </w:pPr>
    <w:rPr>
      <w:rFonts w:ascii="Verdana" w:eastAsia="Times New Roman" w:hAnsi="Verdana" w:cs="Times New Roman"/>
      <w:sz w:val="20"/>
      <w:lang w:bidi="ar-SA"/>
    </w:rPr>
  </w:style>
  <w:style w:type="paragraph" w:customStyle="1" w:styleId="listparagraph0">
    <w:name w:val="listparagraph"/>
    <w:basedOn w:val="Normal"/>
    <w:uiPriority w:val="99"/>
    <w:rsid w:val="00794226"/>
    <w:pPr>
      <w:spacing w:line="240" w:lineRule="atLeast"/>
      <w:ind w:left="720"/>
    </w:pPr>
    <w:rPr>
      <w:rFonts w:ascii="Arial" w:eastAsia="MS Mincho" w:hAnsi="Arial" w:cs="Arial"/>
      <w:sz w:val="18"/>
      <w:szCs w:val="18"/>
      <w:lang w:eastAsia="ja-JP"/>
    </w:rPr>
  </w:style>
  <w:style w:type="character" w:customStyle="1" w:styleId="CharChar17">
    <w:name w:val="Char Char17"/>
    <w:locked/>
    <w:rsid w:val="00794226"/>
    <w:rPr>
      <w:rFonts w:ascii="Angsana New" w:hAnsi="Angsana New" w:cs="Cordia New"/>
      <w:sz w:val="30"/>
      <w:szCs w:val="30"/>
      <w:lang w:val="en-GB" w:eastAsia="en-US" w:bidi="th-TH"/>
    </w:rPr>
  </w:style>
  <w:style w:type="character" w:customStyle="1" w:styleId="TitleChar">
    <w:name w:val="Title Char"/>
    <w:link w:val="Title"/>
    <w:uiPriority w:val="10"/>
    <w:rsid w:val="00794226"/>
    <w:rPr>
      <w:b/>
      <w:bCs/>
      <w:color w:val="000000"/>
      <w:sz w:val="36"/>
      <w:szCs w:val="36"/>
      <w:lang w:val="th-TH"/>
    </w:rPr>
  </w:style>
  <w:style w:type="paragraph" w:styleId="NoSpacing">
    <w:name w:val="No Spacing"/>
    <w:basedOn w:val="Normal"/>
    <w:uiPriority w:val="1"/>
    <w:qFormat/>
    <w:rsid w:val="00794226"/>
    <w:pPr>
      <w:spacing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paragraph" w:styleId="Quote">
    <w:name w:val="Quote"/>
    <w:basedOn w:val="Heading1"/>
    <w:link w:val="QuoteChar"/>
    <w:uiPriority w:val="29"/>
    <w:qFormat/>
    <w:rsid w:val="00794226"/>
    <w:pPr>
      <w:keepLines/>
      <w:spacing w:before="360" w:after="360" w:line="260" w:lineRule="atLeast"/>
      <w:contextualSpacing/>
    </w:pPr>
    <w:rPr>
      <w:rFonts w:eastAsia="MS Gothic" w:cs="BrowalliaUPC"/>
      <w:b w:val="0"/>
      <w:bCs/>
      <w:caps w:val="0"/>
      <w:color w:val="00A1DE"/>
      <w:sz w:val="32"/>
      <w:szCs w:val="28"/>
      <w:lang w:val="en-GB"/>
    </w:rPr>
  </w:style>
  <w:style w:type="character" w:customStyle="1" w:styleId="QuoteChar">
    <w:name w:val="Quote Char"/>
    <w:link w:val="Quote"/>
    <w:uiPriority w:val="29"/>
    <w:rsid w:val="00794226"/>
    <w:rPr>
      <w:rFonts w:ascii="Arial" w:eastAsia="MS Gothic" w:hAnsi="Arial" w:cs="BrowalliaUPC"/>
      <w:bCs/>
      <w:color w:val="00A1DE"/>
      <w:sz w:val="32"/>
      <w:szCs w:val="28"/>
      <w:lang w:val="en-GB"/>
    </w:rPr>
  </w:style>
  <w:style w:type="paragraph" w:styleId="IntenseQuote">
    <w:name w:val="Intense Quote"/>
    <w:basedOn w:val="Normal"/>
    <w:next w:val="Normal"/>
    <w:link w:val="IntenseQuoteChar1"/>
    <w:uiPriority w:val="30"/>
    <w:qFormat/>
    <w:rsid w:val="00794226"/>
    <w:pPr>
      <w:pBdr>
        <w:bottom w:val="single" w:sz="4" w:space="4" w:color="4F81BD"/>
      </w:pBdr>
      <w:spacing w:before="200" w:after="280" w:line="260" w:lineRule="atLeast"/>
      <w:ind w:left="936" w:right="936"/>
    </w:pPr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character" w:customStyle="1" w:styleId="IntenseQuoteChar">
    <w:name w:val="Intense Quote Char"/>
    <w:link w:val="IntenseQuote1"/>
    <w:uiPriority w:val="30"/>
    <w:rsid w:val="00794226"/>
    <w:rPr>
      <w:i/>
      <w:iCs/>
      <w:color w:val="4472C4"/>
      <w:sz w:val="22"/>
    </w:rPr>
  </w:style>
  <w:style w:type="character" w:customStyle="1" w:styleId="IntenseQuoteChar1">
    <w:name w:val="Intense Quote Char1"/>
    <w:link w:val="IntenseQuote"/>
    <w:uiPriority w:val="30"/>
    <w:locked/>
    <w:rsid w:val="00794226"/>
    <w:rPr>
      <w:rFonts w:ascii="Angsana New" w:eastAsia="Times New Roman" w:hAnsi="Angsana New" w:cs="Cordia New"/>
      <w:b/>
      <w:bCs/>
      <w:i/>
      <w:iCs/>
      <w:color w:val="4F81BD"/>
      <w:sz w:val="30"/>
      <w:szCs w:val="38"/>
      <w:lang w:val="en-GB"/>
    </w:rPr>
  </w:style>
  <w:style w:type="paragraph" w:customStyle="1" w:styleId="IntenseQuote1">
    <w:name w:val="Intense Quote1"/>
    <w:basedOn w:val="Quote"/>
    <w:next w:val="IntenseQuote"/>
    <w:link w:val="IntenseQuoteChar"/>
    <w:uiPriority w:val="30"/>
    <w:qFormat/>
    <w:rsid w:val="00794226"/>
    <w:rPr>
      <w:rFonts w:ascii="Times New Roman" w:eastAsia="Malgun Gothic" w:hAnsi="Times New Roman" w:cs="Angsana New"/>
      <w:bCs w:val="0"/>
      <w:i/>
      <w:iCs/>
      <w:color w:val="4472C4"/>
      <w:sz w:val="22"/>
      <w:szCs w:val="20"/>
      <w:lang w:val="en-US"/>
    </w:rPr>
  </w:style>
  <w:style w:type="character" w:customStyle="1" w:styleId="st1">
    <w:name w:val="st1"/>
    <w:rsid w:val="00794226"/>
  </w:style>
  <w:style w:type="character" w:styleId="Hyperlink">
    <w:name w:val="Hyperlink"/>
    <w:uiPriority w:val="99"/>
    <w:unhideWhenUsed/>
    <w:rsid w:val="00794226"/>
    <w:rPr>
      <w:color w:val="0000FF"/>
      <w:u w:val="single"/>
    </w:rPr>
  </w:style>
  <w:style w:type="character" w:styleId="FollowedHyperlink">
    <w:name w:val="FollowedHyperlink"/>
    <w:uiPriority w:val="99"/>
    <w:unhideWhenUsed/>
    <w:rsid w:val="00794226"/>
    <w:rPr>
      <w:color w:val="954F72"/>
      <w:u w:val="single"/>
    </w:rPr>
  </w:style>
  <w:style w:type="character" w:customStyle="1" w:styleId="Heading4Char1">
    <w:name w:val="Heading 4 Char1"/>
    <w:aliases w:val="h4 sub sub heading Char1"/>
    <w:uiPriority w:val="99"/>
    <w:semiHidden/>
    <w:rsid w:val="00794226"/>
    <w:rPr>
      <w:rFonts w:ascii="Calibri Light" w:eastAsia="Times New Roman" w:hAnsi="Calibri Light" w:cs="Angsana New"/>
      <w:i/>
      <w:iCs/>
      <w:color w:val="2E74B5"/>
      <w:sz w:val="30"/>
      <w:szCs w:val="38"/>
      <w:lang w:val="en-GB"/>
    </w:rPr>
  </w:style>
  <w:style w:type="paragraph" w:styleId="NormalWeb">
    <w:name w:val="Normal (Web)"/>
    <w:basedOn w:val="Normal"/>
    <w:uiPriority w:val="99"/>
    <w:unhideWhenUsed/>
    <w:rsid w:val="00794226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uiPriority w:val="99"/>
    <w:semiHidden/>
    <w:rsid w:val="00794226"/>
    <w:rPr>
      <w:rFonts w:cs="Cordia New"/>
      <w:szCs w:val="25"/>
      <w:lang w:val="en-GB"/>
    </w:rPr>
  </w:style>
  <w:style w:type="character" w:customStyle="1" w:styleId="HeaderChar1">
    <w:name w:val="Header Char1"/>
    <w:aliases w:val="Char Char3"/>
    <w:semiHidden/>
    <w:rsid w:val="00794226"/>
    <w:rPr>
      <w:rFonts w:cs="Cordia New"/>
      <w:sz w:val="30"/>
      <w:szCs w:val="38"/>
      <w:lang w:val="en-GB"/>
    </w:rPr>
  </w:style>
  <w:style w:type="table" w:customStyle="1" w:styleId="TableGrid1">
    <w:name w:val="Table Grid1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uiPriority w:val="59"/>
    <w:rsid w:val="00794226"/>
    <w:rPr>
      <w:rFonts w:ascii="Angsana New" w:eastAsia="Times New Roman" w:hAnsi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iPriority w:val="99"/>
    <w:unhideWhenUsed/>
    <w:rsid w:val="00794226"/>
    <w:pPr>
      <w:spacing w:line="260" w:lineRule="atLeast"/>
      <w:ind w:left="360" w:hanging="360"/>
      <w:contextualSpacing/>
    </w:pPr>
    <w:rPr>
      <w:rFonts w:ascii="Angsana New" w:eastAsia="Times New Roman" w:hAnsi="Angsana New" w:cs="Cordia New"/>
      <w:sz w:val="30"/>
      <w:szCs w:val="38"/>
      <w:lang w:val="en-GB"/>
    </w:rPr>
  </w:style>
  <w:style w:type="paragraph" w:customStyle="1" w:styleId="1">
    <w:name w:val="เนื้อเรื่อง1"/>
    <w:basedOn w:val="Normal"/>
    <w:rsid w:val="00794226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eastAsia="Times New Roman" w:hAnsi="CordiaUPC" w:cs="CordiaUPC"/>
      <w:color w:val="800080"/>
      <w:sz w:val="28"/>
      <w:szCs w:val="28"/>
    </w:rPr>
  </w:style>
  <w:style w:type="paragraph" w:customStyle="1" w:styleId="Style3">
    <w:name w:val="Style3"/>
    <w:basedOn w:val="Normal"/>
    <w:uiPriority w:val="99"/>
    <w:rsid w:val="00794226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/>
      <w:sz w:val="16"/>
      <w:szCs w:val="16"/>
      <w:lang w:val="en-GB"/>
    </w:rPr>
  </w:style>
  <w:style w:type="paragraph" w:customStyle="1" w:styleId="RNormal">
    <w:name w:val="RNormal"/>
    <w:basedOn w:val="Normal"/>
    <w:uiPriority w:val="99"/>
    <w:rsid w:val="00794226"/>
    <w:pPr>
      <w:jc w:val="both"/>
    </w:pPr>
    <w:rPr>
      <w:rFonts w:eastAsia="Times New Roman" w:cs="Times New Roman"/>
      <w:szCs w:val="24"/>
      <w:lang w:bidi="ar-SA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794226"/>
    <w:pPr>
      <w:spacing w:after="0"/>
      <w:ind w:right="366"/>
      <w:jc w:val="thaiDistribute"/>
    </w:pPr>
    <w:rPr>
      <w:rFonts w:eastAsia="Times New Roman"/>
      <w:szCs w:val="22"/>
      <w:lang w:val="en-US" w:eastAsia="en-US"/>
    </w:rPr>
  </w:style>
  <w:style w:type="paragraph" w:customStyle="1" w:styleId="NormalIndent2">
    <w:name w:val="Normal Indent2"/>
    <w:basedOn w:val="Normal"/>
    <w:uiPriority w:val="99"/>
    <w:rsid w:val="00794226"/>
    <w:pPr>
      <w:spacing w:line="260" w:lineRule="atLeast"/>
      <w:ind w:left="142"/>
    </w:pPr>
    <w:rPr>
      <w:rFonts w:eastAsia="Times New Roman" w:cs="Times New Roman"/>
      <w:lang w:val="en-GB" w:bidi="ar-SA"/>
    </w:rPr>
  </w:style>
  <w:style w:type="paragraph" w:customStyle="1" w:styleId="AccountingPolicy">
    <w:name w:val="Accounting Policy"/>
    <w:basedOn w:val="Normal"/>
    <w:link w:val="AccountingPolicyChar1"/>
    <w:uiPriority w:val="99"/>
    <w:rsid w:val="0079422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lang w:val="en-GB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7942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uiPriority w:val="99"/>
    <w:rsid w:val="00794226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lang w:val="en-GB" w:bidi="ar-SA"/>
    </w:rPr>
  </w:style>
  <w:style w:type="character" w:customStyle="1" w:styleId="Subhead3Char">
    <w:name w:val="Subhead 3 Char"/>
    <w:link w:val="Subhead3"/>
    <w:uiPriority w:val="99"/>
    <w:locked/>
    <w:rsid w:val="007942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79422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lang w:val="en-GB" w:bidi="ar-SA"/>
    </w:rPr>
  </w:style>
  <w:style w:type="character" w:customStyle="1" w:styleId="Reference0">
    <w:name w:val="Reference"/>
    <w:uiPriority w:val="99"/>
    <w:rsid w:val="007942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7942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794226"/>
    <w:rPr>
      <w:rFonts w:ascii="ZapfDingbats BT" w:eastAsia="Times New Roman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uiPriority w:val="99"/>
    <w:rsid w:val="0079422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79422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79422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794226"/>
    <w:rPr>
      <w:rFonts w:ascii="Univers 45 Light" w:hAnsi="Univers 45 Light" w:cs="Angsana New"/>
      <w:color w:val="auto"/>
    </w:rPr>
  </w:style>
  <w:style w:type="paragraph" w:customStyle="1" w:styleId="Normal10pt">
    <w:name w:val="Normal + 10 pt"/>
    <w:aliases w:val="Justified,Before:  -0.07&quot;,After:  -0.08&quot;,Line spacing"/>
    <w:basedOn w:val="Normal"/>
    <w:uiPriority w:val="99"/>
    <w:rsid w:val="00794226"/>
    <w:pPr>
      <w:tabs>
        <w:tab w:val="decimal" w:pos="590"/>
      </w:tabs>
      <w:spacing w:line="240" w:lineRule="atLeast"/>
      <w:ind w:left="-102" w:right="-108"/>
      <w:jc w:val="both"/>
    </w:pPr>
    <w:rPr>
      <w:rFonts w:eastAsia="Times New Roman"/>
      <w:sz w:val="20"/>
    </w:rPr>
  </w:style>
  <w:style w:type="character" w:customStyle="1" w:styleId="h2mainheadingCharChar">
    <w:name w:val="h2 main heading Char Char"/>
    <w:locked/>
    <w:rsid w:val="00794226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TMLPreformattedChar">
    <w:name w:val="HTML Preformatted Char"/>
    <w:link w:val="HTMLPreformatted"/>
    <w:uiPriority w:val="99"/>
    <w:rsid w:val="00794226"/>
    <w:rPr>
      <w:rFonts w:ascii="Courier New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42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1">
    <w:name w:val="HTML Preformatted Char1"/>
    <w:rsid w:val="00794226"/>
    <w:rPr>
      <w:rFonts w:ascii="Courier New" w:hAnsi="Courier New"/>
      <w:szCs w:val="25"/>
    </w:rPr>
  </w:style>
  <w:style w:type="character" w:customStyle="1" w:styleId="paragraph1">
    <w:name w:val="paragraph1"/>
    <w:rsid w:val="00794226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794226"/>
    <w:pPr>
      <w:autoSpaceDE w:val="0"/>
      <w:autoSpaceDN w:val="0"/>
      <w:spacing w:line="171" w:lineRule="atLeast"/>
    </w:pPr>
    <w:rPr>
      <w:rFonts w:ascii="Open Sans Light" w:eastAsia="Verdana" w:hAnsi="Open Sans Light" w:cs="Tahoma"/>
      <w:sz w:val="24"/>
      <w:szCs w:val="24"/>
    </w:rPr>
  </w:style>
  <w:style w:type="paragraph" w:customStyle="1" w:styleId="xl28">
    <w:name w:val="xl28"/>
    <w:basedOn w:val="Normal"/>
    <w:rsid w:val="00794226"/>
    <w:pPr>
      <w:spacing w:before="100" w:beforeAutospacing="1" w:after="100" w:afterAutospacing="1"/>
      <w:textAlignment w:val="top"/>
    </w:pPr>
    <w:rPr>
      <w:rFonts w:ascii="Angsana New" w:eastAsia="Times New Roman" w:hAnsi="Angsana New"/>
      <w:szCs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794226"/>
    <w:pPr>
      <w:keepLines/>
      <w:spacing w:after="0" w:line="259" w:lineRule="auto"/>
      <w:outlineLvl w:val="9"/>
    </w:pPr>
    <w:rPr>
      <w:rFonts w:ascii="Verdana" w:eastAsia="Times New Roman" w:hAnsi="Verdana"/>
      <w:b w:val="0"/>
      <w:caps w:val="0"/>
      <w:color w:val="638C1B"/>
      <w:sz w:val="32"/>
      <w:szCs w:val="32"/>
      <w:lang w:bidi="ar-SA"/>
    </w:rPr>
  </w:style>
  <w:style w:type="paragraph" w:customStyle="1" w:styleId="Pa1">
    <w:name w:val="Pa1"/>
    <w:basedOn w:val="Default"/>
    <w:next w:val="Default"/>
    <w:uiPriority w:val="99"/>
    <w:rsid w:val="00794226"/>
    <w:pPr>
      <w:spacing w:line="171" w:lineRule="atLeast"/>
    </w:pPr>
    <w:rPr>
      <w:rFonts w:ascii="Open Sans" w:hAnsi="Open Sans" w:cs="Angsana New"/>
      <w:color w:val="auto"/>
    </w:rPr>
  </w:style>
  <w:style w:type="paragraph" w:customStyle="1" w:styleId="Pa13">
    <w:name w:val="Pa13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3">
    <w:name w:val="Pa3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20">
    <w:name w:val="Pa20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1">
    <w:name w:val="Pa11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paragraph" w:customStyle="1" w:styleId="Pa14">
    <w:name w:val="Pa14"/>
    <w:basedOn w:val="Default"/>
    <w:next w:val="Default"/>
    <w:uiPriority w:val="99"/>
    <w:rsid w:val="00794226"/>
    <w:pPr>
      <w:spacing w:line="171" w:lineRule="atLeast"/>
    </w:pPr>
    <w:rPr>
      <w:rFonts w:ascii="Open Sans Light" w:hAnsi="Open Sans Light" w:cs="Angsana New"/>
      <w:color w:val="auto"/>
    </w:rPr>
  </w:style>
  <w:style w:type="character" w:styleId="BookTitle">
    <w:name w:val="Book Title"/>
    <w:uiPriority w:val="33"/>
    <w:qFormat/>
    <w:rsid w:val="00794226"/>
    <w:rPr>
      <w:b/>
      <w:bCs/>
      <w:i/>
      <w:iCs/>
      <w:spacing w:val="5"/>
    </w:rPr>
  </w:style>
  <w:style w:type="character" w:customStyle="1" w:styleId="y2iqfc">
    <w:name w:val="y2iqfc"/>
    <w:basedOn w:val="DefaultParagraphFont"/>
    <w:rsid w:val="00794226"/>
  </w:style>
  <w:style w:type="paragraph" w:customStyle="1" w:styleId="BodyText10">
    <w:name w:val="Body Text10"/>
    <w:basedOn w:val="Normal"/>
    <w:rsid w:val="00FB7A10"/>
    <w:pPr>
      <w:spacing w:before="120" w:after="120"/>
    </w:pPr>
  </w:style>
  <w:style w:type="paragraph" w:customStyle="1" w:styleId="BodyTextIndent10">
    <w:name w:val="Body Text Indent10"/>
    <w:basedOn w:val="BodyText10"/>
    <w:rsid w:val="00FB7A10"/>
    <w:pPr>
      <w:ind w:left="720"/>
    </w:pPr>
  </w:style>
  <w:style w:type="character" w:customStyle="1" w:styleId="70">
    <w:name w:val="อักขระ อักขระ70"/>
    <w:rsid w:val="00FB7A10"/>
    <w:rPr>
      <w:sz w:val="28"/>
      <w:szCs w:val="28"/>
    </w:rPr>
  </w:style>
  <w:style w:type="table" w:styleId="TableSimple2">
    <w:name w:val="Table Simple 2"/>
    <w:basedOn w:val="TableNormal"/>
    <w:rsid w:val="006772F8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BodyText100">
    <w:name w:val="Body Text100"/>
    <w:basedOn w:val="Normal"/>
    <w:rsid w:val="00112272"/>
    <w:pPr>
      <w:spacing w:before="120" w:after="120"/>
    </w:pPr>
  </w:style>
  <w:style w:type="paragraph" w:customStyle="1" w:styleId="BodyTextIndent100">
    <w:name w:val="Body Text Indent100"/>
    <w:basedOn w:val="BodyText100"/>
    <w:rsid w:val="00112272"/>
    <w:pPr>
      <w:ind w:left="720"/>
    </w:pPr>
  </w:style>
  <w:style w:type="character" w:customStyle="1" w:styleId="700">
    <w:name w:val="อักขระ อักขระ700"/>
    <w:rsid w:val="00112272"/>
    <w:rPr>
      <w:sz w:val="28"/>
      <w:szCs w:val="28"/>
    </w:rPr>
  </w:style>
  <w:style w:type="paragraph" w:customStyle="1" w:styleId="BodyText1000">
    <w:name w:val="Body Text1000"/>
    <w:basedOn w:val="Normal"/>
    <w:rsid w:val="00134715"/>
    <w:pPr>
      <w:spacing w:before="120" w:after="120"/>
    </w:pPr>
  </w:style>
  <w:style w:type="paragraph" w:customStyle="1" w:styleId="BodyTextIndent1000">
    <w:name w:val="Body Text Indent1000"/>
    <w:basedOn w:val="BodyText1000"/>
    <w:rsid w:val="00134715"/>
    <w:pPr>
      <w:ind w:left="720"/>
    </w:pPr>
  </w:style>
  <w:style w:type="character" w:customStyle="1" w:styleId="7000">
    <w:name w:val="อักขระ อักขระ7000"/>
    <w:rsid w:val="00134715"/>
    <w:rPr>
      <w:sz w:val="28"/>
      <w:szCs w:val="28"/>
    </w:rPr>
  </w:style>
  <w:style w:type="paragraph" w:customStyle="1" w:styleId="BodyText10000">
    <w:name w:val="Body Text10000"/>
    <w:basedOn w:val="Normal"/>
    <w:rsid w:val="00E27094"/>
    <w:pPr>
      <w:spacing w:before="120" w:after="120"/>
    </w:pPr>
  </w:style>
  <w:style w:type="paragraph" w:customStyle="1" w:styleId="BodyTextIndent10000">
    <w:name w:val="Body Text Indent10000"/>
    <w:basedOn w:val="BodyText10000"/>
    <w:rsid w:val="00E27094"/>
    <w:pPr>
      <w:ind w:left="720"/>
    </w:pPr>
  </w:style>
  <w:style w:type="character" w:customStyle="1" w:styleId="70000">
    <w:name w:val="อักขระ อักขระ70000"/>
    <w:rsid w:val="00E27094"/>
    <w:rPr>
      <w:sz w:val="28"/>
      <w:szCs w:val="28"/>
    </w:rPr>
  </w:style>
  <w:style w:type="paragraph" w:customStyle="1" w:styleId="BodyText100000">
    <w:name w:val="Body Text100000"/>
    <w:basedOn w:val="Normal"/>
    <w:rsid w:val="00A82449"/>
    <w:pPr>
      <w:spacing w:before="120" w:after="120"/>
    </w:pPr>
  </w:style>
  <w:style w:type="paragraph" w:customStyle="1" w:styleId="BodyTextIndent100000">
    <w:name w:val="Body Text Indent100000"/>
    <w:basedOn w:val="BodyText100000"/>
    <w:rsid w:val="00A82449"/>
    <w:pPr>
      <w:ind w:left="720"/>
    </w:pPr>
  </w:style>
  <w:style w:type="character" w:customStyle="1" w:styleId="700000">
    <w:name w:val="อักขระ อักขระ700000"/>
    <w:rsid w:val="00A82449"/>
    <w:rPr>
      <w:sz w:val="28"/>
      <w:szCs w:val="28"/>
    </w:rPr>
  </w:style>
  <w:style w:type="paragraph" w:customStyle="1" w:styleId="BodyText1000000">
    <w:name w:val="Body Text1000000"/>
    <w:basedOn w:val="Normal"/>
    <w:rsid w:val="00B1136A"/>
    <w:pPr>
      <w:spacing w:before="120" w:after="120"/>
    </w:pPr>
  </w:style>
  <w:style w:type="paragraph" w:customStyle="1" w:styleId="BodyTextIndent1000000">
    <w:name w:val="Body Text Indent1000000"/>
    <w:basedOn w:val="BodyText1000000"/>
    <w:rsid w:val="00B1136A"/>
    <w:pPr>
      <w:ind w:left="720"/>
    </w:pPr>
  </w:style>
  <w:style w:type="character" w:customStyle="1" w:styleId="7000000">
    <w:name w:val="อักขระ อักขระ7000000"/>
    <w:rsid w:val="00B1136A"/>
    <w:rPr>
      <w:sz w:val="28"/>
      <w:szCs w:val="28"/>
    </w:rPr>
  </w:style>
  <w:style w:type="paragraph" w:customStyle="1" w:styleId="BodyText10000000">
    <w:name w:val="Body Text10000000"/>
    <w:basedOn w:val="Normal"/>
    <w:rsid w:val="00AF1ACD"/>
    <w:pPr>
      <w:spacing w:before="120" w:after="120"/>
    </w:pPr>
  </w:style>
  <w:style w:type="paragraph" w:customStyle="1" w:styleId="BodyTextIndent10000000">
    <w:name w:val="Body Text Indent10000000"/>
    <w:basedOn w:val="BodyText10000000"/>
    <w:rsid w:val="00AF1ACD"/>
    <w:pPr>
      <w:ind w:left="720"/>
    </w:pPr>
  </w:style>
  <w:style w:type="character" w:customStyle="1" w:styleId="70000000">
    <w:name w:val="อักขระ อักขระ70000000"/>
    <w:rsid w:val="00AF1ACD"/>
    <w:rPr>
      <w:sz w:val="28"/>
      <w:szCs w:val="28"/>
    </w:rPr>
  </w:style>
  <w:style w:type="paragraph" w:customStyle="1" w:styleId="BodyText100000000">
    <w:name w:val="Body Text100000000"/>
    <w:basedOn w:val="Normal"/>
    <w:rsid w:val="00145A99"/>
    <w:pPr>
      <w:spacing w:before="120" w:after="120"/>
    </w:pPr>
  </w:style>
  <w:style w:type="paragraph" w:customStyle="1" w:styleId="BodyTextIndent100000000">
    <w:name w:val="Body Text Indent100000000"/>
    <w:basedOn w:val="BodyText100000000"/>
    <w:rsid w:val="00145A99"/>
    <w:pPr>
      <w:ind w:left="720"/>
    </w:pPr>
  </w:style>
  <w:style w:type="character" w:customStyle="1" w:styleId="700000000">
    <w:name w:val="อักขระ อักขระ700000000"/>
    <w:rsid w:val="00145A99"/>
    <w:rPr>
      <w:sz w:val="28"/>
      <w:szCs w:val="28"/>
    </w:rPr>
  </w:style>
  <w:style w:type="paragraph" w:customStyle="1" w:styleId="BodyText1000000000">
    <w:name w:val="Body Text1000000000"/>
    <w:basedOn w:val="Normal"/>
    <w:rsid w:val="00D4354D"/>
    <w:pPr>
      <w:spacing w:before="120" w:after="120"/>
    </w:pPr>
  </w:style>
  <w:style w:type="paragraph" w:customStyle="1" w:styleId="BodyTextIndent1000000000">
    <w:name w:val="Body Text Indent1000000000"/>
    <w:basedOn w:val="BodyText1000000000"/>
    <w:rsid w:val="00D4354D"/>
    <w:pPr>
      <w:ind w:left="720"/>
    </w:pPr>
  </w:style>
  <w:style w:type="character" w:customStyle="1" w:styleId="7000000000">
    <w:name w:val="อักขระ อักขระ7000000000"/>
    <w:rsid w:val="00D4354D"/>
    <w:rPr>
      <w:sz w:val="28"/>
      <w:szCs w:val="28"/>
    </w:rPr>
  </w:style>
  <w:style w:type="paragraph" w:customStyle="1" w:styleId="BodyText10000000000">
    <w:name w:val="Body Text10000000000"/>
    <w:basedOn w:val="Normal"/>
    <w:rsid w:val="008B02F6"/>
    <w:pPr>
      <w:spacing w:before="120" w:after="120"/>
    </w:pPr>
  </w:style>
  <w:style w:type="paragraph" w:customStyle="1" w:styleId="BodyTextIndent10000000000">
    <w:name w:val="Body Text Indent10000000000"/>
    <w:basedOn w:val="BodyText10000000000"/>
    <w:rsid w:val="008B02F6"/>
    <w:pPr>
      <w:ind w:left="720"/>
    </w:pPr>
  </w:style>
  <w:style w:type="character" w:customStyle="1" w:styleId="70000000000">
    <w:name w:val="อักขระ อักขระ70000000000"/>
    <w:rsid w:val="008B02F6"/>
    <w:rPr>
      <w:sz w:val="28"/>
      <w:szCs w:val="28"/>
    </w:rPr>
  </w:style>
  <w:style w:type="paragraph" w:customStyle="1" w:styleId="BodyText100000000000">
    <w:name w:val="Body Text100000000000"/>
    <w:basedOn w:val="Normal"/>
    <w:rsid w:val="008B02F6"/>
    <w:pPr>
      <w:spacing w:before="120" w:after="120"/>
    </w:pPr>
  </w:style>
  <w:style w:type="paragraph" w:customStyle="1" w:styleId="BodyTextIndent100000000000">
    <w:name w:val="Body Text Indent100000000000"/>
    <w:basedOn w:val="BodyText100000000000"/>
    <w:rsid w:val="008B02F6"/>
    <w:pPr>
      <w:ind w:left="720"/>
    </w:pPr>
  </w:style>
  <w:style w:type="character" w:customStyle="1" w:styleId="700000000000">
    <w:name w:val="อักขระ อักขระ700000000000"/>
    <w:rsid w:val="008B02F6"/>
    <w:rPr>
      <w:sz w:val="28"/>
      <w:szCs w:val="28"/>
    </w:rPr>
  </w:style>
  <w:style w:type="paragraph" w:customStyle="1" w:styleId="BodyText1000000000000">
    <w:name w:val="Body Text1000000000000"/>
    <w:basedOn w:val="Normal"/>
    <w:rsid w:val="008B02F6"/>
    <w:pPr>
      <w:spacing w:before="120" w:after="120"/>
    </w:pPr>
  </w:style>
  <w:style w:type="paragraph" w:customStyle="1" w:styleId="BodyTextIndent1000000000000">
    <w:name w:val="Body Text Indent1000000000000"/>
    <w:basedOn w:val="BodyText1000000000000"/>
    <w:rsid w:val="008B02F6"/>
    <w:pPr>
      <w:ind w:left="720"/>
    </w:pPr>
  </w:style>
  <w:style w:type="character" w:customStyle="1" w:styleId="7000000000000">
    <w:name w:val="อักขระ อักขระ7000000000000"/>
    <w:rsid w:val="008B02F6"/>
    <w:rPr>
      <w:sz w:val="28"/>
      <w:szCs w:val="28"/>
    </w:rPr>
  </w:style>
  <w:style w:type="character" w:customStyle="1" w:styleId="ui-provider">
    <w:name w:val="ui-provider"/>
    <w:basedOn w:val="DefaultParagraphFont"/>
    <w:rsid w:val="00D962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46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8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6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7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4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3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Common1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B5B28F88736448BF31222ECE81B5F8" ma:contentTypeVersion="6" ma:contentTypeDescription="Create a new document." ma:contentTypeScope="" ma:versionID="f5afa6b0121f92fd1bc54b147e4fbfd9">
  <xsd:schema xmlns:xsd="http://www.w3.org/2001/XMLSchema" xmlns:xs="http://www.w3.org/2001/XMLSchema" xmlns:p="http://schemas.microsoft.com/office/2006/metadata/properties" xmlns:ns2="c7f93f74-ca78-459e-8cbc-9bca20f15548" xmlns:ns3="c64b34d3-0201-4aea-84d4-4523b1e27164" targetNamespace="http://schemas.microsoft.com/office/2006/metadata/properties" ma:root="true" ma:fieldsID="e5218166bccf8464f98912fb05e25a72" ns2:_="" ns3:_="">
    <xsd:import namespace="c7f93f74-ca78-459e-8cbc-9bca20f15548"/>
    <xsd:import namespace="c64b34d3-0201-4aea-84d4-4523b1e271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93f74-ca78-459e-8cbc-9bca20f155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b34d3-0201-4aea-84d4-4523b1e2716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9445C4-09A2-4FF2-9B80-F103AFB378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f93f74-ca78-459e-8cbc-9bca20f15548"/>
    <ds:schemaRef ds:uri="c64b34d3-0201-4aea-84d4-4523b1e271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359CF1-9C5D-4B02-8F99-8548721B937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EB6543-C9B3-43DC-9B7D-78D6A47FAC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B94666-B8D0-470C-85DE-F78BA51404B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Common1.dot</Template>
  <TotalTime>6646</TotalTime>
  <Pages>45</Pages>
  <Words>11485</Words>
  <Characters>65469</Characters>
  <Application>Microsoft Office Word</Application>
  <DocSecurity>0</DocSecurity>
  <Lines>545</Lines>
  <Paragraphs>153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Deloitte Touche Tohmatsu</Company>
  <LinksUpToDate>false</LinksUpToDate>
  <CharactersWithSpaces>76801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Deloitte Touche Tohmatsu</dc:creator>
  <cp:keywords/>
  <dc:description/>
  <cp:lastModifiedBy>nvanichabull@deloitte.com</cp:lastModifiedBy>
  <cp:revision>1982</cp:revision>
  <cp:lastPrinted>2025-03-06T08:21:00Z</cp:lastPrinted>
  <dcterms:created xsi:type="dcterms:W3CDTF">2024-02-19T23:09:00Z</dcterms:created>
  <dcterms:modified xsi:type="dcterms:W3CDTF">2025-03-06T09:44:00Z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2021-06-29T02:14:16Z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bd817cf5-5a89-46c8-96fd-d98ce33bdf92</vt:lpwstr>
  </property>
  <property fmtid="{D5CDD505-2E9C-101B-9397-08002B2CF9AE}" pid="8" name="MSIP_Label_ea60d57e-af5b-4752-ac57-3e4f28ca11dc_ContentBits">
    <vt:lpwstr>0</vt:lpwstr>
  </property>
</Properties>
</file>