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74D10" w14:textId="4720D424" w:rsidR="00C742EC" w:rsidRPr="005250B6" w:rsidRDefault="00F17729" w:rsidP="009F78F4">
      <w:pPr>
        <w:pStyle w:val="a9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B5475F">
        <w:rPr>
          <w:rFonts w:ascii="Angsana New" w:hAnsi="Angsana New" w:hint="cs"/>
          <w:sz w:val="28"/>
          <w:szCs w:val="28"/>
          <w:cs/>
        </w:rPr>
        <w:t>ข้อมูลทั่วไป</w:t>
      </w:r>
    </w:p>
    <w:p w14:paraId="32E8CD47" w14:textId="2E27F07B" w:rsidR="002071FD" w:rsidRPr="00F17729" w:rsidRDefault="00F17729" w:rsidP="00F17729">
      <w:pPr>
        <w:pStyle w:val="afd"/>
        <w:numPr>
          <w:ilvl w:val="1"/>
          <w:numId w:val="20"/>
        </w:numPr>
        <w:rPr>
          <w:rFonts w:ascii="Angsana New" w:hAnsi="Angsana New"/>
          <w:b/>
          <w:bCs/>
          <w:color w:val="000000"/>
          <w:sz w:val="28"/>
          <w:szCs w:val="28"/>
        </w:rPr>
      </w:pPr>
      <w:r w:rsidRPr="00B5475F">
        <w:rPr>
          <w:rFonts w:ascii="Angsana New" w:hAnsi="Angsana New"/>
          <w:b/>
          <w:bCs/>
          <w:color w:val="000000"/>
          <w:sz w:val="28"/>
          <w:szCs w:val="28"/>
          <w:cs/>
        </w:rPr>
        <w:t>เกณฑ์ในการจัดทำข้อมูลทางการเงินระหว่างกาล</w:t>
      </w:r>
    </w:p>
    <w:p w14:paraId="62436BA6" w14:textId="1F2E89EC" w:rsidR="0000478C" w:rsidRPr="002071FD" w:rsidRDefault="0000478C" w:rsidP="002071FD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 w:rsidRPr="00B5475F">
        <w:rPr>
          <w:rFonts w:ascii="Angsana New" w:hAnsi="Angsana New"/>
          <w:color w:val="000000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2071FD">
        <w:rPr>
          <w:rFonts w:ascii="Angsana New" w:hAnsi="Angsana New"/>
          <w:color w:val="000000"/>
          <w:sz w:val="28"/>
          <w:szCs w:val="28"/>
        </w:rPr>
        <w:t xml:space="preserve">34 </w:t>
      </w:r>
      <w:r w:rsidRPr="00B5475F">
        <w:rPr>
          <w:rFonts w:ascii="Angsana New" w:hAnsi="Angsana New"/>
          <w:color w:val="000000"/>
          <w:sz w:val="28"/>
          <w:szCs w:val="28"/>
          <w:cs/>
        </w:rPr>
        <w:t xml:space="preserve">เรื่อง การรายงานทางการเงินระหว่างกาล </w:t>
      </w:r>
      <w:r w:rsidR="002071FD" w:rsidRPr="00B5475F">
        <w:rPr>
          <w:rFonts w:ascii="Angsana New" w:hAnsi="Angsana New"/>
          <w:color w:val="000000"/>
          <w:sz w:val="28"/>
          <w:szCs w:val="28"/>
          <w:cs/>
        </w:rPr>
        <w:t>โดยบริษัท</w:t>
      </w:r>
      <w:r w:rsidR="002071FD" w:rsidRPr="00B5475F">
        <w:rPr>
          <w:rFonts w:ascii="Angsana New" w:hAnsi="Angsana New" w:hint="cs"/>
          <w:color w:val="000000"/>
          <w:sz w:val="28"/>
          <w:szCs w:val="28"/>
          <w:cs/>
        </w:rPr>
        <w:t>นำ</w:t>
      </w:r>
      <w:r w:rsidRPr="00B5475F">
        <w:rPr>
          <w:rFonts w:ascii="Angsana New" w:hAnsi="Angsana New"/>
          <w:color w:val="000000"/>
          <w:sz w:val="28"/>
          <w:szCs w:val="28"/>
          <w:cs/>
        </w:rPr>
        <w:t xml:space="preserve">เสนอข้อมูลทางการเงินระหว่างกาลแบบย่อ </w:t>
      </w:r>
      <w:r w:rsidR="00461989" w:rsidRPr="00B5475F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2071FD" w:rsidRPr="00B5475F">
        <w:rPr>
          <w:rFonts w:ascii="Angsana New" w:hAnsi="Angsana New" w:hint="cs"/>
          <w:color w:val="000000"/>
          <w:sz w:val="28"/>
          <w:szCs w:val="28"/>
          <w:cs/>
        </w:rPr>
        <w:t xml:space="preserve">ได้แสดงรายการในงบฐานะการเงิน งบกำไรขาดทุนเบ็ดเสร็จ </w:t>
      </w:r>
      <w:r w:rsidR="002071FD" w:rsidRPr="00B5475F">
        <w:rPr>
          <w:rFonts w:ascii="Angsana New" w:hAnsi="Angsana New"/>
          <w:color w:val="000000"/>
          <w:sz w:val="28"/>
          <w:szCs w:val="28"/>
          <w:cs/>
        </w:rPr>
        <w:t>งบการเปลี่ยนแปลงส่วนของผู้ถือหุ้นและงบกระแสเงินสดในรูปแบบเช่นเดียวกับงบการเงินประจำปี และจัดทำหมายเหตุประกอบข้อมูลทางการเงินระหว่างกาลในรูปแบบย่อ</w:t>
      </w:r>
    </w:p>
    <w:p w14:paraId="4F859792" w14:textId="0030FFB7" w:rsidR="0000478C" w:rsidRPr="002071FD" w:rsidRDefault="0000478C" w:rsidP="002071FD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 w:rsidRPr="00B5475F">
        <w:rPr>
          <w:rFonts w:ascii="Angsana New" w:hAnsi="Angsana New"/>
          <w:color w:val="000000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F17729" w:rsidRPr="00B5475F">
        <w:rPr>
          <w:rFonts w:ascii="Angsana New" w:hAnsi="Angsana New" w:hint="cs"/>
          <w:color w:val="000000"/>
          <w:sz w:val="28"/>
          <w:szCs w:val="28"/>
          <w:cs/>
        </w:rPr>
        <w:t xml:space="preserve">ข้อมูลทางการเงินระหว่างกาล </w:t>
      </w:r>
      <w:r w:rsidRPr="00B5475F">
        <w:rPr>
          <w:rFonts w:ascii="Angsana New" w:hAnsi="Angsana New"/>
          <w:color w:val="000000"/>
          <w:sz w:val="28"/>
          <w:szCs w:val="28"/>
          <w:cs/>
        </w:rPr>
        <w:t>จึ</w:t>
      </w:r>
      <w:r w:rsidR="002071FD" w:rsidRPr="00B5475F">
        <w:rPr>
          <w:rFonts w:ascii="Angsana New" w:hAnsi="Angsana New"/>
          <w:color w:val="000000"/>
          <w:sz w:val="28"/>
          <w:szCs w:val="28"/>
          <w:cs/>
        </w:rPr>
        <w:t>งเน้นการให้ข้อมูลเกี่ยวกับ</w:t>
      </w:r>
      <w:r w:rsidR="002071FD" w:rsidRPr="00B5475F">
        <w:rPr>
          <w:rFonts w:ascii="Angsana New" w:hAnsi="Angsana New" w:hint="cs"/>
          <w:color w:val="000000"/>
          <w:sz w:val="28"/>
          <w:szCs w:val="28"/>
          <w:cs/>
        </w:rPr>
        <w:t>กิจกรรม</w:t>
      </w:r>
      <w:r w:rsidRPr="00B5475F">
        <w:rPr>
          <w:rFonts w:ascii="Angsana New" w:hAnsi="Angsana New"/>
          <w:color w:val="000000"/>
          <w:sz w:val="28"/>
          <w:szCs w:val="28"/>
          <w:cs/>
        </w:rPr>
        <w:t xml:space="preserve">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</w:t>
      </w:r>
      <w:r w:rsidR="002071FD" w:rsidRPr="00B5475F">
        <w:rPr>
          <w:rFonts w:ascii="Angsana New" w:hAnsi="Angsana New" w:hint="cs"/>
          <w:color w:val="000000"/>
          <w:sz w:val="28"/>
          <w:szCs w:val="28"/>
          <w:cs/>
        </w:rPr>
        <w:t>ประจำปีล่าสุด</w:t>
      </w:r>
    </w:p>
    <w:p w14:paraId="7B63274B" w14:textId="77777777" w:rsidR="002071FD" w:rsidRDefault="0000478C" w:rsidP="002071FD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 w:rsidRPr="00B5475F">
        <w:rPr>
          <w:rFonts w:ascii="Angsana New" w:hAnsi="Angsana New"/>
          <w:color w:val="000000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509A300B" w14:textId="020B0248" w:rsidR="0000478C" w:rsidRPr="002071FD" w:rsidRDefault="0000478C" w:rsidP="002071FD">
      <w:pPr>
        <w:pStyle w:val="afd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jc w:val="thaiDistribute"/>
        <w:rPr>
          <w:rFonts w:ascii="Angsana New" w:hAnsi="Angsana New"/>
          <w:color w:val="000000"/>
          <w:sz w:val="28"/>
          <w:szCs w:val="28"/>
        </w:rPr>
      </w:pPr>
      <w:r w:rsidRPr="00B5475F">
        <w:rPr>
          <w:rFonts w:ascii="Angsana New" w:hAnsi="Angsana New"/>
          <w:b/>
          <w:bCs/>
          <w:color w:val="000000"/>
          <w:sz w:val="28"/>
          <w:szCs w:val="28"/>
          <w:cs/>
        </w:rPr>
        <w:t>นโยบายการบัญชีที่สำคัญ</w:t>
      </w:r>
    </w:p>
    <w:p w14:paraId="4631EE1D" w14:textId="1E5D5CE8" w:rsidR="0000478C" w:rsidRDefault="0000478C" w:rsidP="0000478C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B5475F">
        <w:rPr>
          <w:rFonts w:ascii="Angsana New" w:hAnsi="Angsana New"/>
          <w:color w:val="000000"/>
          <w:sz w:val="28"/>
          <w:szCs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F63FAF" w:rsidRPr="00B5475F">
        <w:rPr>
          <w:rFonts w:ascii="Angsana New" w:hAnsi="Angsana New"/>
          <w:color w:val="000000"/>
          <w:sz w:val="28"/>
          <w:szCs w:val="28"/>
          <w:cs/>
        </w:rPr>
        <w:t>สำหรับ</w:t>
      </w:r>
      <w:r w:rsidR="000E353F" w:rsidRPr="00B5475F">
        <w:rPr>
          <w:rFonts w:ascii="Angsana New" w:hAnsi="Angsana New" w:hint="cs"/>
          <w:color w:val="000000"/>
          <w:sz w:val="28"/>
          <w:szCs w:val="28"/>
          <w:cs/>
        </w:rPr>
        <w:t>ปี</w:t>
      </w:r>
      <w:r w:rsidR="00F63FAF" w:rsidRPr="00B5475F">
        <w:rPr>
          <w:rFonts w:ascii="Angsana New" w:hAnsi="Angsana New"/>
          <w:color w:val="000000"/>
          <w:sz w:val="28"/>
          <w:szCs w:val="28"/>
          <w:cs/>
        </w:rPr>
        <w:t>สิ้นสุดวันที่</w:t>
      </w:r>
      <w:r w:rsidRPr="00B5475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F4AD2">
        <w:rPr>
          <w:rFonts w:ascii="Angsana New" w:hAnsi="Angsana New"/>
          <w:color w:val="000000"/>
          <w:sz w:val="28"/>
          <w:szCs w:val="28"/>
        </w:rPr>
        <w:t xml:space="preserve">31 </w:t>
      </w:r>
      <w:r w:rsidRPr="00B5475F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4F4AD2">
        <w:rPr>
          <w:rFonts w:ascii="Angsana New" w:hAnsi="Angsana New"/>
          <w:color w:val="000000"/>
          <w:sz w:val="28"/>
          <w:szCs w:val="28"/>
        </w:rPr>
        <w:t>256</w:t>
      </w:r>
      <w:r w:rsidR="008F4CA6" w:rsidRPr="00456B38">
        <w:rPr>
          <w:rFonts w:ascii="Angsana New" w:hAnsi="Angsana New" w:hint="cs"/>
          <w:color w:val="000000"/>
          <w:sz w:val="28"/>
          <w:szCs w:val="28"/>
        </w:rPr>
        <w:t>7</w:t>
      </w:r>
    </w:p>
    <w:p w14:paraId="4DF021C6" w14:textId="77777777" w:rsidR="002071FD" w:rsidRDefault="0000478C" w:rsidP="002071FD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B5475F">
        <w:rPr>
          <w:rFonts w:ascii="Angsana New" w:hAnsi="Angsana New"/>
          <w:color w:val="000000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F5332">
        <w:rPr>
          <w:rFonts w:ascii="Angsana New" w:hAnsi="Angsana New"/>
          <w:color w:val="000000"/>
          <w:sz w:val="28"/>
          <w:szCs w:val="28"/>
        </w:rPr>
        <w:t>1</w:t>
      </w:r>
      <w:r w:rsidRPr="00B5475F">
        <w:rPr>
          <w:rFonts w:ascii="Angsana New" w:hAnsi="Angsana New"/>
          <w:color w:val="000000"/>
          <w:sz w:val="28"/>
          <w:szCs w:val="28"/>
          <w:cs/>
        </w:rPr>
        <w:t xml:space="preserve"> มกราคม </w:t>
      </w:r>
      <w:r w:rsidRPr="008F5332">
        <w:rPr>
          <w:rFonts w:ascii="Angsana New" w:hAnsi="Angsana New"/>
          <w:color w:val="000000"/>
          <w:sz w:val="28"/>
          <w:szCs w:val="28"/>
        </w:rPr>
        <w:t>256</w:t>
      </w:r>
      <w:r w:rsidR="00053099">
        <w:rPr>
          <w:rFonts w:ascii="Angsana New" w:hAnsi="Angsana New"/>
          <w:color w:val="000000"/>
          <w:sz w:val="28"/>
          <w:szCs w:val="28"/>
        </w:rPr>
        <w:t>8</w:t>
      </w:r>
      <w:r w:rsidRPr="00B5475F">
        <w:rPr>
          <w:rFonts w:ascii="Angsana New" w:hAnsi="Angsana New"/>
          <w:color w:val="000000"/>
          <w:sz w:val="28"/>
          <w:szCs w:val="28"/>
          <w:cs/>
        </w:rPr>
        <w:t xml:space="preserve"> ไม่มีผลกระทบอย่างเป็นสาระสำคัญต่องบการเงินของบริษัท</w:t>
      </w:r>
    </w:p>
    <w:p w14:paraId="220CE61E" w14:textId="2C8037F9" w:rsidR="0000478C" w:rsidRPr="002071FD" w:rsidRDefault="0000478C" w:rsidP="002071FD">
      <w:pPr>
        <w:pStyle w:val="afd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5475F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การใช้ดุลยพินิจและ</w:t>
      </w:r>
      <w:r w:rsidRPr="00B5475F">
        <w:rPr>
          <w:rFonts w:ascii="Angsana New" w:hAnsi="Angsana New"/>
          <w:b/>
          <w:bCs/>
          <w:color w:val="000000"/>
          <w:sz w:val="28"/>
          <w:szCs w:val="28"/>
          <w:cs/>
        </w:rPr>
        <w:t>การประมาณการ</w:t>
      </w:r>
    </w:p>
    <w:p w14:paraId="63E4DCEC" w14:textId="77777777" w:rsidR="0000478C" w:rsidRPr="00957822" w:rsidRDefault="0000478C" w:rsidP="0000478C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B5475F">
        <w:rPr>
          <w:rFonts w:ascii="Angsana New" w:hAnsi="Angsana New"/>
          <w:color w:val="000000"/>
          <w:sz w:val="28"/>
          <w:szCs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5DFC2346" w14:textId="721A14BE" w:rsidR="0000478C" w:rsidRDefault="0000478C" w:rsidP="0000478C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B5475F">
        <w:rPr>
          <w:rFonts w:ascii="Angsana New" w:hAnsi="Angsana New"/>
          <w:color w:val="000000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8F5332">
        <w:rPr>
          <w:rFonts w:ascii="Angsana New" w:hAnsi="Angsana New"/>
          <w:color w:val="000000"/>
          <w:sz w:val="28"/>
          <w:szCs w:val="28"/>
        </w:rPr>
        <w:t xml:space="preserve">31 </w:t>
      </w:r>
      <w:r w:rsidRPr="00B5475F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8F5332">
        <w:rPr>
          <w:rFonts w:ascii="Angsana New" w:hAnsi="Angsana New"/>
          <w:color w:val="000000"/>
          <w:sz w:val="28"/>
          <w:szCs w:val="28"/>
        </w:rPr>
        <w:t>256</w:t>
      </w:r>
      <w:r w:rsidR="008F4CA6" w:rsidRPr="00456B38">
        <w:rPr>
          <w:rFonts w:ascii="Angsana New" w:hAnsi="Angsana New" w:hint="cs"/>
          <w:color w:val="000000"/>
          <w:sz w:val="28"/>
          <w:szCs w:val="28"/>
        </w:rPr>
        <w:t>7</w:t>
      </w:r>
    </w:p>
    <w:p w14:paraId="40609067" w14:textId="77777777" w:rsidR="00456B38" w:rsidRPr="00B5475F" w:rsidRDefault="0045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027121">
        <w:rPr>
          <w:rFonts w:ascii="Angsana New" w:hAnsi="Angsana New"/>
          <w:sz w:val="28"/>
          <w:szCs w:val="28"/>
        </w:rPr>
        <w:br w:type="page"/>
      </w:r>
    </w:p>
    <w:p w14:paraId="37ADA154" w14:textId="06428121" w:rsidR="00AF1930" w:rsidRPr="008F4CA6" w:rsidRDefault="00F2053F" w:rsidP="008F4CA6">
      <w:pPr>
        <w:pStyle w:val="a9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B5475F">
        <w:rPr>
          <w:rFonts w:ascii="Angsana New" w:hAnsi="Angsana New"/>
          <w:sz w:val="28"/>
          <w:szCs w:val="28"/>
          <w:cs/>
        </w:rPr>
        <w:lastRenderedPageBreak/>
        <w:t>รายการบัญชีกับบุคคลหรือกิจการที่เกี่ยวข้องกัน</w:t>
      </w:r>
    </w:p>
    <w:p w14:paraId="69518E8F" w14:textId="57107A54" w:rsidR="00D125B8" w:rsidRPr="00027121" w:rsidRDefault="00AF1930" w:rsidP="0007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B5475F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  <w:r w:rsidRPr="00D566CF">
        <w:rPr>
          <w:rFonts w:ascii="Angsana New" w:hAnsi="Angsana New"/>
          <w:color w:val="FFFFFF"/>
          <w:sz w:val="28"/>
          <w:szCs w:val="28"/>
        </w:rPr>
        <w:t>_</w:t>
      </w:r>
      <w:r w:rsidRPr="00B5475F">
        <w:rPr>
          <w:rFonts w:ascii="Angsana New" w:hAnsi="Angsana New"/>
          <w:sz w:val="28"/>
          <w:szCs w:val="28"/>
          <w:cs/>
        </w:rPr>
        <w:t>หมายถึง</w:t>
      </w:r>
      <w:r w:rsidR="00D12079" w:rsidRPr="00B5475F">
        <w:rPr>
          <w:rFonts w:ascii="Angsana New" w:hAnsi="Angsana New"/>
          <w:color w:val="FFFFFF"/>
          <w:sz w:val="28"/>
          <w:szCs w:val="28"/>
          <w:cs/>
        </w:rPr>
        <w:t xml:space="preserve"> </w:t>
      </w:r>
      <w:r w:rsidRPr="00B5475F">
        <w:rPr>
          <w:rFonts w:ascii="Angsana New" w:hAnsi="Angsana New"/>
          <w:sz w:val="28"/>
          <w:szCs w:val="28"/>
          <w:cs/>
        </w:rPr>
        <w:t>บุคคลหรือกิจการที่อยู่ภายใต้การควบคุมของบริษัท</w:t>
      </w:r>
      <w:r w:rsidRPr="00D566CF">
        <w:rPr>
          <w:rFonts w:ascii="Angsana New" w:hAnsi="Angsana New"/>
          <w:color w:val="FFFFFF"/>
          <w:sz w:val="28"/>
          <w:szCs w:val="28"/>
        </w:rPr>
        <w:t>_</w:t>
      </w:r>
      <w:r w:rsidRPr="00B5475F">
        <w:rPr>
          <w:rFonts w:ascii="Angsana New" w:hAnsi="Angsana New"/>
          <w:sz w:val="28"/>
          <w:szCs w:val="28"/>
          <w:cs/>
        </w:rPr>
        <w:t>หรือสามารถควบคุมบริษัททั้งทางตรงและทางอ้อม</w:t>
      </w:r>
      <w:r w:rsidR="00742A42" w:rsidRPr="00B5475F">
        <w:rPr>
          <w:rFonts w:ascii="Angsana New" w:hAnsi="Angsana New"/>
          <w:color w:val="FFFFFF"/>
          <w:sz w:val="28"/>
          <w:szCs w:val="28"/>
          <w:cs/>
        </w:rPr>
        <w:t xml:space="preserve"> </w:t>
      </w:r>
      <w:r w:rsidRPr="00B5475F">
        <w:rPr>
          <w:rFonts w:ascii="Angsana New" w:hAnsi="Angsana New"/>
          <w:sz w:val="28"/>
          <w:szCs w:val="28"/>
          <w:cs/>
        </w:rPr>
        <w:t>หรือมีอิทธิพลอย่างเป็นสาระสำคัญในการตัดสินใจด้านการเงินหรือการดำเนินงานของบริษัท</w:t>
      </w:r>
      <w:r w:rsidR="00212620" w:rsidRPr="00B5475F">
        <w:rPr>
          <w:rFonts w:ascii="Angsana New" w:hAnsi="Angsana New"/>
          <w:sz w:val="28"/>
          <w:szCs w:val="28"/>
          <w:cs/>
        </w:rPr>
        <w:t>หรือกิจการที่ถูกควบคุม</w:t>
      </w:r>
      <w:r w:rsidR="00632ACA" w:rsidRPr="00B5475F">
        <w:rPr>
          <w:rFonts w:ascii="Angsana New" w:hAnsi="Angsana New"/>
          <w:sz w:val="28"/>
          <w:szCs w:val="28"/>
          <w:cs/>
        </w:rPr>
        <w:t>หรือ</w:t>
      </w:r>
      <w:r w:rsidR="0049303E" w:rsidRPr="00B5475F">
        <w:rPr>
          <w:rFonts w:ascii="Angsana New" w:hAnsi="Angsana New"/>
          <w:sz w:val="28"/>
          <w:szCs w:val="28"/>
          <w:cs/>
        </w:rPr>
        <w:t>ถูกควบคุมร่วมโดยบุคคลที่เกี่ยวข้องกัน</w:t>
      </w:r>
      <w:r w:rsidR="002071FD" w:rsidRPr="00B5475F">
        <w:rPr>
          <w:rFonts w:ascii="Angsana New" w:hAnsi="Angsana New" w:hint="cs"/>
          <w:sz w:val="28"/>
          <w:szCs w:val="28"/>
          <w:cs/>
        </w:rPr>
        <w:t xml:space="preserve"> ในระหว่างปี </w:t>
      </w:r>
      <w:r w:rsidR="002071FD">
        <w:rPr>
          <w:rFonts w:ascii="Angsana New" w:hAnsi="Angsana New"/>
          <w:sz w:val="28"/>
          <w:szCs w:val="28"/>
        </w:rPr>
        <w:t>2568</w:t>
      </w:r>
      <w:r w:rsidR="002071FD" w:rsidRPr="00027121">
        <w:rPr>
          <w:rFonts w:ascii="Angsana New" w:hAnsi="Angsana New" w:hint="cs"/>
          <w:sz w:val="28"/>
          <w:szCs w:val="28"/>
          <w:cs/>
        </w:rPr>
        <w:t xml:space="preserve"> ไม่มีการเปลี่ยนแปลงอย่างมีสาระสำคัญ</w:t>
      </w:r>
    </w:p>
    <w:p w14:paraId="5B174555" w14:textId="4D9F319B" w:rsidR="009169D7" w:rsidRPr="0012533A" w:rsidRDefault="009169D7" w:rsidP="009169D7">
      <w:pPr>
        <w:pStyle w:val="35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-23"/>
        <w:jc w:val="thaiDistribute"/>
        <w:rPr>
          <w:rFonts w:ascii="Angsana New" w:hAnsi="Angsana New"/>
          <w:spacing w:val="-4"/>
          <w:sz w:val="28"/>
          <w:szCs w:val="28"/>
        </w:rPr>
      </w:pPr>
      <w:r w:rsidRPr="00027121">
        <w:rPr>
          <w:rFonts w:ascii="Angsana New" w:hAnsi="Angsana New"/>
          <w:spacing w:val="-4"/>
          <w:sz w:val="28"/>
          <w:szCs w:val="28"/>
          <w:cs/>
        </w:rPr>
        <w:t xml:space="preserve">ยอดคงเหลือที่มีสาระสำคัญกับบริษัทและบุคคลที่เกี่ยวข้องกัน ซึ่งได้รวมไว้ในงบการเงิน ณ </w:t>
      </w:r>
      <w:r w:rsidRPr="00027121">
        <w:rPr>
          <w:rFonts w:ascii="Angsana New" w:hAnsi="Angsana New" w:hint="cs"/>
          <w:spacing w:val="-4"/>
          <w:sz w:val="28"/>
          <w:szCs w:val="28"/>
          <w:cs/>
        </w:rPr>
        <w:t>วันที่</w:t>
      </w:r>
      <w:r w:rsidRPr="00027121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31534D" w:rsidRPr="00E50F26">
        <w:rPr>
          <w:rFonts w:ascii="Angsana New" w:hAnsi="Angsana New"/>
          <w:sz w:val="28"/>
          <w:szCs w:val="28"/>
        </w:rPr>
        <w:t xml:space="preserve">30 </w:t>
      </w:r>
      <w:r w:rsidR="00685B94" w:rsidRPr="00B5475F">
        <w:rPr>
          <w:rFonts w:ascii="Angsana New" w:hAnsi="Angsana New" w:hint="cs"/>
          <w:sz w:val="28"/>
          <w:szCs w:val="28"/>
          <w:cs/>
        </w:rPr>
        <w:t>กันย</w:t>
      </w:r>
      <w:r w:rsidR="0031534D" w:rsidRPr="00B5475F">
        <w:rPr>
          <w:rFonts w:ascii="Angsana New" w:hAnsi="Angsana New" w:hint="cs"/>
          <w:sz w:val="28"/>
          <w:szCs w:val="28"/>
          <w:cs/>
        </w:rPr>
        <w:t>ายน</w:t>
      </w:r>
      <w:r w:rsidRPr="00027121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E50F26">
        <w:rPr>
          <w:rFonts w:ascii="Angsana New" w:hAnsi="Angsana New"/>
          <w:spacing w:val="-4"/>
          <w:sz w:val="28"/>
          <w:szCs w:val="28"/>
        </w:rPr>
        <w:t>256</w:t>
      </w:r>
      <w:r w:rsidR="005D70AD" w:rsidRPr="00E50F26">
        <w:rPr>
          <w:rFonts w:ascii="Angsana New" w:hAnsi="Angsana New"/>
          <w:spacing w:val="-4"/>
          <w:sz w:val="28"/>
          <w:szCs w:val="28"/>
        </w:rPr>
        <w:t>8</w:t>
      </w:r>
      <w:r w:rsidRPr="0002712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027121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DA1BE9" w:rsidRPr="00027121">
        <w:rPr>
          <w:rFonts w:ascii="Angsana New" w:hAnsi="Angsana New" w:hint="cs"/>
          <w:spacing w:val="-4"/>
          <w:sz w:val="28"/>
          <w:szCs w:val="28"/>
          <w:cs/>
        </w:rPr>
        <w:t>วันที่</w:t>
      </w:r>
      <w:r w:rsidRPr="00027121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12533A">
        <w:rPr>
          <w:rFonts w:ascii="Angsana New" w:hAnsi="Angsana New"/>
          <w:spacing w:val="-4"/>
          <w:sz w:val="28"/>
          <w:szCs w:val="28"/>
        </w:rPr>
        <w:t>31</w:t>
      </w:r>
      <w:r w:rsidRPr="00B5475F">
        <w:rPr>
          <w:rFonts w:ascii="Angsana New" w:hAnsi="Angsana New"/>
          <w:spacing w:val="-4"/>
          <w:sz w:val="28"/>
          <w:szCs w:val="28"/>
          <w:cs/>
        </w:rPr>
        <w:t xml:space="preserve"> ธันวาคม</w:t>
      </w:r>
      <w:r w:rsidRPr="0012533A">
        <w:rPr>
          <w:rFonts w:ascii="Angsana New" w:hAnsi="Angsana New"/>
          <w:spacing w:val="-4"/>
          <w:sz w:val="28"/>
          <w:szCs w:val="28"/>
        </w:rPr>
        <w:t xml:space="preserve"> 256</w:t>
      </w:r>
      <w:r w:rsidR="005D70AD">
        <w:rPr>
          <w:rFonts w:ascii="Angsana New" w:hAnsi="Angsana New"/>
          <w:spacing w:val="-4"/>
          <w:sz w:val="28"/>
          <w:szCs w:val="28"/>
        </w:rPr>
        <w:t>7</w:t>
      </w:r>
      <w:r w:rsidRPr="0012533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2D5CA8">
        <w:rPr>
          <w:rFonts w:ascii="Angsana New" w:hAnsi="Angsana New"/>
          <w:spacing w:val="-4"/>
          <w:sz w:val="28"/>
          <w:szCs w:val="28"/>
          <w:cs/>
        </w:rPr>
        <w:t>ดังนี้</w:t>
      </w:r>
    </w:p>
    <w:tbl>
      <w:tblPr>
        <w:tblW w:w="10031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284"/>
        <w:gridCol w:w="1984"/>
        <w:gridCol w:w="284"/>
        <w:gridCol w:w="1984"/>
      </w:tblGrid>
      <w:tr w:rsidR="005C39A8" w:rsidRPr="00D566CF" w14:paraId="75739390" w14:textId="77777777" w:rsidTr="005A6500">
        <w:trPr>
          <w:trHeight w:val="369"/>
          <w:tblHeader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14:paraId="1584F539" w14:textId="77777777" w:rsidR="005C39A8" w:rsidRPr="00D566CF" w:rsidRDefault="005C39A8" w:rsidP="00783152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C05284" w14:textId="77777777" w:rsidR="005C39A8" w:rsidRPr="00D566CF" w:rsidRDefault="005C39A8" w:rsidP="00783152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A5E61" w14:textId="77777777" w:rsidR="005C39A8" w:rsidRPr="00B5475F" w:rsidRDefault="005C39A8" w:rsidP="00783152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97FA6" w:rsidRPr="00D566CF" w14:paraId="3DE56DD8" w14:textId="77777777" w:rsidTr="005A6500">
        <w:trPr>
          <w:trHeight w:val="369"/>
          <w:tblHeader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14:paraId="1899BE68" w14:textId="77777777" w:rsidR="00797FA6" w:rsidRPr="00D566CF" w:rsidRDefault="00797FA6" w:rsidP="00797FA6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2A63B6" w14:textId="77777777" w:rsidR="00797FA6" w:rsidRPr="00D566CF" w:rsidRDefault="00797FA6" w:rsidP="00797FA6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402558" w14:textId="2A9DB3B9" w:rsidR="00797FA6" w:rsidRPr="00B5475F" w:rsidRDefault="00925DF4" w:rsidP="00797FA6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797FA6" w:rsidRPr="00B5475F">
              <w:rPr>
                <w:rFonts w:ascii="Angsana New" w:hAnsi="Angsana New"/>
                <w:sz w:val="28"/>
                <w:szCs w:val="28"/>
                <w:cs/>
              </w:rPr>
              <w:t>เงินที่แสดงเงินลงทุนตามวิธีส่วนได้เสีย/</w:t>
            </w:r>
          </w:p>
        </w:tc>
      </w:tr>
      <w:tr w:rsidR="00797FA6" w:rsidRPr="00D566CF" w14:paraId="2BE4D347" w14:textId="77777777" w:rsidTr="005A6500">
        <w:trPr>
          <w:trHeight w:val="369"/>
          <w:tblHeader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14:paraId="2BC54FDC" w14:textId="77777777" w:rsidR="00797FA6" w:rsidRPr="00D566CF" w:rsidRDefault="00797FA6" w:rsidP="00797FA6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957F53" w14:textId="77777777" w:rsidR="00797FA6" w:rsidRPr="00D566CF" w:rsidRDefault="00797FA6" w:rsidP="00797FA6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269E2" w14:textId="743E3614" w:rsidR="00797FA6" w:rsidRPr="00B5475F" w:rsidRDefault="00925DF4" w:rsidP="00797FA6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="00797FA6" w:rsidRPr="00B5475F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97FA6" w:rsidRPr="00D566CF" w14:paraId="4C8C2B4D" w14:textId="77777777" w:rsidTr="005A6500">
        <w:trPr>
          <w:trHeight w:val="369"/>
          <w:tblHeader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14:paraId="6DF103E8" w14:textId="77777777" w:rsidR="00797FA6" w:rsidRPr="00D566CF" w:rsidRDefault="00797FA6" w:rsidP="00797FA6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2FBA37" w14:textId="77777777" w:rsidR="00797FA6" w:rsidRPr="00D566CF" w:rsidRDefault="00797FA6" w:rsidP="00797FA6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07AF38" w14:textId="77777777" w:rsidR="00797FA6" w:rsidRPr="00B5475F" w:rsidRDefault="00797FA6" w:rsidP="00797FA6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9A5A7" w14:textId="77777777" w:rsidR="00797FA6" w:rsidRPr="00D566CF" w:rsidRDefault="00797FA6" w:rsidP="00797FA6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4B4E2" w14:textId="77777777" w:rsidR="00797FA6" w:rsidRPr="00D566CF" w:rsidRDefault="00797FA6" w:rsidP="00797FA6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797FA6" w:rsidRPr="00D566CF" w14:paraId="1C087272" w14:textId="77777777" w:rsidTr="005A6500">
        <w:trPr>
          <w:trHeight w:val="369"/>
          <w:tblHeader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14:paraId="386603B6" w14:textId="77777777" w:rsidR="00797FA6" w:rsidRPr="00D566CF" w:rsidRDefault="00797FA6" w:rsidP="00797FA6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A935AF" w14:textId="77777777" w:rsidR="00797FA6" w:rsidRPr="00D566CF" w:rsidRDefault="00797FA6" w:rsidP="00797FA6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7D48E0" w14:textId="22D5F2D7" w:rsidR="00797FA6" w:rsidRPr="00B5475F" w:rsidRDefault="0031534D" w:rsidP="006F7312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F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85B94" w:rsidRPr="00B5475F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B5475F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EE24F5" w:rsidRPr="00E50F26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8F4CA6" w:rsidRPr="00E50F26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8C18" w14:textId="77777777" w:rsidR="00797FA6" w:rsidRPr="00E50F26" w:rsidRDefault="00797FA6" w:rsidP="00797FA6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862F0" w14:textId="19E45333" w:rsidR="00797FA6" w:rsidRPr="00D566CF" w:rsidRDefault="00797FA6" w:rsidP="00797FA6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31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8F4CA6" w:rsidRPr="00456B3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797FA6" w:rsidRPr="00D566CF" w14:paraId="48393147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34C8" w14:textId="77777777" w:rsidR="00797FA6" w:rsidRPr="00B5475F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68C44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EE003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4B57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2A964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FA6" w:rsidRPr="00D566CF" w14:paraId="4420AB0E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4435D" w14:textId="77777777" w:rsidR="00797FA6" w:rsidRPr="00B5475F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392711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CA0AE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CDD1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AD02B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692A" w:rsidRPr="00D566CF" w14:paraId="7B4C52EF" w14:textId="77777777" w:rsidTr="00E219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2316" w14:textId="5144C78E" w:rsidR="0050692A" w:rsidRPr="00B5475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01C527" w14:textId="77777777" w:rsidR="0050692A" w:rsidRPr="00D566C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551EA" w14:textId="5CAFE191" w:rsidR="0050692A" w:rsidRPr="005B7EDE" w:rsidRDefault="00E21960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47BA9" w14:textId="21B9DB3F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8F3C2" w14:textId="0CA366E1" w:rsidR="0050692A" w:rsidRPr="00D566CF" w:rsidRDefault="008F4CA6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2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56B3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313</w:t>
            </w:r>
          </w:p>
        </w:tc>
      </w:tr>
      <w:tr w:rsidR="0050692A" w:rsidRPr="00D566CF" w14:paraId="0846B6C4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68599" w14:textId="55CBA922" w:rsidR="0050692A" w:rsidRPr="00B5475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101248" w14:textId="77777777" w:rsidR="0050692A" w:rsidRPr="00D566C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3C9A0383" w14:textId="5A18DE18" w:rsidR="0050692A" w:rsidRPr="005B7EDE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B858AA2" w14:textId="77777777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4D246515" w14:textId="77777777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0692A" w:rsidRPr="00D566CF" w14:paraId="1B42D0F1" w14:textId="77777777" w:rsidTr="00E219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3268" w14:textId="77777777" w:rsidR="0050692A" w:rsidRPr="00B5475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4071E9" w14:textId="77777777" w:rsidR="0050692A" w:rsidRPr="00D566C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615EBEF9" w14:textId="626D631F" w:rsidR="0050692A" w:rsidRPr="005B7EDE" w:rsidRDefault="00E21960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0AD153AA" w14:textId="77777777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1B83683E" w14:textId="5181B29A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</w:tr>
      <w:tr w:rsidR="0050692A" w:rsidRPr="00D566CF" w14:paraId="295A4500" w14:textId="77777777" w:rsidTr="00E219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66CCA" w14:textId="77777777" w:rsidR="0050692A" w:rsidRPr="00B5475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9866EA" w14:textId="77777777" w:rsidR="0050692A" w:rsidRPr="00D566C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B0D748" w14:textId="1980883C" w:rsidR="0050692A" w:rsidRPr="00D566CF" w:rsidRDefault="00E21960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73FA871" w14:textId="77777777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2DD53C" w14:textId="332DE2A6" w:rsidR="0050692A" w:rsidRPr="00D566CF" w:rsidRDefault="00AC06E6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6B38">
              <w:rPr>
                <w:rFonts w:ascii="Angsana New" w:hAnsi="Angsana New" w:hint="cs"/>
                <w:sz w:val="28"/>
                <w:szCs w:val="28"/>
                <w:lang w:val="en-US"/>
              </w:rPr>
              <w:t>316</w:t>
            </w:r>
          </w:p>
        </w:tc>
      </w:tr>
      <w:tr w:rsidR="00552C7D" w:rsidRPr="00D566CF" w14:paraId="5EAB4AB3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58864" w14:textId="77777777" w:rsidR="00552C7D" w:rsidRPr="00B5475F" w:rsidRDefault="00552C7D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5E1961" w14:textId="77777777" w:rsidR="00552C7D" w:rsidRPr="00D566CF" w:rsidRDefault="00552C7D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bottom"/>
          </w:tcPr>
          <w:p w14:paraId="470068CB" w14:textId="77777777" w:rsidR="00552C7D" w:rsidRPr="00D566CF" w:rsidRDefault="00552C7D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75C10351" w14:textId="77777777" w:rsidR="00552C7D" w:rsidRPr="00D566CF" w:rsidRDefault="00552C7D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bottom"/>
          </w:tcPr>
          <w:p w14:paraId="08A936E3" w14:textId="77777777" w:rsidR="00552C7D" w:rsidRPr="00D566CF" w:rsidRDefault="00552C7D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7174F76A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7CAD" w14:textId="77777777" w:rsidR="00797FA6" w:rsidRPr="00D566CF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32C31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bottom"/>
          </w:tcPr>
          <w:p w14:paraId="1F739683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3061DFF4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bottom"/>
          </w:tcPr>
          <w:p w14:paraId="35D96E9B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10871320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85CF" w14:textId="77777777" w:rsidR="00797FA6" w:rsidRPr="00B5475F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CE2A0B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FCBA6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48F9F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AB51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23F94BD3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7E28" w14:textId="77777777" w:rsidR="00797FA6" w:rsidRPr="00B5475F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F57B9A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3B031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B1B58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ED1D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47C5F10C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EB2C6" w14:textId="77777777" w:rsidR="00797FA6" w:rsidRPr="00B5475F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7D1698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895B2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844A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6CE53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91A7C" w:rsidRPr="00D566CF" w14:paraId="63D1255C" w14:textId="77777777" w:rsidTr="00191A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45F9" w14:textId="77777777" w:rsidR="00191A7C" w:rsidRPr="00B5475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320CC3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09497" w14:textId="2D4DDB5D" w:rsidR="00191A7C" w:rsidRPr="00B5475F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15985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4161D" w14:textId="3AD1A799" w:rsidR="00191A7C" w:rsidRPr="00D566CF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</w:tr>
      <w:tr w:rsidR="00191A7C" w:rsidRPr="00D566CF" w14:paraId="57846AEA" w14:textId="77777777" w:rsidTr="00191A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3178E" w14:textId="77777777" w:rsidR="00191A7C" w:rsidRPr="00B5475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FB9A52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315C1FAB" w14:textId="1EE53C01" w:rsidR="00191A7C" w:rsidRPr="00D566CF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C1D5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1413D2A3" w14:textId="54E3FE0C" w:rsidR="00191A7C" w:rsidRPr="00D566CF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</w:tr>
      <w:tr w:rsidR="00191A7C" w:rsidRPr="00D566CF" w14:paraId="39A483FF" w14:textId="77777777" w:rsidTr="00191A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67997" w14:textId="77777777" w:rsidR="00191A7C" w:rsidRPr="00B5475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B5475F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สหพัฒนาอินเตอร์โฮลดิ้ง จำกัด (มหาชน)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733C85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E589AA" w14:textId="5B3BB533" w:rsidR="00191A7C" w:rsidRPr="00D566CF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F264F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CD7F96" w14:textId="16EC79B4" w:rsidR="00191A7C" w:rsidRPr="00D566CF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4,795</w:t>
            </w:r>
          </w:p>
        </w:tc>
      </w:tr>
      <w:tr w:rsidR="00191A7C" w:rsidRPr="00D566CF" w14:paraId="73C19238" w14:textId="77777777" w:rsidTr="00191A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93B1" w14:textId="77777777" w:rsidR="00191A7C" w:rsidRPr="00B5475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F6E723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0DEAAD" w14:textId="20F0AA14" w:rsidR="00191A7C" w:rsidRPr="00D566CF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0DB32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15F0BE" w14:textId="396184D6" w:rsidR="00191A7C" w:rsidRPr="00D566CF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21,143</w:t>
            </w:r>
          </w:p>
        </w:tc>
      </w:tr>
      <w:tr w:rsidR="00191A7C" w:rsidRPr="00D566CF" w14:paraId="631C16DC" w14:textId="77777777" w:rsidTr="00191A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6F71" w14:textId="559C9830" w:rsidR="00191A7C" w:rsidRPr="00B5475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 : การเปลี่ยนแปลงในมูลค่ายุติธรรม</w:t>
            </w:r>
            <w:r w:rsidRPr="00B5475F">
              <w:rPr>
                <w:rFonts w:ascii="Angsana New" w:hAnsi="Angsan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A7410E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778B5B" w14:textId="4133BF64" w:rsidR="00191A7C" w:rsidRPr="00B5475F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A0B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456B3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4,50</w:t>
            </w:r>
            <w:r w:rsidR="00A353A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9F0A9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024BA0" w14:textId="34954A85" w:rsidR="00191A7C" w:rsidRPr="00742A42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A0B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456B3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,727</w:t>
            </w:r>
          </w:p>
        </w:tc>
      </w:tr>
      <w:tr w:rsidR="00191A7C" w:rsidRPr="00D566CF" w14:paraId="57839A66" w14:textId="77777777" w:rsidTr="00191A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D8AD" w14:textId="77777777" w:rsidR="00191A7C" w:rsidRPr="00B5475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764E1F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9FDCF9" w14:textId="35D4431A" w:rsidR="00191A7C" w:rsidRPr="00B5475F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145,64</w:t>
            </w:r>
            <w:r w:rsidR="00A353A0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CEA8A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EE7ED0" w14:textId="144F07D0" w:rsidR="00191A7C" w:rsidRPr="00B5475F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146,870</w:t>
            </w:r>
          </w:p>
        </w:tc>
      </w:tr>
      <w:tr w:rsidR="00191A7C" w:rsidRPr="00D566CF" w14:paraId="2DDCB13B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FA31F" w14:textId="77777777" w:rsidR="00191A7C" w:rsidRPr="00B5475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21BBA6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288B8C" w14:textId="77777777" w:rsidR="00191A7C" w:rsidRPr="00B5475F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127E5533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97491E" w14:textId="77777777" w:rsidR="00191A7C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91A7C" w:rsidRPr="00D566CF" w14:paraId="384EE849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963F4" w14:textId="77777777" w:rsidR="00191A7C" w:rsidRPr="00B5475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9C7496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13317C61" w14:textId="77777777" w:rsidR="00191A7C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C7D5F91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20C81EB6" w14:textId="77777777" w:rsidR="00191A7C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91A7C" w:rsidRPr="00D566CF" w14:paraId="0AE7B516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53A93" w14:textId="77777777" w:rsidR="00191A7C" w:rsidRPr="00B5475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64FFC2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7FB46DBF" w14:textId="77777777" w:rsidR="00191A7C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7E32209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6F9D919A" w14:textId="77777777" w:rsidR="00191A7C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91A7C" w:rsidRPr="00D566CF" w14:paraId="2424AD89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07C33" w14:textId="77777777" w:rsidR="00191A7C" w:rsidRPr="00B5475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697E3A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701C5EC5" w14:textId="77777777" w:rsidR="00191A7C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B6C9465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5F859EA9" w14:textId="77777777" w:rsidR="00191A7C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91A7C" w:rsidRPr="00D566CF" w14:paraId="0D0FBA4F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C0935" w14:textId="77777777" w:rsidR="00191A7C" w:rsidRPr="00B5475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2A2D8A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6721E790" w14:textId="77777777" w:rsidR="00191A7C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ABD76C0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71816BC1" w14:textId="77777777" w:rsidR="00191A7C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91A7C" w:rsidRPr="00D566CF" w14:paraId="266590F2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8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E502B" w14:textId="77777777" w:rsidR="00191A7C" w:rsidRPr="00B5475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966460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4A95A026" w14:textId="77777777" w:rsidR="00191A7C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192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92DB382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194C7D09" w14:textId="77777777" w:rsidR="00191A7C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192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91A7C" w:rsidRPr="00D566CF" w14:paraId="25116021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495" w:type="dxa"/>
            <w:vAlign w:val="bottom"/>
          </w:tcPr>
          <w:p w14:paraId="2A9C9963" w14:textId="57CDA103" w:rsidR="00191A7C" w:rsidRPr="00B5475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284" w:type="dxa"/>
          </w:tcPr>
          <w:p w14:paraId="54B53538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46C77F68" w14:textId="77777777" w:rsidR="00191A7C" w:rsidRPr="00B5475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6E6F9F5B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4B415973" w14:textId="77777777" w:rsidR="00191A7C" w:rsidRPr="00D566CF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91A7C" w:rsidRPr="00D566CF" w14:paraId="6DE3BC0C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495" w:type="dxa"/>
            <w:vAlign w:val="bottom"/>
          </w:tcPr>
          <w:p w14:paraId="26A1932E" w14:textId="77777777" w:rsidR="00191A7C" w:rsidRPr="00B5475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14:paraId="1F98003D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254DE44D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83C2408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763F1A60" w14:textId="77777777" w:rsidR="00191A7C" w:rsidRPr="00D566CF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91A7C" w:rsidRPr="00D566CF" w14:paraId="618B7DE2" w14:textId="77777777" w:rsidTr="00191A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495" w:type="dxa"/>
            <w:vAlign w:val="bottom"/>
          </w:tcPr>
          <w:p w14:paraId="54B21D35" w14:textId="77777777" w:rsidR="00191A7C" w:rsidRPr="00B5475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84" w:type="dxa"/>
          </w:tcPr>
          <w:p w14:paraId="5017560A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2A4CAB08" w14:textId="28BD4933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84" w:type="dxa"/>
            <w:vAlign w:val="bottom"/>
          </w:tcPr>
          <w:p w14:paraId="5A4A0CE0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5DCC557" w14:textId="4A7D4562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191A7C" w:rsidRPr="00D566CF" w14:paraId="6C7E9AD6" w14:textId="77777777" w:rsidTr="00191A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495" w:type="dxa"/>
            <w:vAlign w:val="bottom"/>
          </w:tcPr>
          <w:p w14:paraId="3F693ACB" w14:textId="77777777" w:rsidR="00191A7C" w:rsidRPr="00B5475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/>
                <w:sz w:val="28"/>
                <w:szCs w:val="28"/>
                <w:cs/>
              </w:rPr>
              <w:t>บริษัท อเมริกันฟู้ด จำกัด</w:t>
            </w:r>
          </w:p>
        </w:tc>
        <w:tc>
          <w:tcPr>
            <w:tcW w:w="284" w:type="dxa"/>
          </w:tcPr>
          <w:p w14:paraId="4301429B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22650B61" w14:textId="104F3FFB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768A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Pr="00A768A3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84" w:type="dxa"/>
            <w:vAlign w:val="bottom"/>
          </w:tcPr>
          <w:p w14:paraId="19723E44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ECB68C1" w14:textId="16D4D57E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8A3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</w:tr>
      <w:tr w:rsidR="00191A7C" w:rsidRPr="00D566CF" w14:paraId="067ECE41" w14:textId="77777777" w:rsidTr="00191A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495" w:type="dxa"/>
            <w:vAlign w:val="bottom"/>
          </w:tcPr>
          <w:p w14:paraId="50070511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85A4ACC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7AF443FB" w14:textId="563ACC96" w:rsidR="00191A7C" w:rsidRPr="00D566CF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  <w:r w:rsidRPr="00A768A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</w:t>
            </w:r>
            <w:r w:rsidRPr="00A768A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</w:t>
            </w:r>
          </w:p>
        </w:tc>
        <w:tc>
          <w:tcPr>
            <w:tcW w:w="284" w:type="dxa"/>
            <w:vAlign w:val="bottom"/>
          </w:tcPr>
          <w:p w14:paraId="07E0E627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59EA2448" w14:textId="34F1AC3F" w:rsidR="00191A7C" w:rsidRPr="00D566CF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A768A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</w:tr>
      <w:tr w:rsidR="00191A7C" w:rsidRPr="00D566CF" w14:paraId="5A401E06" w14:textId="77777777" w:rsidTr="00191A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495" w:type="dxa"/>
            <w:vAlign w:val="bottom"/>
          </w:tcPr>
          <w:p w14:paraId="49BB3CE6" w14:textId="1E564086" w:rsidR="00191A7C" w:rsidRPr="00B5475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27121">
              <w:rPr>
                <w:rFonts w:ascii="Angsana New" w:hAnsi="Angsana New" w:hint="cs"/>
                <w:sz w:val="28"/>
                <w:szCs w:val="28"/>
                <w:u w:val="single"/>
              </w:rPr>
              <w:t>(</w:t>
            </w:r>
            <w:r w:rsidRPr="00B5475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5475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)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 : การเปลี่ยนแปลงในมูลค่ายุติธรรม</w:t>
            </w:r>
            <w:r w:rsidRPr="00B5475F">
              <w:rPr>
                <w:rFonts w:ascii="Angsana New" w:hAnsi="Angsan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284" w:type="dxa"/>
          </w:tcPr>
          <w:p w14:paraId="2F1C209E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51C17CD" w14:textId="7FB35726" w:rsidR="00191A7C" w:rsidRPr="00B5475F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Pr="00A768A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</w:t>
            </w: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vAlign w:val="bottom"/>
          </w:tcPr>
          <w:p w14:paraId="01C9FB7A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3CC12F4B" w14:textId="61C5A014" w:rsidR="00191A7C" w:rsidRPr="00D566CF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</w:t>
            </w:r>
            <w:r w:rsidRPr="00A768A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886)</w:t>
            </w:r>
          </w:p>
        </w:tc>
      </w:tr>
      <w:tr w:rsidR="00191A7C" w:rsidRPr="00D566CF" w14:paraId="00EAFFFA" w14:textId="77777777" w:rsidTr="00191A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495" w:type="dxa"/>
            <w:vAlign w:val="bottom"/>
          </w:tcPr>
          <w:p w14:paraId="04371A03" w14:textId="77777777" w:rsidR="00191A7C" w:rsidRPr="00B5475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50EDA65A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3AC8D" w14:textId="7DFB1823" w:rsidR="00191A7C" w:rsidRPr="00D566CF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1,314</w:t>
            </w:r>
          </w:p>
        </w:tc>
        <w:tc>
          <w:tcPr>
            <w:tcW w:w="284" w:type="dxa"/>
            <w:vAlign w:val="bottom"/>
          </w:tcPr>
          <w:p w14:paraId="35CF7F9B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F23BD" w14:textId="42486AC2" w:rsidR="00191A7C" w:rsidRPr="00D566CF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1,314</w:t>
            </w:r>
          </w:p>
        </w:tc>
      </w:tr>
      <w:tr w:rsidR="00191A7C" w:rsidRPr="00D566CF" w14:paraId="40EAAC5F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9"/>
        </w:trPr>
        <w:tc>
          <w:tcPr>
            <w:tcW w:w="5495" w:type="dxa"/>
            <w:vAlign w:val="bottom"/>
          </w:tcPr>
          <w:p w14:paraId="526AC61A" w14:textId="77777777" w:rsidR="00191A7C" w:rsidRPr="00B5475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14:paraId="653EBAB2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328D2F82" w14:textId="77777777" w:rsidR="00191A7C" w:rsidRPr="00D566CF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6D6456D4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3D640398" w14:textId="77777777" w:rsidR="00191A7C" w:rsidRPr="00D566CF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91A7C" w:rsidRPr="00D566CF" w14:paraId="4EE391FD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495" w:type="dxa"/>
            <w:vAlign w:val="bottom"/>
          </w:tcPr>
          <w:p w14:paraId="05E37D4D" w14:textId="77777777" w:rsidR="00191A7C" w:rsidRPr="00B5475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284" w:type="dxa"/>
          </w:tcPr>
          <w:p w14:paraId="034A9CB6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06AAC43" w14:textId="77777777" w:rsidR="00191A7C" w:rsidRPr="00D566CF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75F5E61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20B4B07E" w14:textId="77777777" w:rsidR="00191A7C" w:rsidRPr="00D566CF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91A7C" w:rsidRPr="00D566CF" w14:paraId="3256A5C1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495" w:type="dxa"/>
            <w:vAlign w:val="bottom"/>
          </w:tcPr>
          <w:p w14:paraId="0B6463F1" w14:textId="77777777" w:rsidR="00191A7C" w:rsidRPr="00B5475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</w:tcPr>
          <w:p w14:paraId="255ABD8A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25261853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17FDCAD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141BF59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A7C" w:rsidRPr="00D566CF" w14:paraId="2FD14DD9" w14:textId="77777777" w:rsidTr="00555E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495" w:type="dxa"/>
            <w:vAlign w:val="bottom"/>
          </w:tcPr>
          <w:p w14:paraId="4121B095" w14:textId="175717A2" w:rsidR="00191A7C" w:rsidRPr="00B5475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284" w:type="dxa"/>
          </w:tcPr>
          <w:p w14:paraId="44802B4E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040A2DC0" w14:textId="1CB0DEAC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75,131</w:t>
            </w:r>
          </w:p>
        </w:tc>
        <w:tc>
          <w:tcPr>
            <w:tcW w:w="284" w:type="dxa"/>
            <w:vAlign w:val="bottom"/>
          </w:tcPr>
          <w:p w14:paraId="1589CD22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28F5589" w14:textId="32CCEED4" w:rsidR="00191A7C" w:rsidRPr="00D8379E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7,469</w:t>
            </w:r>
          </w:p>
        </w:tc>
      </w:tr>
      <w:tr w:rsidR="00191A7C" w:rsidRPr="00D566CF" w14:paraId="6695E0A5" w14:textId="77777777" w:rsidTr="00555E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495" w:type="dxa"/>
            <w:vAlign w:val="bottom"/>
          </w:tcPr>
          <w:p w14:paraId="0BA458F3" w14:textId="77777777" w:rsidR="00191A7C" w:rsidRPr="00B5475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3AF510F5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98670F" w14:textId="485B202F" w:rsidR="00191A7C" w:rsidRPr="00B5475F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75,131</w:t>
            </w:r>
          </w:p>
        </w:tc>
        <w:tc>
          <w:tcPr>
            <w:tcW w:w="284" w:type="dxa"/>
            <w:vAlign w:val="bottom"/>
          </w:tcPr>
          <w:p w14:paraId="7FB6A567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46365" w14:textId="457908A5" w:rsidR="00191A7C" w:rsidRPr="00D566CF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47,469</w:t>
            </w:r>
          </w:p>
        </w:tc>
      </w:tr>
    </w:tbl>
    <w:p w14:paraId="2ACCFD24" w14:textId="77777777" w:rsidR="00E50F26" w:rsidRDefault="00E50F26" w:rsidP="009312A2">
      <w:pPr>
        <w:pStyle w:val="af9"/>
        <w:widowControl/>
        <w:spacing w:before="120" w:after="120"/>
        <w:ind w:left="426" w:right="0"/>
        <w:jc w:val="thaiDistribute"/>
        <w:rPr>
          <w:rFonts w:ascii="Angsana New" w:hAnsi="Angsana New" w:cs="Angsana New"/>
        </w:rPr>
      </w:pPr>
    </w:p>
    <w:p w14:paraId="56032A9E" w14:textId="77777777" w:rsidR="00E50F26" w:rsidRDefault="00E50F26" w:rsidP="009312A2">
      <w:pPr>
        <w:pStyle w:val="af9"/>
        <w:widowControl/>
        <w:spacing w:before="120" w:after="120"/>
        <w:ind w:left="426" w:right="0"/>
        <w:jc w:val="thaiDistribute"/>
        <w:rPr>
          <w:rFonts w:ascii="Angsana New" w:hAnsi="Angsana New" w:cs="Angsana New"/>
        </w:rPr>
      </w:pPr>
    </w:p>
    <w:p w14:paraId="19BA65A0" w14:textId="77777777" w:rsidR="00E50F26" w:rsidRDefault="00E50F26" w:rsidP="009312A2">
      <w:pPr>
        <w:pStyle w:val="af9"/>
        <w:widowControl/>
        <w:spacing w:before="120" w:after="120"/>
        <w:ind w:left="426" w:right="0"/>
        <w:jc w:val="thaiDistribute"/>
        <w:rPr>
          <w:rFonts w:ascii="Angsana New" w:hAnsi="Angsana New" w:cs="Angsana New"/>
        </w:rPr>
      </w:pPr>
    </w:p>
    <w:p w14:paraId="1631330C" w14:textId="77777777" w:rsidR="00E50F26" w:rsidRDefault="00E50F26" w:rsidP="009312A2">
      <w:pPr>
        <w:pStyle w:val="af9"/>
        <w:widowControl/>
        <w:spacing w:before="120" w:after="120"/>
        <w:ind w:left="426" w:right="0"/>
        <w:jc w:val="thaiDistribute"/>
        <w:rPr>
          <w:rFonts w:ascii="Angsana New" w:hAnsi="Angsana New" w:cs="Angsana New"/>
        </w:rPr>
      </w:pPr>
    </w:p>
    <w:p w14:paraId="65E5EB22" w14:textId="77777777" w:rsidR="00E50F26" w:rsidRDefault="00E50F26" w:rsidP="009312A2">
      <w:pPr>
        <w:pStyle w:val="af9"/>
        <w:widowControl/>
        <w:spacing w:before="120" w:after="120"/>
        <w:ind w:left="426" w:right="0"/>
        <w:jc w:val="thaiDistribute"/>
        <w:rPr>
          <w:rFonts w:ascii="Angsana New" w:hAnsi="Angsana New" w:cs="Angsana New"/>
        </w:rPr>
      </w:pPr>
    </w:p>
    <w:p w14:paraId="30A349CD" w14:textId="77777777" w:rsidR="00E50F26" w:rsidRDefault="00E50F26" w:rsidP="009312A2">
      <w:pPr>
        <w:pStyle w:val="af9"/>
        <w:widowControl/>
        <w:spacing w:before="120" w:after="120"/>
        <w:ind w:left="426" w:right="0"/>
        <w:jc w:val="thaiDistribute"/>
        <w:rPr>
          <w:rFonts w:ascii="Angsana New" w:hAnsi="Angsana New" w:cs="Angsana New"/>
        </w:rPr>
      </w:pPr>
    </w:p>
    <w:p w14:paraId="2298CD6E" w14:textId="77777777" w:rsidR="00E50F26" w:rsidRDefault="00E50F26" w:rsidP="009312A2">
      <w:pPr>
        <w:pStyle w:val="af9"/>
        <w:widowControl/>
        <w:spacing w:before="120" w:after="120"/>
        <w:ind w:left="426" w:right="0"/>
        <w:jc w:val="thaiDistribute"/>
        <w:rPr>
          <w:rFonts w:ascii="Angsana New" w:hAnsi="Angsana New" w:cs="Angsana New"/>
        </w:rPr>
      </w:pPr>
    </w:p>
    <w:p w14:paraId="39ACCF34" w14:textId="77777777" w:rsidR="00E50F26" w:rsidRDefault="00E50F26" w:rsidP="009312A2">
      <w:pPr>
        <w:pStyle w:val="af9"/>
        <w:widowControl/>
        <w:spacing w:before="120" w:after="120"/>
        <w:ind w:left="426" w:right="0"/>
        <w:jc w:val="thaiDistribute"/>
        <w:rPr>
          <w:rFonts w:ascii="Angsana New" w:hAnsi="Angsana New" w:cs="Angsana New"/>
        </w:rPr>
      </w:pPr>
    </w:p>
    <w:p w14:paraId="4EF82453" w14:textId="77777777" w:rsidR="00E50F26" w:rsidRDefault="00E50F26" w:rsidP="009312A2">
      <w:pPr>
        <w:pStyle w:val="af9"/>
        <w:widowControl/>
        <w:spacing w:before="120" w:after="120"/>
        <w:ind w:left="426" w:right="0"/>
        <w:jc w:val="thaiDistribute"/>
        <w:rPr>
          <w:rFonts w:ascii="Angsana New" w:hAnsi="Angsana New" w:cs="Angsana New"/>
        </w:rPr>
      </w:pPr>
    </w:p>
    <w:p w14:paraId="41EE9E79" w14:textId="77777777" w:rsidR="00E50F26" w:rsidRDefault="00E50F26" w:rsidP="009312A2">
      <w:pPr>
        <w:pStyle w:val="af9"/>
        <w:widowControl/>
        <w:spacing w:before="120" w:after="120"/>
        <w:ind w:left="426" w:right="0"/>
        <w:jc w:val="thaiDistribute"/>
        <w:rPr>
          <w:rFonts w:ascii="Angsana New" w:hAnsi="Angsana New" w:cs="Angsana New"/>
        </w:rPr>
      </w:pPr>
    </w:p>
    <w:p w14:paraId="5589F006" w14:textId="77777777" w:rsidR="00A768A3" w:rsidRDefault="00A768A3" w:rsidP="009312A2">
      <w:pPr>
        <w:pStyle w:val="af9"/>
        <w:widowControl/>
        <w:spacing w:before="120" w:after="120"/>
        <w:ind w:left="426" w:right="0"/>
        <w:jc w:val="thaiDistribute"/>
        <w:rPr>
          <w:rFonts w:ascii="Angsana New" w:hAnsi="Angsana New" w:cs="Angsana New"/>
        </w:rPr>
      </w:pPr>
    </w:p>
    <w:p w14:paraId="17106A13" w14:textId="03981C50" w:rsidR="00960B87" w:rsidRPr="00450241" w:rsidRDefault="000E38F9" w:rsidP="005A6500">
      <w:pPr>
        <w:pStyle w:val="af9"/>
        <w:widowControl/>
        <w:spacing w:before="120" w:after="120"/>
        <w:ind w:left="284" w:right="0"/>
        <w:jc w:val="thaiDistribute"/>
        <w:rPr>
          <w:rFonts w:ascii="Angsana New" w:hAnsi="Angsana New" w:cs="Angsana New"/>
        </w:rPr>
      </w:pPr>
      <w:r w:rsidRPr="00027121">
        <w:rPr>
          <w:rFonts w:ascii="Angsana New" w:hAnsi="Angsana New" w:cs="Angsana New" w:hint="cs"/>
          <w:cs/>
        </w:rPr>
        <w:lastRenderedPageBreak/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450241" w:rsidRPr="00027121">
        <w:rPr>
          <w:rFonts w:ascii="Angsana New" w:hAnsi="Angsana New" w:cs="Angsana New" w:hint="cs"/>
          <w:spacing w:val="-4"/>
          <w:cs/>
        </w:rPr>
        <w:t>สำหรับงวดสามเดือนและ</w:t>
      </w:r>
      <w:r w:rsidR="008D5318">
        <w:rPr>
          <w:rFonts w:ascii="Angsana New" w:hAnsi="Angsana New" w:cs="Angsana New" w:hint="cs"/>
          <w:spacing w:val="-4"/>
          <w:cs/>
        </w:rPr>
        <w:t>เก้า</w:t>
      </w:r>
      <w:r w:rsidR="00450241" w:rsidRPr="00027121">
        <w:rPr>
          <w:rFonts w:ascii="Angsana New" w:hAnsi="Angsana New" w:cs="Angsana New" w:hint="cs"/>
          <w:spacing w:val="-4"/>
          <w:cs/>
        </w:rPr>
        <w:t>เดือน</w:t>
      </w:r>
      <w:r w:rsidR="00D51A19" w:rsidRPr="00027121">
        <w:rPr>
          <w:rFonts w:ascii="Angsana New" w:hAnsi="Angsana New" w:cs="Angsana New" w:hint="cs"/>
          <w:cs/>
        </w:rPr>
        <w:t>สิ้นสุดวันที</w:t>
      </w:r>
      <w:r w:rsidR="008C70B8" w:rsidRPr="00027121">
        <w:rPr>
          <w:rFonts w:ascii="Angsana New" w:hAnsi="Angsana New" w:cs="Angsana New" w:hint="cs"/>
          <w:cs/>
        </w:rPr>
        <w:t>่</w:t>
      </w:r>
      <w:r w:rsidR="00FC259D" w:rsidRPr="00027121">
        <w:rPr>
          <w:rFonts w:ascii="Angsana New" w:hAnsi="Angsana New" w:cs="Angsana New" w:hint="cs"/>
        </w:rPr>
        <w:t xml:space="preserve"> </w:t>
      </w:r>
      <w:r w:rsidR="0031534D" w:rsidRPr="00450241">
        <w:rPr>
          <w:rFonts w:ascii="Angsana New" w:hAnsi="Angsana New" w:cs="Angsana New" w:hint="cs"/>
        </w:rPr>
        <w:t xml:space="preserve">30 </w:t>
      </w:r>
      <w:r w:rsidR="008D5318" w:rsidRPr="00B5475F">
        <w:rPr>
          <w:rFonts w:ascii="Angsana New" w:hAnsi="Angsana New" w:cs="Angsana New" w:hint="cs"/>
          <w:cs/>
        </w:rPr>
        <w:t>กันย</w:t>
      </w:r>
      <w:r w:rsidR="0031534D" w:rsidRPr="00B5475F">
        <w:rPr>
          <w:rFonts w:ascii="Angsana New" w:hAnsi="Angsana New" w:cs="Angsana New" w:hint="cs"/>
          <w:cs/>
        </w:rPr>
        <w:t>ายน</w:t>
      </w:r>
      <w:r w:rsidR="00040045" w:rsidRPr="00027121">
        <w:rPr>
          <w:rFonts w:ascii="Angsana New" w:hAnsi="Angsana New" w:cs="Angsana New" w:hint="cs"/>
        </w:rPr>
        <w:t xml:space="preserve"> </w:t>
      </w:r>
      <w:r w:rsidR="001A61BE" w:rsidRPr="00450241">
        <w:rPr>
          <w:rFonts w:ascii="Angsana New" w:hAnsi="Angsana New" w:cs="Angsana New" w:hint="cs"/>
        </w:rPr>
        <w:t>2</w:t>
      </w:r>
      <w:r w:rsidR="00040045" w:rsidRPr="00450241">
        <w:rPr>
          <w:rFonts w:ascii="Angsana New" w:hAnsi="Angsana New" w:cs="Angsana New" w:hint="cs"/>
        </w:rPr>
        <w:t>56</w:t>
      </w:r>
      <w:r w:rsidR="001A61BE" w:rsidRPr="00450241">
        <w:rPr>
          <w:rFonts w:ascii="Angsana New" w:hAnsi="Angsana New" w:cs="Angsana New" w:hint="cs"/>
        </w:rPr>
        <w:t>8</w:t>
      </w:r>
      <w:r w:rsidR="00040045" w:rsidRPr="00B5475F">
        <w:rPr>
          <w:rFonts w:ascii="Angsana New" w:hAnsi="Angsana New" w:cs="Angsana New" w:hint="cs"/>
          <w:cs/>
        </w:rPr>
        <w:t xml:space="preserve"> และ </w:t>
      </w:r>
      <w:r w:rsidR="000448CF" w:rsidRPr="00450241">
        <w:rPr>
          <w:rFonts w:ascii="Angsana New" w:hAnsi="Angsana New" w:cs="Angsana New" w:hint="cs"/>
        </w:rPr>
        <w:t>256</w:t>
      </w:r>
      <w:r w:rsidR="001A61BE" w:rsidRPr="00450241">
        <w:rPr>
          <w:rFonts w:ascii="Angsana New" w:hAnsi="Angsana New" w:cs="Angsana New" w:hint="cs"/>
        </w:rPr>
        <w:t>7</w:t>
      </w:r>
      <w:r w:rsidR="00307A6D" w:rsidRPr="00450241">
        <w:rPr>
          <w:rFonts w:ascii="Angsana New" w:hAnsi="Angsana New" w:cs="Angsana New" w:hint="cs"/>
          <w:cs/>
        </w:rPr>
        <w:t xml:space="preserve"> </w:t>
      </w:r>
      <w:r w:rsidR="009C3690" w:rsidRPr="00450241">
        <w:rPr>
          <w:rFonts w:ascii="Angsana New" w:hAnsi="Angsana New" w:cs="Angsana New" w:hint="cs"/>
          <w:cs/>
        </w:rPr>
        <w:t>มีดังนี้</w:t>
      </w:r>
    </w:p>
    <w:tbl>
      <w:tblPr>
        <w:tblW w:w="988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936"/>
        <w:gridCol w:w="1271"/>
        <w:gridCol w:w="240"/>
        <w:gridCol w:w="1322"/>
        <w:gridCol w:w="236"/>
        <w:gridCol w:w="1325"/>
        <w:gridCol w:w="236"/>
        <w:gridCol w:w="1323"/>
      </w:tblGrid>
      <w:tr w:rsidR="004D4A37" w:rsidRPr="005764E7" w14:paraId="7654C205" w14:textId="77777777" w:rsidTr="005A6500">
        <w:trPr>
          <w:trHeight w:val="397"/>
          <w:tblHeader/>
        </w:trPr>
        <w:tc>
          <w:tcPr>
            <w:tcW w:w="3936" w:type="dxa"/>
            <w:vAlign w:val="bottom"/>
          </w:tcPr>
          <w:p w14:paraId="111E4D54" w14:textId="77777777" w:rsidR="004D4A37" w:rsidRPr="00625007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bottom"/>
          </w:tcPr>
          <w:p w14:paraId="52893F78" w14:textId="77777777" w:rsidR="004D4A37" w:rsidRPr="00E50F26" w:rsidRDefault="004D4A37" w:rsidP="008551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5475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D4A37" w:rsidRPr="00D35C26" w14:paraId="3390A7B9" w14:textId="77777777" w:rsidTr="005A6500">
        <w:trPr>
          <w:trHeight w:val="397"/>
          <w:tblHeader/>
        </w:trPr>
        <w:tc>
          <w:tcPr>
            <w:tcW w:w="3936" w:type="dxa"/>
            <w:vAlign w:val="bottom"/>
          </w:tcPr>
          <w:p w14:paraId="2CA43B72" w14:textId="77777777" w:rsidR="004D4A37" w:rsidRPr="00625007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3" w:type="dxa"/>
            <w:gridSpan w:val="7"/>
            <w:vAlign w:val="bottom"/>
          </w:tcPr>
          <w:p w14:paraId="33894108" w14:textId="77777777" w:rsidR="004D4A37" w:rsidRPr="00B5475F" w:rsidRDefault="004D4A37" w:rsidP="0085518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4D4A37" w:rsidRPr="00D35C26" w14:paraId="5FFE4EDB" w14:textId="77777777" w:rsidTr="005A6500">
        <w:trPr>
          <w:trHeight w:val="397"/>
          <w:tblHeader/>
        </w:trPr>
        <w:tc>
          <w:tcPr>
            <w:tcW w:w="3936" w:type="dxa"/>
            <w:vAlign w:val="bottom"/>
          </w:tcPr>
          <w:p w14:paraId="4F7F398D" w14:textId="77777777" w:rsidR="004D4A37" w:rsidRPr="00625007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3" w:type="dxa"/>
            <w:gridSpan w:val="7"/>
            <w:vAlign w:val="bottom"/>
          </w:tcPr>
          <w:p w14:paraId="5ECFABCA" w14:textId="77777777" w:rsidR="004D4A37" w:rsidRPr="00B5475F" w:rsidRDefault="004D4A37" w:rsidP="0085518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4A37" w:rsidRPr="002D131C" w14:paraId="7DD97100" w14:textId="77777777" w:rsidTr="005A6500">
        <w:trPr>
          <w:trHeight w:val="397"/>
          <w:tblHeader/>
        </w:trPr>
        <w:tc>
          <w:tcPr>
            <w:tcW w:w="3936" w:type="dxa"/>
            <w:vAlign w:val="bottom"/>
          </w:tcPr>
          <w:p w14:paraId="3A2405AB" w14:textId="77777777" w:rsidR="004D4A37" w:rsidRPr="00625007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3" w:type="dxa"/>
            <w:gridSpan w:val="3"/>
            <w:tcBorders>
              <w:top w:val="single" w:sz="4" w:space="0" w:color="auto"/>
            </w:tcBorders>
            <w:vAlign w:val="bottom"/>
          </w:tcPr>
          <w:p w14:paraId="12FA505C" w14:textId="77777777" w:rsidR="004D4A37" w:rsidRPr="005764E7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36" w:type="dxa"/>
            <w:tcBorders>
              <w:top w:val="single" w:sz="4" w:space="0" w:color="auto"/>
              <w:right w:val="nil"/>
            </w:tcBorders>
            <w:vAlign w:val="bottom"/>
          </w:tcPr>
          <w:p w14:paraId="27E987BB" w14:textId="77777777" w:rsidR="004D4A37" w:rsidRPr="00625007" w:rsidRDefault="004D4A37" w:rsidP="00855184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left w:val="nil"/>
            </w:tcBorders>
            <w:vAlign w:val="bottom"/>
          </w:tcPr>
          <w:p w14:paraId="4508CE26" w14:textId="25598454" w:rsidR="004D4A37" w:rsidRPr="002D131C" w:rsidRDefault="004D4A37" w:rsidP="00855184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8D5318" w:rsidRPr="00B5475F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4D4A37" w:rsidRPr="00D35C26" w14:paraId="43A66ADB" w14:textId="77777777" w:rsidTr="005A6500">
        <w:trPr>
          <w:trHeight w:val="397"/>
          <w:tblHeader/>
        </w:trPr>
        <w:tc>
          <w:tcPr>
            <w:tcW w:w="3936" w:type="dxa"/>
            <w:vAlign w:val="bottom"/>
          </w:tcPr>
          <w:p w14:paraId="19D10E1B" w14:textId="77777777" w:rsidR="004D4A37" w:rsidRPr="00B5475F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3" w:type="dxa"/>
            <w:gridSpan w:val="3"/>
            <w:tcBorders>
              <w:bottom w:val="single" w:sz="4" w:space="0" w:color="auto"/>
            </w:tcBorders>
            <w:vAlign w:val="bottom"/>
          </w:tcPr>
          <w:p w14:paraId="0416D417" w14:textId="6FD83E3B" w:rsidR="004D4A37" w:rsidRPr="000125BD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="008D5318" w:rsidRPr="00B5475F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</w:p>
        </w:tc>
        <w:tc>
          <w:tcPr>
            <w:tcW w:w="236" w:type="dxa"/>
            <w:tcBorders>
              <w:right w:val="nil"/>
            </w:tcBorders>
            <w:vAlign w:val="bottom"/>
          </w:tcPr>
          <w:p w14:paraId="7AD32542" w14:textId="77777777" w:rsidR="004D4A37" w:rsidRPr="00B5475F" w:rsidRDefault="004D4A37" w:rsidP="00855184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114949F1" w14:textId="746088CB" w:rsidR="004D4A37" w:rsidRPr="00B5475F" w:rsidRDefault="004D4A37" w:rsidP="00855184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="008D5318" w:rsidRPr="00B5475F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</w:p>
        </w:tc>
      </w:tr>
      <w:tr w:rsidR="004D4A37" w:rsidRPr="00B14A48" w14:paraId="374861A1" w14:textId="77777777" w:rsidTr="005A6500">
        <w:trPr>
          <w:trHeight w:val="397"/>
          <w:tblHeader/>
        </w:trPr>
        <w:tc>
          <w:tcPr>
            <w:tcW w:w="3936" w:type="dxa"/>
            <w:vAlign w:val="bottom"/>
          </w:tcPr>
          <w:p w14:paraId="625E3843" w14:textId="77777777" w:rsidR="004D4A37" w:rsidRPr="00B5475F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140F9" w14:textId="5BE67ED5" w:rsidR="004D4A37" w:rsidRPr="000448CF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2568</w:t>
            </w:r>
          </w:p>
        </w:tc>
        <w:tc>
          <w:tcPr>
            <w:tcW w:w="240" w:type="dxa"/>
            <w:vAlign w:val="bottom"/>
          </w:tcPr>
          <w:p w14:paraId="6C467A1B" w14:textId="77777777" w:rsidR="004D4A37" w:rsidRPr="005764E7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73BFE" w14:textId="7E6E060C" w:rsidR="004D4A37" w:rsidRPr="004D4A37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A48">
              <w:rPr>
                <w:rFonts w:ascii="Angsana New" w:hAnsi="Angsana New"/>
                <w:sz w:val="28"/>
                <w:szCs w:val="28"/>
                <w:lang w:val="en-ZW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236" w:type="dxa"/>
            <w:vAlign w:val="bottom"/>
          </w:tcPr>
          <w:p w14:paraId="0455658E" w14:textId="77777777" w:rsidR="004D4A37" w:rsidRPr="00B14A48" w:rsidRDefault="004D4A37" w:rsidP="00855184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5A9BD" w14:textId="73F4BC41" w:rsidR="004D4A37" w:rsidRPr="00B14A48" w:rsidRDefault="004D4A37" w:rsidP="00855184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EED977E" w14:textId="77777777" w:rsidR="004D4A37" w:rsidRPr="00B14A48" w:rsidRDefault="004D4A37" w:rsidP="00855184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9A2D4" w14:textId="5076286A" w:rsidR="004D4A37" w:rsidRPr="00B14A48" w:rsidRDefault="004D4A37" w:rsidP="00855184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B14A48">
              <w:rPr>
                <w:rFonts w:ascii="Angsana New" w:hAnsi="Angsana New"/>
                <w:sz w:val="28"/>
                <w:szCs w:val="28"/>
                <w:lang w:val="en-ZW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7</w:t>
            </w:r>
          </w:p>
        </w:tc>
      </w:tr>
      <w:tr w:rsidR="004D4A37" w:rsidRPr="005764E7" w14:paraId="5F23D496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6ED62352" w14:textId="77777777" w:rsidR="004D4A37" w:rsidRPr="00B5475F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B5475F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B5475F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B5475F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ซื้อสินค้า</w:t>
            </w:r>
          </w:p>
        </w:tc>
        <w:tc>
          <w:tcPr>
            <w:tcW w:w="1271" w:type="dxa"/>
          </w:tcPr>
          <w:p w14:paraId="2815E5B8" w14:textId="77777777" w:rsidR="004D4A37" w:rsidRPr="005764E7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0" w:type="dxa"/>
          </w:tcPr>
          <w:p w14:paraId="6B1A9118" w14:textId="77777777" w:rsidR="004D4A37" w:rsidRPr="005764E7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</w:tcPr>
          <w:p w14:paraId="753D29F8" w14:textId="77777777" w:rsidR="004D4A37" w:rsidRPr="005764E7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468010A5" w14:textId="77777777" w:rsidR="004D4A37" w:rsidRPr="00625007" w:rsidRDefault="004D4A37" w:rsidP="008551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3A0B6607" w14:textId="77777777" w:rsidR="004D4A37" w:rsidRPr="00B5475F" w:rsidRDefault="004D4A37" w:rsidP="008551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6255FD72" w14:textId="77777777" w:rsidR="004D4A37" w:rsidRPr="005764E7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vAlign w:val="center"/>
          </w:tcPr>
          <w:p w14:paraId="17E8F5A1" w14:textId="77777777" w:rsidR="004D4A37" w:rsidRPr="005764E7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A37" w:rsidRPr="00D35C26" w14:paraId="14A1FAE8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7C9F7A0C" w14:textId="77777777" w:rsidR="004D4A37" w:rsidRPr="00B5475F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71" w:type="dxa"/>
          </w:tcPr>
          <w:p w14:paraId="0D1A0C5C" w14:textId="77777777" w:rsidR="004D4A37" w:rsidRPr="005764E7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0" w:type="dxa"/>
          </w:tcPr>
          <w:p w14:paraId="3B58CB69" w14:textId="77777777" w:rsidR="004D4A37" w:rsidRPr="005764E7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</w:tcPr>
          <w:p w14:paraId="58805881" w14:textId="77777777" w:rsidR="004D4A37" w:rsidRPr="005764E7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4ED03324" w14:textId="77777777" w:rsidR="004D4A37" w:rsidRPr="00625007" w:rsidRDefault="004D4A37" w:rsidP="008551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2446C399" w14:textId="77777777" w:rsidR="004D4A37" w:rsidRPr="00B5475F" w:rsidRDefault="004D4A37" w:rsidP="008551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9CA7E0D" w14:textId="77777777" w:rsidR="004D4A37" w:rsidRPr="005764E7" w:rsidRDefault="004D4A37" w:rsidP="008551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bottom"/>
          </w:tcPr>
          <w:p w14:paraId="78529EC6" w14:textId="77777777" w:rsidR="004D4A37" w:rsidRPr="00B5475F" w:rsidRDefault="004D4A37" w:rsidP="008551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4D4A37" w:rsidRPr="005764E7" w14:paraId="1B2EA9B3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25235C31" w14:textId="77777777" w:rsidR="004D4A37" w:rsidRPr="00B5475F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1271" w:type="dxa"/>
            <w:vAlign w:val="bottom"/>
          </w:tcPr>
          <w:p w14:paraId="58948955" w14:textId="77777777" w:rsidR="004D4A37" w:rsidRPr="000738BB" w:rsidRDefault="004D4A37" w:rsidP="008551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5565714C" w14:textId="77777777" w:rsidR="004D4A37" w:rsidRPr="005764E7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vAlign w:val="bottom"/>
          </w:tcPr>
          <w:p w14:paraId="2FB84E45" w14:textId="77777777" w:rsidR="004D4A37" w:rsidRPr="000738BB" w:rsidRDefault="004D4A37" w:rsidP="008551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9F88DA" w14:textId="77777777" w:rsidR="004D4A37" w:rsidRPr="005764E7" w:rsidRDefault="004D4A37" w:rsidP="008551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1F520098" w14:textId="77777777" w:rsidR="004D4A37" w:rsidRPr="005764E7" w:rsidRDefault="004D4A37" w:rsidP="008551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7ED8230" w14:textId="77777777" w:rsidR="004D4A37" w:rsidRPr="005764E7" w:rsidRDefault="004D4A37" w:rsidP="008551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bottom"/>
          </w:tcPr>
          <w:p w14:paraId="5DA84367" w14:textId="77777777" w:rsidR="004D4A37" w:rsidRPr="005764E7" w:rsidRDefault="004D4A37" w:rsidP="008551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406FF" w:rsidRPr="00E31D08" w14:paraId="0F8E68CF" w14:textId="77777777" w:rsidTr="00F406FF">
        <w:trPr>
          <w:trHeight w:val="397"/>
        </w:trPr>
        <w:tc>
          <w:tcPr>
            <w:tcW w:w="3936" w:type="dxa"/>
            <w:vAlign w:val="bottom"/>
          </w:tcPr>
          <w:p w14:paraId="6831055A" w14:textId="77777777" w:rsidR="00F406FF" w:rsidRPr="00B5475F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271" w:type="dxa"/>
            <w:vAlign w:val="bottom"/>
          </w:tcPr>
          <w:p w14:paraId="3BA738EB" w14:textId="459CC60C" w:rsidR="00F406FF" w:rsidRPr="000738BB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75</w:t>
            </w:r>
            <w:r w:rsidRPr="008D53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083</w:t>
            </w:r>
          </w:p>
        </w:tc>
        <w:tc>
          <w:tcPr>
            <w:tcW w:w="240" w:type="dxa"/>
            <w:vAlign w:val="bottom"/>
          </w:tcPr>
          <w:p w14:paraId="193F6671" w14:textId="77777777" w:rsidR="00F406FF" w:rsidRPr="005764E7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vAlign w:val="bottom"/>
          </w:tcPr>
          <w:p w14:paraId="3049B313" w14:textId="680E84F1" w:rsidR="00F406FF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D53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59,430</w:t>
            </w:r>
          </w:p>
        </w:tc>
        <w:tc>
          <w:tcPr>
            <w:tcW w:w="236" w:type="dxa"/>
            <w:vAlign w:val="bottom"/>
          </w:tcPr>
          <w:p w14:paraId="1667B852" w14:textId="77777777" w:rsidR="00F406FF" w:rsidRPr="005764E7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2416E228" w14:textId="0C774C43" w:rsidR="00F406FF" w:rsidRPr="005764E7" w:rsidRDefault="00EA389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205</w:t>
            </w:r>
            <w:r w:rsidR="00F406FF" w:rsidRPr="008D53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975</w:t>
            </w:r>
          </w:p>
        </w:tc>
        <w:tc>
          <w:tcPr>
            <w:tcW w:w="236" w:type="dxa"/>
            <w:vAlign w:val="bottom"/>
          </w:tcPr>
          <w:p w14:paraId="1CEECD22" w14:textId="77777777" w:rsidR="00F406FF" w:rsidRPr="005764E7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bottom"/>
          </w:tcPr>
          <w:p w14:paraId="10405876" w14:textId="09C943B8" w:rsidR="00F406FF" w:rsidRPr="00E31D08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D53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158,279</w:t>
            </w:r>
          </w:p>
        </w:tc>
      </w:tr>
      <w:tr w:rsidR="00F406FF" w:rsidRPr="00E31D08" w14:paraId="52026A12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7F880145" w14:textId="69A8BF3B" w:rsidR="00F406FF" w:rsidRPr="00B5475F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8" w:right="14" w:hanging="141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vAlign w:val="bottom"/>
          </w:tcPr>
          <w:p w14:paraId="1FA5C0EF" w14:textId="77777777" w:rsidR="00F406FF" w:rsidRPr="000738BB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4E756E2" w14:textId="77777777" w:rsidR="00F406FF" w:rsidRPr="005764E7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vAlign w:val="bottom"/>
          </w:tcPr>
          <w:p w14:paraId="29FCEF93" w14:textId="77777777" w:rsidR="00F406FF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77F9B37" w14:textId="77777777" w:rsidR="00F406FF" w:rsidRPr="005764E7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25726B64" w14:textId="77777777" w:rsidR="00F406FF" w:rsidRPr="005764E7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18EB013" w14:textId="77777777" w:rsidR="00F406FF" w:rsidRPr="005764E7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bottom"/>
          </w:tcPr>
          <w:p w14:paraId="4A058D16" w14:textId="77777777" w:rsidR="00F406FF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406FF" w:rsidRPr="00E31D08" w14:paraId="56883032" w14:textId="77777777" w:rsidTr="00F406FF">
        <w:trPr>
          <w:trHeight w:val="397"/>
        </w:trPr>
        <w:tc>
          <w:tcPr>
            <w:tcW w:w="3936" w:type="dxa"/>
            <w:vAlign w:val="bottom"/>
          </w:tcPr>
          <w:p w14:paraId="6433D30D" w14:textId="09BD3851" w:rsidR="00F406FF" w:rsidRPr="00B5475F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 w:hanging="113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33348EFD" w14:textId="4A8E5117" w:rsidR="00F406FF" w:rsidRPr="000738BB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025E3DA8" w14:textId="77777777" w:rsidR="00F406FF" w:rsidRPr="005764E7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746FFCEB" w14:textId="77F5F508" w:rsidR="00F406FF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746A7A2" w14:textId="77777777" w:rsidR="00F406FF" w:rsidRPr="005764E7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3C99973E" w14:textId="7432EEFD" w:rsidR="00F406FF" w:rsidRPr="005764E7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175</w:t>
            </w:r>
          </w:p>
        </w:tc>
        <w:tc>
          <w:tcPr>
            <w:tcW w:w="236" w:type="dxa"/>
            <w:vAlign w:val="bottom"/>
          </w:tcPr>
          <w:p w14:paraId="6B4BF180" w14:textId="77777777" w:rsidR="00F406FF" w:rsidRPr="005764E7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5B7C9C62" w14:textId="31C61E02" w:rsidR="00F406FF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F406FF" w:rsidRPr="005764E7" w14:paraId="10C1D967" w14:textId="77777777" w:rsidTr="00F406FF">
        <w:trPr>
          <w:trHeight w:val="397"/>
        </w:trPr>
        <w:tc>
          <w:tcPr>
            <w:tcW w:w="3936" w:type="dxa"/>
            <w:vAlign w:val="bottom"/>
          </w:tcPr>
          <w:p w14:paraId="65577AAE" w14:textId="77777777" w:rsidR="00F406FF" w:rsidRPr="00B5475F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0A48DD" w14:textId="1D759A57" w:rsidR="00F406FF" w:rsidRPr="0086466E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75</w:t>
            </w:r>
            <w:r w:rsidRPr="008D531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083</w:t>
            </w:r>
          </w:p>
        </w:tc>
        <w:tc>
          <w:tcPr>
            <w:tcW w:w="240" w:type="dxa"/>
            <w:vAlign w:val="bottom"/>
          </w:tcPr>
          <w:p w14:paraId="6D9A3673" w14:textId="77777777" w:rsidR="00F406FF" w:rsidRPr="005764E7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27D6C2" w14:textId="1ED260D6" w:rsidR="00F406FF" w:rsidRPr="0086466E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5318">
              <w:rPr>
                <w:rFonts w:ascii="Angsana New" w:hAnsi="Angsana New"/>
                <w:sz w:val="28"/>
                <w:szCs w:val="28"/>
                <w:lang w:val="en-US"/>
              </w:rPr>
              <w:t>59,430</w:t>
            </w:r>
          </w:p>
        </w:tc>
        <w:tc>
          <w:tcPr>
            <w:tcW w:w="236" w:type="dxa"/>
            <w:vAlign w:val="bottom"/>
          </w:tcPr>
          <w:p w14:paraId="2366A96B" w14:textId="77777777" w:rsidR="00F406FF" w:rsidRPr="005764E7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7E38A7" w14:textId="4C0F0AC6" w:rsidR="00F406FF" w:rsidRPr="005764E7" w:rsidRDefault="00EA389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206</w:t>
            </w:r>
            <w:r w:rsidR="00F406FF" w:rsidRPr="008D531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</w:p>
        </w:tc>
        <w:tc>
          <w:tcPr>
            <w:tcW w:w="236" w:type="dxa"/>
            <w:vAlign w:val="bottom"/>
          </w:tcPr>
          <w:p w14:paraId="69501CC8" w14:textId="77777777" w:rsidR="00F406FF" w:rsidRPr="005764E7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6D14C0" w14:textId="566307E5" w:rsidR="00F406FF" w:rsidRPr="005764E7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5318">
              <w:rPr>
                <w:rFonts w:ascii="Angsana New" w:hAnsi="Angsana New"/>
                <w:sz w:val="28"/>
                <w:szCs w:val="28"/>
                <w:lang w:val="en-US"/>
              </w:rPr>
              <w:t>158,279</w:t>
            </w:r>
          </w:p>
        </w:tc>
      </w:tr>
      <w:tr w:rsidR="00F406FF" w:rsidRPr="00481580" w14:paraId="01F93CE9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77BDFB1D" w14:textId="59F6B1C6" w:rsidR="00F406FF" w:rsidRPr="00B5475F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5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รายได้เงินปันผล</w:t>
            </w:r>
          </w:p>
        </w:tc>
        <w:tc>
          <w:tcPr>
            <w:tcW w:w="127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57784D" w14:textId="77777777" w:rsidR="00F406FF" w:rsidRPr="0086466E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0CAF0A0D" w14:textId="77777777" w:rsidR="00F406FF" w:rsidRPr="005764E7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22153AA" w14:textId="77777777" w:rsidR="00F406FF" w:rsidRPr="00B5475F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43936A6A" w14:textId="77777777" w:rsidR="00F406FF" w:rsidRPr="005764E7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662D31" w14:textId="77777777" w:rsidR="00F406FF" w:rsidRPr="005764E7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FE06B9F" w14:textId="77777777" w:rsidR="00F406FF" w:rsidRPr="005764E7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vAlign w:val="bottom"/>
          </w:tcPr>
          <w:p w14:paraId="4F8D7CCA" w14:textId="77777777" w:rsidR="00F406FF" w:rsidRPr="00481580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406FF" w:rsidRPr="00F67D73" w14:paraId="02A723BF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3C133B89" w14:textId="77777777" w:rsidR="00F406FF" w:rsidRPr="00B5475F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vAlign w:val="bottom"/>
          </w:tcPr>
          <w:p w14:paraId="48DFCE23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4CF3E69C" w14:textId="77777777" w:rsidR="00F406FF" w:rsidRPr="00F67D73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bottom"/>
          </w:tcPr>
          <w:p w14:paraId="43E2DCF7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143D7F4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52C09EE1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29C0584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bottom"/>
          </w:tcPr>
          <w:p w14:paraId="768C6261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406FF" w:rsidRPr="00F67D73" w14:paraId="42B01957" w14:textId="77777777" w:rsidTr="00F406FF">
        <w:trPr>
          <w:trHeight w:val="397"/>
        </w:trPr>
        <w:tc>
          <w:tcPr>
            <w:tcW w:w="3936" w:type="dxa"/>
            <w:vAlign w:val="bottom"/>
          </w:tcPr>
          <w:p w14:paraId="6112F747" w14:textId="77777777" w:rsidR="00F406FF" w:rsidRPr="00B5475F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271" w:type="dxa"/>
            <w:vAlign w:val="bottom"/>
          </w:tcPr>
          <w:p w14:paraId="2FA55509" w14:textId="52DBBF6C" w:rsidR="00F406FF" w:rsidRPr="004A7F8C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74BBF682" w14:textId="77777777" w:rsidR="00F406FF" w:rsidRPr="00F67D73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bottom"/>
          </w:tcPr>
          <w:p w14:paraId="69ECDAED" w14:textId="0CEF3B0D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E97A01F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59E69FEC" w14:textId="48F16A69" w:rsidR="00F406FF" w:rsidRPr="004A7F8C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A7F8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881</w:t>
            </w:r>
          </w:p>
        </w:tc>
        <w:tc>
          <w:tcPr>
            <w:tcW w:w="236" w:type="dxa"/>
            <w:vAlign w:val="bottom"/>
          </w:tcPr>
          <w:p w14:paraId="7F9218B1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bottom"/>
          </w:tcPr>
          <w:p w14:paraId="22CA3716" w14:textId="49FFFB52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F8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2,52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</w:tr>
      <w:tr w:rsidR="00F406FF" w:rsidRPr="00F67D73" w14:paraId="40BCB54B" w14:textId="77777777" w:rsidTr="00F406FF">
        <w:trPr>
          <w:trHeight w:val="397"/>
        </w:trPr>
        <w:tc>
          <w:tcPr>
            <w:tcW w:w="3936" w:type="dxa"/>
            <w:vAlign w:val="bottom"/>
          </w:tcPr>
          <w:p w14:paraId="78C8E9FB" w14:textId="77777777" w:rsidR="00F406FF" w:rsidRPr="00B5475F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pacing w:val="-12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pacing w:val="-12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271" w:type="dxa"/>
            <w:vAlign w:val="bottom"/>
          </w:tcPr>
          <w:p w14:paraId="4EC5380C" w14:textId="534B6C13" w:rsidR="00F406FF" w:rsidRPr="004A7F8C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7F03F38E" w14:textId="77777777" w:rsidR="00F406FF" w:rsidRPr="00F67D73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bottom"/>
          </w:tcPr>
          <w:p w14:paraId="55A38E90" w14:textId="67B9D3D6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EA10D70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038D8DCF" w14:textId="193F3BB7" w:rsidR="00F406FF" w:rsidRPr="004A7F8C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84</w:t>
            </w:r>
          </w:p>
        </w:tc>
        <w:tc>
          <w:tcPr>
            <w:tcW w:w="236" w:type="dxa"/>
            <w:vAlign w:val="bottom"/>
          </w:tcPr>
          <w:p w14:paraId="6885E4EF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bottom"/>
          </w:tcPr>
          <w:p w14:paraId="73ACA181" w14:textId="7C594DFB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F8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253</w:t>
            </w:r>
          </w:p>
        </w:tc>
      </w:tr>
      <w:tr w:rsidR="00F406FF" w:rsidRPr="00F67D73" w14:paraId="12302E38" w14:textId="77777777" w:rsidTr="00F406FF">
        <w:trPr>
          <w:trHeight w:val="397"/>
        </w:trPr>
        <w:tc>
          <w:tcPr>
            <w:tcW w:w="3936" w:type="dxa"/>
            <w:vAlign w:val="bottom"/>
          </w:tcPr>
          <w:p w14:paraId="2283D996" w14:textId="77777777" w:rsidR="00F406FF" w:rsidRPr="00B5475F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3F1314" w14:textId="1DE960DC" w:rsidR="00F406FF" w:rsidRPr="004A7F8C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283</w:t>
            </w:r>
          </w:p>
        </w:tc>
        <w:tc>
          <w:tcPr>
            <w:tcW w:w="240" w:type="dxa"/>
            <w:vAlign w:val="bottom"/>
          </w:tcPr>
          <w:p w14:paraId="09CBB9F7" w14:textId="77777777" w:rsidR="00F406FF" w:rsidRPr="00F67D73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67A9E815" w14:textId="3A52D4CA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248</w:t>
            </w:r>
          </w:p>
        </w:tc>
        <w:tc>
          <w:tcPr>
            <w:tcW w:w="236" w:type="dxa"/>
            <w:vAlign w:val="bottom"/>
          </w:tcPr>
          <w:p w14:paraId="7C396609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410C6380" w14:textId="428F0DEF" w:rsidR="00F406FF" w:rsidRPr="004A7F8C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956</w:t>
            </w:r>
          </w:p>
        </w:tc>
        <w:tc>
          <w:tcPr>
            <w:tcW w:w="236" w:type="dxa"/>
            <w:vAlign w:val="bottom"/>
          </w:tcPr>
          <w:p w14:paraId="1352057C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4CA933AC" w14:textId="6A3A55F8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602</w:t>
            </w:r>
          </w:p>
        </w:tc>
      </w:tr>
      <w:tr w:rsidR="00F406FF" w:rsidRPr="00F67D73" w14:paraId="33C94BF1" w14:textId="77777777" w:rsidTr="00F406FF">
        <w:trPr>
          <w:trHeight w:val="397"/>
        </w:trPr>
        <w:tc>
          <w:tcPr>
            <w:tcW w:w="3936" w:type="dxa"/>
            <w:vAlign w:val="center"/>
          </w:tcPr>
          <w:p w14:paraId="5D69E0ED" w14:textId="77777777" w:rsidR="00F406FF" w:rsidRPr="00B5475F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E6C1FC" w14:textId="14BC45E8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283</w:t>
            </w:r>
          </w:p>
        </w:tc>
        <w:tc>
          <w:tcPr>
            <w:tcW w:w="240" w:type="dxa"/>
            <w:vAlign w:val="bottom"/>
          </w:tcPr>
          <w:p w14:paraId="4CACAAE0" w14:textId="77777777" w:rsidR="00F406FF" w:rsidRPr="00F67D73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243469" w14:textId="4BD7BB03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248</w:t>
            </w:r>
          </w:p>
        </w:tc>
        <w:tc>
          <w:tcPr>
            <w:tcW w:w="236" w:type="dxa"/>
            <w:vAlign w:val="bottom"/>
          </w:tcPr>
          <w:p w14:paraId="62FB5C3C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E5D8F" w14:textId="2F7948E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5318">
              <w:rPr>
                <w:rFonts w:ascii="Angsana New" w:hAnsi="Angsana New"/>
                <w:sz w:val="28"/>
                <w:szCs w:val="28"/>
                <w:lang w:val="en-US"/>
              </w:rPr>
              <w:t>3,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921</w:t>
            </w:r>
          </w:p>
        </w:tc>
        <w:tc>
          <w:tcPr>
            <w:tcW w:w="236" w:type="dxa"/>
            <w:vAlign w:val="bottom"/>
          </w:tcPr>
          <w:p w14:paraId="22282924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F1D05" w14:textId="1CAA296F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5318">
              <w:rPr>
                <w:rFonts w:ascii="Angsana New" w:hAnsi="Angsana New"/>
                <w:sz w:val="28"/>
                <w:szCs w:val="28"/>
                <w:lang w:val="en-US"/>
              </w:rPr>
              <w:t>3,376</w:t>
            </w:r>
          </w:p>
        </w:tc>
      </w:tr>
      <w:tr w:rsidR="00F406FF" w14:paraId="64D502EE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00E57A89" w14:textId="77777777" w:rsidR="00F406FF" w:rsidRPr="00B5475F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รายได้อื่น (ค่านายหน้า ค่าเช่า และอื่นๆ)</w:t>
            </w:r>
          </w:p>
        </w:tc>
        <w:tc>
          <w:tcPr>
            <w:tcW w:w="1271" w:type="dxa"/>
            <w:tcBorders>
              <w:left w:val="nil"/>
              <w:right w:val="nil"/>
            </w:tcBorders>
            <w:vAlign w:val="center"/>
          </w:tcPr>
          <w:p w14:paraId="7E9A86A6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center"/>
          </w:tcPr>
          <w:p w14:paraId="092C86F2" w14:textId="77777777" w:rsidR="00F406FF" w:rsidRPr="00F67D73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14:paraId="0C419B81" w14:textId="77777777" w:rsidR="00F406FF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BF75012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69C7A2D2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ABE3BCA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center"/>
          </w:tcPr>
          <w:p w14:paraId="5F0884A1" w14:textId="77777777" w:rsidR="00F406FF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406FF" w14:paraId="0D541A4E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5ADE5A9F" w14:textId="77777777" w:rsidR="00F406FF" w:rsidRPr="00B5475F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71" w:type="dxa"/>
            <w:tcBorders>
              <w:left w:val="nil"/>
              <w:right w:val="nil"/>
            </w:tcBorders>
            <w:vAlign w:val="center"/>
          </w:tcPr>
          <w:p w14:paraId="1F4770C3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center"/>
          </w:tcPr>
          <w:p w14:paraId="12BDAB01" w14:textId="77777777" w:rsidR="00F406FF" w:rsidRPr="00F67D73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14:paraId="115607C1" w14:textId="77777777" w:rsidR="00F406FF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C74280B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7F30F8EC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4CA6827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center"/>
          </w:tcPr>
          <w:p w14:paraId="340A61BB" w14:textId="77777777" w:rsidR="00F406FF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406FF" w14:paraId="68F295AA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6E81CDDE" w14:textId="77777777" w:rsidR="00F406FF" w:rsidRPr="00B5475F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</w:p>
        </w:tc>
        <w:tc>
          <w:tcPr>
            <w:tcW w:w="1271" w:type="dxa"/>
            <w:tcBorders>
              <w:left w:val="nil"/>
              <w:right w:val="nil"/>
            </w:tcBorders>
            <w:vAlign w:val="center"/>
          </w:tcPr>
          <w:p w14:paraId="04C3ABF2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center"/>
          </w:tcPr>
          <w:p w14:paraId="61A824C6" w14:textId="77777777" w:rsidR="00F406FF" w:rsidRPr="00F67D73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14:paraId="0A97B32C" w14:textId="77777777" w:rsidR="00F406FF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8C16065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2D9BF27C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2B2592F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center"/>
          </w:tcPr>
          <w:p w14:paraId="1F144D9F" w14:textId="77777777" w:rsidR="00F406FF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406FF" w14:paraId="3D989A6E" w14:textId="77777777" w:rsidTr="00F406FF">
        <w:trPr>
          <w:trHeight w:val="397"/>
        </w:trPr>
        <w:tc>
          <w:tcPr>
            <w:tcW w:w="3936" w:type="dxa"/>
            <w:vAlign w:val="bottom"/>
          </w:tcPr>
          <w:p w14:paraId="3D6490D8" w14:textId="77777777" w:rsidR="00F406FF" w:rsidRPr="00B5475F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271" w:type="dxa"/>
            <w:tcBorders>
              <w:left w:val="nil"/>
              <w:right w:val="nil"/>
            </w:tcBorders>
            <w:vAlign w:val="bottom"/>
          </w:tcPr>
          <w:p w14:paraId="5615927F" w14:textId="71B7DD9A" w:rsidR="00F406FF" w:rsidRPr="00F349FC" w:rsidRDefault="008B07C1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240</w:t>
            </w:r>
          </w:p>
        </w:tc>
        <w:tc>
          <w:tcPr>
            <w:tcW w:w="240" w:type="dxa"/>
            <w:vAlign w:val="bottom"/>
          </w:tcPr>
          <w:p w14:paraId="14A1FEC9" w14:textId="77777777" w:rsidR="00F406FF" w:rsidRPr="00F67D73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bottom"/>
          </w:tcPr>
          <w:p w14:paraId="25B82709" w14:textId="30D9F19F" w:rsidR="00F406FF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553</w:t>
            </w:r>
          </w:p>
        </w:tc>
        <w:tc>
          <w:tcPr>
            <w:tcW w:w="236" w:type="dxa"/>
            <w:vAlign w:val="bottom"/>
          </w:tcPr>
          <w:p w14:paraId="24BE38B9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3092CA61" w14:textId="7DBCBD4E" w:rsidR="00F406FF" w:rsidRPr="007E3F2E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</w:t>
            </w:r>
            <w:r w:rsidR="008B07C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402</w:t>
            </w:r>
          </w:p>
        </w:tc>
        <w:tc>
          <w:tcPr>
            <w:tcW w:w="236" w:type="dxa"/>
            <w:vAlign w:val="bottom"/>
          </w:tcPr>
          <w:p w14:paraId="0A6AB56C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bottom"/>
          </w:tcPr>
          <w:p w14:paraId="3ABE9CF8" w14:textId="062E966E" w:rsidR="00F406FF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884</w:t>
            </w:r>
          </w:p>
        </w:tc>
      </w:tr>
      <w:tr w:rsidR="00F406FF" w14:paraId="703CE7EE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22693A9D" w14:textId="77777777" w:rsidR="00F406FF" w:rsidRPr="00B5475F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tcBorders>
              <w:left w:val="nil"/>
              <w:right w:val="nil"/>
            </w:tcBorders>
            <w:vAlign w:val="bottom"/>
          </w:tcPr>
          <w:p w14:paraId="39FA6BE8" w14:textId="77777777" w:rsidR="00F406FF" w:rsidRPr="00F349FC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570A7913" w14:textId="77777777" w:rsidR="00F406FF" w:rsidRPr="00F67D73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bottom"/>
          </w:tcPr>
          <w:p w14:paraId="47D3A6EB" w14:textId="77777777" w:rsidR="00F406FF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DB7571F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1D95FA42" w14:textId="77777777" w:rsidR="00F406FF" w:rsidRPr="007E3F2E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DAE8015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bottom"/>
          </w:tcPr>
          <w:p w14:paraId="4A7471C1" w14:textId="77777777" w:rsidR="00F406FF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406FF" w14:paraId="680A9B16" w14:textId="77777777" w:rsidTr="00F406FF">
        <w:trPr>
          <w:trHeight w:val="397"/>
        </w:trPr>
        <w:tc>
          <w:tcPr>
            <w:tcW w:w="3936" w:type="dxa"/>
            <w:vAlign w:val="bottom"/>
          </w:tcPr>
          <w:p w14:paraId="6B9A8819" w14:textId="77777777" w:rsidR="00F406FF" w:rsidRPr="00B5475F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</w:t>
            </w:r>
            <w:r w:rsidRPr="00B5475F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 บุญวัฒนโชค จำกัด</w:t>
            </w:r>
          </w:p>
        </w:tc>
        <w:tc>
          <w:tcPr>
            <w:tcW w:w="12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6423D7" w14:textId="06CF8326" w:rsidR="00F406FF" w:rsidRPr="00F349FC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  <w:tc>
          <w:tcPr>
            <w:tcW w:w="240" w:type="dxa"/>
            <w:vAlign w:val="bottom"/>
          </w:tcPr>
          <w:p w14:paraId="76BFB336" w14:textId="77777777" w:rsidR="00F406FF" w:rsidRPr="00F67D73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334B2317" w14:textId="7916444A" w:rsidR="00F406FF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648E0896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37EC5D86" w14:textId="14F06DBA" w:rsidR="00F406FF" w:rsidRPr="007E3F2E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</w:t>
            </w:r>
          </w:p>
        </w:tc>
        <w:tc>
          <w:tcPr>
            <w:tcW w:w="236" w:type="dxa"/>
            <w:vAlign w:val="bottom"/>
          </w:tcPr>
          <w:p w14:paraId="01CCC143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271EEA2D" w14:textId="740627B8" w:rsidR="00F406FF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3F2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</w:tr>
      <w:tr w:rsidR="00F406FF" w14:paraId="137F8E09" w14:textId="77777777" w:rsidTr="00F406FF">
        <w:trPr>
          <w:trHeight w:val="397"/>
        </w:trPr>
        <w:tc>
          <w:tcPr>
            <w:tcW w:w="3936" w:type="dxa"/>
            <w:vAlign w:val="bottom"/>
          </w:tcPr>
          <w:p w14:paraId="79EC8A8F" w14:textId="77777777" w:rsidR="00F406FF" w:rsidRPr="00B5475F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8C7B8D" w14:textId="24BDDCB1" w:rsidR="00F406FF" w:rsidRPr="00045FBB" w:rsidRDefault="008B07C1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249</w:t>
            </w:r>
          </w:p>
        </w:tc>
        <w:tc>
          <w:tcPr>
            <w:tcW w:w="240" w:type="dxa"/>
            <w:vAlign w:val="bottom"/>
          </w:tcPr>
          <w:p w14:paraId="626C7D67" w14:textId="77777777" w:rsidR="00F406FF" w:rsidRPr="00F67D73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13C690" w14:textId="73255E50" w:rsidR="00F406FF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562</w:t>
            </w:r>
          </w:p>
        </w:tc>
        <w:tc>
          <w:tcPr>
            <w:tcW w:w="236" w:type="dxa"/>
            <w:vAlign w:val="bottom"/>
          </w:tcPr>
          <w:p w14:paraId="4CB5739B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0CD5C" w14:textId="319186B1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</w:t>
            </w:r>
            <w:r w:rsidR="008B07C1">
              <w:rPr>
                <w:rFonts w:ascii="Angsana New" w:hAnsi="Angsana New"/>
                <w:sz w:val="28"/>
                <w:szCs w:val="28"/>
                <w:lang w:val="en-US"/>
              </w:rPr>
              <w:t>431</w:t>
            </w:r>
          </w:p>
        </w:tc>
        <w:tc>
          <w:tcPr>
            <w:tcW w:w="236" w:type="dxa"/>
            <w:vAlign w:val="bottom"/>
          </w:tcPr>
          <w:p w14:paraId="4D732A46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298FD4" w14:textId="58FDB529" w:rsidR="00F406FF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913</w:t>
            </w:r>
          </w:p>
        </w:tc>
      </w:tr>
      <w:tr w:rsidR="00F406FF" w14:paraId="6F916507" w14:textId="77777777" w:rsidTr="005A6500">
        <w:trPr>
          <w:trHeight w:val="397"/>
        </w:trPr>
        <w:tc>
          <w:tcPr>
            <w:tcW w:w="3936" w:type="dxa"/>
            <w:vAlign w:val="center"/>
          </w:tcPr>
          <w:p w14:paraId="1F78B6D4" w14:textId="77777777" w:rsidR="00F406FF" w:rsidRPr="00B5475F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50AA865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center"/>
          </w:tcPr>
          <w:p w14:paraId="34EB328A" w14:textId="77777777" w:rsidR="00F406FF" w:rsidRPr="00F67D73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  <w:vAlign w:val="center"/>
          </w:tcPr>
          <w:p w14:paraId="3DFE97BF" w14:textId="77777777" w:rsidR="00F406FF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B105C64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top w:val="double" w:sz="4" w:space="0" w:color="auto"/>
            </w:tcBorders>
            <w:vAlign w:val="center"/>
          </w:tcPr>
          <w:p w14:paraId="6DB558A5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1169692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center"/>
          </w:tcPr>
          <w:p w14:paraId="3A9B36C8" w14:textId="77777777" w:rsidR="00F406FF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406FF" w14:paraId="4BA13E81" w14:textId="77777777" w:rsidTr="005A6500">
        <w:trPr>
          <w:trHeight w:val="397"/>
        </w:trPr>
        <w:tc>
          <w:tcPr>
            <w:tcW w:w="3936" w:type="dxa"/>
            <w:vAlign w:val="center"/>
          </w:tcPr>
          <w:p w14:paraId="673B04DE" w14:textId="77777777" w:rsidR="00F406FF" w:rsidRPr="00B5475F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vAlign w:val="center"/>
          </w:tcPr>
          <w:p w14:paraId="5E36B70D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center"/>
          </w:tcPr>
          <w:p w14:paraId="741957F8" w14:textId="77777777" w:rsidR="00F406FF" w:rsidRPr="00F67D73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14:paraId="0B50B4AA" w14:textId="77777777" w:rsidR="00F406FF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22FA311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688F9DB0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8A152F5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center"/>
          </w:tcPr>
          <w:p w14:paraId="0FF88209" w14:textId="77777777" w:rsidR="00F406FF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406FF" w14:paraId="53E979A6" w14:textId="77777777" w:rsidTr="005A6500">
        <w:trPr>
          <w:trHeight w:val="397"/>
        </w:trPr>
        <w:tc>
          <w:tcPr>
            <w:tcW w:w="3936" w:type="dxa"/>
            <w:vAlign w:val="center"/>
          </w:tcPr>
          <w:p w14:paraId="15E26BA5" w14:textId="77777777" w:rsidR="00F406FF" w:rsidRPr="00B5475F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vAlign w:val="center"/>
          </w:tcPr>
          <w:p w14:paraId="2A485D81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center"/>
          </w:tcPr>
          <w:p w14:paraId="3537D90F" w14:textId="77777777" w:rsidR="00F406FF" w:rsidRPr="00F67D73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14:paraId="3A8EDAF5" w14:textId="77777777" w:rsidR="00F406FF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572BFEC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6E398F2F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136DEBC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center"/>
          </w:tcPr>
          <w:p w14:paraId="210B91EA" w14:textId="77777777" w:rsidR="00F406FF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406FF" w:rsidRPr="002C7963" w14:paraId="5B5522DF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19C4BF6B" w14:textId="77777777" w:rsidR="00F406FF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027121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br w:type="page"/>
            </w:r>
            <w:r w:rsidRPr="00027121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br w:type="page"/>
            </w:r>
          </w:p>
          <w:p w14:paraId="37DDBD99" w14:textId="66A66D87" w:rsidR="00F406FF" w:rsidRPr="00B5475F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lastRenderedPageBreak/>
              <w:t>ค่าใช้จ่ายในการขายและบริหาร (ค่าเช่า</w:t>
            </w:r>
          </w:p>
        </w:tc>
        <w:tc>
          <w:tcPr>
            <w:tcW w:w="1271" w:type="dxa"/>
            <w:tcBorders>
              <w:left w:val="nil"/>
              <w:right w:val="nil"/>
            </w:tcBorders>
            <w:vAlign w:val="center"/>
          </w:tcPr>
          <w:p w14:paraId="50BF5A64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center"/>
          </w:tcPr>
          <w:p w14:paraId="57FB96ED" w14:textId="77777777" w:rsidR="00F406FF" w:rsidRPr="002C7963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14:paraId="69D9F1D0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91EB218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59A33462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51D827E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center"/>
          </w:tcPr>
          <w:p w14:paraId="38241562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406FF" w:rsidRPr="002C7963" w14:paraId="745D33ED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6C27AFC8" w14:textId="77777777" w:rsidR="00F406FF" w:rsidRPr="00B5475F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ค่าบริการดูแลสินค้า และอื่นๆ)</w:t>
            </w:r>
          </w:p>
        </w:tc>
        <w:tc>
          <w:tcPr>
            <w:tcW w:w="1271" w:type="dxa"/>
            <w:tcBorders>
              <w:left w:val="nil"/>
              <w:right w:val="nil"/>
            </w:tcBorders>
            <w:vAlign w:val="center"/>
          </w:tcPr>
          <w:p w14:paraId="498F85A4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center"/>
          </w:tcPr>
          <w:p w14:paraId="2206B354" w14:textId="77777777" w:rsidR="00F406FF" w:rsidRPr="002C7963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14:paraId="761A73AE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FD4D611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53252DC1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4592E63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center"/>
          </w:tcPr>
          <w:p w14:paraId="7C556DAB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406FF" w:rsidRPr="002C7963" w14:paraId="1718AAB3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369E0036" w14:textId="77777777" w:rsidR="00F406FF" w:rsidRPr="00B5475F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71" w:type="dxa"/>
            <w:tcBorders>
              <w:left w:val="nil"/>
              <w:right w:val="nil"/>
            </w:tcBorders>
            <w:vAlign w:val="center"/>
          </w:tcPr>
          <w:p w14:paraId="667AEDDC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center"/>
          </w:tcPr>
          <w:p w14:paraId="1503ED63" w14:textId="77777777" w:rsidR="00F406FF" w:rsidRPr="002C7963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14:paraId="52B6A7FC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4575127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64D12081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5D8DED0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center"/>
          </w:tcPr>
          <w:p w14:paraId="2BE8A542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406FF" w:rsidRPr="002C7963" w14:paraId="045C20DD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285940B6" w14:textId="77777777" w:rsidR="00F406FF" w:rsidRPr="00B5475F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1271" w:type="dxa"/>
            <w:tcBorders>
              <w:left w:val="nil"/>
              <w:right w:val="nil"/>
            </w:tcBorders>
            <w:vAlign w:val="center"/>
          </w:tcPr>
          <w:p w14:paraId="03145BFD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center"/>
          </w:tcPr>
          <w:p w14:paraId="3F19B288" w14:textId="77777777" w:rsidR="00F406FF" w:rsidRPr="002C7963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14:paraId="57E2D908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4ACFFA5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6BD81A75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C7BD936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center"/>
          </w:tcPr>
          <w:p w14:paraId="1648DD3D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406FF" w:rsidRPr="002C7963" w14:paraId="6A7A043C" w14:textId="77777777" w:rsidTr="00F406FF">
        <w:trPr>
          <w:trHeight w:val="397"/>
        </w:trPr>
        <w:tc>
          <w:tcPr>
            <w:tcW w:w="3936" w:type="dxa"/>
            <w:vAlign w:val="bottom"/>
          </w:tcPr>
          <w:p w14:paraId="5D657E7F" w14:textId="77777777" w:rsidR="00F406FF" w:rsidRPr="00B5475F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271" w:type="dxa"/>
            <w:tcBorders>
              <w:left w:val="nil"/>
              <w:right w:val="nil"/>
            </w:tcBorders>
            <w:vAlign w:val="center"/>
          </w:tcPr>
          <w:p w14:paraId="19B2C187" w14:textId="2735401F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</w:t>
            </w:r>
          </w:p>
        </w:tc>
        <w:tc>
          <w:tcPr>
            <w:tcW w:w="240" w:type="dxa"/>
            <w:vAlign w:val="center"/>
          </w:tcPr>
          <w:p w14:paraId="79B72764" w14:textId="77777777" w:rsidR="00F406FF" w:rsidRPr="002C7963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14:paraId="026F0EE2" w14:textId="10B720C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</w:t>
            </w:r>
          </w:p>
        </w:tc>
        <w:tc>
          <w:tcPr>
            <w:tcW w:w="236" w:type="dxa"/>
            <w:vAlign w:val="center"/>
          </w:tcPr>
          <w:p w14:paraId="799AA8A0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3D43E8A1" w14:textId="5869E1F1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135</w:t>
            </w:r>
          </w:p>
        </w:tc>
        <w:tc>
          <w:tcPr>
            <w:tcW w:w="236" w:type="dxa"/>
            <w:vAlign w:val="center"/>
          </w:tcPr>
          <w:p w14:paraId="71404579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center"/>
          </w:tcPr>
          <w:p w14:paraId="49B61CC1" w14:textId="3F0892AF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135</w:t>
            </w:r>
          </w:p>
        </w:tc>
      </w:tr>
      <w:tr w:rsidR="00F406FF" w:rsidRPr="002C7963" w14:paraId="714D3CD0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66014FC1" w14:textId="77777777" w:rsidR="00F406FF" w:rsidRPr="00B5475F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tcBorders>
              <w:left w:val="nil"/>
              <w:right w:val="nil"/>
            </w:tcBorders>
            <w:vAlign w:val="center"/>
          </w:tcPr>
          <w:p w14:paraId="5B5D96C6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center"/>
          </w:tcPr>
          <w:p w14:paraId="306E06D8" w14:textId="77777777" w:rsidR="00F406FF" w:rsidRPr="002C7963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14:paraId="080948F1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73FE911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19DD0EC4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08C23A8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center"/>
          </w:tcPr>
          <w:p w14:paraId="2B40D58D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406FF" w:rsidRPr="002C7963" w14:paraId="6245632A" w14:textId="77777777" w:rsidTr="00F406FF">
        <w:trPr>
          <w:trHeight w:val="397"/>
        </w:trPr>
        <w:tc>
          <w:tcPr>
            <w:tcW w:w="3936" w:type="dxa"/>
            <w:vAlign w:val="bottom"/>
          </w:tcPr>
          <w:p w14:paraId="3B22F96A" w14:textId="77777777" w:rsidR="00F406FF" w:rsidRPr="00B5475F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271" w:type="dxa"/>
            <w:tcBorders>
              <w:left w:val="nil"/>
              <w:right w:val="nil"/>
            </w:tcBorders>
            <w:vAlign w:val="center"/>
          </w:tcPr>
          <w:p w14:paraId="47C7291B" w14:textId="6B67F25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  <w:r w:rsidR="00FB20A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</w:t>
            </w:r>
          </w:p>
        </w:tc>
        <w:tc>
          <w:tcPr>
            <w:tcW w:w="240" w:type="dxa"/>
            <w:vAlign w:val="center"/>
          </w:tcPr>
          <w:p w14:paraId="3E80C33B" w14:textId="77777777" w:rsidR="00F406FF" w:rsidRPr="002C7963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14:paraId="6CCE80C7" w14:textId="52828833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518</w:t>
            </w:r>
          </w:p>
        </w:tc>
        <w:tc>
          <w:tcPr>
            <w:tcW w:w="236" w:type="dxa"/>
            <w:vAlign w:val="center"/>
          </w:tcPr>
          <w:p w14:paraId="492F4409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3551DCC5" w14:textId="519A95C6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165AA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1,55</w:t>
            </w:r>
            <w:r w:rsidR="00FB20A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  <w:tc>
          <w:tcPr>
            <w:tcW w:w="236" w:type="dxa"/>
            <w:vAlign w:val="center"/>
          </w:tcPr>
          <w:p w14:paraId="208F40B1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center"/>
          </w:tcPr>
          <w:p w14:paraId="32B198F3" w14:textId="54115DD3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165AA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1,555</w:t>
            </w:r>
          </w:p>
        </w:tc>
      </w:tr>
      <w:tr w:rsidR="00F406FF" w:rsidRPr="002C7963" w14:paraId="609EDC04" w14:textId="77777777" w:rsidTr="00F406FF">
        <w:trPr>
          <w:trHeight w:val="397"/>
        </w:trPr>
        <w:tc>
          <w:tcPr>
            <w:tcW w:w="3936" w:type="dxa"/>
            <w:vAlign w:val="bottom"/>
          </w:tcPr>
          <w:p w14:paraId="1AFA27A3" w14:textId="77777777" w:rsidR="00F406FF" w:rsidRPr="00B5475F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271" w:type="dxa"/>
            <w:tcBorders>
              <w:left w:val="nil"/>
              <w:right w:val="nil"/>
            </w:tcBorders>
            <w:vAlign w:val="center"/>
          </w:tcPr>
          <w:p w14:paraId="09CF68D7" w14:textId="470A786D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vAlign w:val="center"/>
          </w:tcPr>
          <w:p w14:paraId="74F5C4A9" w14:textId="77777777" w:rsidR="00F406FF" w:rsidRPr="002C7963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14:paraId="13868F51" w14:textId="1CCEE2AF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2C34DCEF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030C93BF" w14:textId="6D4D3E25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720</w:t>
            </w:r>
          </w:p>
        </w:tc>
        <w:tc>
          <w:tcPr>
            <w:tcW w:w="236" w:type="dxa"/>
            <w:vAlign w:val="center"/>
          </w:tcPr>
          <w:p w14:paraId="148CAE7A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center"/>
          </w:tcPr>
          <w:p w14:paraId="740E389D" w14:textId="5BCC0F23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800</w:t>
            </w:r>
          </w:p>
        </w:tc>
      </w:tr>
      <w:tr w:rsidR="00F406FF" w:rsidRPr="002C7963" w14:paraId="44B13505" w14:textId="77777777" w:rsidTr="00F406FF">
        <w:trPr>
          <w:trHeight w:val="397"/>
        </w:trPr>
        <w:tc>
          <w:tcPr>
            <w:tcW w:w="3936" w:type="dxa"/>
            <w:vAlign w:val="bottom"/>
          </w:tcPr>
          <w:p w14:paraId="496B5E65" w14:textId="77777777" w:rsidR="00F406FF" w:rsidRPr="00B5475F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271" w:type="dxa"/>
            <w:tcBorders>
              <w:left w:val="nil"/>
              <w:right w:val="nil"/>
            </w:tcBorders>
            <w:vAlign w:val="center"/>
          </w:tcPr>
          <w:p w14:paraId="37111379" w14:textId="77BABD65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240" w:type="dxa"/>
            <w:vAlign w:val="center"/>
          </w:tcPr>
          <w:p w14:paraId="2524C713" w14:textId="77777777" w:rsidR="00F406FF" w:rsidRPr="002C7963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14:paraId="0EF5EDA3" w14:textId="3B1EC043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</w:t>
            </w:r>
          </w:p>
        </w:tc>
        <w:tc>
          <w:tcPr>
            <w:tcW w:w="236" w:type="dxa"/>
            <w:vAlign w:val="center"/>
          </w:tcPr>
          <w:p w14:paraId="0BAA2F81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1AED1E90" w14:textId="5EED9982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</w:t>
            </w:r>
          </w:p>
        </w:tc>
        <w:tc>
          <w:tcPr>
            <w:tcW w:w="236" w:type="dxa"/>
            <w:vAlign w:val="center"/>
          </w:tcPr>
          <w:p w14:paraId="15BA44B8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center"/>
          </w:tcPr>
          <w:p w14:paraId="25EB087C" w14:textId="51CBEAF4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57</w:t>
            </w:r>
          </w:p>
        </w:tc>
      </w:tr>
      <w:tr w:rsidR="00F406FF" w:rsidRPr="002C7963" w14:paraId="03FB201E" w14:textId="77777777" w:rsidTr="00F406FF">
        <w:trPr>
          <w:trHeight w:val="397"/>
        </w:trPr>
        <w:tc>
          <w:tcPr>
            <w:tcW w:w="3936" w:type="dxa"/>
            <w:vAlign w:val="bottom"/>
          </w:tcPr>
          <w:p w14:paraId="5D4BCE97" w14:textId="77777777" w:rsidR="00F406FF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</w:rPr>
            </w:pPr>
            <w:r w:rsidRPr="00B5475F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 xml:space="preserve">บริษัท ไทเกอร์ ดิสทริบิวชั่น แอนด์ </w:t>
            </w:r>
          </w:p>
          <w:p w14:paraId="40416586" w14:textId="77777777" w:rsidR="00F406FF" w:rsidRPr="00B5475F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</w:rPr>
              <w:t xml:space="preserve">   </w:t>
            </w:r>
            <w:r w:rsidRPr="00B5475F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>โลจิสติ</w:t>
            </w:r>
            <w:r w:rsidRPr="00B5475F">
              <w:rPr>
                <w:rFonts w:ascii="Angsana New" w:hAnsi="Angsana New" w:hint="cs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>ค</w:t>
            </w:r>
            <w:r w:rsidRPr="00B5475F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>ส์ จำกัด</w:t>
            </w:r>
          </w:p>
        </w:tc>
        <w:tc>
          <w:tcPr>
            <w:tcW w:w="12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E0AA63" w14:textId="006D66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43</w:t>
            </w:r>
          </w:p>
        </w:tc>
        <w:tc>
          <w:tcPr>
            <w:tcW w:w="240" w:type="dxa"/>
            <w:vAlign w:val="center"/>
          </w:tcPr>
          <w:p w14:paraId="70F5503C" w14:textId="77777777" w:rsidR="00F406FF" w:rsidRPr="002C7963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13F773" w14:textId="25E889D6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</w:t>
            </w:r>
          </w:p>
        </w:tc>
        <w:tc>
          <w:tcPr>
            <w:tcW w:w="236" w:type="dxa"/>
            <w:vAlign w:val="center"/>
          </w:tcPr>
          <w:p w14:paraId="2F08AE9A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7B1F09C8" w14:textId="13601231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116</w:t>
            </w:r>
          </w:p>
        </w:tc>
        <w:tc>
          <w:tcPr>
            <w:tcW w:w="236" w:type="dxa"/>
            <w:vAlign w:val="center"/>
          </w:tcPr>
          <w:p w14:paraId="70C73491" w14:textId="77777777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253882B5" w14:textId="68F7781C" w:rsidR="00F406FF" w:rsidRPr="002C796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90</w:t>
            </w:r>
          </w:p>
        </w:tc>
      </w:tr>
      <w:tr w:rsidR="00F406FF" w14:paraId="2355F1A9" w14:textId="77777777" w:rsidTr="00F406FF">
        <w:trPr>
          <w:trHeight w:val="397"/>
        </w:trPr>
        <w:tc>
          <w:tcPr>
            <w:tcW w:w="3936" w:type="dxa"/>
            <w:vAlign w:val="bottom"/>
          </w:tcPr>
          <w:p w14:paraId="540BC184" w14:textId="77777777" w:rsidR="00F406FF" w:rsidRPr="00B5475F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20BBBA5" w14:textId="38B76E84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FB20AB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240" w:type="dxa"/>
            <w:vAlign w:val="center"/>
          </w:tcPr>
          <w:p w14:paraId="772A88D9" w14:textId="77777777" w:rsidR="00F406FF" w:rsidRPr="00F67D73" w:rsidRDefault="00F406FF" w:rsidP="00F4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5D0D9DB" w14:textId="3F964FEE" w:rsidR="00F406FF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607</w:t>
            </w:r>
          </w:p>
        </w:tc>
        <w:tc>
          <w:tcPr>
            <w:tcW w:w="236" w:type="dxa"/>
            <w:vAlign w:val="center"/>
          </w:tcPr>
          <w:p w14:paraId="28426520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2E49CE" w14:textId="28E28C69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5AAA">
              <w:rPr>
                <w:rFonts w:ascii="Angsana New" w:hAnsi="Angsana New"/>
                <w:sz w:val="28"/>
                <w:szCs w:val="28"/>
                <w:lang w:val="en-US"/>
              </w:rPr>
              <w:t>2,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57</w:t>
            </w:r>
            <w:r w:rsidR="00FB20A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vAlign w:val="center"/>
          </w:tcPr>
          <w:p w14:paraId="08D21AC3" w14:textId="77777777" w:rsidR="00F406FF" w:rsidRPr="00F67D73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5963C8" w14:textId="19747F39" w:rsidR="00F406FF" w:rsidRDefault="00F406FF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5AAA">
              <w:rPr>
                <w:rFonts w:ascii="Angsana New" w:hAnsi="Angsana New"/>
                <w:sz w:val="28"/>
                <w:szCs w:val="28"/>
                <w:lang w:val="en-US"/>
              </w:rPr>
              <w:t>2,637</w:t>
            </w:r>
          </w:p>
        </w:tc>
      </w:tr>
    </w:tbl>
    <w:p w14:paraId="1C664951" w14:textId="77777777" w:rsidR="00E50F26" w:rsidRDefault="00E50F26" w:rsidP="00E50F26">
      <w:pPr>
        <w:pStyle w:val="a9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rPr>
          <w:rFonts w:ascii="Angsana New" w:hAnsi="Angsana New"/>
          <w:sz w:val="28"/>
          <w:szCs w:val="28"/>
        </w:rPr>
      </w:pPr>
    </w:p>
    <w:p w14:paraId="6E8E8C26" w14:textId="77777777" w:rsidR="00E50F26" w:rsidRDefault="00E50F26" w:rsidP="00E50F26"/>
    <w:p w14:paraId="3715AE44" w14:textId="77777777" w:rsidR="00E50F26" w:rsidRDefault="00E50F26" w:rsidP="00E50F26"/>
    <w:p w14:paraId="718EE521" w14:textId="77777777" w:rsidR="00E50F26" w:rsidRDefault="00E50F26" w:rsidP="00E50F26"/>
    <w:p w14:paraId="1E859804" w14:textId="77777777" w:rsidR="00E50F26" w:rsidRDefault="00E50F26" w:rsidP="00E50F26"/>
    <w:p w14:paraId="68DF4AD4" w14:textId="77777777" w:rsidR="00E50F26" w:rsidRDefault="00E50F26" w:rsidP="00E50F26"/>
    <w:p w14:paraId="04259C91" w14:textId="77777777" w:rsidR="00E50F26" w:rsidRDefault="00E50F26" w:rsidP="00E50F26"/>
    <w:p w14:paraId="7BDB8480" w14:textId="77777777" w:rsidR="00E50F26" w:rsidRDefault="00E50F26" w:rsidP="00E50F26"/>
    <w:p w14:paraId="098C38C8" w14:textId="77777777" w:rsidR="00E50F26" w:rsidRDefault="00E50F26" w:rsidP="00E50F26"/>
    <w:p w14:paraId="1A4B4C62" w14:textId="77777777" w:rsidR="00E50F26" w:rsidRDefault="00E50F26" w:rsidP="00E50F26"/>
    <w:p w14:paraId="746E19C1" w14:textId="77777777" w:rsidR="00E50F26" w:rsidRDefault="00E50F26" w:rsidP="00E50F26"/>
    <w:p w14:paraId="0B3CBDDF" w14:textId="77777777" w:rsidR="00E50F26" w:rsidRDefault="00E50F26" w:rsidP="00E50F26"/>
    <w:p w14:paraId="7F3207BA" w14:textId="77777777" w:rsidR="00E50F26" w:rsidRDefault="00E50F26" w:rsidP="00E50F26"/>
    <w:p w14:paraId="107BE083" w14:textId="77777777" w:rsidR="00E50F26" w:rsidRDefault="00E50F26" w:rsidP="00E50F26"/>
    <w:p w14:paraId="4690D00C" w14:textId="77777777" w:rsidR="00E50F26" w:rsidRDefault="00E50F26" w:rsidP="00E50F26"/>
    <w:p w14:paraId="1EE641D6" w14:textId="77777777" w:rsidR="00E50F26" w:rsidRDefault="00E50F26" w:rsidP="00E50F26"/>
    <w:p w14:paraId="63959F63" w14:textId="77777777" w:rsidR="00E50F26" w:rsidRDefault="00E50F26" w:rsidP="00E50F26"/>
    <w:p w14:paraId="5B80C9F0" w14:textId="77777777" w:rsidR="00E50F26" w:rsidRDefault="00E50F26" w:rsidP="00E50F26"/>
    <w:p w14:paraId="1DA623FA" w14:textId="77777777" w:rsidR="00E50F26" w:rsidRDefault="00E50F26" w:rsidP="00E50F26"/>
    <w:p w14:paraId="7D541591" w14:textId="77777777" w:rsidR="00E50F26" w:rsidRDefault="00E50F26" w:rsidP="00E50F26"/>
    <w:p w14:paraId="44BC8F2C" w14:textId="77777777" w:rsidR="00E50F26" w:rsidRPr="00E50F26" w:rsidRDefault="00E50F26" w:rsidP="00E50F26"/>
    <w:p w14:paraId="1CCD7024" w14:textId="3EECC59F" w:rsidR="006975B9" w:rsidRPr="009B5570" w:rsidRDefault="006975B9" w:rsidP="009B5570">
      <w:pPr>
        <w:pStyle w:val="a9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B5475F">
        <w:rPr>
          <w:rFonts w:ascii="Angsana New" w:hAnsi="Angsana New"/>
          <w:sz w:val="28"/>
          <w:szCs w:val="28"/>
          <w:cs/>
        </w:rPr>
        <w:lastRenderedPageBreak/>
        <w:t>ลูกหนี้การค้าและลูกหนี้หมุนเวียนอื่น - สุทธิ</w:t>
      </w:r>
    </w:p>
    <w:p w14:paraId="06998D04" w14:textId="77777777" w:rsidR="002D131C" w:rsidRPr="00D566CF" w:rsidRDefault="002D131C" w:rsidP="004D4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  <w:lang w:val="en-GB"/>
        </w:rPr>
      </w:pPr>
      <w:r w:rsidRPr="00B5475F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10173" w:type="dxa"/>
        <w:tblInd w:w="-426" w:type="dxa"/>
        <w:tblLook w:val="0000" w:firstRow="0" w:lastRow="0" w:firstColumn="0" w:lastColumn="0" w:noHBand="0" w:noVBand="0"/>
      </w:tblPr>
      <w:tblGrid>
        <w:gridCol w:w="4821"/>
        <w:gridCol w:w="1100"/>
        <w:gridCol w:w="1984"/>
        <w:gridCol w:w="284"/>
        <w:gridCol w:w="1984"/>
      </w:tblGrid>
      <w:tr w:rsidR="0060113B" w:rsidRPr="00D566CF" w14:paraId="4A58989F" w14:textId="77777777" w:rsidTr="005A6500">
        <w:trPr>
          <w:trHeight w:val="397"/>
        </w:trPr>
        <w:tc>
          <w:tcPr>
            <w:tcW w:w="4821" w:type="dxa"/>
            <w:vAlign w:val="center"/>
          </w:tcPr>
          <w:p w14:paraId="19B5CF2A" w14:textId="77777777" w:rsidR="0060113B" w:rsidRPr="00D566CF" w:rsidRDefault="0060113B" w:rsidP="004D4A37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1E781DE9" w14:textId="77777777" w:rsidR="0060113B" w:rsidRPr="00D566CF" w:rsidRDefault="0060113B" w:rsidP="004D4A3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bottom"/>
          </w:tcPr>
          <w:p w14:paraId="01202C85" w14:textId="77777777" w:rsidR="0060113B" w:rsidRPr="00D566CF" w:rsidRDefault="0060113B" w:rsidP="004D4A37">
            <w:pPr>
              <w:tabs>
                <w:tab w:val="clear" w:pos="3742"/>
                <w:tab w:val="left" w:pos="3796"/>
              </w:tabs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0113B" w:rsidRPr="00D566CF" w14:paraId="054D046C" w14:textId="77777777" w:rsidTr="005A6500">
        <w:trPr>
          <w:trHeight w:val="397"/>
        </w:trPr>
        <w:tc>
          <w:tcPr>
            <w:tcW w:w="4821" w:type="dxa"/>
            <w:vAlign w:val="center"/>
          </w:tcPr>
          <w:p w14:paraId="43E3EF58" w14:textId="77777777" w:rsidR="0060113B" w:rsidRPr="00B5475F" w:rsidRDefault="0060113B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35A616CA" w14:textId="77777777" w:rsidR="0060113B" w:rsidRPr="00D566CF" w:rsidRDefault="0060113B" w:rsidP="004D4A3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</w:tcBorders>
            <w:vAlign w:val="bottom"/>
          </w:tcPr>
          <w:p w14:paraId="3FC50B3D" w14:textId="01555BFD" w:rsidR="0060113B" w:rsidRPr="00D566CF" w:rsidRDefault="0060113B" w:rsidP="004D4A3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60113B" w:rsidRPr="00D566CF" w14:paraId="44FA0DBE" w14:textId="77777777" w:rsidTr="005A6500">
        <w:trPr>
          <w:trHeight w:val="397"/>
        </w:trPr>
        <w:tc>
          <w:tcPr>
            <w:tcW w:w="4821" w:type="dxa"/>
            <w:vAlign w:val="center"/>
          </w:tcPr>
          <w:p w14:paraId="76AF4DDE" w14:textId="77777777" w:rsidR="0060113B" w:rsidRPr="00B5475F" w:rsidRDefault="0060113B" w:rsidP="004D4A3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63D930AC" w14:textId="77777777" w:rsidR="0060113B" w:rsidRPr="00D566CF" w:rsidRDefault="0060113B" w:rsidP="004D4A3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vAlign w:val="bottom"/>
          </w:tcPr>
          <w:p w14:paraId="1E2D253B" w14:textId="0F61915E" w:rsidR="0060113B" w:rsidRPr="00B5475F" w:rsidRDefault="0060113B" w:rsidP="004D4A3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13B" w:rsidRPr="00D566CF" w14:paraId="3541824B" w14:textId="77777777" w:rsidTr="005A6500">
        <w:trPr>
          <w:trHeight w:val="397"/>
        </w:trPr>
        <w:tc>
          <w:tcPr>
            <w:tcW w:w="4821" w:type="dxa"/>
            <w:vAlign w:val="center"/>
          </w:tcPr>
          <w:p w14:paraId="47EE0C89" w14:textId="77777777" w:rsidR="0060113B" w:rsidRPr="00B5475F" w:rsidRDefault="0060113B" w:rsidP="004D4A3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19DABF69" w14:textId="77777777" w:rsidR="0060113B" w:rsidRPr="00D566CF" w:rsidRDefault="0060113B" w:rsidP="004D4A3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77EDF0BD" w14:textId="77777777" w:rsidR="0060113B" w:rsidRPr="00D566CF" w:rsidRDefault="0060113B" w:rsidP="004D4A3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E397B71" w14:textId="77777777" w:rsidR="0060113B" w:rsidRPr="00D566CF" w:rsidRDefault="0060113B" w:rsidP="004D4A3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7E4196C2" w14:textId="77777777" w:rsidR="0060113B" w:rsidRPr="00D566CF" w:rsidRDefault="0060113B" w:rsidP="004D4A3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0113B" w:rsidRPr="00D566CF" w14:paraId="5849CC99" w14:textId="77777777" w:rsidTr="005A6500">
        <w:trPr>
          <w:trHeight w:val="397"/>
        </w:trPr>
        <w:tc>
          <w:tcPr>
            <w:tcW w:w="4821" w:type="dxa"/>
            <w:vAlign w:val="center"/>
          </w:tcPr>
          <w:p w14:paraId="2D304DCA" w14:textId="77777777" w:rsidR="0060113B" w:rsidRPr="00B5475F" w:rsidRDefault="0060113B" w:rsidP="004D4A3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75F141F5" w14:textId="77777777" w:rsidR="0060113B" w:rsidRPr="00D566CF" w:rsidRDefault="0060113B" w:rsidP="004D4A3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37C381C" w14:textId="1D7D4561" w:rsidR="0060113B" w:rsidRPr="00B5475F" w:rsidRDefault="0031534D" w:rsidP="004D4A3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F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27406" w:rsidRPr="00B5475F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B5475F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B515FD" w:rsidRPr="00E50F26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951E3" w:rsidRPr="00E50F2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vAlign w:val="bottom"/>
          </w:tcPr>
          <w:p w14:paraId="0F81576D" w14:textId="77777777" w:rsidR="0060113B" w:rsidRPr="00E50F26" w:rsidRDefault="0060113B" w:rsidP="004D4A3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003AE7C" w14:textId="3920EB25" w:rsidR="0060113B" w:rsidRPr="00E50F26" w:rsidRDefault="0060113B" w:rsidP="004D4A3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F2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E50F26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C1C78" w:rsidRPr="00E50F26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60113B" w:rsidRPr="00D566CF" w14:paraId="7FE5826C" w14:textId="77777777" w:rsidTr="005A6500">
        <w:trPr>
          <w:trHeight w:val="397"/>
        </w:trPr>
        <w:tc>
          <w:tcPr>
            <w:tcW w:w="4821" w:type="dxa"/>
            <w:vAlign w:val="bottom"/>
          </w:tcPr>
          <w:p w14:paraId="223AE5AC" w14:textId="228A7C97" w:rsidR="0060113B" w:rsidRPr="00B5475F" w:rsidRDefault="0060113B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00" w:type="dxa"/>
          </w:tcPr>
          <w:p w14:paraId="65CC4163" w14:textId="77777777" w:rsidR="0060113B" w:rsidRPr="00D566CF" w:rsidRDefault="0060113B" w:rsidP="004D4A3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67F572CA" w14:textId="77777777" w:rsidR="0060113B" w:rsidRPr="00D566CF" w:rsidRDefault="0060113B" w:rsidP="004D4A3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4E41AAF0" w14:textId="77777777" w:rsidR="0060113B" w:rsidRPr="00D566CF" w:rsidRDefault="0060113B" w:rsidP="004D4A3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4847A72F" w14:textId="77777777" w:rsidR="0060113B" w:rsidRPr="00D566CF" w:rsidRDefault="0060113B" w:rsidP="004D4A3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145" w:rsidRPr="00D566CF" w14:paraId="65EA1894" w14:textId="77777777" w:rsidTr="00432386">
        <w:trPr>
          <w:trHeight w:val="397"/>
        </w:trPr>
        <w:tc>
          <w:tcPr>
            <w:tcW w:w="4821" w:type="dxa"/>
            <w:vAlign w:val="bottom"/>
          </w:tcPr>
          <w:p w14:paraId="339C5D62" w14:textId="0557770C" w:rsidR="002C7145" w:rsidRPr="00B5475F" w:rsidRDefault="002C7145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00" w:type="dxa"/>
          </w:tcPr>
          <w:p w14:paraId="61FCC094" w14:textId="77777777" w:rsidR="002C7145" w:rsidRPr="00D566CF" w:rsidRDefault="002C7145" w:rsidP="004D4A3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3874CD13" w14:textId="3833D6A3" w:rsidR="002C7145" w:rsidRPr="00D566CF" w:rsidRDefault="00432386" w:rsidP="004D4A3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86">
              <w:rPr>
                <w:rFonts w:ascii="Angsana New" w:hAnsi="Angsana New"/>
                <w:sz w:val="28"/>
                <w:szCs w:val="28"/>
              </w:rPr>
              <w:t>75,090</w:t>
            </w:r>
          </w:p>
        </w:tc>
        <w:tc>
          <w:tcPr>
            <w:tcW w:w="284" w:type="dxa"/>
            <w:vAlign w:val="bottom"/>
          </w:tcPr>
          <w:p w14:paraId="73EC2D89" w14:textId="77777777" w:rsidR="002C7145" w:rsidRPr="00D566CF" w:rsidRDefault="002C7145" w:rsidP="004D4A3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469BE697" w14:textId="2E5522CA" w:rsidR="002C7145" w:rsidRPr="00D566CF" w:rsidRDefault="004C1C78" w:rsidP="005A6500">
            <w:pPr>
              <w:tabs>
                <w:tab w:val="clear" w:pos="1871"/>
                <w:tab w:val="decimal" w:pos="972"/>
                <w:tab w:val="left" w:pos="1764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6B38">
              <w:rPr>
                <w:rFonts w:ascii="Angsana New" w:hAnsi="Angsana New" w:hint="cs"/>
                <w:sz w:val="28"/>
                <w:szCs w:val="28"/>
              </w:rPr>
              <w:t>89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56B38">
              <w:rPr>
                <w:rFonts w:ascii="Angsana New" w:hAnsi="Angsana New" w:hint="cs"/>
                <w:sz w:val="28"/>
                <w:szCs w:val="28"/>
              </w:rPr>
              <w:t>430</w:t>
            </w:r>
          </w:p>
        </w:tc>
      </w:tr>
      <w:tr w:rsidR="002C7145" w:rsidRPr="00D566CF" w14:paraId="72C570DA" w14:textId="77777777" w:rsidTr="00432386">
        <w:trPr>
          <w:trHeight w:val="397"/>
        </w:trPr>
        <w:tc>
          <w:tcPr>
            <w:tcW w:w="4821" w:type="dxa"/>
            <w:vAlign w:val="bottom"/>
          </w:tcPr>
          <w:p w14:paraId="3E60B982" w14:textId="125FD484" w:rsidR="002C7145" w:rsidRPr="00B5475F" w:rsidRDefault="00A30B98" w:rsidP="004D4A37">
            <w:pPr>
              <w:tabs>
                <w:tab w:val="clear" w:pos="227"/>
                <w:tab w:val="clear" w:pos="454"/>
                <w:tab w:val="left" w:pos="318"/>
                <w:tab w:val="left" w:pos="775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B5475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หัก)</w:t>
            </w:r>
            <w:r w:rsidR="002C7145" w:rsidRPr="00B5475F">
              <w:rPr>
                <w:rFonts w:ascii="Angsana New" w:hAnsi="Angsana New"/>
                <w:sz w:val="28"/>
                <w:szCs w:val="28"/>
                <w:cs/>
              </w:rPr>
              <w:t xml:space="preserve"> : ค่าเผื่อผลขาดทุนด้านเครดิต</w:t>
            </w:r>
          </w:p>
        </w:tc>
        <w:tc>
          <w:tcPr>
            <w:tcW w:w="1100" w:type="dxa"/>
          </w:tcPr>
          <w:p w14:paraId="2E1A6705" w14:textId="77777777" w:rsidR="002C7145" w:rsidRPr="00D566CF" w:rsidRDefault="002C7145" w:rsidP="004D4A3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5EEEC3B" w14:textId="11CC2D34" w:rsidR="002C7145" w:rsidRPr="00B5475F" w:rsidRDefault="00432386" w:rsidP="004D4A3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32386">
              <w:rPr>
                <w:rFonts w:ascii="Angsana New" w:hAnsi="Angsana New"/>
                <w:sz w:val="28"/>
                <w:szCs w:val="28"/>
              </w:rPr>
              <w:t>(2,266)</w:t>
            </w:r>
          </w:p>
        </w:tc>
        <w:tc>
          <w:tcPr>
            <w:tcW w:w="284" w:type="dxa"/>
            <w:vAlign w:val="bottom"/>
          </w:tcPr>
          <w:p w14:paraId="79E95CDC" w14:textId="77777777" w:rsidR="002C7145" w:rsidRPr="00D566CF" w:rsidRDefault="002C7145" w:rsidP="004D4A3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089C646D" w14:textId="3DC77B87" w:rsidR="002C7145" w:rsidRPr="00B5475F" w:rsidRDefault="002C7145" w:rsidP="004D4A3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(</w:t>
            </w:r>
            <w:r w:rsidRPr="00972F46">
              <w:rPr>
                <w:rFonts w:ascii="Angsana New" w:hAnsi="Angsana New"/>
                <w:sz w:val="28"/>
                <w:szCs w:val="28"/>
              </w:rPr>
              <w:t>2,</w:t>
            </w:r>
            <w:r w:rsidR="004C1C78">
              <w:rPr>
                <w:rFonts w:ascii="Angsana New" w:hAnsi="Angsana New"/>
                <w:sz w:val="28"/>
                <w:szCs w:val="28"/>
              </w:rPr>
              <w:t>295</w:t>
            </w:r>
            <w:r w:rsidRPr="0002712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7145" w:rsidRPr="00D566CF" w14:paraId="3950867A" w14:textId="77777777" w:rsidTr="00432386">
        <w:trPr>
          <w:trHeight w:val="397"/>
        </w:trPr>
        <w:tc>
          <w:tcPr>
            <w:tcW w:w="4821" w:type="dxa"/>
            <w:vAlign w:val="bottom"/>
          </w:tcPr>
          <w:p w14:paraId="1B87516F" w14:textId="161B900D" w:rsidR="002C7145" w:rsidRPr="00B5475F" w:rsidRDefault="002C7145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100" w:type="dxa"/>
          </w:tcPr>
          <w:p w14:paraId="46205A3E" w14:textId="77777777" w:rsidR="002C7145" w:rsidRPr="00D566CF" w:rsidRDefault="002C7145" w:rsidP="004D4A3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2DD67" w14:textId="5F9B08BD" w:rsidR="002C7145" w:rsidRPr="00D566CF" w:rsidRDefault="00432386" w:rsidP="004D4A3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86">
              <w:rPr>
                <w:rFonts w:ascii="Angsana New" w:hAnsi="Angsana New"/>
                <w:sz w:val="28"/>
                <w:szCs w:val="28"/>
              </w:rPr>
              <w:t>72,824</w:t>
            </w:r>
          </w:p>
        </w:tc>
        <w:tc>
          <w:tcPr>
            <w:tcW w:w="284" w:type="dxa"/>
            <w:vAlign w:val="bottom"/>
          </w:tcPr>
          <w:p w14:paraId="5464B34D" w14:textId="77777777" w:rsidR="002C7145" w:rsidRPr="00D566CF" w:rsidRDefault="002C7145" w:rsidP="004D4A3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F669E" w14:textId="68DE4B66" w:rsidR="002C7145" w:rsidRPr="00D566CF" w:rsidRDefault="002C7145" w:rsidP="004D4A3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2F46">
              <w:rPr>
                <w:rFonts w:ascii="Angsana New" w:hAnsi="Angsana New"/>
                <w:sz w:val="28"/>
                <w:szCs w:val="28"/>
              </w:rPr>
              <w:t>8</w:t>
            </w:r>
            <w:r w:rsidR="004C1C78">
              <w:rPr>
                <w:rFonts w:ascii="Angsana New" w:hAnsi="Angsana New"/>
                <w:sz w:val="28"/>
                <w:szCs w:val="28"/>
              </w:rPr>
              <w:t>7,135</w:t>
            </w:r>
          </w:p>
        </w:tc>
      </w:tr>
      <w:tr w:rsidR="002C7145" w:rsidRPr="00D566CF" w14:paraId="741F75D4" w14:textId="77777777" w:rsidTr="005A6500">
        <w:trPr>
          <w:trHeight w:val="397"/>
        </w:trPr>
        <w:tc>
          <w:tcPr>
            <w:tcW w:w="4821" w:type="dxa"/>
            <w:vAlign w:val="bottom"/>
          </w:tcPr>
          <w:p w14:paraId="6143D04F" w14:textId="102E0670" w:rsidR="002C7145" w:rsidRPr="00B5475F" w:rsidRDefault="002C7145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00" w:type="dxa"/>
          </w:tcPr>
          <w:p w14:paraId="3CE515D9" w14:textId="77777777" w:rsidR="002C7145" w:rsidRPr="00D566CF" w:rsidRDefault="002C7145" w:rsidP="004D4A3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3B83F4CF" w14:textId="77777777" w:rsidR="002C7145" w:rsidRPr="00D566CF" w:rsidRDefault="002C7145" w:rsidP="004D4A3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5053795F" w14:textId="77777777" w:rsidR="002C7145" w:rsidRPr="00D566CF" w:rsidRDefault="002C7145" w:rsidP="004D4A3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2D6418FD" w14:textId="77777777" w:rsidR="002C7145" w:rsidRPr="00D566CF" w:rsidRDefault="002C7145" w:rsidP="004D4A3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432386" w:rsidRPr="00D566CF" w14:paraId="5CE65181" w14:textId="77777777" w:rsidTr="00E27CA2">
        <w:trPr>
          <w:trHeight w:val="397"/>
        </w:trPr>
        <w:tc>
          <w:tcPr>
            <w:tcW w:w="4821" w:type="dxa"/>
            <w:vAlign w:val="bottom"/>
          </w:tcPr>
          <w:p w14:paraId="75F830A3" w14:textId="1C726452" w:rsidR="00432386" w:rsidRPr="00B5475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00" w:type="dxa"/>
          </w:tcPr>
          <w:p w14:paraId="2E2EC647" w14:textId="77777777" w:rsidR="00432386" w:rsidRPr="00D566CF" w:rsidRDefault="00432386" w:rsidP="00432386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96A0F" w14:textId="29736F7F" w:rsidR="00432386" w:rsidRPr="00D566CF" w:rsidRDefault="00432386" w:rsidP="0043238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1,303 </w:t>
            </w:r>
          </w:p>
        </w:tc>
        <w:tc>
          <w:tcPr>
            <w:tcW w:w="284" w:type="dxa"/>
            <w:vAlign w:val="bottom"/>
          </w:tcPr>
          <w:p w14:paraId="73E69A3D" w14:textId="77777777" w:rsidR="00432386" w:rsidRPr="00D566CF" w:rsidRDefault="00432386" w:rsidP="00432386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70B7F95D" w14:textId="7391B31E" w:rsidR="00432386" w:rsidRPr="00D566CF" w:rsidRDefault="00432386" w:rsidP="0043238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>
              <w:rPr>
                <w:rFonts w:ascii="Angsana New" w:hAnsi="Angsana New"/>
                <w:sz w:val="28"/>
                <w:szCs w:val="28"/>
              </w:rPr>
              <w:t>1,119</w:t>
            </w:r>
            <w:r w:rsidRPr="0002712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32386" w:rsidRPr="00D566CF" w14:paraId="54A9A975" w14:textId="77777777" w:rsidTr="00E27CA2">
        <w:trPr>
          <w:trHeight w:val="397"/>
        </w:trPr>
        <w:tc>
          <w:tcPr>
            <w:tcW w:w="4821" w:type="dxa"/>
            <w:vAlign w:val="bottom"/>
          </w:tcPr>
          <w:p w14:paraId="0AD1B149" w14:textId="60515040" w:rsidR="00432386" w:rsidRPr="00B5475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ลูกหนี้กรมสรรพากร  </w:t>
            </w:r>
          </w:p>
        </w:tc>
        <w:tc>
          <w:tcPr>
            <w:tcW w:w="1100" w:type="dxa"/>
          </w:tcPr>
          <w:p w14:paraId="52DED1B6" w14:textId="77777777" w:rsidR="00432386" w:rsidRPr="00D566CF" w:rsidRDefault="00432386" w:rsidP="00432386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02083" w14:textId="4C8929E3" w:rsidR="00432386" w:rsidRPr="00D566CF" w:rsidRDefault="00432386" w:rsidP="0043238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9,768 </w:t>
            </w:r>
          </w:p>
        </w:tc>
        <w:tc>
          <w:tcPr>
            <w:tcW w:w="284" w:type="dxa"/>
            <w:vAlign w:val="bottom"/>
          </w:tcPr>
          <w:p w14:paraId="708C22EB" w14:textId="77777777" w:rsidR="00432386" w:rsidRPr="00D566CF" w:rsidRDefault="00432386" w:rsidP="00432386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4B248FB3" w14:textId="1F1776B8" w:rsidR="00432386" w:rsidRPr="00D566CF" w:rsidRDefault="00432386" w:rsidP="0043238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10,227</w:t>
            </w:r>
          </w:p>
        </w:tc>
      </w:tr>
      <w:tr w:rsidR="00432386" w:rsidRPr="00D566CF" w14:paraId="290642C7" w14:textId="77777777" w:rsidTr="00E27CA2">
        <w:trPr>
          <w:trHeight w:val="397"/>
        </w:trPr>
        <w:tc>
          <w:tcPr>
            <w:tcW w:w="4821" w:type="dxa"/>
            <w:vAlign w:val="bottom"/>
          </w:tcPr>
          <w:p w14:paraId="0BD6C8C5" w14:textId="1EEDC0A4" w:rsidR="00432386" w:rsidRPr="00B5475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00" w:type="dxa"/>
          </w:tcPr>
          <w:p w14:paraId="5484E4E4" w14:textId="77777777" w:rsidR="00432386" w:rsidRPr="00D566CF" w:rsidRDefault="00432386" w:rsidP="00432386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DD42D" w14:textId="4518BFA2" w:rsidR="00432386" w:rsidRPr="00D566CF" w:rsidRDefault="00432386" w:rsidP="0043238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1,327 </w:t>
            </w:r>
          </w:p>
        </w:tc>
        <w:tc>
          <w:tcPr>
            <w:tcW w:w="284" w:type="dxa"/>
            <w:vAlign w:val="bottom"/>
          </w:tcPr>
          <w:p w14:paraId="09D1718E" w14:textId="77777777" w:rsidR="00432386" w:rsidRPr="00D566CF" w:rsidRDefault="00432386" w:rsidP="00432386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42FE18B2" w14:textId="786E8C9A" w:rsidR="00432386" w:rsidRPr="00D566CF" w:rsidRDefault="00432386" w:rsidP="0043238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>
              <w:rPr>
                <w:rFonts w:ascii="Angsana New" w:hAnsi="Angsana New"/>
                <w:sz w:val="28"/>
                <w:szCs w:val="28"/>
              </w:rPr>
              <w:t>1,586</w:t>
            </w:r>
            <w:r w:rsidRPr="0002712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32386" w:rsidRPr="00D566CF" w14:paraId="51FC4C58" w14:textId="77777777" w:rsidTr="00E27CA2">
        <w:trPr>
          <w:trHeight w:val="397"/>
        </w:trPr>
        <w:tc>
          <w:tcPr>
            <w:tcW w:w="4821" w:type="dxa"/>
            <w:vAlign w:val="bottom"/>
          </w:tcPr>
          <w:p w14:paraId="703C8529" w14:textId="00074E15" w:rsidR="00432386" w:rsidRPr="00B5475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100" w:type="dxa"/>
          </w:tcPr>
          <w:p w14:paraId="507217D4" w14:textId="77777777" w:rsidR="00432386" w:rsidRPr="00D566CF" w:rsidRDefault="00432386" w:rsidP="00432386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08F0CA" w14:textId="617C7F58" w:rsidR="00432386" w:rsidRPr="00D566CF" w:rsidRDefault="00432386" w:rsidP="0043238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  782 </w:t>
            </w:r>
          </w:p>
        </w:tc>
        <w:tc>
          <w:tcPr>
            <w:tcW w:w="284" w:type="dxa"/>
            <w:vAlign w:val="bottom"/>
          </w:tcPr>
          <w:p w14:paraId="260A47E1" w14:textId="77777777" w:rsidR="00432386" w:rsidRPr="00D566CF" w:rsidRDefault="00432386" w:rsidP="00432386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3745C0D" w14:textId="39BA70BB" w:rsidR="00432386" w:rsidRPr="00D566CF" w:rsidRDefault="00432386" w:rsidP="0043238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>
              <w:rPr>
                <w:rFonts w:ascii="Angsana New" w:hAnsi="Angsana New"/>
                <w:sz w:val="28"/>
                <w:szCs w:val="28"/>
              </w:rPr>
              <w:t>784</w:t>
            </w:r>
          </w:p>
        </w:tc>
      </w:tr>
      <w:tr w:rsidR="00432386" w:rsidRPr="00D566CF" w14:paraId="24545513" w14:textId="77777777" w:rsidTr="00A805B6">
        <w:trPr>
          <w:trHeight w:val="397"/>
        </w:trPr>
        <w:tc>
          <w:tcPr>
            <w:tcW w:w="4821" w:type="dxa"/>
            <w:vAlign w:val="bottom"/>
          </w:tcPr>
          <w:p w14:paraId="57099BEB" w14:textId="11739408" w:rsidR="00432386" w:rsidRPr="00B5475F" w:rsidRDefault="00432386" w:rsidP="00432386">
            <w:pPr>
              <w:tabs>
                <w:tab w:val="clear" w:pos="227"/>
                <w:tab w:val="clear" w:pos="454"/>
                <w:tab w:val="left" w:pos="744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00" w:type="dxa"/>
          </w:tcPr>
          <w:p w14:paraId="2FF3F5D6" w14:textId="77777777" w:rsidR="00432386" w:rsidRPr="00D566CF" w:rsidRDefault="00432386" w:rsidP="00432386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AD5E1" w14:textId="002E367A" w:rsidR="00432386" w:rsidRPr="00D566CF" w:rsidRDefault="00432386" w:rsidP="0043238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13,180 </w:t>
            </w:r>
          </w:p>
        </w:tc>
        <w:tc>
          <w:tcPr>
            <w:tcW w:w="284" w:type="dxa"/>
            <w:vAlign w:val="bottom"/>
          </w:tcPr>
          <w:p w14:paraId="2F5BE8FD" w14:textId="77777777" w:rsidR="00432386" w:rsidRPr="00D566CF" w:rsidRDefault="00432386" w:rsidP="00432386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5F9FD" w14:textId="25591775" w:rsidR="00432386" w:rsidRPr="00D566CF" w:rsidRDefault="00432386" w:rsidP="0043238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3F52">
              <w:rPr>
                <w:rFonts w:ascii="Angsana New" w:hAnsi="Angsana New"/>
                <w:color w:val="000000"/>
                <w:sz w:val="28"/>
                <w:szCs w:val="28"/>
              </w:rPr>
              <w:t>13,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716</w:t>
            </w:r>
          </w:p>
        </w:tc>
      </w:tr>
      <w:tr w:rsidR="00432386" w:rsidRPr="00D566CF" w14:paraId="342BC435" w14:textId="77777777" w:rsidTr="00A805B6">
        <w:trPr>
          <w:trHeight w:val="397"/>
        </w:trPr>
        <w:tc>
          <w:tcPr>
            <w:tcW w:w="4821" w:type="dxa"/>
            <w:vAlign w:val="bottom"/>
          </w:tcPr>
          <w:p w14:paraId="52507E9C" w14:textId="1BF34BAA" w:rsidR="00432386" w:rsidRPr="00B5475F" w:rsidRDefault="00432386" w:rsidP="00432386">
            <w:pPr>
              <w:tabs>
                <w:tab w:val="clear" w:pos="227"/>
                <w:tab w:val="clear" w:pos="454"/>
                <w:tab w:val="left" w:pos="318"/>
                <w:tab w:val="left" w:pos="744"/>
              </w:tabs>
              <w:spacing w:line="240" w:lineRule="auto"/>
              <w:ind w:left="602" w:righ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100" w:type="dxa"/>
          </w:tcPr>
          <w:p w14:paraId="6B5D2DE2" w14:textId="77777777" w:rsidR="00432386" w:rsidRPr="00D566CF" w:rsidRDefault="00432386" w:rsidP="00432386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B63534" w14:textId="07ECA231" w:rsidR="00432386" w:rsidRPr="00B5475F" w:rsidRDefault="00432386" w:rsidP="00432386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 86,004 </w:t>
            </w:r>
          </w:p>
        </w:tc>
        <w:tc>
          <w:tcPr>
            <w:tcW w:w="284" w:type="dxa"/>
            <w:vAlign w:val="bottom"/>
          </w:tcPr>
          <w:p w14:paraId="192400B5" w14:textId="77777777" w:rsidR="00432386" w:rsidRPr="00D566CF" w:rsidRDefault="00432386" w:rsidP="00432386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BDA20" w14:textId="67A85688" w:rsidR="00432386" w:rsidRPr="00D566CF" w:rsidRDefault="00432386" w:rsidP="00432386">
            <w:pPr>
              <w:tabs>
                <w:tab w:val="clear" w:pos="1871"/>
                <w:tab w:val="left" w:pos="176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100,851</w:t>
            </w:r>
          </w:p>
        </w:tc>
      </w:tr>
    </w:tbl>
    <w:p w14:paraId="3144AE1A" w14:textId="77777777" w:rsidR="004D4A37" w:rsidRDefault="004D4A37" w:rsidP="0045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378"/>
        <w:rPr>
          <w:rFonts w:ascii="Angsana New" w:hAnsi="Angsana New"/>
          <w:sz w:val="28"/>
          <w:szCs w:val="28"/>
        </w:rPr>
      </w:pPr>
    </w:p>
    <w:p w14:paraId="227AECAA" w14:textId="77777777" w:rsidR="004D4A37" w:rsidRDefault="004D4A37" w:rsidP="0045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378"/>
        <w:rPr>
          <w:rFonts w:ascii="Angsana New" w:hAnsi="Angsana New"/>
          <w:sz w:val="28"/>
          <w:szCs w:val="28"/>
        </w:rPr>
      </w:pPr>
    </w:p>
    <w:p w14:paraId="09BEE045" w14:textId="77777777" w:rsidR="004D4A37" w:rsidRDefault="004D4A37" w:rsidP="0045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378"/>
        <w:rPr>
          <w:rFonts w:ascii="Angsana New" w:hAnsi="Angsana New"/>
          <w:sz w:val="28"/>
          <w:szCs w:val="28"/>
        </w:rPr>
      </w:pPr>
    </w:p>
    <w:p w14:paraId="1037484D" w14:textId="77777777" w:rsidR="004D4A37" w:rsidRDefault="004D4A37" w:rsidP="0045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378"/>
        <w:rPr>
          <w:rFonts w:ascii="Angsana New" w:hAnsi="Angsana New"/>
          <w:sz w:val="28"/>
          <w:szCs w:val="28"/>
        </w:rPr>
      </w:pPr>
    </w:p>
    <w:p w14:paraId="501977FB" w14:textId="77777777" w:rsidR="004D4A37" w:rsidRDefault="004D4A37" w:rsidP="0045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378"/>
        <w:rPr>
          <w:rFonts w:ascii="Angsana New" w:hAnsi="Angsana New"/>
          <w:sz w:val="28"/>
          <w:szCs w:val="28"/>
        </w:rPr>
      </w:pPr>
    </w:p>
    <w:p w14:paraId="7772B8FB" w14:textId="77777777" w:rsidR="004D4A37" w:rsidRDefault="004D4A37" w:rsidP="0045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378"/>
        <w:rPr>
          <w:rFonts w:ascii="Angsana New" w:hAnsi="Angsana New"/>
          <w:sz w:val="28"/>
          <w:szCs w:val="28"/>
        </w:rPr>
      </w:pPr>
    </w:p>
    <w:p w14:paraId="42F665DE" w14:textId="77777777" w:rsidR="004D4A37" w:rsidRDefault="004D4A37" w:rsidP="0045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378"/>
        <w:rPr>
          <w:rFonts w:ascii="Angsana New" w:hAnsi="Angsana New"/>
          <w:sz w:val="28"/>
          <w:szCs w:val="28"/>
        </w:rPr>
      </w:pPr>
    </w:p>
    <w:p w14:paraId="293E2CE3" w14:textId="77777777" w:rsidR="004D4A37" w:rsidRDefault="004D4A37" w:rsidP="0045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378"/>
        <w:rPr>
          <w:rFonts w:ascii="Angsana New" w:hAnsi="Angsana New"/>
          <w:sz w:val="28"/>
          <w:szCs w:val="28"/>
        </w:rPr>
      </w:pPr>
    </w:p>
    <w:p w14:paraId="0A3503F9" w14:textId="77777777" w:rsidR="004D4A37" w:rsidRDefault="004D4A37" w:rsidP="0045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378"/>
        <w:rPr>
          <w:rFonts w:ascii="Angsana New" w:hAnsi="Angsana New"/>
          <w:sz w:val="28"/>
          <w:szCs w:val="28"/>
        </w:rPr>
      </w:pPr>
    </w:p>
    <w:p w14:paraId="4F6CF46C" w14:textId="77777777" w:rsidR="004D4A37" w:rsidRDefault="004D4A37" w:rsidP="0045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378"/>
        <w:rPr>
          <w:rFonts w:ascii="Angsana New" w:hAnsi="Angsana New"/>
          <w:sz w:val="28"/>
          <w:szCs w:val="28"/>
        </w:rPr>
      </w:pPr>
    </w:p>
    <w:p w14:paraId="1EA12C8E" w14:textId="77777777" w:rsidR="004D4A37" w:rsidRDefault="004D4A37" w:rsidP="0045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378"/>
        <w:rPr>
          <w:rFonts w:ascii="Angsana New" w:hAnsi="Angsana New"/>
          <w:sz w:val="28"/>
          <w:szCs w:val="28"/>
        </w:rPr>
      </w:pPr>
    </w:p>
    <w:p w14:paraId="6E56691B" w14:textId="21E9BA6A" w:rsidR="00D127B9" w:rsidRPr="00B5475F" w:rsidRDefault="00D127B9" w:rsidP="005A6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  <w:cs/>
        </w:rPr>
      </w:pPr>
      <w:r w:rsidRPr="00B5475F">
        <w:rPr>
          <w:rFonts w:ascii="Angsana New" w:hAnsi="Angsana New"/>
          <w:sz w:val="28"/>
          <w:szCs w:val="28"/>
          <w:cs/>
        </w:rPr>
        <w:lastRenderedPageBreak/>
        <w:t>ลูกหนี้การค้า</w:t>
      </w:r>
      <w:r w:rsidR="00C25DBB" w:rsidRPr="00B5475F">
        <w:rPr>
          <w:rFonts w:ascii="Angsana New" w:hAnsi="Angsana New"/>
          <w:sz w:val="28"/>
          <w:szCs w:val="28"/>
          <w:cs/>
        </w:rPr>
        <w:t xml:space="preserve"> - </w:t>
      </w:r>
      <w:r w:rsidR="00C25DBB" w:rsidRPr="00B5475F">
        <w:rPr>
          <w:rFonts w:ascii="Angsana New" w:hAnsi="Angsana New" w:hint="cs"/>
          <w:sz w:val="28"/>
          <w:szCs w:val="28"/>
          <w:cs/>
        </w:rPr>
        <w:t>บริษัทอื่น</w:t>
      </w:r>
      <w:r w:rsidRPr="00B5475F">
        <w:rPr>
          <w:rFonts w:ascii="Angsana New" w:hAnsi="Angsana New"/>
          <w:sz w:val="28"/>
          <w:szCs w:val="28"/>
          <w:cs/>
        </w:rPr>
        <w:t>แยกตามอายุหนี้ที่ค้างชำระได้ดังนี้</w:t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819"/>
        <w:gridCol w:w="392"/>
        <w:gridCol w:w="1984"/>
        <w:gridCol w:w="284"/>
        <w:gridCol w:w="1984"/>
      </w:tblGrid>
      <w:tr w:rsidR="0060113B" w:rsidRPr="00D566CF" w14:paraId="62498519" w14:textId="77777777" w:rsidTr="005A6500">
        <w:trPr>
          <w:trHeight w:hRule="exact" w:val="397"/>
        </w:trPr>
        <w:tc>
          <w:tcPr>
            <w:tcW w:w="4819" w:type="dxa"/>
          </w:tcPr>
          <w:p w14:paraId="040B1E48" w14:textId="77777777" w:rsidR="0060113B" w:rsidRPr="00D566CF" w:rsidRDefault="0060113B" w:rsidP="004D4A37">
            <w:pPr>
              <w:pStyle w:val="12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392" w:type="dxa"/>
          </w:tcPr>
          <w:p w14:paraId="3549B66F" w14:textId="77777777" w:rsidR="0060113B" w:rsidRPr="00D566CF" w:rsidRDefault="0060113B" w:rsidP="004D4A37">
            <w:pPr>
              <w:pStyle w:val="34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bottom"/>
          </w:tcPr>
          <w:p w14:paraId="67E89FDB" w14:textId="77777777" w:rsidR="0060113B" w:rsidRPr="00B5475F" w:rsidRDefault="0060113B" w:rsidP="004D4A37">
            <w:pPr>
              <w:pStyle w:val="34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60113B" w:rsidRPr="00D566CF" w14:paraId="68C74215" w14:textId="77777777" w:rsidTr="005A6500">
        <w:trPr>
          <w:trHeight w:hRule="exact" w:val="397"/>
        </w:trPr>
        <w:tc>
          <w:tcPr>
            <w:tcW w:w="4819" w:type="dxa"/>
            <w:vAlign w:val="center"/>
          </w:tcPr>
          <w:p w14:paraId="3984098B" w14:textId="77777777" w:rsidR="0060113B" w:rsidRPr="00B5475F" w:rsidRDefault="0060113B" w:rsidP="004D4A3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2" w:type="dxa"/>
          </w:tcPr>
          <w:p w14:paraId="4D410108" w14:textId="77777777" w:rsidR="0060113B" w:rsidRPr="00D566CF" w:rsidRDefault="0060113B" w:rsidP="004D4A3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</w:tcBorders>
            <w:vAlign w:val="bottom"/>
          </w:tcPr>
          <w:p w14:paraId="51D162C7" w14:textId="38664969" w:rsidR="0060113B" w:rsidRPr="00D566CF" w:rsidRDefault="0060113B" w:rsidP="004D4A3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60113B" w:rsidRPr="00D566CF" w14:paraId="3CE87D46" w14:textId="77777777" w:rsidTr="005A6500">
        <w:trPr>
          <w:trHeight w:hRule="exact" w:val="397"/>
        </w:trPr>
        <w:tc>
          <w:tcPr>
            <w:tcW w:w="4819" w:type="dxa"/>
            <w:vAlign w:val="center"/>
          </w:tcPr>
          <w:p w14:paraId="3F3F1F02" w14:textId="77777777" w:rsidR="0060113B" w:rsidRPr="00B5475F" w:rsidRDefault="0060113B" w:rsidP="004D4A3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2" w:type="dxa"/>
          </w:tcPr>
          <w:p w14:paraId="44C93F51" w14:textId="77777777" w:rsidR="0060113B" w:rsidRPr="00D566CF" w:rsidRDefault="0060113B" w:rsidP="004D4A3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vAlign w:val="bottom"/>
          </w:tcPr>
          <w:p w14:paraId="778ED0AD" w14:textId="73FB7D55" w:rsidR="0060113B" w:rsidRPr="00B5475F" w:rsidRDefault="0060113B" w:rsidP="004D4A3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13B" w:rsidRPr="00D566CF" w14:paraId="0A71F98E" w14:textId="77777777" w:rsidTr="005A6500">
        <w:trPr>
          <w:trHeight w:hRule="exact" w:val="397"/>
        </w:trPr>
        <w:tc>
          <w:tcPr>
            <w:tcW w:w="4819" w:type="dxa"/>
            <w:vAlign w:val="center"/>
          </w:tcPr>
          <w:p w14:paraId="3E1ACD28" w14:textId="77777777" w:rsidR="0060113B" w:rsidRPr="00B5475F" w:rsidRDefault="0060113B" w:rsidP="004D4A3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2" w:type="dxa"/>
          </w:tcPr>
          <w:p w14:paraId="3C92993F" w14:textId="77777777" w:rsidR="0060113B" w:rsidRPr="00D566CF" w:rsidRDefault="0060113B" w:rsidP="004D4A3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5F0DC7D2" w14:textId="77777777" w:rsidR="0060113B" w:rsidRPr="00D566CF" w:rsidRDefault="0060113B" w:rsidP="004D4A3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EB7BD80" w14:textId="77777777" w:rsidR="0060113B" w:rsidRPr="00D566CF" w:rsidRDefault="0060113B" w:rsidP="004D4A3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59ED94CA" w14:textId="77777777" w:rsidR="0060113B" w:rsidRPr="00D566CF" w:rsidRDefault="0060113B" w:rsidP="004D4A3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255118" w:rsidRPr="00D566CF" w14:paraId="7825B32A" w14:textId="77777777" w:rsidTr="005A6500">
        <w:trPr>
          <w:trHeight w:hRule="exact" w:val="397"/>
        </w:trPr>
        <w:tc>
          <w:tcPr>
            <w:tcW w:w="4819" w:type="dxa"/>
          </w:tcPr>
          <w:p w14:paraId="517F6CD7" w14:textId="77777777" w:rsidR="00255118" w:rsidRPr="00D566CF" w:rsidRDefault="00255118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2" w:type="dxa"/>
          </w:tcPr>
          <w:p w14:paraId="4EBB9023" w14:textId="77777777" w:rsidR="00255118" w:rsidRPr="00D566CF" w:rsidRDefault="00255118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0C957332" w14:textId="2E95FDAC" w:rsidR="00255118" w:rsidRPr="00B5475F" w:rsidRDefault="0031534D" w:rsidP="004D4A37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F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438A1" w:rsidRPr="00B5475F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B5475F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C54856" w:rsidRPr="00B547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54856" w:rsidRPr="00E50F26">
              <w:rPr>
                <w:rFonts w:ascii="Angsana New" w:hAnsi="Angsana New"/>
                <w:sz w:val="28"/>
                <w:szCs w:val="28"/>
              </w:rPr>
              <w:t>256</w:t>
            </w:r>
            <w:r w:rsidR="004C1C78" w:rsidRPr="00E50F2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vAlign w:val="bottom"/>
          </w:tcPr>
          <w:p w14:paraId="5C710EE4" w14:textId="77777777" w:rsidR="00255118" w:rsidRPr="00D566CF" w:rsidRDefault="00255118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85536D6" w14:textId="7C76F639" w:rsidR="00255118" w:rsidRPr="00D566CF" w:rsidRDefault="00255118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C1C78" w:rsidRPr="00456B3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5A6C60" w:rsidRPr="00D566CF" w14:paraId="47A24DEF" w14:textId="77777777" w:rsidTr="00432386">
        <w:trPr>
          <w:trHeight w:hRule="exact"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856AA" w14:textId="77777777" w:rsidR="005A6C60" w:rsidRPr="00B5475F" w:rsidRDefault="005A6C60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38A7B4BC" w14:textId="77777777" w:rsidR="005A6C60" w:rsidRPr="00D566CF" w:rsidRDefault="005A6C60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center"/>
          </w:tcPr>
          <w:p w14:paraId="14CD5B3A" w14:textId="526DF3B6" w:rsidR="005A6C60" w:rsidRPr="00D566CF" w:rsidRDefault="00432386" w:rsidP="004D4A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3238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63,198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5318C20" w14:textId="77777777" w:rsidR="005A6C60" w:rsidRPr="00D566CF" w:rsidRDefault="005A6C60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center"/>
          </w:tcPr>
          <w:p w14:paraId="78D9691C" w14:textId="5FFCEA54" w:rsidR="005A6C60" w:rsidRPr="00D566CF" w:rsidRDefault="005A6C60" w:rsidP="004D4A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41E3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  <w:r w:rsidR="00D835FA" w:rsidRPr="00456B3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6</w:t>
            </w:r>
            <w:r w:rsidR="00D835F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,659</w:t>
            </w:r>
          </w:p>
        </w:tc>
      </w:tr>
      <w:tr w:rsidR="00432386" w:rsidRPr="00D566CF" w14:paraId="732963B2" w14:textId="77777777" w:rsidTr="0005252F">
        <w:trPr>
          <w:trHeight w:hRule="exact"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4A32" w14:textId="075BD166" w:rsidR="00432386" w:rsidRPr="00D566C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48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30C4FEA8" w14:textId="77777777" w:rsidR="00432386" w:rsidRPr="00D566C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A3B0A" w14:textId="430FF01E" w:rsidR="00432386" w:rsidRPr="00B5475F" w:rsidRDefault="00432386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32386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             8,958 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667B776" w14:textId="77777777" w:rsidR="00432386" w:rsidRPr="00D566C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63F618FC" w14:textId="5E84BE9C" w:rsidR="00432386" w:rsidRPr="00D566CF" w:rsidRDefault="00432386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          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9,916</w:t>
            </w:r>
          </w:p>
        </w:tc>
      </w:tr>
      <w:tr w:rsidR="00432386" w:rsidRPr="00D566CF" w14:paraId="634602BF" w14:textId="77777777" w:rsidTr="0005252F">
        <w:trPr>
          <w:trHeight w:hRule="exact"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28FF0" w14:textId="435D7118" w:rsidR="00432386" w:rsidRPr="00D566C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48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02712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5B3CF522" w14:textId="77777777" w:rsidR="00432386" w:rsidRPr="00D566C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4F2E4" w14:textId="6306AA99" w:rsidR="00432386" w:rsidRPr="00432386" w:rsidRDefault="00432386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32386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                </w:t>
            </w:r>
            <w:r w:rsidR="00C04AF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391</w:t>
            </w:r>
            <w:r w:rsidRPr="00432386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936F0FE" w14:textId="77777777" w:rsidR="00432386" w:rsidRPr="00D566C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1BC803C9" w14:textId="46FD0070" w:rsidR="00432386" w:rsidRPr="00D566CF" w:rsidRDefault="00432386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                  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263</w:t>
            </w: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</w:p>
        </w:tc>
      </w:tr>
      <w:tr w:rsidR="00432386" w:rsidRPr="00D566CF" w14:paraId="77DD28E8" w14:textId="77777777" w:rsidTr="00BF0714">
        <w:trPr>
          <w:trHeight w:hRule="exact"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333B" w14:textId="73F9389D" w:rsidR="00432386" w:rsidRPr="00B5475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48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02712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2418976A" w14:textId="77777777" w:rsidR="00432386" w:rsidRPr="00D566C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58BBB" w14:textId="201E5BC3" w:rsidR="00432386" w:rsidRPr="00BF0714" w:rsidRDefault="00C04AF5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E7E770C" w14:textId="77777777" w:rsidR="00432386" w:rsidRPr="00D566C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34A9F9B3" w14:textId="582BAC8B" w:rsidR="00432386" w:rsidRPr="00D566CF" w:rsidRDefault="00432386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               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297</w:t>
            </w: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</w:p>
        </w:tc>
      </w:tr>
      <w:tr w:rsidR="00432386" w:rsidRPr="00D566CF" w14:paraId="5C76A08A" w14:textId="77777777" w:rsidTr="0005252F">
        <w:trPr>
          <w:trHeight w:hRule="exact"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74729" w14:textId="14FF9F06" w:rsidR="00432386" w:rsidRPr="00B5475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48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77F3C811" w14:textId="77777777" w:rsidR="00432386" w:rsidRPr="00D566C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4F3B7F" w14:textId="5A1602E2" w:rsidR="00432386" w:rsidRPr="00432386" w:rsidRDefault="00432386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32386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             </w:t>
            </w:r>
            <w:r w:rsidR="00BF0714" w:rsidRPr="009E129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2</w:t>
            </w:r>
            <w:r w:rsidR="00BF0714" w:rsidRPr="00BF071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="00C04AF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543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0AA52C7" w14:textId="77777777" w:rsidR="00432386" w:rsidRPr="00D566C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365563" w14:textId="28C26B57" w:rsidR="00432386" w:rsidRPr="00D566CF" w:rsidRDefault="00432386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             2,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295</w:t>
            </w: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</w:p>
        </w:tc>
      </w:tr>
      <w:tr w:rsidR="00432386" w:rsidRPr="00D566CF" w14:paraId="73148473" w14:textId="77777777" w:rsidTr="00BF0714">
        <w:trPr>
          <w:trHeight w:hRule="exact"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9A559" w14:textId="77777777" w:rsidR="00432386" w:rsidRPr="00B5475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7C02CA34" w14:textId="77777777" w:rsidR="00432386" w:rsidRPr="00D566C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41485" w14:textId="778F2F7B" w:rsidR="00432386" w:rsidRPr="00432386" w:rsidRDefault="00BF0714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E129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75</w:t>
            </w:r>
            <w:r w:rsidRPr="00BF071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9E129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090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763EDE3" w14:textId="77777777" w:rsidR="00432386" w:rsidRPr="00D566C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A9E073" w14:textId="088E7095" w:rsidR="00432386" w:rsidRPr="00D566CF" w:rsidRDefault="00432386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89,430</w:t>
            </w:r>
          </w:p>
        </w:tc>
      </w:tr>
      <w:tr w:rsidR="00432386" w:rsidRPr="00D566CF" w14:paraId="3E3CE59B" w14:textId="77777777" w:rsidTr="00A805B6">
        <w:trPr>
          <w:trHeight w:hRule="exact"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A2676" w14:textId="4A3E587E" w:rsidR="00432386" w:rsidRPr="00B5475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B5475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หัก)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 :</w:t>
            </w:r>
            <w:r w:rsidRPr="00B54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B5475F">
              <w:rPr>
                <w:rFonts w:ascii="Angsana New" w:hAnsi="Angsana New"/>
                <w:b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77B6FFE8" w14:textId="77777777" w:rsidR="00432386" w:rsidRPr="00D566C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8459B2" w14:textId="0ACDF3EA" w:rsidR="00432386" w:rsidRPr="00B5475F" w:rsidRDefault="00432386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32386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           (2,266)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A71E996" w14:textId="77777777" w:rsidR="00432386" w:rsidRPr="00D566C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1B1D39" w14:textId="4AF56FBD" w:rsidR="00432386" w:rsidRPr="00D566CF" w:rsidRDefault="00432386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Pr="00182E9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295</w:t>
            </w: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432386" w:rsidRPr="00D566CF" w14:paraId="6658E472" w14:textId="77777777" w:rsidTr="00A805B6">
        <w:trPr>
          <w:trHeight w:hRule="exact"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1333D" w14:textId="77777777" w:rsidR="00432386" w:rsidRPr="00B5475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23BE09D8" w14:textId="77777777" w:rsidR="00432386" w:rsidRPr="00D566C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8C6508" w14:textId="099A4270" w:rsidR="00432386" w:rsidRPr="00B5475F" w:rsidRDefault="00BF0714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E1291">
              <w:rPr>
                <w:rFonts w:ascii="Angsana New" w:hAnsi="Angsana New"/>
                <w:sz w:val="28"/>
                <w:szCs w:val="28"/>
                <w:lang w:val="en-US"/>
              </w:rPr>
              <w:t>72</w:t>
            </w:r>
            <w:r w:rsidRPr="00BF0714">
              <w:rPr>
                <w:rFonts w:ascii="Angsana New" w:hAnsi="Angsana New"/>
                <w:sz w:val="28"/>
                <w:szCs w:val="28"/>
              </w:rPr>
              <w:t>,</w:t>
            </w:r>
            <w:r w:rsidRPr="009E1291">
              <w:rPr>
                <w:rFonts w:ascii="Angsana New" w:hAnsi="Angsana New"/>
                <w:sz w:val="28"/>
                <w:szCs w:val="28"/>
                <w:lang w:val="en-US"/>
              </w:rPr>
              <w:t>824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10CBB46" w14:textId="77777777" w:rsidR="00432386" w:rsidRPr="00D566C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793E54" w14:textId="0FE6DF0E" w:rsidR="00432386" w:rsidRPr="00D566CF" w:rsidRDefault="00432386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E9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7,135</w:t>
            </w:r>
          </w:p>
        </w:tc>
      </w:tr>
    </w:tbl>
    <w:p w14:paraId="7B40D1A3" w14:textId="548F55F9" w:rsidR="00277882" w:rsidRPr="00B5475F" w:rsidRDefault="006C7998" w:rsidP="005A6500">
      <w:pPr>
        <w:pStyle w:val="af9"/>
        <w:widowControl/>
        <w:spacing w:before="120" w:after="120"/>
        <w:ind w:left="284" w:right="0"/>
        <w:jc w:val="thaiDistribute"/>
        <w:rPr>
          <w:rFonts w:ascii="Angsana New" w:hAnsi="Angsana New" w:cs="Angsana New"/>
          <w:cs/>
        </w:rPr>
      </w:pPr>
      <w:r w:rsidRPr="00027121">
        <w:rPr>
          <w:rFonts w:ascii="Angsana New" w:hAnsi="Angsana New" w:cs="Angsana New"/>
          <w:cs/>
        </w:rPr>
        <w:t>รายการเปลี่ยนแปลงของบัญชี</w:t>
      </w:r>
      <w:r w:rsidR="00526EA2" w:rsidRPr="00027121">
        <w:rPr>
          <w:rFonts w:ascii="Angsana New" w:hAnsi="Angsana New" w:cs="Angsana New"/>
          <w:cs/>
        </w:rPr>
        <w:t>ค่าเผื่อผลขาดทุนด้านเครดิต</w:t>
      </w:r>
      <w:r w:rsidRPr="00027121">
        <w:rPr>
          <w:rFonts w:ascii="Angsana New" w:hAnsi="Angsana New" w:cs="Angsana New"/>
          <w:cs/>
        </w:rPr>
        <w:t>ของลูกหนี้การค้า</w:t>
      </w:r>
      <w:r w:rsidR="004C0C42" w:rsidRPr="00027121">
        <w:rPr>
          <w:rFonts w:ascii="Angsana New" w:hAnsi="Angsana New" w:cs="Angsana New"/>
          <w:cs/>
        </w:rPr>
        <w:t xml:space="preserve"> </w:t>
      </w:r>
      <w:r w:rsidR="00C54856" w:rsidRPr="00027121">
        <w:rPr>
          <w:rFonts w:ascii="Angsana New" w:hAnsi="Angsana New" w:cs="Angsana New"/>
          <w:cs/>
        </w:rPr>
        <w:t>สำหรับ</w:t>
      </w:r>
      <w:r w:rsidR="00D835FA" w:rsidRPr="00027121">
        <w:rPr>
          <w:rFonts w:ascii="Angsana New" w:hAnsi="Angsana New" w:cs="Angsana New" w:hint="cs"/>
          <w:cs/>
        </w:rPr>
        <w:t>งวด</w:t>
      </w:r>
      <w:r w:rsidR="007438A1">
        <w:rPr>
          <w:rFonts w:ascii="Angsana New" w:hAnsi="Angsana New" w:cs="Angsana New" w:hint="cs"/>
          <w:cs/>
        </w:rPr>
        <w:t>เก้า</w:t>
      </w:r>
      <w:r w:rsidR="00290130" w:rsidRPr="00027121">
        <w:rPr>
          <w:rFonts w:ascii="Angsana New" w:hAnsi="Angsana New" w:cs="Angsana New" w:hint="cs"/>
          <w:cs/>
        </w:rPr>
        <w:t>เดือน</w:t>
      </w:r>
      <w:r w:rsidR="00C54856" w:rsidRPr="00027121">
        <w:rPr>
          <w:rFonts w:ascii="Angsana New" w:hAnsi="Angsana New" w:cs="Angsana New"/>
          <w:cs/>
        </w:rPr>
        <w:t>สิ้นสุด</w:t>
      </w:r>
      <w:r w:rsidR="002A53E5" w:rsidRPr="00027121">
        <w:rPr>
          <w:rFonts w:ascii="Angsana New" w:hAnsi="Angsana New" w:cs="Angsana New" w:hint="cs"/>
          <w:cs/>
        </w:rPr>
        <w:t>วั</w:t>
      </w:r>
      <w:r w:rsidRPr="00027121">
        <w:rPr>
          <w:rFonts w:ascii="Angsana New" w:hAnsi="Angsana New" w:cs="Angsana New" w:hint="cs"/>
          <w:cs/>
        </w:rPr>
        <w:t>นที่</w:t>
      </w:r>
      <w:r w:rsidRPr="00027121">
        <w:rPr>
          <w:rFonts w:ascii="Angsana New" w:hAnsi="Angsana New" w:cs="Angsana New" w:hint="cs"/>
        </w:rPr>
        <w:t xml:space="preserve"> </w:t>
      </w:r>
      <w:r w:rsidR="0031534D" w:rsidRPr="00E50F26">
        <w:rPr>
          <w:rFonts w:ascii="Angsana New" w:hAnsi="Angsana New" w:cs="Angsana New" w:hint="cs"/>
        </w:rPr>
        <w:t xml:space="preserve">30 </w:t>
      </w:r>
      <w:r w:rsidR="007438A1" w:rsidRPr="00B5475F">
        <w:rPr>
          <w:rFonts w:ascii="Angsana New" w:hAnsi="Angsana New" w:cs="Angsana New" w:hint="cs"/>
          <w:cs/>
        </w:rPr>
        <w:t>กันย</w:t>
      </w:r>
      <w:r w:rsidR="0031534D" w:rsidRPr="00B5475F">
        <w:rPr>
          <w:rFonts w:ascii="Angsana New" w:hAnsi="Angsana New" w:cs="Angsana New" w:hint="cs"/>
          <w:cs/>
        </w:rPr>
        <w:t>ายน</w:t>
      </w:r>
      <w:r w:rsidR="00C54856" w:rsidRPr="00027121">
        <w:rPr>
          <w:rFonts w:ascii="Angsana New" w:hAnsi="Angsana New" w:cs="Angsana New"/>
        </w:rPr>
        <w:t xml:space="preserve"> </w:t>
      </w:r>
      <w:r w:rsidR="00C54856">
        <w:rPr>
          <w:rFonts w:ascii="Angsana New" w:hAnsi="Angsana New" w:cs="Angsana New"/>
        </w:rPr>
        <w:t>256</w:t>
      </w:r>
      <w:r w:rsidR="00D835FA" w:rsidRPr="00456B38">
        <w:rPr>
          <w:rFonts w:ascii="Angsana New" w:hAnsi="Angsana New" w:cs="Angsana New" w:hint="cs"/>
        </w:rPr>
        <w:t>8</w:t>
      </w:r>
      <w:r w:rsidR="0058743F" w:rsidRPr="00B5475F">
        <w:rPr>
          <w:rFonts w:ascii="Angsana New" w:hAnsi="Angsana New" w:cs="Angsana New" w:hint="cs"/>
          <w:cs/>
        </w:rPr>
        <w:t xml:space="preserve"> </w:t>
      </w:r>
      <w:r w:rsidRPr="00B5475F">
        <w:rPr>
          <w:rFonts w:ascii="Angsana New" w:hAnsi="Angsana New" w:cs="Angsana New"/>
          <w:cs/>
        </w:rPr>
        <w:t>สรุปได้ดังนี้</w:t>
      </w:r>
    </w:p>
    <w:tbl>
      <w:tblPr>
        <w:tblW w:w="9569" w:type="dxa"/>
        <w:tblInd w:w="1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892"/>
        <w:gridCol w:w="425"/>
        <w:gridCol w:w="4252"/>
      </w:tblGrid>
      <w:tr w:rsidR="00C74CC3" w:rsidRPr="00D566CF" w14:paraId="57B37081" w14:textId="77777777" w:rsidTr="005A6500">
        <w:trPr>
          <w:cantSplit/>
          <w:trHeight w:hRule="exact" w:val="397"/>
        </w:trPr>
        <w:tc>
          <w:tcPr>
            <w:tcW w:w="4892" w:type="dxa"/>
          </w:tcPr>
          <w:p w14:paraId="4192B855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4B6595D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528F1F5F" w14:textId="77777777" w:rsidR="00C74CC3" w:rsidRPr="00B5475F" w:rsidRDefault="00C74CC3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74CC3" w:rsidRPr="00D566CF" w14:paraId="2B176C32" w14:textId="77777777" w:rsidTr="005A6500">
        <w:trPr>
          <w:cantSplit/>
          <w:trHeight w:hRule="exact" w:val="397"/>
        </w:trPr>
        <w:tc>
          <w:tcPr>
            <w:tcW w:w="4892" w:type="dxa"/>
          </w:tcPr>
          <w:p w14:paraId="19EFDB68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1C0F6C1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</w:tcPr>
          <w:p w14:paraId="02C71904" w14:textId="77777777" w:rsidR="00C74CC3" w:rsidRPr="00B5475F" w:rsidRDefault="00C74CC3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C74CC3" w:rsidRPr="00D566CF" w14:paraId="061641FE" w14:textId="77777777" w:rsidTr="005A6500">
        <w:trPr>
          <w:cantSplit/>
          <w:trHeight w:hRule="exact" w:val="397"/>
        </w:trPr>
        <w:tc>
          <w:tcPr>
            <w:tcW w:w="4892" w:type="dxa"/>
          </w:tcPr>
          <w:p w14:paraId="3C9E876B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8BDE8C4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18977954" w14:textId="77777777" w:rsidR="00C74CC3" w:rsidRPr="00B5475F" w:rsidRDefault="00C74CC3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381" w:rsidRPr="00D566CF" w14:paraId="4B47FAA0" w14:textId="77777777" w:rsidTr="005A6500">
        <w:trPr>
          <w:cantSplit/>
          <w:trHeight w:hRule="exact" w:val="397"/>
        </w:trPr>
        <w:tc>
          <w:tcPr>
            <w:tcW w:w="4892" w:type="dxa"/>
            <w:vAlign w:val="bottom"/>
          </w:tcPr>
          <w:p w14:paraId="6D74D62B" w14:textId="4CD13989" w:rsidR="006F2381" w:rsidRPr="00FD45CA" w:rsidRDefault="006F2381" w:rsidP="006F2381">
            <w:pPr>
              <w:tabs>
                <w:tab w:val="left" w:pos="3390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36BD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5475F"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536BD0">
              <w:rPr>
                <w:rFonts w:ascii="Angsana New" w:hAnsi="Angsana New"/>
                <w:sz w:val="28"/>
                <w:szCs w:val="28"/>
              </w:rPr>
              <w:t>256</w:t>
            </w:r>
            <w:r w:rsidR="0097660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425" w:type="dxa"/>
          </w:tcPr>
          <w:p w14:paraId="36492615" w14:textId="77777777" w:rsidR="006F2381" w:rsidRPr="00B5475F" w:rsidRDefault="006F2381" w:rsidP="006F2381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46D436" w14:textId="7F9936F6" w:rsidR="006F2381" w:rsidRPr="00413235" w:rsidRDefault="004145D3" w:rsidP="006F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6B38">
              <w:rPr>
                <w:rFonts w:ascii="Angsana New" w:hAnsi="Angsana New" w:hint="cs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,295</w:t>
            </w:r>
          </w:p>
        </w:tc>
      </w:tr>
      <w:tr w:rsidR="006F2381" w:rsidRPr="00D566CF" w14:paraId="4A99C8B0" w14:textId="77777777" w:rsidTr="00A805B6">
        <w:trPr>
          <w:cantSplit/>
          <w:trHeight w:hRule="exact" w:val="397"/>
        </w:trPr>
        <w:tc>
          <w:tcPr>
            <w:tcW w:w="4892" w:type="dxa"/>
            <w:vAlign w:val="bottom"/>
          </w:tcPr>
          <w:p w14:paraId="33677EE9" w14:textId="1D9837BE" w:rsidR="006F2381" w:rsidRPr="00FD45CA" w:rsidRDefault="00DA1BE9" w:rsidP="006F2381">
            <w:pPr>
              <w:tabs>
                <w:tab w:val="left" w:pos="3390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5475F">
              <w:rPr>
                <w:rFonts w:ascii="Angsana New" w:hAnsi="Angsana New" w:hint="cs"/>
                <w:b/>
                <w:sz w:val="28"/>
                <w:szCs w:val="28"/>
                <w:u w:val="single"/>
              </w:rPr>
              <w:t>(</w:t>
            </w:r>
            <w:r w:rsidRPr="00B5475F">
              <w:rPr>
                <w:rFonts w:ascii="Angsana New" w:hAnsi="Angsana New" w:hint="cs"/>
                <w:b/>
                <w:sz w:val="28"/>
                <w:szCs w:val="28"/>
                <w:u w:val="single"/>
                <w:cs/>
              </w:rPr>
              <w:t>หัก)</w:t>
            </w:r>
            <w:r w:rsidR="006F2381" w:rsidRPr="00B5475F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:</w:t>
            </w:r>
            <w:r w:rsidR="006F2381" w:rsidRPr="00B5475F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="00B5475F" w:rsidRPr="00B5475F">
              <w:rPr>
                <w:rFonts w:ascii="Angsana New" w:hAnsi="Angsana New" w:hint="cs"/>
                <w:b/>
                <w:sz w:val="28"/>
                <w:szCs w:val="28"/>
                <w:cs/>
              </w:rPr>
              <w:t>ยอด</w:t>
            </w:r>
            <w:r w:rsidR="00027121" w:rsidRPr="00B5475F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r w:rsidRPr="00B5475F">
              <w:rPr>
                <w:rFonts w:ascii="Angsana New" w:hAnsi="Angsana New" w:hint="cs"/>
                <w:b/>
                <w:sz w:val="28"/>
                <w:szCs w:val="28"/>
                <w:cs/>
              </w:rPr>
              <w:t>(ลดลง)</w:t>
            </w:r>
            <w:r w:rsidR="00027121" w:rsidRPr="00B5475F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r w:rsidR="006F2381" w:rsidRPr="00B5475F">
              <w:rPr>
                <w:rFonts w:ascii="Angsana New" w:hAnsi="Angsana New"/>
                <w:b/>
                <w:sz w:val="28"/>
                <w:szCs w:val="28"/>
                <w:cs/>
              </w:rPr>
              <w:t>ระหว่า</w:t>
            </w:r>
            <w:r w:rsidR="00726AE5" w:rsidRPr="00B5475F">
              <w:rPr>
                <w:rFonts w:ascii="Angsana New" w:hAnsi="Angsana New" w:hint="cs"/>
                <w:b/>
                <w:sz w:val="28"/>
                <w:szCs w:val="28"/>
                <w:cs/>
              </w:rPr>
              <w:t>งงวด</w:t>
            </w:r>
          </w:p>
        </w:tc>
        <w:tc>
          <w:tcPr>
            <w:tcW w:w="425" w:type="dxa"/>
          </w:tcPr>
          <w:p w14:paraId="247C6EC3" w14:textId="77777777" w:rsidR="006F2381" w:rsidRPr="00B5475F" w:rsidRDefault="006F2381" w:rsidP="006F2381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B1F891" w14:textId="4B968439" w:rsidR="006F2381" w:rsidRPr="00B5475F" w:rsidRDefault="00432386" w:rsidP="006F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32386">
              <w:rPr>
                <w:rFonts w:ascii="Angsana New" w:hAnsi="Angsana New"/>
                <w:sz w:val="28"/>
                <w:szCs w:val="28"/>
              </w:rPr>
              <w:t>(29)</w:t>
            </w:r>
          </w:p>
        </w:tc>
      </w:tr>
      <w:tr w:rsidR="006F2381" w:rsidRPr="00D566CF" w14:paraId="26BB4043" w14:textId="77777777" w:rsidTr="00A805B6">
        <w:trPr>
          <w:cantSplit/>
          <w:trHeight w:hRule="exact" w:val="397"/>
        </w:trPr>
        <w:tc>
          <w:tcPr>
            <w:tcW w:w="4892" w:type="dxa"/>
            <w:vAlign w:val="bottom"/>
          </w:tcPr>
          <w:p w14:paraId="125558EA" w14:textId="41E74103" w:rsidR="006F2381" w:rsidRPr="0031534D" w:rsidRDefault="006F2381" w:rsidP="006F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ยอดคงเหลือ ณ วันที่ </w:t>
            </w:r>
            <w:r w:rsidR="0031534D" w:rsidRPr="00E50F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438A1" w:rsidRPr="00B5475F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31534D" w:rsidRPr="00B5475F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B5475F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E50F26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976605" w:rsidRPr="00E50F26">
              <w:rPr>
                <w:rFonts w:ascii="Angsana New" w:hAnsi="Angsana New"/>
                <w:bCs/>
                <w:sz w:val="28"/>
                <w:szCs w:val="28"/>
              </w:rPr>
              <w:t>8</w:t>
            </w:r>
          </w:p>
        </w:tc>
        <w:tc>
          <w:tcPr>
            <w:tcW w:w="425" w:type="dxa"/>
          </w:tcPr>
          <w:p w14:paraId="6F40C0AD" w14:textId="77777777" w:rsidR="006F2381" w:rsidRPr="00B5475F" w:rsidRDefault="006F2381" w:rsidP="006F2381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2CAB7B" w14:textId="33CA7C9C" w:rsidR="006F2381" w:rsidRPr="00D566CF" w:rsidRDefault="00432386" w:rsidP="006F238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3238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2,266</w:t>
            </w:r>
          </w:p>
        </w:tc>
      </w:tr>
    </w:tbl>
    <w:p w14:paraId="39B46F69" w14:textId="1020C8A9" w:rsidR="00C25DBB" w:rsidRDefault="00C25DBB" w:rsidP="00C25DBB">
      <w:pPr>
        <w:pStyle w:val="a9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rPr>
          <w:rFonts w:ascii="Angsana New" w:hAnsi="Angsana New"/>
          <w:sz w:val="28"/>
          <w:szCs w:val="28"/>
        </w:rPr>
      </w:pPr>
    </w:p>
    <w:p w14:paraId="54BEBCE2" w14:textId="3460FA80" w:rsidR="00C25DBB" w:rsidRDefault="00C25DBB" w:rsidP="00C25DBB"/>
    <w:p w14:paraId="0776D685" w14:textId="751073DF" w:rsidR="00C25DBB" w:rsidRDefault="00C25DBB" w:rsidP="00C25DBB"/>
    <w:p w14:paraId="133A1DC3" w14:textId="37947D1C" w:rsidR="00C25DBB" w:rsidRDefault="00C25DBB" w:rsidP="00C25DBB"/>
    <w:p w14:paraId="569068A6" w14:textId="7D0B7B19" w:rsidR="00C25DBB" w:rsidRDefault="00C25DBB" w:rsidP="00C25DBB"/>
    <w:p w14:paraId="39F11420" w14:textId="77777777" w:rsidR="00FD16E3" w:rsidRDefault="00FD16E3" w:rsidP="00C25DBB"/>
    <w:p w14:paraId="71F04FFB" w14:textId="77777777" w:rsidR="00FD16E3" w:rsidRDefault="00FD16E3" w:rsidP="00C25DBB"/>
    <w:p w14:paraId="50943A4C" w14:textId="77777777" w:rsidR="00FD16E3" w:rsidRDefault="00FD16E3" w:rsidP="00C25DBB"/>
    <w:p w14:paraId="3C7E6345" w14:textId="57B32B33" w:rsidR="00C25DBB" w:rsidRDefault="00C25DBB" w:rsidP="00C25DBB"/>
    <w:p w14:paraId="0F8D3B44" w14:textId="38275D38" w:rsidR="00C25DBB" w:rsidRDefault="00C25DBB" w:rsidP="00C25DBB"/>
    <w:p w14:paraId="59300C0D" w14:textId="234B3F58" w:rsidR="00C25DBB" w:rsidRDefault="00C25DBB" w:rsidP="00C25DBB"/>
    <w:p w14:paraId="18C9C6AC" w14:textId="0FD774B4" w:rsidR="00C25DBB" w:rsidRDefault="00C25DBB" w:rsidP="00C25DBB"/>
    <w:p w14:paraId="57A4C40D" w14:textId="77777777" w:rsidR="00C25DBB" w:rsidRPr="00C25DBB" w:rsidRDefault="00C25DBB" w:rsidP="00C25DBB"/>
    <w:p w14:paraId="7EAF1270" w14:textId="687DB5CD" w:rsidR="00190C33" w:rsidRPr="00D566CF" w:rsidRDefault="00190C33" w:rsidP="00EB3984">
      <w:pPr>
        <w:pStyle w:val="a9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B5475F">
        <w:rPr>
          <w:rFonts w:ascii="Angsana New" w:hAnsi="Angsana New"/>
          <w:sz w:val="28"/>
          <w:szCs w:val="28"/>
          <w:cs/>
        </w:rPr>
        <w:lastRenderedPageBreak/>
        <w:t>สินค้าคงเหลือ</w:t>
      </w:r>
      <w:r w:rsidR="005A171F" w:rsidRPr="00B5475F">
        <w:rPr>
          <w:rFonts w:ascii="Angsana New" w:hAnsi="Angsana New"/>
          <w:sz w:val="28"/>
          <w:szCs w:val="28"/>
          <w:cs/>
        </w:rPr>
        <w:t xml:space="preserve"> - สุทธิ</w:t>
      </w:r>
    </w:p>
    <w:p w14:paraId="58B248B3" w14:textId="208F2F90" w:rsidR="00603BE1" w:rsidRPr="00B5475F" w:rsidRDefault="00603BE1" w:rsidP="0045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rPr>
          <w:rFonts w:ascii="Angsana New" w:hAnsi="Angsana New"/>
          <w:sz w:val="28"/>
          <w:szCs w:val="28"/>
          <w:cs/>
        </w:rPr>
      </w:pPr>
      <w:r w:rsidRPr="00D566CF">
        <w:rPr>
          <w:rFonts w:ascii="Angsana New" w:hAnsi="Angsana New"/>
          <w:sz w:val="28"/>
          <w:szCs w:val="28"/>
          <w:lang w:val="en-GB"/>
        </w:rPr>
        <w:tab/>
      </w:r>
      <w:r w:rsidRPr="00B5475F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44"/>
        <w:gridCol w:w="284"/>
        <w:gridCol w:w="425"/>
        <w:gridCol w:w="2126"/>
        <w:gridCol w:w="284"/>
        <w:gridCol w:w="1984"/>
      </w:tblGrid>
      <w:tr w:rsidR="00190C33" w:rsidRPr="00D566CF" w14:paraId="2A4D6C7A" w14:textId="77777777" w:rsidTr="00456B38">
        <w:trPr>
          <w:trHeight w:val="397"/>
        </w:trPr>
        <w:tc>
          <w:tcPr>
            <w:tcW w:w="4644" w:type="dxa"/>
          </w:tcPr>
          <w:p w14:paraId="23A0E0A2" w14:textId="77777777" w:rsidR="00190C33" w:rsidRPr="00D566CF" w:rsidRDefault="00190C33" w:rsidP="00834A00">
            <w:pPr>
              <w:pStyle w:val="12"/>
              <w:widowControl/>
              <w:ind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4" w:type="dxa"/>
          </w:tcPr>
          <w:p w14:paraId="6DD6595A" w14:textId="77777777" w:rsidR="00190C33" w:rsidRPr="00D566CF" w:rsidRDefault="00190C33" w:rsidP="00C12547">
            <w:pPr>
              <w:pStyle w:val="34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532EBBDE" w14:textId="77777777" w:rsidR="00190C33" w:rsidRPr="00D566CF" w:rsidRDefault="00190C33" w:rsidP="00C12547">
            <w:pPr>
              <w:pStyle w:val="34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vAlign w:val="bottom"/>
          </w:tcPr>
          <w:p w14:paraId="42EA1C53" w14:textId="77777777" w:rsidR="00190C33" w:rsidRPr="00B5475F" w:rsidRDefault="00190C33" w:rsidP="00C12547">
            <w:pPr>
              <w:pStyle w:val="34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90C33" w:rsidRPr="00D566CF" w14:paraId="0C2E5BD2" w14:textId="77777777" w:rsidTr="00456B38">
        <w:trPr>
          <w:trHeight w:val="397"/>
        </w:trPr>
        <w:tc>
          <w:tcPr>
            <w:tcW w:w="4644" w:type="dxa"/>
            <w:vAlign w:val="center"/>
          </w:tcPr>
          <w:p w14:paraId="7747535E" w14:textId="77777777" w:rsidR="00190C33" w:rsidRPr="00D566CF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6562F31" w14:textId="77777777" w:rsidR="00190C33" w:rsidRPr="00B5475F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35D2FF6" w14:textId="77777777" w:rsidR="00190C33" w:rsidRPr="00D566CF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</w:tcBorders>
            <w:vAlign w:val="bottom"/>
          </w:tcPr>
          <w:p w14:paraId="1905BCF2" w14:textId="3536634B" w:rsidR="00190C33" w:rsidRPr="00D566CF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B5475F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190C33" w:rsidRPr="00B5475F">
              <w:rPr>
                <w:rFonts w:ascii="Angsana New" w:hAnsi="Angsana New"/>
                <w:sz w:val="28"/>
                <w:szCs w:val="28"/>
                <w:cs/>
              </w:rPr>
              <w:t xml:space="preserve">การเงินที่แสดงเงินลงทุนตามวิธีส่วนได้เสีย/     </w:t>
            </w:r>
          </w:p>
        </w:tc>
      </w:tr>
      <w:tr w:rsidR="00190C33" w:rsidRPr="00D566CF" w14:paraId="01DEFC16" w14:textId="77777777" w:rsidTr="00456B38">
        <w:trPr>
          <w:trHeight w:val="397"/>
        </w:trPr>
        <w:tc>
          <w:tcPr>
            <w:tcW w:w="4644" w:type="dxa"/>
            <w:vAlign w:val="center"/>
          </w:tcPr>
          <w:p w14:paraId="69853AD6" w14:textId="77777777" w:rsidR="00190C33" w:rsidRPr="00D566CF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72F22BF" w14:textId="77777777" w:rsidR="00190C33" w:rsidRPr="00B5475F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654CEA8" w14:textId="77777777" w:rsidR="00190C33" w:rsidRPr="00D566CF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vAlign w:val="bottom"/>
          </w:tcPr>
          <w:p w14:paraId="1E88D1A2" w14:textId="6BA8681E" w:rsidR="00190C33" w:rsidRPr="00B5475F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B5475F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190C33" w:rsidRPr="00B5475F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190C33" w:rsidRPr="00D566CF" w14:paraId="137A3519" w14:textId="77777777" w:rsidTr="00456B38">
        <w:trPr>
          <w:trHeight w:val="397"/>
        </w:trPr>
        <w:tc>
          <w:tcPr>
            <w:tcW w:w="4644" w:type="dxa"/>
            <w:vAlign w:val="center"/>
          </w:tcPr>
          <w:p w14:paraId="62798F5D" w14:textId="77777777" w:rsidR="00190C33" w:rsidRPr="00D566CF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C7DC58A" w14:textId="77777777" w:rsidR="00190C33" w:rsidRPr="00B5475F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0103F69" w14:textId="77777777" w:rsidR="00190C33" w:rsidRPr="00D566CF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7A5D77C8" w14:textId="77777777" w:rsidR="00190C33" w:rsidRPr="00D566CF" w:rsidRDefault="00190C33" w:rsidP="00C1254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EC92F49" w14:textId="77777777" w:rsidR="00190C33" w:rsidRPr="00D566CF" w:rsidRDefault="00190C33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3727F8A2" w14:textId="77777777" w:rsidR="00190C33" w:rsidRPr="00D566CF" w:rsidRDefault="00190C33" w:rsidP="00603BE1">
            <w:pPr>
              <w:spacing w:line="240" w:lineRule="auto"/>
              <w:ind w:lef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190C33" w:rsidRPr="00D566CF" w14:paraId="490AC65C" w14:textId="77777777" w:rsidTr="00456B38">
        <w:trPr>
          <w:trHeight w:val="397"/>
        </w:trPr>
        <w:tc>
          <w:tcPr>
            <w:tcW w:w="4644" w:type="dxa"/>
          </w:tcPr>
          <w:p w14:paraId="5253B62E" w14:textId="77777777" w:rsidR="00190C33" w:rsidRPr="00D566CF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080E218" w14:textId="77777777" w:rsidR="00190C33" w:rsidRPr="00B5475F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B6E9554" w14:textId="77777777" w:rsidR="00190C33" w:rsidRPr="00D566CF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7C636C7D" w14:textId="427B4763" w:rsidR="00190C33" w:rsidRPr="00B5475F" w:rsidRDefault="0031534D" w:rsidP="00C12547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F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85A3F" w:rsidRPr="00B5475F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B5475F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C54856" w:rsidRPr="00B547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54856" w:rsidRPr="00E50F26">
              <w:rPr>
                <w:rFonts w:ascii="Angsana New" w:hAnsi="Angsana New"/>
                <w:sz w:val="28"/>
                <w:szCs w:val="28"/>
              </w:rPr>
              <w:t>256</w:t>
            </w:r>
            <w:r w:rsidR="00F76740" w:rsidRPr="00E50F26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84" w:type="dxa"/>
            <w:vAlign w:val="bottom"/>
          </w:tcPr>
          <w:p w14:paraId="0D45E15D" w14:textId="77777777" w:rsidR="00190C33" w:rsidRPr="00D566CF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CE35A44" w14:textId="60D2EA88" w:rsidR="00190C33" w:rsidRPr="00D566CF" w:rsidRDefault="00190C33" w:rsidP="0060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"/>
              </w:tabs>
              <w:spacing w:line="240" w:lineRule="auto"/>
              <w:ind w:left="-202" w:right="-2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F76740" w:rsidRPr="00456B3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BA69D9" w:rsidRPr="00D566CF" w14:paraId="1CD256F1" w14:textId="77777777" w:rsidTr="00432386">
        <w:trPr>
          <w:trHeight w:val="397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8813A" w14:textId="30B8F919" w:rsidR="00BA69D9" w:rsidRPr="00B5475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3264AF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14D8CE1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225E97" w14:textId="263B5D18" w:rsidR="00BA69D9" w:rsidRPr="00D37EF8" w:rsidRDefault="00432386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3238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358,655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C93B24D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2C1FF2" w14:textId="0512BC80" w:rsidR="00BA69D9" w:rsidRPr="00D566CF" w:rsidRDefault="00852763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56B3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310,048</w:t>
            </w:r>
          </w:p>
        </w:tc>
      </w:tr>
      <w:tr w:rsidR="00BA69D9" w:rsidRPr="00D566CF" w14:paraId="0D4C91B3" w14:textId="77777777" w:rsidTr="00432386">
        <w:trPr>
          <w:trHeight w:val="397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92D33" w14:textId="73443566" w:rsidR="00BA69D9" w:rsidRPr="00B5475F" w:rsidRDefault="00A30B98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B5475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หัก)</w:t>
            </w:r>
            <w:r w:rsidR="00BA69D9" w:rsidRPr="00B5475F">
              <w:rPr>
                <w:rFonts w:ascii="Angsana New" w:hAnsi="Angsana New"/>
                <w:sz w:val="28"/>
                <w:szCs w:val="28"/>
                <w:cs/>
              </w:rPr>
              <w:t xml:space="preserve"> : ค่าเผื่อด้อยค่าสินค้าเสื่อมสภาพ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17B952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92D56AE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632D87" w14:textId="7712DE15" w:rsidR="00BA69D9" w:rsidRPr="00B5475F" w:rsidRDefault="00432386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3238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(1,936)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6D63F20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40997A" w14:textId="22B29713" w:rsidR="00BA69D9" w:rsidRPr="00D566CF" w:rsidRDefault="00BA69D9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Pr="00C82DA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852763" w:rsidRPr="00456B3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,088</w:t>
            </w: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BA69D9" w:rsidRPr="00D566CF" w14:paraId="58954E6F" w14:textId="77777777" w:rsidTr="00432386">
        <w:trPr>
          <w:trHeight w:val="397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B4388" w14:textId="5CE2BD58" w:rsidR="00BA69D9" w:rsidRPr="00B5475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รวมสินค้าคงเหลือ - สุทธิ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FA5628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7C7F447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F33288" w14:textId="2230B83F" w:rsidR="00BA69D9" w:rsidRPr="00D566CF" w:rsidRDefault="00432386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386">
              <w:rPr>
                <w:rFonts w:ascii="Angsana New" w:hAnsi="Angsana New"/>
                <w:sz w:val="28"/>
                <w:szCs w:val="28"/>
                <w:lang w:val="en-US"/>
              </w:rPr>
              <w:t>356,719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8E64867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74455A" w14:textId="565927CD" w:rsidR="00BA69D9" w:rsidRPr="00B5475F" w:rsidRDefault="00BA69D9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852763" w:rsidRPr="00456B38">
              <w:rPr>
                <w:rFonts w:ascii="Angsana New" w:hAnsi="Angsana New" w:hint="cs"/>
                <w:sz w:val="28"/>
                <w:szCs w:val="28"/>
                <w:lang w:val="en-US"/>
              </w:rPr>
              <w:t>08,960</w:t>
            </w:r>
          </w:p>
        </w:tc>
      </w:tr>
    </w:tbl>
    <w:p w14:paraId="19087AD1" w14:textId="492E7CE5" w:rsidR="00547532" w:rsidRDefault="00547532" w:rsidP="00973AB3">
      <w:pPr>
        <w:pStyle w:val="af9"/>
        <w:widowControl/>
        <w:tabs>
          <w:tab w:val="left" w:pos="284"/>
        </w:tabs>
        <w:spacing w:before="120" w:after="120"/>
        <w:ind w:left="284" w:right="0"/>
        <w:jc w:val="thaiDistribute"/>
        <w:rPr>
          <w:rFonts w:ascii="Angsana New" w:hAnsi="Angsana New" w:cs="Angsana New"/>
        </w:rPr>
      </w:pPr>
      <w:r w:rsidRPr="00027121">
        <w:rPr>
          <w:rFonts w:ascii="Angsana New" w:hAnsi="Angsana New" w:cs="Angsana New"/>
          <w:cs/>
        </w:rPr>
        <w:t xml:space="preserve">รายการเปลี่ยนแปลงของบัญชีค่าเผื่อด้อยค่าสินค้าเสื่อมสภาพของสินค้าคงเหลือ </w:t>
      </w:r>
      <w:r w:rsidR="00C54856" w:rsidRPr="00027121">
        <w:rPr>
          <w:rFonts w:ascii="Angsana New" w:hAnsi="Angsana New" w:cs="Angsana New"/>
          <w:cs/>
        </w:rPr>
        <w:t>สำหรับ</w:t>
      </w:r>
      <w:r w:rsidR="00A410B2" w:rsidRPr="00027121">
        <w:rPr>
          <w:rFonts w:ascii="Angsana New" w:hAnsi="Angsana New" w:cs="Angsana New" w:hint="cs"/>
          <w:cs/>
        </w:rPr>
        <w:t>งวด</w:t>
      </w:r>
      <w:r w:rsidR="00585A3F">
        <w:rPr>
          <w:rFonts w:ascii="Angsana New" w:hAnsi="Angsana New" w:cs="Angsana New" w:hint="cs"/>
          <w:cs/>
        </w:rPr>
        <w:t>เก้า</w:t>
      </w:r>
      <w:r w:rsidR="00290130" w:rsidRPr="00027121">
        <w:rPr>
          <w:rFonts w:ascii="Angsana New" w:hAnsi="Angsana New" w:cs="Angsana New" w:hint="cs"/>
          <w:cs/>
        </w:rPr>
        <w:t>เดือน</w:t>
      </w:r>
      <w:r w:rsidR="00C54856" w:rsidRPr="00027121">
        <w:rPr>
          <w:rFonts w:ascii="Angsana New" w:hAnsi="Angsana New" w:cs="Angsana New"/>
          <w:cs/>
        </w:rPr>
        <w:t>สิ้นสุด</w:t>
      </w:r>
      <w:r w:rsidRPr="00027121">
        <w:rPr>
          <w:rFonts w:ascii="Angsana New" w:hAnsi="Angsana New" w:cs="Angsana New"/>
          <w:cs/>
        </w:rPr>
        <w:t>วันที่</w:t>
      </w:r>
      <w:r w:rsidRPr="00027121">
        <w:rPr>
          <w:rFonts w:ascii="Angsana New" w:hAnsi="Angsana New" w:cs="Angsana New"/>
        </w:rPr>
        <w:t xml:space="preserve"> </w:t>
      </w:r>
      <w:r w:rsidR="00AB6ADD" w:rsidRPr="00E50F26">
        <w:rPr>
          <w:rFonts w:ascii="Angsana New" w:hAnsi="Angsana New" w:cs="Angsana New" w:hint="cs"/>
        </w:rPr>
        <w:t xml:space="preserve">30 </w:t>
      </w:r>
      <w:r w:rsidR="00585A3F" w:rsidRPr="00B5475F">
        <w:rPr>
          <w:rFonts w:ascii="Angsana New" w:hAnsi="Angsana New" w:cs="Angsana New" w:hint="cs"/>
          <w:cs/>
        </w:rPr>
        <w:t>กันย</w:t>
      </w:r>
      <w:r w:rsidR="00AB6ADD" w:rsidRPr="00B5475F">
        <w:rPr>
          <w:rFonts w:ascii="Angsana New" w:hAnsi="Angsana New" w:cs="Angsana New" w:hint="cs"/>
          <w:cs/>
        </w:rPr>
        <w:t>ายน</w:t>
      </w:r>
      <w:r w:rsidR="00C54856" w:rsidRPr="00027121">
        <w:rPr>
          <w:rFonts w:ascii="Angsana New" w:hAnsi="Angsana New" w:cs="Angsana New"/>
        </w:rPr>
        <w:t xml:space="preserve"> </w:t>
      </w:r>
      <w:r w:rsidR="00C54856">
        <w:rPr>
          <w:rFonts w:ascii="Angsana New" w:hAnsi="Angsana New" w:cs="Angsana New"/>
        </w:rPr>
        <w:t>256</w:t>
      </w:r>
      <w:r w:rsidR="00A410B2" w:rsidRPr="00456B38">
        <w:rPr>
          <w:rFonts w:ascii="Angsana New" w:hAnsi="Angsana New" w:cs="Angsana New" w:hint="cs"/>
        </w:rPr>
        <w:t>8</w:t>
      </w:r>
      <w:r w:rsidR="0058743F">
        <w:rPr>
          <w:rFonts w:ascii="Angsana New" w:hAnsi="Angsana New" w:cs="Angsana New"/>
          <w:cs/>
        </w:rPr>
        <w:t xml:space="preserve"> </w:t>
      </w:r>
      <w:r w:rsidRPr="002D5CA8">
        <w:rPr>
          <w:rFonts w:ascii="Angsana New" w:hAnsi="Angsana New" w:cs="Angsana New"/>
          <w:cs/>
        </w:rPr>
        <w:t>สรุปได้ดังนี้</w:t>
      </w:r>
    </w:p>
    <w:tbl>
      <w:tblPr>
        <w:tblW w:w="9497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94"/>
        <w:gridCol w:w="709"/>
        <w:gridCol w:w="4394"/>
      </w:tblGrid>
      <w:tr w:rsidR="00FA22DC" w:rsidRPr="005764E7" w14:paraId="4C432253" w14:textId="77777777" w:rsidTr="00873986">
        <w:trPr>
          <w:cantSplit/>
          <w:trHeight w:hRule="exact" w:val="397"/>
        </w:trPr>
        <w:tc>
          <w:tcPr>
            <w:tcW w:w="4394" w:type="dxa"/>
          </w:tcPr>
          <w:p w14:paraId="43D0133B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207E877E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3120A412" w14:textId="77777777" w:rsidR="00FA22DC" w:rsidRPr="00B5475F" w:rsidRDefault="00FA22DC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A22DC" w:rsidRPr="005764E7" w14:paraId="661EA47B" w14:textId="77777777" w:rsidTr="00833598">
        <w:trPr>
          <w:cantSplit/>
          <w:trHeight w:hRule="exact" w:val="397"/>
        </w:trPr>
        <w:tc>
          <w:tcPr>
            <w:tcW w:w="4394" w:type="dxa"/>
          </w:tcPr>
          <w:p w14:paraId="4688B78C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05F65732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</w:tcPr>
          <w:p w14:paraId="567BCAC4" w14:textId="77777777" w:rsidR="00FA22DC" w:rsidRPr="00B5475F" w:rsidRDefault="00FA22DC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FA22DC" w:rsidRPr="005764E7" w14:paraId="01BC502D" w14:textId="77777777" w:rsidTr="00833598">
        <w:trPr>
          <w:cantSplit/>
          <w:trHeight w:hRule="exact" w:val="397"/>
        </w:trPr>
        <w:tc>
          <w:tcPr>
            <w:tcW w:w="4394" w:type="dxa"/>
          </w:tcPr>
          <w:p w14:paraId="4098F660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473085BC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2B87545D" w14:textId="77777777" w:rsidR="00FA22DC" w:rsidRPr="00B5475F" w:rsidRDefault="00FA22DC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0E26" w:rsidRPr="005764E7" w14:paraId="44496114" w14:textId="77777777" w:rsidTr="00530E26">
        <w:trPr>
          <w:cantSplit/>
          <w:trHeight w:hRule="exact" w:val="397"/>
        </w:trPr>
        <w:tc>
          <w:tcPr>
            <w:tcW w:w="4394" w:type="dxa"/>
            <w:vAlign w:val="bottom"/>
          </w:tcPr>
          <w:p w14:paraId="4FEB8C5F" w14:textId="31ACA6F5" w:rsidR="00530E26" w:rsidRDefault="00530E26" w:rsidP="00530E26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36BD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5475F"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536BD0">
              <w:rPr>
                <w:rFonts w:ascii="Angsana New" w:hAnsi="Angsana New"/>
                <w:sz w:val="28"/>
                <w:szCs w:val="28"/>
              </w:rPr>
              <w:t>256</w:t>
            </w:r>
            <w:r w:rsidR="00DA3D51" w:rsidRPr="00456B3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1A75047C" w14:textId="77777777" w:rsidR="00530E26" w:rsidRPr="00B5475F" w:rsidRDefault="00530E26" w:rsidP="00530E2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39D913" w14:textId="6F2E2C25" w:rsidR="00530E26" w:rsidRDefault="00530E26" w:rsidP="0053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07E5">
              <w:rPr>
                <w:rFonts w:ascii="Angsana New" w:hAnsi="Angsana New"/>
                <w:sz w:val="28"/>
                <w:szCs w:val="28"/>
              </w:rPr>
              <w:t>1</w:t>
            </w:r>
            <w:r w:rsidRPr="006D0F77">
              <w:rPr>
                <w:rFonts w:ascii="Angsana New" w:hAnsi="Angsana New"/>
                <w:sz w:val="28"/>
                <w:szCs w:val="28"/>
              </w:rPr>
              <w:t>,</w:t>
            </w:r>
            <w:r w:rsidRPr="009D07E5">
              <w:rPr>
                <w:rFonts w:ascii="Angsana New" w:hAnsi="Angsana New"/>
                <w:sz w:val="28"/>
                <w:szCs w:val="28"/>
              </w:rPr>
              <w:t>0</w:t>
            </w:r>
            <w:r w:rsidR="004B6119" w:rsidRPr="00456B38">
              <w:rPr>
                <w:rFonts w:ascii="Angsana New" w:hAnsi="Angsana New" w:hint="cs"/>
                <w:sz w:val="28"/>
                <w:szCs w:val="28"/>
              </w:rPr>
              <w:t>88</w:t>
            </w:r>
          </w:p>
        </w:tc>
      </w:tr>
      <w:tr w:rsidR="00530E26" w:rsidRPr="005764E7" w14:paraId="4087786A" w14:textId="77777777" w:rsidTr="00A805B6">
        <w:trPr>
          <w:cantSplit/>
          <w:trHeight w:hRule="exact" w:val="397"/>
        </w:trPr>
        <w:tc>
          <w:tcPr>
            <w:tcW w:w="4394" w:type="dxa"/>
            <w:vAlign w:val="bottom"/>
          </w:tcPr>
          <w:p w14:paraId="4E1E186D" w14:textId="01CFB59F" w:rsidR="00530E26" w:rsidRDefault="009123C6" w:rsidP="00530E26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B5475F">
              <w:rPr>
                <w:rFonts w:ascii="Angsana New" w:hAnsi="Angsana New" w:hint="cs"/>
                <w:b/>
                <w:sz w:val="28"/>
                <w:szCs w:val="28"/>
                <w:u w:val="single"/>
                <w:cs/>
              </w:rPr>
              <w:t>บวก</w:t>
            </w:r>
            <w:r w:rsidR="00530E26" w:rsidRPr="00B5475F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:</w:t>
            </w:r>
            <w:r w:rsidR="00530E26" w:rsidRPr="00B5475F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="00530E26" w:rsidRPr="00B5475F">
              <w:rPr>
                <w:rFonts w:ascii="Angsana New" w:hAnsi="Angsana New"/>
                <w:b/>
                <w:sz w:val="28"/>
                <w:szCs w:val="28"/>
                <w:cs/>
              </w:rPr>
              <w:t>ยอด</w:t>
            </w:r>
            <w:r w:rsidR="003A1D2E" w:rsidRPr="00B5475F">
              <w:rPr>
                <w:rFonts w:ascii="Angsana New" w:hAnsi="Angsana New" w:hint="cs"/>
                <w:b/>
                <w:sz w:val="28"/>
                <w:szCs w:val="28"/>
                <w:cs/>
              </w:rPr>
              <w:t>เพิ่มขึ้น</w:t>
            </w:r>
            <w:r w:rsidR="00530E26" w:rsidRPr="00B5475F">
              <w:rPr>
                <w:rFonts w:ascii="Angsana New" w:hAnsi="Angsana New"/>
                <w:b/>
                <w:sz w:val="28"/>
                <w:szCs w:val="28"/>
                <w:cs/>
              </w:rPr>
              <w:t>ระหว่าง</w:t>
            </w:r>
            <w:r w:rsidR="00726AE5" w:rsidRPr="00B5475F">
              <w:rPr>
                <w:rFonts w:ascii="Angsana New" w:hAnsi="Angsana New" w:hint="cs"/>
                <w:b/>
                <w:sz w:val="28"/>
                <w:szCs w:val="28"/>
                <w:cs/>
              </w:rPr>
              <w:t>งวด</w:t>
            </w:r>
          </w:p>
        </w:tc>
        <w:tc>
          <w:tcPr>
            <w:tcW w:w="709" w:type="dxa"/>
          </w:tcPr>
          <w:p w14:paraId="739BF778" w14:textId="77777777" w:rsidR="00530E26" w:rsidRPr="00B5475F" w:rsidRDefault="00530E26" w:rsidP="00530E2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71A9AF" w14:textId="11A791D9" w:rsidR="00530E26" w:rsidRDefault="00432386" w:rsidP="0053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86">
              <w:rPr>
                <w:rFonts w:ascii="Angsana New" w:hAnsi="Angsana New"/>
                <w:sz w:val="28"/>
                <w:szCs w:val="28"/>
              </w:rPr>
              <w:t>848</w:t>
            </w:r>
          </w:p>
        </w:tc>
      </w:tr>
      <w:tr w:rsidR="00530E26" w:rsidRPr="005764E7" w14:paraId="0D517B16" w14:textId="77777777" w:rsidTr="00A805B6">
        <w:trPr>
          <w:cantSplit/>
          <w:trHeight w:hRule="exact" w:val="397"/>
        </w:trPr>
        <w:tc>
          <w:tcPr>
            <w:tcW w:w="4394" w:type="dxa"/>
            <w:vAlign w:val="bottom"/>
          </w:tcPr>
          <w:p w14:paraId="63995D78" w14:textId="6E67E43C" w:rsidR="00530E26" w:rsidRPr="00726AE5" w:rsidRDefault="00530E26" w:rsidP="0045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ยอดคงเหลือ ณ วันที่ </w:t>
            </w:r>
            <w:r w:rsidR="00AB6ADD" w:rsidRPr="00E50F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85A3F" w:rsidRPr="00B5475F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AB6ADD" w:rsidRPr="00B5475F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B5475F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E50F26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726AE5" w:rsidRPr="00E50F26">
              <w:rPr>
                <w:rFonts w:ascii="Angsana New" w:hAnsi="Angsana New" w:hint="cs"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0DA3AED8" w14:textId="77777777" w:rsidR="00530E26" w:rsidRPr="00B5475F" w:rsidRDefault="00530E26" w:rsidP="00530E2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775DAC" w14:textId="5E582191" w:rsidR="00530E26" w:rsidRPr="00826FCF" w:rsidRDefault="00432386" w:rsidP="00530E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3238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1,936</w:t>
            </w:r>
          </w:p>
        </w:tc>
      </w:tr>
    </w:tbl>
    <w:p w14:paraId="60736854" w14:textId="77777777" w:rsidR="007D719D" w:rsidRPr="007D719D" w:rsidRDefault="007D719D" w:rsidP="007D719D"/>
    <w:p w14:paraId="388C68D8" w14:textId="0499D937" w:rsidR="002D7D4D" w:rsidRPr="00D566CF" w:rsidRDefault="004079A8" w:rsidP="00EB3984">
      <w:pPr>
        <w:pStyle w:val="a9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B5475F">
        <w:rPr>
          <w:rFonts w:ascii="Angsana New" w:hAnsi="Angsana New"/>
          <w:sz w:val="28"/>
          <w:szCs w:val="28"/>
          <w:cs/>
        </w:rPr>
        <w:t>สินทรัพย์ทางการเงินไม่หมุนเวียนอื่น</w:t>
      </w:r>
    </w:p>
    <w:p w14:paraId="265D1EE8" w14:textId="46765042" w:rsidR="002D131C" w:rsidRDefault="002D131C" w:rsidP="00D03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  <w:r w:rsidRPr="00B5475F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88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791"/>
        <w:gridCol w:w="285"/>
        <w:gridCol w:w="425"/>
        <w:gridCol w:w="2120"/>
        <w:gridCol w:w="284"/>
        <w:gridCol w:w="1984"/>
      </w:tblGrid>
      <w:tr w:rsidR="007D719D" w:rsidRPr="007D719D" w14:paraId="3BABEC37" w14:textId="77777777" w:rsidTr="003039F9">
        <w:trPr>
          <w:trHeight w:hRule="exact" w:val="397"/>
        </w:trPr>
        <w:tc>
          <w:tcPr>
            <w:tcW w:w="4791" w:type="dxa"/>
          </w:tcPr>
          <w:p w14:paraId="1612F38B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6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7015DA0F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25" w:type="dxa"/>
          </w:tcPr>
          <w:p w14:paraId="115B64FE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388" w:type="dxa"/>
            <w:gridSpan w:val="3"/>
            <w:tcBorders>
              <w:bottom w:val="single" w:sz="4" w:space="0" w:color="auto"/>
            </w:tcBorders>
            <w:vAlign w:val="bottom"/>
          </w:tcPr>
          <w:p w14:paraId="7A3E1B58" w14:textId="77777777" w:rsidR="007D719D" w:rsidRPr="00B5475F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D719D" w:rsidRPr="007D719D" w14:paraId="0717F006" w14:textId="77777777" w:rsidTr="003039F9">
        <w:trPr>
          <w:trHeight w:hRule="exact" w:val="397"/>
        </w:trPr>
        <w:tc>
          <w:tcPr>
            <w:tcW w:w="4791" w:type="dxa"/>
            <w:vAlign w:val="center"/>
          </w:tcPr>
          <w:p w14:paraId="4D91CD86" w14:textId="77777777" w:rsidR="007D719D" w:rsidRPr="007D719D" w:rsidRDefault="007D719D" w:rsidP="007D719D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6D867BD2" w14:textId="77777777" w:rsidR="007D719D" w:rsidRPr="00B5475F" w:rsidRDefault="007D719D" w:rsidP="007D719D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5B4927F1" w14:textId="77777777" w:rsidR="007D719D" w:rsidRPr="007D719D" w:rsidRDefault="007D719D" w:rsidP="007D719D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8" w:type="dxa"/>
            <w:gridSpan w:val="3"/>
            <w:tcBorders>
              <w:top w:val="single" w:sz="4" w:space="0" w:color="auto"/>
            </w:tcBorders>
            <w:vAlign w:val="bottom"/>
          </w:tcPr>
          <w:p w14:paraId="208E1DBF" w14:textId="77777777" w:rsidR="007D719D" w:rsidRPr="007D719D" w:rsidRDefault="007D719D" w:rsidP="007D719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7D719D" w:rsidRPr="007D719D" w14:paraId="14931A70" w14:textId="77777777" w:rsidTr="003039F9">
        <w:trPr>
          <w:trHeight w:hRule="exact" w:val="397"/>
        </w:trPr>
        <w:tc>
          <w:tcPr>
            <w:tcW w:w="4791" w:type="dxa"/>
            <w:vAlign w:val="center"/>
          </w:tcPr>
          <w:p w14:paraId="3C5FBC2B" w14:textId="77777777" w:rsidR="007D719D" w:rsidRPr="007D719D" w:rsidRDefault="007D719D" w:rsidP="007D719D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3FC29AFB" w14:textId="77777777" w:rsidR="007D719D" w:rsidRPr="00B5475F" w:rsidRDefault="007D719D" w:rsidP="007D719D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7C07576" w14:textId="77777777" w:rsidR="007D719D" w:rsidRPr="007D719D" w:rsidRDefault="007D719D" w:rsidP="007D719D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8" w:type="dxa"/>
            <w:gridSpan w:val="3"/>
            <w:vAlign w:val="bottom"/>
          </w:tcPr>
          <w:p w14:paraId="1D670763" w14:textId="77777777" w:rsidR="007D719D" w:rsidRPr="00B5475F" w:rsidRDefault="007D719D" w:rsidP="007D719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719D" w:rsidRPr="007D719D" w14:paraId="33B5C386" w14:textId="77777777" w:rsidTr="003039F9">
        <w:trPr>
          <w:trHeight w:hRule="exact" w:val="397"/>
        </w:trPr>
        <w:tc>
          <w:tcPr>
            <w:tcW w:w="4791" w:type="dxa"/>
            <w:vAlign w:val="center"/>
          </w:tcPr>
          <w:p w14:paraId="6A69FA60" w14:textId="77777777" w:rsidR="007D719D" w:rsidRPr="007D719D" w:rsidRDefault="007D719D" w:rsidP="007D719D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7EB71DD9" w14:textId="77777777" w:rsidR="007D719D" w:rsidRPr="00B5475F" w:rsidRDefault="007D719D" w:rsidP="007D719D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5200FA07" w14:textId="77777777" w:rsidR="007D719D" w:rsidRPr="007D719D" w:rsidRDefault="007D719D" w:rsidP="007D719D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</w:tcBorders>
            <w:vAlign w:val="bottom"/>
          </w:tcPr>
          <w:p w14:paraId="0A84C37A" w14:textId="77777777" w:rsidR="007D719D" w:rsidRPr="007D719D" w:rsidRDefault="007D719D" w:rsidP="007D719D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24BC623" w14:textId="77777777" w:rsidR="007D719D" w:rsidRPr="007D719D" w:rsidRDefault="007D719D" w:rsidP="007D719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4FFCE3A3" w14:textId="77777777" w:rsidR="007D719D" w:rsidRPr="007D719D" w:rsidRDefault="007D719D" w:rsidP="007D719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7D719D" w:rsidRPr="007D719D" w14:paraId="59FA45CF" w14:textId="77777777" w:rsidTr="003039F9">
        <w:trPr>
          <w:trHeight w:hRule="exact" w:val="397"/>
        </w:trPr>
        <w:tc>
          <w:tcPr>
            <w:tcW w:w="4791" w:type="dxa"/>
          </w:tcPr>
          <w:p w14:paraId="5F1AC751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vAlign w:val="bottom"/>
          </w:tcPr>
          <w:p w14:paraId="215D4DE3" w14:textId="77777777" w:rsidR="007D719D" w:rsidRPr="00B5475F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381C0AE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bottom w:val="single" w:sz="4" w:space="0" w:color="auto"/>
            </w:tcBorders>
            <w:vAlign w:val="bottom"/>
          </w:tcPr>
          <w:p w14:paraId="73C98410" w14:textId="712C3CE0" w:rsidR="007D719D" w:rsidRPr="007D719D" w:rsidRDefault="0031534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F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85A3F" w:rsidRPr="00B5475F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B5475F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6602D4" w:rsidRPr="00B5475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602D4" w:rsidRPr="00456B3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284" w:type="dxa"/>
            <w:vAlign w:val="bottom"/>
          </w:tcPr>
          <w:p w14:paraId="14DC4424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612EC2F6" w14:textId="2C0345A9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719D">
              <w:rPr>
                <w:rFonts w:ascii="Angsana New" w:hAnsi="Angsana New"/>
                <w:sz w:val="28"/>
                <w:szCs w:val="28"/>
              </w:rPr>
              <w:t>31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D719D">
              <w:rPr>
                <w:rFonts w:ascii="Angsana New" w:hAnsi="Angsana New"/>
                <w:sz w:val="28"/>
                <w:szCs w:val="28"/>
              </w:rPr>
              <w:t>256</w:t>
            </w:r>
            <w:r w:rsidR="006602D4" w:rsidRPr="00456B3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7D719D" w:rsidRPr="007D719D" w14:paraId="1B3F2F0A" w14:textId="77777777" w:rsidTr="00432386">
        <w:trPr>
          <w:trHeight w:hRule="exact" w:val="397"/>
        </w:trPr>
        <w:tc>
          <w:tcPr>
            <w:tcW w:w="5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33EC1" w14:textId="23C2AA5C" w:rsidR="007D719D" w:rsidRPr="00B5475F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61B3C85" w14:textId="77777777" w:rsidR="007D719D" w:rsidRPr="003938C5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ED7BF4" w14:textId="75A82477" w:rsidR="007D719D" w:rsidRPr="003938C5" w:rsidRDefault="0043238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86">
              <w:rPr>
                <w:rFonts w:ascii="Angsana New" w:hAnsi="Angsana New"/>
                <w:sz w:val="28"/>
                <w:szCs w:val="28"/>
              </w:rPr>
              <w:t>167,913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91DF9" w14:textId="77777777" w:rsidR="007D719D" w:rsidRPr="003938C5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BFCD99" w14:textId="573358E6" w:rsidR="007D719D" w:rsidRPr="003938C5" w:rsidRDefault="00AB1CF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8C5">
              <w:rPr>
                <w:rFonts w:ascii="Angsana New" w:hAnsi="Angsana New"/>
                <w:sz w:val="28"/>
                <w:szCs w:val="28"/>
              </w:rPr>
              <w:t>1</w:t>
            </w:r>
            <w:r w:rsidR="000F1165" w:rsidRPr="00456B38">
              <w:rPr>
                <w:rFonts w:ascii="Angsana New" w:hAnsi="Angsana New" w:hint="cs"/>
                <w:sz w:val="28"/>
                <w:szCs w:val="28"/>
              </w:rPr>
              <w:t>68,949</w:t>
            </w:r>
          </w:p>
        </w:tc>
      </w:tr>
      <w:tr w:rsidR="007D719D" w:rsidRPr="007D719D" w14:paraId="0A32F0BA" w14:textId="77777777" w:rsidTr="00432386">
        <w:trPr>
          <w:trHeight w:hRule="exact" w:val="397"/>
        </w:trPr>
        <w:tc>
          <w:tcPr>
            <w:tcW w:w="5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CE311" w14:textId="494D674B" w:rsidR="007D719D" w:rsidRPr="003938C5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0F002D1" w14:textId="77777777" w:rsidR="007D719D" w:rsidRPr="003938C5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8E2EB" w14:textId="45ED24F4" w:rsidR="007D719D" w:rsidRPr="003938C5" w:rsidRDefault="0043238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86">
              <w:rPr>
                <w:rFonts w:ascii="Angsana New" w:hAnsi="Angsana New"/>
                <w:sz w:val="28"/>
                <w:szCs w:val="28"/>
              </w:rPr>
              <w:t>60,916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626CA" w14:textId="77777777" w:rsidR="007D719D" w:rsidRPr="003938C5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AEFEC" w14:textId="1CA69C4D" w:rsidR="007D719D" w:rsidRPr="003938C5" w:rsidRDefault="00AB1CF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8C5">
              <w:rPr>
                <w:rFonts w:ascii="Angsana New" w:hAnsi="Angsana New"/>
                <w:sz w:val="28"/>
                <w:szCs w:val="28"/>
              </w:rPr>
              <w:t>60</w:t>
            </w:r>
            <w:r w:rsidR="000F1165" w:rsidRPr="00456B38">
              <w:rPr>
                <w:rFonts w:ascii="Angsana New" w:hAnsi="Angsana New" w:hint="cs"/>
                <w:sz w:val="28"/>
                <w:szCs w:val="28"/>
              </w:rPr>
              <w:t>,916</w:t>
            </w:r>
          </w:p>
        </w:tc>
      </w:tr>
      <w:tr w:rsidR="007D719D" w:rsidRPr="007D719D" w14:paraId="1CC63DDE" w14:textId="77777777" w:rsidTr="00432386">
        <w:trPr>
          <w:trHeight w:hRule="exact" w:val="397"/>
        </w:trPr>
        <w:tc>
          <w:tcPr>
            <w:tcW w:w="4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9C7B1" w14:textId="77777777" w:rsidR="007D719D" w:rsidRPr="00B5475F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C7EAD04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 w:hanging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2C03285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ED767" w14:textId="5E3B336E" w:rsidR="007D719D" w:rsidRPr="007D719D" w:rsidRDefault="0043238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386">
              <w:rPr>
                <w:rFonts w:ascii="Angsana New" w:hAnsi="Angsana New"/>
                <w:b/>
                <w:bCs/>
                <w:sz w:val="28"/>
                <w:szCs w:val="28"/>
              </w:rPr>
              <w:t>228,829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B7A885F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CE8B63" w14:textId="2B7107CC" w:rsidR="007D719D" w:rsidRPr="00B5475F" w:rsidRDefault="00AB1CF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8E15B1" w:rsidRPr="00456B38">
              <w:rPr>
                <w:rFonts w:ascii="Angsana New" w:hAnsi="Angsana New" w:hint="cs"/>
                <w:b/>
                <w:bCs/>
                <w:sz w:val="28"/>
                <w:szCs w:val="28"/>
              </w:rPr>
              <w:t>29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8E15B1" w:rsidRPr="00456B38">
              <w:rPr>
                <w:rFonts w:ascii="Angsana New" w:hAnsi="Angsana New" w:hint="cs"/>
                <w:b/>
                <w:bCs/>
                <w:sz w:val="28"/>
                <w:szCs w:val="28"/>
              </w:rPr>
              <w:t>865</w:t>
            </w:r>
          </w:p>
        </w:tc>
      </w:tr>
    </w:tbl>
    <w:p w14:paraId="43F1CEF1" w14:textId="2E9CBAA9" w:rsidR="007D719D" w:rsidRDefault="007D719D" w:rsidP="00D03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45FC5C83" w14:textId="77777777" w:rsidR="00825A00" w:rsidRPr="00D566CF" w:rsidRDefault="00825A00" w:rsidP="00825A00">
      <w:pPr>
        <w:pStyle w:val="afd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rPr>
          <w:rFonts w:ascii="Angsana New" w:hAnsi="Angsana New"/>
          <w:b/>
          <w:bCs/>
          <w:sz w:val="28"/>
          <w:szCs w:val="28"/>
        </w:rPr>
      </w:pPr>
      <w:r w:rsidRPr="00B5475F">
        <w:rPr>
          <w:rFonts w:ascii="Angsana New" w:hAnsi="Angsana New"/>
          <w:b/>
          <w:bCs/>
          <w:sz w:val="28"/>
          <w:szCs w:val="28"/>
          <w:cs/>
        </w:rPr>
        <w:lastRenderedPageBreak/>
        <w:t>ตราสารทุน - หลักทรัพย์จดทะเบียนในตลาดหลักทรัพย์</w:t>
      </w:r>
    </w:p>
    <w:tbl>
      <w:tblPr>
        <w:tblW w:w="9605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111"/>
        <w:gridCol w:w="1701"/>
        <w:gridCol w:w="283"/>
        <w:gridCol w:w="1559"/>
        <w:gridCol w:w="256"/>
        <w:gridCol w:w="1695"/>
      </w:tblGrid>
      <w:tr w:rsidR="00825A00" w:rsidRPr="00D566CF" w14:paraId="12ACDBF3" w14:textId="77777777" w:rsidTr="003039F9">
        <w:trPr>
          <w:trHeight w:val="397"/>
        </w:trPr>
        <w:tc>
          <w:tcPr>
            <w:tcW w:w="4111" w:type="dxa"/>
          </w:tcPr>
          <w:p w14:paraId="7D75F630" w14:textId="77777777" w:rsidR="00825A00" w:rsidRPr="00D566CF" w:rsidRDefault="00825A00" w:rsidP="002071FD">
            <w:pPr>
              <w:pStyle w:val="12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  <w:r w:rsidRPr="00027121">
              <w:rPr>
                <w:rFonts w:ascii="Angsana New" w:hAnsi="Angsana New" w:cs="Angsana New"/>
                <w:color w:val="auto"/>
              </w:rPr>
              <w:br w:type="page"/>
            </w:r>
          </w:p>
        </w:tc>
        <w:tc>
          <w:tcPr>
            <w:tcW w:w="5494" w:type="dxa"/>
            <w:gridSpan w:val="5"/>
            <w:tcBorders>
              <w:bottom w:val="single" w:sz="4" w:space="0" w:color="auto"/>
            </w:tcBorders>
            <w:vAlign w:val="bottom"/>
          </w:tcPr>
          <w:p w14:paraId="31728D8B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5475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25A00" w:rsidRPr="00D566CF" w14:paraId="06DB5177" w14:textId="77777777" w:rsidTr="003039F9">
        <w:trPr>
          <w:trHeight w:val="397"/>
        </w:trPr>
        <w:tc>
          <w:tcPr>
            <w:tcW w:w="4111" w:type="dxa"/>
          </w:tcPr>
          <w:p w14:paraId="0C7EB393" w14:textId="77777777" w:rsidR="00825A00" w:rsidRPr="00D566CF" w:rsidRDefault="00825A00" w:rsidP="002071FD">
            <w:pPr>
              <w:pStyle w:val="12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4" w:type="dxa"/>
            <w:gridSpan w:val="5"/>
            <w:vAlign w:val="center"/>
          </w:tcPr>
          <w:p w14:paraId="73BBCE03" w14:textId="77777777" w:rsidR="00825A00" w:rsidRPr="00B5475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4860"/>
                <w:tab w:val="left" w:pos="5103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5475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งบการเงินที่แสดงเงินลงทุนตามวิธีส่วนได้เสีย/</w:t>
            </w:r>
          </w:p>
        </w:tc>
      </w:tr>
      <w:tr w:rsidR="00825A00" w:rsidRPr="00D566CF" w14:paraId="1E07682B" w14:textId="77777777" w:rsidTr="003039F9">
        <w:trPr>
          <w:trHeight w:val="397"/>
        </w:trPr>
        <w:tc>
          <w:tcPr>
            <w:tcW w:w="4111" w:type="dxa"/>
          </w:tcPr>
          <w:p w14:paraId="26D0E5D3" w14:textId="77777777" w:rsidR="00825A00" w:rsidRPr="00D566CF" w:rsidRDefault="00825A00" w:rsidP="002071FD">
            <w:pPr>
              <w:pStyle w:val="12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4" w:type="dxa"/>
            <w:gridSpan w:val="5"/>
            <w:tcBorders>
              <w:bottom w:val="single" w:sz="4" w:space="0" w:color="auto"/>
            </w:tcBorders>
            <w:vAlign w:val="bottom"/>
          </w:tcPr>
          <w:p w14:paraId="370D8DD8" w14:textId="77777777" w:rsidR="00825A00" w:rsidRPr="00B5475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4860"/>
                <w:tab w:val="left" w:pos="5103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5475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25A00" w:rsidRPr="00D566CF" w14:paraId="2C2411AD" w14:textId="77777777" w:rsidTr="003039F9">
        <w:trPr>
          <w:trHeight w:val="397"/>
        </w:trPr>
        <w:tc>
          <w:tcPr>
            <w:tcW w:w="4111" w:type="dxa"/>
          </w:tcPr>
          <w:p w14:paraId="1D340527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FB6603D" w14:textId="77777777" w:rsidR="00825A00" w:rsidRPr="00B5475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  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296F168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3B7F654" w14:textId="77777777" w:rsidR="00825A00" w:rsidRPr="00B5475F" w:rsidRDefault="00825A00" w:rsidP="002071FD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bottom"/>
          </w:tcPr>
          <w:p w14:paraId="3371BC4C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2D5189E6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5A00" w:rsidRPr="00D566CF" w14:paraId="0FB54F47" w14:textId="77777777" w:rsidTr="003039F9">
        <w:trPr>
          <w:trHeight w:val="397"/>
        </w:trPr>
        <w:tc>
          <w:tcPr>
            <w:tcW w:w="4111" w:type="dxa"/>
            <w:vAlign w:val="center"/>
          </w:tcPr>
          <w:p w14:paraId="7EC6DA82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DB9A410" w14:textId="77777777" w:rsidR="00825A00" w:rsidRPr="00B5475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14:paraId="45D7D6F3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45DF9A7" w14:textId="77777777" w:rsidR="00825A00" w:rsidRPr="00B5475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56" w:type="dxa"/>
            <w:vAlign w:val="bottom"/>
          </w:tcPr>
          <w:p w14:paraId="243F3930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vAlign w:val="bottom"/>
          </w:tcPr>
          <w:p w14:paraId="28819EC9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25A00" w:rsidRPr="00D566CF" w14:paraId="49601930" w14:textId="77777777" w:rsidTr="003039F9">
        <w:trPr>
          <w:trHeight w:val="397"/>
        </w:trPr>
        <w:tc>
          <w:tcPr>
            <w:tcW w:w="4111" w:type="dxa"/>
          </w:tcPr>
          <w:p w14:paraId="39AF0A7F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B326A5B" w14:textId="6B3E3E10" w:rsidR="00825A00" w:rsidRPr="00EB148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(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2D5CA8">
              <w:rPr>
                <w:rFonts w:ascii="Angsana New" w:hAnsi="Angsana New"/>
                <w:sz w:val="28"/>
                <w:szCs w:val="28"/>
              </w:rPr>
              <w:t>2</w:t>
            </w:r>
            <w:r w:rsidRPr="0002712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2826CBB9" w14:textId="77777777" w:rsidR="00825A00" w:rsidRPr="00EB148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362478E" w14:textId="77777777" w:rsidR="00825A00" w:rsidRPr="00B5475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1C5FFA24" w14:textId="77777777" w:rsidR="00825A00" w:rsidRPr="00EB148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290BEBC1" w14:textId="77777777" w:rsidR="00825A00" w:rsidRPr="00EB148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825A00" w:rsidRPr="00D566CF" w14:paraId="0F9D747F" w14:textId="77777777" w:rsidTr="003039F9">
        <w:trPr>
          <w:trHeight w:val="39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32A9F" w14:textId="1F9EFD57" w:rsidR="00825A00" w:rsidRPr="00B5475F" w:rsidRDefault="00825A00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B6ADD" w:rsidRPr="00E50F2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585A3F" w:rsidRPr="00B547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="00AB6ADD" w:rsidRPr="00B547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ายน</w:t>
            </w:r>
            <w:r w:rsidRPr="00B54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50F2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E2427A" w:rsidRPr="00E50F26">
              <w:rPr>
                <w:rFonts w:ascii="Angsana New" w:hAnsi="Angsana New" w:hint="cs"/>
                <w:b/>
                <w:bCs/>
                <w:sz w:val="28"/>
                <w:szCs w:val="28"/>
              </w:rPr>
              <w:t>568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2276C39F" w14:textId="77777777" w:rsidR="00825A00" w:rsidRPr="00EB148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3B6488" w14:textId="77777777" w:rsidR="00825A00" w:rsidRPr="00EB148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1E8C90F9" w14:textId="77777777" w:rsidR="00825A00" w:rsidRPr="00EB148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</w:tcPr>
          <w:p w14:paraId="11A25296" w14:textId="77777777" w:rsidR="00825A00" w:rsidRPr="00EB148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  <w:vAlign w:val="center"/>
          </w:tcPr>
          <w:p w14:paraId="1B470BD4" w14:textId="77777777" w:rsidR="00825A00" w:rsidRPr="00EB148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</w:tr>
      <w:tr w:rsidR="00825A00" w:rsidRPr="00D566CF" w14:paraId="6C47D7D1" w14:textId="77777777" w:rsidTr="00432386">
        <w:trPr>
          <w:trHeight w:val="39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AF39F" w14:textId="77777777" w:rsidR="00825A00" w:rsidRPr="00B5475F" w:rsidRDefault="00825A00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vAlign w:val="bottom"/>
          </w:tcPr>
          <w:p w14:paraId="3BB0D92D" w14:textId="29B75193" w:rsidR="00825A00" w:rsidRPr="00163B05" w:rsidRDefault="00432386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86">
              <w:rPr>
                <w:rFonts w:ascii="Angsana New" w:hAnsi="Angsana New"/>
                <w:sz w:val="28"/>
                <w:szCs w:val="28"/>
              </w:rPr>
              <w:t>21,143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878F4" w14:textId="77777777" w:rsidR="00825A00" w:rsidRPr="00163B05" w:rsidRDefault="00825A00" w:rsidP="002071FD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4E7CE" w14:textId="05BB68B9" w:rsidR="00825A00" w:rsidRPr="00B5475F" w:rsidRDefault="00432386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3238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17,182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vAlign w:val="bottom"/>
          </w:tcPr>
          <w:p w14:paraId="5B8DA865" w14:textId="77777777" w:rsidR="00825A00" w:rsidRPr="00163B05" w:rsidRDefault="00825A00" w:rsidP="002071FD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20D5F" w14:textId="00B26892" w:rsidR="00825A00" w:rsidRPr="00163B05" w:rsidRDefault="00432386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3238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38,325</w:t>
            </w:r>
          </w:p>
        </w:tc>
      </w:tr>
      <w:tr w:rsidR="00825A00" w:rsidRPr="00D566CF" w14:paraId="05599B4B" w14:textId="77777777" w:rsidTr="00432386">
        <w:trPr>
          <w:trHeight w:val="39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F52C2" w14:textId="5B1AB25B" w:rsidR="00825A00" w:rsidRPr="00B5475F" w:rsidRDefault="00A30B98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 w:hint="cs"/>
                <w:sz w:val="28"/>
                <w:szCs w:val="28"/>
                <w:cs/>
              </w:rPr>
              <w:t>ผลสะสม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>การเปลี่ยนแปลง</w:t>
            </w:r>
            <w:r w:rsidR="00825A00" w:rsidRPr="00B5475F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868A43" w14:textId="2F48716E" w:rsidR="00825A00" w:rsidRPr="00B5475F" w:rsidRDefault="00432386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32386">
              <w:rPr>
                <w:rFonts w:ascii="Angsana New" w:hAnsi="Angsana New"/>
                <w:sz w:val="28"/>
                <w:szCs w:val="28"/>
              </w:rPr>
              <w:t>124,503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2DF25" w14:textId="77777777" w:rsidR="00825A00" w:rsidRPr="00163B05" w:rsidRDefault="00825A00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E747C3" w14:textId="48F4F3EA" w:rsidR="00825A00" w:rsidRPr="00163B05" w:rsidRDefault="00432386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86">
              <w:rPr>
                <w:rFonts w:ascii="Angsana New" w:hAnsi="Angsana New"/>
                <w:sz w:val="28"/>
                <w:szCs w:val="28"/>
              </w:rPr>
              <w:t>5,085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vAlign w:val="bottom"/>
          </w:tcPr>
          <w:p w14:paraId="19B8E776" w14:textId="77777777" w:rsidR="00825A00" w:rsidRPr="00163B05" w:rsidRDefault="00825A00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944CF7" w14:textId="772BA7F4" w:rsidR="00825A00" w:rsidRPr="00163B05" w:rsidRDefault="00432386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86">
              <w:rPr>
                <w:rFonts w:ascii="Angsana New" w:hAnsi="Angsana New"/>
                <w:sz w:val="28"/>
                <w:szCs w:val="28"/>
              </w:rPr>
              <w:t>129,588</w:t>
            </w:r>
          </w:p>
        </w:tc>
      </w:tr>
      <w:tr w:rsidR="00825A00" w:rsidRPr="00D566CF" w14:paraId="09F1CC43" w14:textId="77777777" w:rsidTr="00432386">
        <w:trPr>
          <w:trHeight w:val="39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72D83" w14:textId="77777777" w:rsidR="00825A00" w:rsidRPr="00B5475F" w:rsidRDefault="00825A00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89ED4D" w14:textId="59DAE86A" w:rsidR="00825A00" w:rsidRPr="00163B05" w:rsidRDefault="00432386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386">
              <w:rPr>
                <w:rFonts w:ascii="Angsana New" w:hAnsi="Angsana New"/>
                <w:b/>
                <w:bCs/>
                <w:sz w:val="28"/>
                <w:szCs w:val="28"/>
              </w:rPr>
              <w:t>145,646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1A6B3" w14:textId="77777777" w:rsidR="00825A00" w:rsidRPr="00163B05" w:rsidRDefault="00825A00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44E117" w14:textId="278EEB48" w:rsidR="00825A00" w:rsidRPr="00163B05" w:rsidRDefault="00432386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386">
              <w:rPr>
                <w:rFonts w:ascii="Angsana New" w:hAnsi="Angsana New"/>
                <w:b/>
                <w:bCs/>
                <w:sz w:val="28"/>
                <w:szCs w:val="28"/>
              </w:rPr>
              <w:t>22,267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C14CE" w14:textId="77777777" w:rsidR="00825A00" w:rsidRPr="00163B05" w:rsidRDefault="00825A00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3720CB" w14:textId="37FDCECF" w:rsidR="00825A00" w:rsidRPr="00163B05" w:rsidRDefault="00432386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3238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167,91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</w:tr>
      <w:tr w:rsidR="00825A00" w:rsidRPr="00D566CF" w14:paraId="75356697" w14:textId="77777777" w:rsidTr="003039F9">
        <w:trPr>
          <w:trHeight w:val="39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5E8E1" w14:textId="77777777" w:rsidR="00825A00" w:rsidRPr="00B5475F" w:rsidRDefault="00825A00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B33BE9A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402FE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93BD70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41D75292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877F8E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25A00" w:rsidRPr="00D566CF" w14:paraId="0A537559" w14:textId="77777777" w:rsidTr="003039F9">
        <w:trPr>
          <w:trHeight w:val="39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DA060" w14:textId="193FAA77" w:rsidR="00825A00" w:rsidRPr="00D566CF" w:rsidRDefault="00825A00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4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54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B40DA" w:rsidRPr="00456B38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E3D8B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BDFF5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B8B610A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2D16AED3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left w:val="nil"/>
              <w:right w:val="nil"/>
            </w:tcBorders>
            <w:vAlign w:val="bottom"/>
          </w:tcPr>
          <w:p w14:paraId="5A3DA799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25A00" w:rsidRPr="00D566CF" w14:paraId="647B3C44" w14:textId="77777777" w:rsidTr="003039F9">
        <w:trPr>
          <w:trHeight w:val="39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985DD" w14:textId="77777777" w:rsidR="00825A00" w:rsidRPr="00B5475F" w:rsidRDefault="00825A00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54214168" w14:textId="0D1E300D" w:rsidR="00825A00" w:rsidRPr="00A07A16" w:rsidRDefault="00786999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70F9F" w14:textId="77777777" w:rsidR="00825A00" w:rsidRPr="00EB148F" w:rsidRDefault="00825A00" w:rsidP="002071FD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77EFC43" w14:textId="05D07E47" w:rsidR="00825A00" w:rsidRPr="00A07A16" w:rsidRDefault="00BF4721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17,182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vAlign w:val="bottom"/>
          </w:tcPr>
          <w:p w14:paraId="6DA06456" w14:textId="77777777" w:rsidR="00825A00" w:rsidRPr="00EB148F" w:rsidRDefault="00825A00" w:rsidP="002071FD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  <w:vAlign w:val="bottom"/>
          </w:tcPr>
          <w:p w14:paraId="3D363AD1" w14:textId="33339B11" w:rsidR="00825A00" w:rsidRPr="00A07A16" w:rsidRDefault="002D76DE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D76D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D76D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325</w:t>
            </w:r>
          </w:p>
        </w:tc>
      </w:tr>
      <w:tr w:rsidR="00825A00" w:rsidRPr="00D566CF" w14:paraId="47533475" w14:textId="77777777" w:rsidTr="003039F9">
        <w:trPr>
          <w:trHeight w:val="39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3DC76" w14:textId="3090EFC5" w:rsidR="00825A00" w:rsidRPr="00B5475F" w:rsidRDefault="00A30B98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 w:hint="cs"/>
                <w:sz w:val="28"/>
                <w:szCs w:val="28"/>
                <w:cs/>
              </w:rPr>
              <w:t>ผลสะสม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D79F5" w14:textId="66C4DBC3" w:rsidR="00825A00" w:rsidRPr="00A07A16" w:rsidRDefault="00BF4721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125,727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C4C5F" w14:textId="77777777" w:rsidR="00825A00" w:rsidRPr="00EB148F" w:rsidRDefault="00825A00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BAC456" w14:textId="3F1AF128" w:rsidR="00825A00" w:rsidRPr="00A07A16" w:rsidRDefault="00EF50D4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4,897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vAlign w:val="bottom"/>
          </w:tcPr>
          <w:p w14:paraId="7C0AF054" w14:textId="77777777" w:rsidR="00825A00" w:rsidRPr="00EB148F" w:rsidRDefault="00825A00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B2C598" w14:textId="592D7889" w:rsidR="00825A00" w:rsidRPr="00A07A16" w:rsidRDefault="00225352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5352">
              <w:rPr>
                <w:rFonts w:ascii="Angsana New" w:hAnsi="Angsana New"/>
                <w:sz w:val="28"/>
                <w:szCs w:val="28"/>
              </w:rPr>
              <w:t>130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25352">
              <w:rPr>
                <w:rFonts w:ascii="Angsana New" w:hAnsi="Angsana New"/>
                <w:sz w:val="28"/>
                <w:szCs w:val="28"/>
              </w:rPr>
              <w:t>624</w:t>
            </w:r>
          </w:p>
        </w:tc>
      </w:tr>
      <w:tr w:rsidR="00825A00" w:rsidRPr="00D566CF" w14:paraId="30AB872D" w14:textId="77777777" w:rsidTr="003039F9">
        <w:trPr>
          <w:trHeight w:val="39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036FB" w14:textId="77777777" w:rsidR="00825A00" w:rsidRPr="00B5475F" w:rsidRDefault="00825A00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1A2A27" w14:textId="61F84F96" w:rsidR="00825A00" w:rsidRPr="00A07A16" w:rsidRDefault="00A577B7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77B7">
              <w:rPr>
                <w:rFonts w:ascii="Angsana New" w:hAnsi="Angsana New"/>
                <w:b/>
                <w:bCs/>
                <w:sz w:val="28"/>
                <w:szCs w:val="28"/>
              </w:rPr>
              <w:t>146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577B7">
              <w:rPr>
                <w:rFonts w:ascii="Angsana New" w:hAnsi="Angsana New"/>
                <w:b/>
                <w:bCs/>
                <w:sz w:val="28"/>
                <w:szCs w:val="28"/>
              </w:rPr>
              <w:t>870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FF462" w14:textId="77777777" w:rsidR="00825A00" w:rsidRPr="00EB148F" w:rsidRDefault="00825A00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DF21C0" w14:textId="6CD7E6B3" w:rsidR="00825A00" w:rsidRPr="00A07A16" w:rsidRDefault="00175E87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5E87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75E87">
              <w:rPr>
                <w:rFonts w:ascii="Angsana New" w:hAnsi="Angsana New"/>
                <w:b/>
                <w:bCs/>
                <w:sz w:val="28"/>
                <w:szCs w:val="28"/>
              </w:rPr>
              <w:t>079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EADE5" w14:textId="77777777" w:rsidR="00825A00" w:rsidRPr="00EB148F" w:rsidRDefault="00825A00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0220A8" w14:textId="2F51C241" w:rsidR="00825A00" w:rsidRPr="00A07A16" w:rsidRDefault="00225352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5352">
              <w:rPr>
                <w:rFonts w:ascii="Angsana New" w:hAnsi="Angsana New"/>
                <w:b/>
                <w:bCs/>
                <w:sz w:val="28"/>
                <w:szCs w:val="28"/>
              </w:rPr>
              <w:t>168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25352">
              <w:rPr>
                <w:rFonts w:ascii="Angsana New" w:hAnsi="Angsana New"/>
                <w:b/>
                <w:bCs/>
                <w:sz w:val="28"/>
                <w:szCs w:val="28"/>
              </w:rPr>
              <w:t>949</w:t>
            </w:r>
          </w:p>
        </w:tc>
      </w:tr>
    </w:tbl>
    <w:p w14:paraId="3F6DA164" w14:textId="77777777" w:rsidR="00825A00" w:rsidRPr="00D566CF" w:rsidRDefault="00825A00" w:rsidP="00825A00">
      <w:pPr>
        <w:pStyle w:val="afd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rPr>
          <w:rFonts w:ascii="Angsana New" w:hAnsi="Angsana New"/>
          <w:b/>
          <w:bCs/>
          <w:sz w:val="28"/>
          <w:szCs w:val="28"/>
        </w:rPr>
      </w:pPr>
      <w:r w:rsidRPr="00B5475F">
        <w:rPr>
          <w:rFonts w:ascii="Angsana New" w:hAnsi="Angsana New"/>
          <w:b/>
          <w:bCs/>
          <w:sz w:val="28"/>
          <w:szCs w:val="28"/>
          <w:cs/>
        </w:rPr>
        <w:t>ตราสารทุน - หลักทรัพย์ที่ไม่อยู่ในความต้องการตลาด</w:t>
      </w:r>
    </w:p>
    <w:tbl>
      <w:tblPr>
        <w:tblW w:w="9605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114"/>
        <w:gridCol w:w="1721"/>
        <w:gridCol w:w="284"/>
        <w:gridCol w:w="1574"/>
        <w:gridCol w:w="284"/>
        <w:gridCol w:w="1628"/>
      </w:tblGrid>
      <w:tr w:rsidR="00825A00" w:rsidRPr="00D566CF" w14:paraId="2C3766BF" w14:textId="77777777" w:rsidTr="003039F9">
        <w:trPr>
          <w:trHeight w:val="397"/>
          <w:tblHeader/>
        </w:trPr>
        <w:tc>
          <w:tcPr>
            <w:tcW w:w="4114" w:type="dxa"/>
            <w:vAlign w:val="center"/>
          </w:tcPr>
          <w:p w14:paraId="6BD53D36" w14:textId="77777777" w:rsidR="00825A00" w:rsidRPr="00D566CF" w:rsidRDefault="00825A00" w:rsidP="002071FD">
            <w:pPr>
              <w:pStyle w:val="12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  <w:r w:rsidRPr="00027121">
              <w:rPr>
                <w:rFonts w:ascii="Angsana New" w:hAnsi="Angsana New" w:cs="Angsana New"/>
                <w:color w:val="auto"/>
              </w:rPr>
              <w:br w:type="page"/>
            </w:r>
          </w:p>
        </w:tc>
        <w:tc>
          <w:tcPr>
            <w:tcW w:w="5491" w:type="dxa"/>
            <w:gridSpan w:val="5"/>
            <w:tcBorders>
              <w:bottom w:val="single" w:sz="4" w:space="0" w:color="auto"/>
            </w:tcBorders>
            <w:vAlign w:val="bottom"/>
          </w:tcPr>
          <w:p w14:paraId="6E9A302F" w14:textId="77777777" w:rsidR="00825A00" w:rsidRPr="00B5475F" w:rsidRDefault="00825A00" w:rsidP="002071FD">
            <w:pPr>
              <w:pStyle w:val="34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25A00" w:rsidRPr="00D566CF" w14:paraId="61AFAE51" w14:textId="77777777" w:rsidTr="003039F9">
        <w:trPr>
          <w:trHeight w:val="397"/>
          <w:tblHeader/>
        </w:trPr>
        <w:tc>
          <w:tcPr>
            <w:tcW w:w="4114" w:type="dxa"/>
            <w:vAlign w:val="center"/>
          </w:tcPr>
          <w:p w14:paraId="646D87F9" w14:textId="77777777" w:rsidR="00825A00" w:rsidRPr="00D566CF" w:rsidRDefault="00825A00" w:rsidP="002071FD">
            <w:pPr>
              <w:pStyle w:val="12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1" w:type="dxa"/>
            <w:gridSpan w:val="5"/>
            <w:vAlign w:val="center"/>
          </w:tcPr>
          <w:p w14:paraId="59064C73" w14:textId="77777777" w:rsidR="00825A00" w:rsidRPr="00B5475F" w:rsidRDefault="00825A00" w:rsidP="002071FD">
            <w:pPr>
              <w:pStyle w:val="34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งบการเงินที่แสดงเงินลงทุนตามวิธีส่วนได้เสีย/</w:t>
            </w:r>
          </w:p>
        </w:tc>
      </w:tr>
      <w:tr w:rsidR="00825A00" w:rsidRPr="00D566CF" w14:paraId="3D7B5AC4" w14:textId="77777777" w:rsidTr="003039F9">
        <w:trPr>
          <w:trHeight w:val="397"/>
          <w:tblHeader/>
        </w:trPr>
        <w:tc>
          <w:tcPr>
            <w:tcW w:w="4114" w:type="dxa"/>
            <w:vAlign w:val="center"/>
          </w:tcPr>
          <w:p w14:paraId="2BBF51C3" w14:textId="77777777" w:rsidR="00825A00" w:rsidRPr="00D566CF" w:rsidRDefault="00825A00" w:rsidP="002071FD">
            <w:pPr>
              <w:pStyle w:val="12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1" w:type="dxa"/>
            <w:gridSpan w:val="5"/>
            <w:tcBorders>
              <w:bottom w:val="single" w:sz="4" w:space="0" w:color="auto"/>
            </w:tcBorders>
            <w:vAlign w:val="center"/>
          </w:tcPr>
          <w:p w14:paraId="65B074BD" w14:textId="77777777" w:rsidR="00825A00" w:rsidRPr="00B5475F" w:rsidRDefault="00825A00" w:rsidP="002071FD">
            <w:pPr>
              <w:pStyle w:val="34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25A00" w:rsidRPr="00D566CF" w14:paraId="5E48D25F" w14:textId="77777777" w:rsidTr="003039F9">
        <w:trPr>
          <w:trHeight w:val="397"/>
          <w:tblHeader/>
        </w:trPr>
        <w:tc>
          <w:tcPr>
            <w:tcW w:w="4114" w:type="dxa"/>
            <w:vAlign w:val="center"/>
          </w:tcPr>
          <w:p w14:paraId="4055DE74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943EC65" w14:textId="77777777" w:rsidR="00825A00" w:rsidRPr="00B5475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DD0B9E0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14:paraId="4B77C8C0" w14:textId="77777777" w:rsidR="00825A00" w:rsidRPr="00B5475F" w:rsidRDefault="00825A00" w:rsidP="002071FD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D5D49B0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vAlign w:val="bottom"/>
          </w:tcPr>
          <w:p w14:paraId="0EE0B9E9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5A00" w:rsidRPr="00D566CF" w14:paraId="2D91AEDE" w14:textId="77777777" w:rsidTr="003039F9">
        <w:trPr>
          <w:trHeight w:val="397"/>
          <w:tblHeader/>
        </w:trPr>
        <w:tc>
          <w:tcPr>
            <w:tcW w:w="4114" w:type="dxa"/>
            <w:vAlign w:val="center"/>
          </w:tcPr>
          <w:p w14:paraId="2ABB5F3A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7141104E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4" w:type="dxa"/>
            <w:vAlign w:val="bottom"/>
          </w:tcPr>
          <w:p w14:paraId="681B712D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vAlign w:val="bottom"/>
          </w:tcPr>
          <w:p w14:paraId="7FD1BA76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84" w:type="dxa"/>
            <w:vAlign w:val="bottom"/>
          </w:tcPr>
          <w:p w14:paraId="2BEB4F62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  <w:vAlign w:val="bottom"/>
          </w:tcPr>
          <w:p w14:paraId="7D5128A8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25A00" w:rsidRPr="00D566CF" w14:paraId="5512F573" w14:textId="77777777" w:rsidTr="003039F9">
        <w:trPr>
          <w:trHeight w:val="397"/>
          <w:tblHeader/>
        </w:trPr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E3B9C" w14:textId="77777777" w:rsidR="00825A00" w:rsidRPr="00B5475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1BC04" w14:textId="085357E6" w:rsidR="00825A00" w:rsidRPr="00B5475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(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2D5CA8" w:rsidRPr="002D5CA8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02712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6D852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586CD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1251C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99DAF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25A00" w:rsidRPr="00D566CF" w14:paraId="716F038C" w14:textId="77777777" w:rsidTr="003039F9">
        <w:trPr>
          <w:trHeight w:val="397"/>
        </w:trPr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F236E" w14:textId="4FA220E3" w:rsidR="00825A00" w:rsidRPr="00D566CF" w:rsidRDefault="00825A00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4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B6ADD" w:rsidRPr="00E50F2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585A3F" w:rsidRPr="00B547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="00AB6ADD" w:rsidRPr="00B547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ายน</w:t>
            </w:r>
            <w:r w:rsidRPr="00B54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50F2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37738" w:rsidRPr="00E50F26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</w:tcPr>
          <w:p w14:paraId="03DF06F6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1AB03C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vAlign w:val="center"/>
          </w:tcPr>
          <w:p w14:paraId="00E7AF5D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533F33CA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center"/>
          </w:tcPr>
          <w:p w14:paraId="3AB29E48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32386" w:rsidRPr="00D566CF" w14:paraId="0B5D98F1" w14:textId="77777777" w:rsidTr="007F412A">
        <w:trPr>
          <w:trHeight w:val="397"/>
        </w:trPr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8186E" w14:textId="77777777" w:rsidR="00432386" w:rsidRPr="00B5475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E167E" w14:textId="74D7EFB3" w:rsidR="00432386" w:rsidRPr="00A07A16" w:rsidRDefault="00432386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5,130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1B424" w14:textId="77777777" w:rsidR="00432386" w:rsidRPr="00A07A16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8B726" w14:textId="500E435F" w:rsidR="00432386" w:rsidRPr="00A07A16" w:rsidRDefault="00432386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14,325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70021" w14:textId="77777777" w:rsidR="00432386" w:rsidRPr="00A07A16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CA4DE" w14:textId="388887FF" w:rsidR="00432386" w:rsidRPr="00A07A16" w:rsidRDefault="00432386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19,455</w:t>
            </w:r>
          </w:p>
        </w:tc>
      </w:tr>
      <w:tr w:rsidR="00432386" w:rsidRPr="00D566CF" w14:paraId="7A530DE1" w14:textId="77777777" w:rsidTr="007F412A">
        <w:trPr>
          <w:trHeight w:val="397"/>
        </w:trPr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1032F" w14:textId="4FC659D3" w:rsidR="00432386" w:rsidRPr="00B5475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 w:hint="cs"/>
                <w:sz w:val="28"/>
                <w:szCs w:val="28"/>
                <w:cs/>
              </w:rPr>
              <w:t>ผลสะสม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721" w:type="dxa"/>
            <w:vAlign w:val="bottom"/>
          </w:tcPr>
          <w:p w14:paraId="27A3ED4E" w14:textId="1B139A65" w:rsidR="00432386" w:rsidRPr="00B5475F" w:rsidRDefault="00432386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8352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(3,816)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38AE6" w14:textId="77777777" w:rsidR="00432386" w:rsidRPr="00A07A16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vAlign w:val="bottom"/>
          </w:tcPr>
          <w:p w14:paraId="0C8470ED" w14:textId="4E3B75D1" w:rsidR="00432386" w:rsidRPr="00A07A16" w:rsidRDefault="00432386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45,277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4FECDFA1" w14:textId="77777777" w:rsidR="00432386" w:rsidRPr="00A07A16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bottom"/>
          </w:tcPr>
          <w:p w14:paraId="4D4C11C8" w14:textId="68D60286" w:rsidR="00432386" w:rsidRPr="00A07A16" w:rsidRDefault="00432386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8352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41,461</w:t>
            </w:r>
          </w:p>
        </w:tc>
      </w:tr>
      <w:tr w:rsidR="00432386" w:rsidRPr="00D566CF" w14:paraId="793E2B46" w14:textId="77777777" w:rsidTr="007F412A">
        <w:trPr>
          <w:trHeight w:val="397"/>
        </w:trPr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863FA" w14:textId="77777777" w:rsidR="00432386" w:rsidRPr="00B5475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3055BE" w14:textId="5A16CB9D" w:rsidR="00432386" w:rsidRPr="0088352A" w:rsidRDefault="00432386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8352A">
              <w:rPr>
                <w:rFonts w:ascii="Angsana New" w:hAnsi="Angsana New"/>
                <w:sz w:val="28"/>
                <w:szCs w:val="28"/>
                <w:lang w:val="en-US"/>
              </w:rPr>
              <w:t>1,314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657C2" w14:textId="77777777" w:rsidR="00432386" w:rsidRPr="00A07A16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715929" w14:textId="5A23B8C1" w:rsidR="00432386" w:rsidRPr="00A07A16" w:rsidRDefault="00432386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59,602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64FC3" w14:textId="77777777" w:rsidR="00432386" w:rsidRPr="00A07A16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DECBD3" w14:textId="752BB40E" w:rsidR="00432386" w:rsidRPr="00B5475F" w:rsidRDefault="00432386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8352A">
              <w:rPr>
                <w:rFonts w:ascii="Angsana New" w:hAnsi="Angsana New"/>
                <w:sz w:val="28"/>
                <w:szCs w:val="28"/>
                <w:lang w:val="en-US"/>
              </w:rPr>
              <w:t>60,916</w:t>
            </w:r>
          </w:p>
        </w:tc>
      </w:tr>
      <w:tr w:rsidR="00825A00" w:rsidRPr="00D566CF" w14:paraId="6995C541" w14:textId="77777777" w:rsidTr="003039F9">
        <w:trPr>
          <w:trHeight w:val="340"/>
        </w:trPr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F2386" w14:textId="77777777" w:rsidR="00825A00" w:rsidRPr="00D566CF" w:rsidRDefault="00825A00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2B8B4" w14:textId="77777777" w:rsidR="00825A00" w:rsidRPr="00B5475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48FE1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0974F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9931B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D51BD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25A00" w:rsidRPr="00D566CF" w14:paraId="246B804E" w14:textId="77777777" w:rsidTr="003039F9">
        <w:trPr>
          <w:trHeight w:val="397"/>
        </w:trPr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D49B9" w14:textId="0BA8A9A4" w:rsidR="00825A00" w:rsidRPr="00D566CF" w:rsidRDefault="00825A00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4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54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37738" w:rsidRPr="00456B38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20264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29B68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vAlign w:val="bottom"/>
          </w:tcPr>
          <w:p w14:paraId="1670BFE6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E7E893B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left w:val="nil"/>
              <w:right w:val="nil"/>
            </w:tcBorders>
            <w:vAlign w:val="bottom"/>
          </w:tcPr>
          <w:p w14:paraId="5763A2DB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D1E1F" w:rsidRPr="00D566CF" w14:paraId="1DC2AA01" w14:textId="77777777" w:rsidTr="003039F9">
        <w:trPr>
          <w:trHeight w:val="397"/>
        </w:trPr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5F485" w14:textId="77777777" w:rsidR="001D1E1F" w:rsidRPr="00B5475F" w:rsidRDefault="001D1E1F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27766" w14:textId="3F2931EA" w:rsidR="001D1E1F" w:rsidRPr="00A07A16" w:rsidRDefault="001D1E1F" w:rsidP="001D1E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1D1E1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B38CD" w14:textId="77777777" w:rsidR="001D1E1F" w:rsidRPr="00A07A16" w:rsidRDefault="001D1E1F" w:rsidP="001D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F0BE1" w14:textId="03E68516" w:rsidR="001D1E1F" w:rsidRPr="00A07A16" w:rsidRDefault="001D1E1F" w:rsidP="001D1E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14,325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796CB" w14:textId="77777777" w:rsidR="001D1E1F" w:rsidRPr="00A07A16" w:rsidRDefault="001D1E1F" w:rsidP="001D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0E4B3" w14:textId="72357FFF" w:rsidR="001D1E1F" w:rsidRPr="00A07A16" w:rsidRDefault="001D1E1F" w:rsidP="001D1E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21EB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21EB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525</w:t>
            </w:r>
          </w:p>
        </w:tc>
      </w:tr>
      <w:tr w:rsidR="001D1E1F" w:rsidRPr="00D566CF" w14:paraId="4647188D" w14:textId="77777777" w:rsidTr="003039F9">
        <w:trPr>
          <w:trHeight w:val="397"/>
        </w:trPr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0AF52" w14:textId="678A571D" w:rsidR="001D1E1F" w:rsidRPr="00B5475F" w:rsidRDefault="001D1E1F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 w:hint="cs"/>
                <w:sz w:val="28"/>
                <w:szCs w:val="28"/>
                <w:cs/>
              </w:rPr>
              <w:t>ผลสะสม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2B727" w14:textId="6C58FF61" w:rsidR="001D1E1F" w:rsidRPr="00A07A16" w:rsidRDefault="001D1E1F" w:rsidP="001D1E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</w:t>
            </w:r>
            <w:r w:rsidRPr="001D1E1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886)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92F42" w14:textId="77777777" w:rsidR="001D1E1F" w:rsidRPr="00A07A16" w:rsidRDefault="001D1E1F" w:rsidP="001D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6B385" w14:textId="65D59A7E" w:rsidR="001D1E1F" w:rsidRPr="00A07A16" w:rsidRDefault="001D1E1F" w:rsidP="001D1E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45,277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1C629" w14:textId="77777777" w:rsidR="001D1E1F" w:rsidRPr="00A07A16" w:rsidRDefault="001D1E1F" w:rsidP="001D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C12B8" w14:textId="01280F19" w:rsidR="001D1E1F" w:rsidRPr="00A07A16" w:rsidRDefault="001D1E1F" w:rsidP="001D1E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E61B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39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3E61B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391</w:t>
            </w:r>
          </w:p>
        </w:tc>
      </w:tr>
      <w:tr w:rsidR="00825A00" w:rsidRPr="00D566CF" w14:paraId="65247C4E" w14:textId="77777777" w:rsidTr="003039F9">
        <w:trPr>
          <w:trHeight w:val="397"/>
        </w:trPr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5AEDE" w14:textId="77777777" w:rsidR="00825A00" w:rsidRPr="00B5475F" w:rsidRDefault="00825A00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9245BB" w14:textId="0D20B3D2" w:rsidR="00825A00" w:rsidRPr="00A07A16" w:rsidRDefault="0082631B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9CA8F" w14:textId="77777777" w:rsidR="00825A00" w:rsidRPr="00A07A16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2CAF8E" w14:textId="71EA72D1" w:rsidR="00825A00" w:rsidRPr="00B5475F" w:rsidRDefault="00421EBE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59,602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7D218" w14:textId="77777777" w:rsidR="00825A00" w:rsidRPr="00A07A16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23D80E" w14:textId="79817277" w:rsidR="00825A00" w:rsidRPr="00A07A16" w:rsidRDefault="003E61B6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E61B6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E61B6">
              <w:rPr>
                <w:rFonts w:ascii="Angsana New" w:hAnsi="Angsana New"/>
                <w:sz w:val="28"/>
                <w:szCs w:val="28"/>
                <w:lang w:val="en-US"/>
              </w:rPr>
              <w:t>916</w:t>
            </w:r>
          </w:p>
        </w:tc>
      </w:tr>
    </w:tbl>
    <w:p w14:paraId="54233472" w14:textId="72BFD2EC" w:rsidR="00EC42E5" w:rsidRPr="00027121" w:rsidRDefault="00EC42E5" w:rsidP="001D3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28"/>
          <w:szCs w:val="28"/>
        </w:rPr>
        <w:sectPr w:rsidR="00EC42E5" w:rsidRPr="00027121" w:rsidSect="00021E60">
          <w:headerReference w:type="default" r:id="rId8"/>
          <w:footerReference w:type="default" r:id="rId9"/>
          <w:pgSz w:w="11909" w:h="16834" w:code="9"/>
          <w:pgMar w:top="1440" w:right="851" w:bottom="578" w:left="1440" w:header="1276" w:footer="448" w:gutter="0"/>
          <w:pgNumType w:start="11"/>
          <w:cols w:space="720"/>
          <w:docGrid w:linePitch="245"/>
        </w:sectPr>
      </w:pPr>
    </w:p>
    <w:p w14:paraId="6FA9827E" w14:textId="77777777" w:rsidR="00CD4062" w:rsidRPr="00D566CF" w:rsidRDefault="006E3C5E" w:rsidP="00EB3984">
      <w:pPr>
        <w:pStyle w:val="a9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1134" w:hanging="425"/>
        <w:rPr>
          <w:rFonts w:ascii="Angsana New" w:hAnsi="Angsana New"/>
          <w:sz w:val="28"/>
          <w:szCs w:val="28"/>
        </w:rPr>
      </w:pPr>
      <w:r w:rsidRPr="00B5475F">
        <w:rPr>
          <w:rFonts w:ascii="Angsana New" w:hAnsi="Angsana New"/>
          <w:sz w:val="28"/>
          <w:szCs w:val="28"/>
          <w:cs/>
        </w:rPr>
        <w:lastRenderedPageBreak/>
        <w:t>เ</w:t>
      </w:r>
      <w:r w:rsidR="000E19AF" w:rsidRPr="00B5475F">
        <w:rPr>
          <w:rFonts w:ascii="Angsana New" w:hAnsi="Angsana New"/>
          <w:sz w:val="28"/>
          <w:szCs w:val="28"/>
          <w:cs/>
        </w:rPr>
        <w:t>งินลงทุนในบริษัทร่วม</w:t>
      </w:r>
      <w:r w:rsidR="009A3FC6" w:rsidRPr="00B5475F">
        <w:rPr>
          <w:rFonts w:ascii="Angsana New" w:hAnsi="Angsana New"/>
          <w:sz w:val="28"/>
          <w:szCs w:val="28"/>
          <w:cs/>
        </w:rPr>
        <w:t xml:space="preserve"> </w:t>
      </w:r>
      <w:r w:rsidR="00315EE7" w:rsidRPr="00B5475F">
        <w:rPr>
          <w:rFonts w:ascii="Angsana New" w:hAnsi="Angsana New"/>
          <w:sz w:val="28"/>
          <w:szCs w:val="28"/>
          <w:cs/>
        </w:rPr>
        <w:t>-</w:t>
      </w:r>
      <w:r w:rsidR="009A3FC6" w:rsidRPr="00B5475F">
        <w:rPr>
          <w:rFonts w:ascii="Angsana New" w:hAnsi="Angsana New"/>
          <w:sz w:val="28"/>
          <w:szCs w:val="28"/>
          <w:cs/>
        </w:rPr>
        <w:t xml:space="preserve"> สุทธิ</w:t>
      </w:r>
      <w:r w:rsidR="00124EAF" w:rsidRPr="00B5475F">
        <w:rPr>
          <w:rFonts w:ascii="Angsana New" w:hAnsi="Angsana New"/>
          <w:sz w:val="28"/>
          <w:szCs w:val="28"/>
          <w:cs/>
        </w:rPr>
        <w:t xml:space="preserve"> </w:t>
      </w:r>
    </w:p>
    <w:p w14:paraId="2F626F70" w14:textId="0813DCEC" w:rsidR="00B74494" w:rsidRPr="00D566CF" w:rsidRDefault="00B74494" w:rsidP="00EE7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1134"/>
        </w:tabs>
        <w:spacing w:before="120" w:after="120" w:line="240" w:lineRule="auto"/>
        <w:ind w:left="709"/>
        <w:rPr>
          <w:rFonts w:ascii="Angsana New" w:hAnsi="Angsana New"/>
          <w:sz w:val="28"/>
          <w:szCs w:val="28"/>
          <w:lang w:val="en-ZW"/>
        </w:rPr>
      </w:pPr>
      <w:r w:rsidRPr="00D566CF">
        <w:rPr>
          <w:rFonts w:ascii="Angsana New" w:hAnsi="Angsana New"/>
          <w:sz w:val="28"/>
          <w:szCs w:val="28"/>
        </w:rPr>
        <w:tab/>
      </w:r>
      <w:r w:rsidRPr="00B5475F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14458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2301"/>
        <w:gridCol w:w="426"/>
        <w:gridCol w:w="992"/>
        <w:gridCol w:w="283"/>
        <w:gridCol w:w="1276"/>
        <w:gridCol w:w="284"/>
        <w:gridCol w:w="1275"/>
        <w:gridCol w:w="284"/>
        <w:gridCol w:w="1100"/>
        <w:gridCol w:w="284"/>
        <w:gridCol w:w="1275"/>
        <w:gridCol w:w="284"/>
        <w:gridCol w:w="1276"/>
        <w:gridCol w:w="283"/>
        <w:gridCol w:w="1276"/>
        <w:gridCol w:w="283"/>
        <w:gridCol w:w="1276"/>
      </w:tblGrid>
      <w:tr w:rsidR="00E45951" w:rsidRPr="00D566CF" w14:paraId="05408A25" w14:textId="77777777" w:rsidTr="009F6554">
        <w:trPr>
          <w:trHeight w:val="397"/>
        </w:trPr>
        <w:tc>
          <w:tcPr>
            <w:tcW w:w="2301" w:type="dxa"/>
          </w:tcPr>
          <w:p w14:paraId="55000F3D" w14:textId="77777777" w:rsidR="007B231F" w:rsidRPr="00D566CF" w:rsidRDefault="007B231F" w:rsidP="00493C9A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7E556D8D" w14:textId="77777777" w:rsidR="007B231F" w:rsidRPr="00D566CF" w:rsidRDefault="007B231F" w:rsidP="00493C9A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58A49F" w14:textId="77777777" w:rsidR="007B231F" w:rsidRPr="00D566CF" w:rsidRDefault="007B231F" w:rsidP="00493C9A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9B03EE8" w14:textId="77777777" w:rsidR="007B231F" w:rsidRPr="00D566CF" w:rsidRDefault="007B231F" w:rsidP="00493C9A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196A0747" w14:textId="067B8F71" w:rsidR="007B231F" w:rsidRPr="00D566CF" w:rsidRDefault="007B231F" w:rsidP="00493C9A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3A5DCBA" w14:textId="77777777" w:rsidR="007B231F" w:rsidRPr="00D566CF" w:rsidRDefault="007B231F" w:rsidP="00493C9A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37" w:type="dxa"/>
            <w:gridSpan w:val="9"/>
            <w:tcBorders>
              <w:bottom w:val="single" w:sz="4" w:space="0" w:color="auto"/>
            </w:tcBorders>
            <w:vAlign w:val="bottom"/>
          </w:tcPr>
          <w:p w14:paraId="5D118C4F" w14:textId="77777777" w:rsidR="007B231F" w:rsidRPr="00B5475F" w:rsidRDefault="007B231F" w:rsidP="000F18C6">
            <w:pPr>
              <w:pStyle w:val="af9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475F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91663A" w:rsidRPr="00D566CF" w14:paraId="16F88179" w14:textId="77777777" w:rsidTr="009F6554">
        <w:trPr>
          <w:trHeight w:val="397"/>
        </w:trPr>
        <w:tc>
          <w:tcPr>
            <w:tcW w:w="2727" w:type="dxa"/>
            <w:gridSpan w:val="2"/>
          </w:tcPr>
          <w:p w14:paraId="1841873B" w14:textId="79BF35EA" w:rsidR="0091663A" w:rsidRPr="00D566CF" w:rsidRDefault="0091663A" w:rsidP="0091663A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EDB156" w14:textId="77777777" w:rsidR="0091663A" w:rsidRPr="00D566CF" w:rsidRDefault="0091663A" w:rsidP="00493C9A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DB8EDFC" w14:textId="77777777" w:rsidR="0091663A" w:rsidRPr="00D566CF" w:rsidRDefault="0091663A" w:rsidP="00493C9A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4A8EA9CC" w14:textId="4D3A8844" w:rsidR="0091663A" w:rsidRPr="00D566CF" w:rsidRDefault="0091663A" w:rsidP="00493C9A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712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5475F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84" w:type="dxa"/>
          </w:tcPr>
          <w:p w14:paraId="5E14DB5D" w14:textId="77777777" w:rsidR="0091663A" w:rsidRPr="00D566CF" w:rsidRDefault="0091663A" w:rsidP="00493C9A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37" w:type="dxa"/>
            <w:gridSpan w:val="9"/>
            <w:tcBorders>
              <w:bottom w:val="single" w:sz="4" w:space="0" w:color="auto"/>
            </w:tcBorders>
            <w:vAlign w:val="bottom"/>
          </w:tcPr>
          <w:p w14:paraId="613059F9" w14:textId="20B85641" w:rsidR="0091663A" w:rsidRPr="00B5475F" w:rsidRDefault="00F15B2E" w:rsidP="000F18C6">
            <w:pPr>
              <w:pStyle w:val="af9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475F">
              <w:rPr>
                <w:rFonts w:ascii="Angsana New" w:hAnsi="Angsana New" w:cs="Angsana New"/>
                <w:sz w:val="24"/>
                <w:szCs w:val="24"/>
                <w:cs/>
              </w:rPr>
              <w:t>ง</w:t>
            </w:r>
            <w:r w:rsidR="00925DF4" w:rsidRPr="00B5475F">
              <w:rPr>
                <w:rFonts w:ascii="Angsana New" w:hAnsi="Angsana New" w:cs="Angsana New"/>
                <w:sz w:val="24"/>
                <w:szCs w:val="24"/>
                <w:cs/>
              </w:rPr>
              <w:t>บ</w:t>
            </w:r>
            <w:r w:rsidR="0091663A" w:rsidRPr="00B5475F">
              <w:rPr>
                <w:rFonts w:ascii="Angsana New" w:hAnsi="Angsana New" w:cs="Angsana New"/>
                <w:sz w:val="24"/>
                <w:szCs w:val="24"/>
                <w:cs/>
              </w:rPr>
              <w:t>การเงินที่แสดงเงินลงทุนตามวิธีส่วนได้เสีย/</w:t>
            </w:r>
            <w:r w:rsidR="005B7074" w:rsidRPr="00B5475F">
              <w:rPr>
                <w:rFonts w:ascii="Angsana New" w:hAnsi="Angsana New" w:cs="Angsana New"/>
                <w:sz w:val="24"/>
                <w:szCs w:val="24"/>
                <w:cs/>
              </w:rPr>
              <w:t>งบ</w:t>
            </w:r>
            <w:r w:rsidR="0091663A" w:rsidRPr="00B5475F">
              <w:rPr>
                <w:rFonts w:ascii="Angsana New" w:hAnsi="Angsana New" w:cs="Angsana New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E45951" w:rsidRPr="00D566CF" w14:paraId="7B08CD3D" w14:textId="77777777" w:rsidTr="009F6554">
        <w:trPr>
          <w:trHeight w:val="397"/>
        </w:trPr>
        <w:tc>
          <w:tcPr>
            <w:tcW w:w="2301" w:type="dxa"/>
          </w:tcPr>
          <w:p w14:paraId="18005FF2" w14:textId="77777777" w:rsidR="007B231F" w:rsidRPr="00D566CF" w:rsidRDefault="007B231F" w:rsidP="00493C9A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6D8AB9" w14:textId="77777777" w:rsidR="007B231F" w:rsidRPr="00D566CF" w:rsidRDefault="007B231F" w:rsidP="00493C9A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6FC3CF" w14:textId="77777777" w:rsidR="007B231F" w:rsidRPr="00D566CF" w:rsidRDefault="007B231F" w:rsidP="00493C9A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4B7A58E" w14:textId="77777777" w:rsidR="007B231F" w:rsidRPr="00D566CF" w:rsidRDefault="007B231F" w:rsidP="00493C9A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bottom"/>
          </w:tcPr>
          <w:p w14:paraId="24570BC2" w14:textId="77777777" w:rsidR="007B231F" w:rsidRPr="00D566CF" w:rsidRDefault="0093794F" w:rsidP="00493C9A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5475F">
              <w:rPr>
                <w:rFonts w:ascii="Angsana New" w:hAnsi="Angsana New" w:cs="Angsana New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84" w:type="dxa"/>
          </w:tcPr>
          <w:p w14:paraId="3A6ADCC8" w14:textId="77777777" w:rsidR="007B231F" w:rsidRPr="00D566CF" w:rsidRDefault="007B231F" w:rsidP="00493C9A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30A4AD30" w14:textId="77777777" w:rsidR="007B231F" w:rsidRPr="00B5475F" w:rsidRDefault="007B231F" w:rsidP="00493C9A">
            <w:pPr>
              <w:pStyle w:val="af9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894DDAF" w14:textId="77777777" w:rsidR="007B231F" w:rsidRPr="00D566CF" w:rsidRDefault="007B231F" w:rsidP="00493C9A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954D8" w14:textId="77777777" w:rsidR="007B231F" w:rsidRPr="00D566CF" w:rsidRDefault="007B231F" w:rsidP="00493C9A">
            <w:pPr>
              <w:pStyle w:val="af9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5475F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</w:tr>
      <w:tr w:rsidR="00E45951" w:rsidRPr="00D566CF" w14:paraId="018BA276" w14:textId="77777777" w:rsidTr="009F6554">
        <w:trPr>
          <w:trHeight w:val="397"/>
        </w:trPr>
        <w:tc>
          <w:tcPr>
            <w:tcW w:w="2301" w:type="dxa"/>
          </w:tcPr>
          <w:p w14:paraId="1BB69725" w14:textId="77777777" w:rsidR="007B231F" w:rsidRPr="00D566CF" w:rsidRDefault="007B231F" w:rsidP="00493C9A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46D13531" w14:textId="77777777" w:rsidR="007B231F" w:rsidRPr="00D566CF" w:rsidRDefault="007B231F" w:rsidP="00493C9A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F26EF7" w14:textId="77777777" w:rsidR="007B231F" w:rsidRPr="00D566CF" w:rsidRDefault="007B231F" w:rsidP="00493C9A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97F597" w14:textId="77777777" w:rsidR="007B231F" w:rsidRPr="00D566CF" w:rsidRDefault="007B231F" w:rsidP="00493C9A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25B55F00" w14:textId="77777777" w:rsidR="007B231F" w:rsidRPr="00D566CF" w:rsidRDefault="0093794F" w:rsidP="00493C9A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5475F">
              <w:rPr>
                <w:rFonts w:ascii="Angsana New" w:hAnsi="Angsana New" w:cs="Angsana New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84" w:type="dxa"/>
          </w:tcPr>
          <w:p w14:paraId="3A0A3EDE" w14:textId="77777777" w:rsidR="007B231F" w:rsidRPr="00D566CF" w:rsidRDefault="007B231F" w:rsidP="00493C9A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361AA982" w14:textId="77777777" w:rsidR="007B231F" w:rsidRPr="00B5475F" w:rsidRDefault="007B231F" w:rsidP="00493C9A">
            <w:pPr>
              <w:pStyle w:val="af9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37E5B86B" w14:textId="77777777" w:rsidR="007B231F" w:rsidRPr="00D566CF" w:rsidRDefault="007B231F" w:rsidP="00493C9A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0B2B2" w14:textId="77777777" w:rsidR="007B231F" w:rsidRPr="00D566CF" w:rsidRDefault="007B231F" w:rsidP="00493C9A">
            <w:pPr>
              <w:pStyle w:val="af9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5475F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13417A2" w14:textId="77777777" w:rsidR="007B231F" w:rsidRPr="00D566CF" w:rsidRDefault="007B231F" w:rsidP="00493C9A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B4179" w14:textId="77777777" w:rsidR="007B231F" w:rsidRPr="00D566CF" w:rsidRDefault="007B231F" w:rsidP="00493C9A">
            <w:pPr>
              <w:pStyle w:val="af9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5475F">
              <w:rPr>
                <w:rFonts w:ascii="Angsana New" w:hAnsi="Angsana New" w:cs="Angsana New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0877F6" w:rsidRPr="00D566CF" w14:paraId="6304D1AE" w14:textId="77777777" w:rsidTr="009F6554">
        <w:trPr>
          <w:trHeight w:val="397"/>
        </w:trPr>
        <w:tc>
          <w:tcPr>
            <w:tcW w:w="2301" w:type="dxa"/>
          </w:tcPr>
          <w:p w14:paraId="64E431A0" w14:textId="77777777" w:rsidR="000877F6" w:rsidRPr="00B5475F" w:rsidRDefault="000877F6" w:rsidP="000877F6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2150C023" w14:textId="77777777" w:rsidR="000877F6" w:rsidRPr="00D566CF" w:rsidRDefault="000877F6" w:rsidP="000877F6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E7CB11" w14:textId="4BB0B14C" w:rsidR="000877F6" w:rsidRPr="00D566CF" w:rsidRDefault="000877F6" w:rsidP="000877F6">
            <w:pPr>
              <w:pStyle w:val="af9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5475F">
              <w:rPr>
                <w:rFonts w:ascii="Angsana New" w:hAnsi="Angsana New" w:cs="Angsana New"/>
                <w:sz w:val="24"/>
                <w:szCs w:val="24"/>
                <w:cs/>
              </w:rPr>
              <w:t>ประเภท</w:t>
            </w:r>
          </w:p>
        </w:tc>
        <w:tc>
          <w:tcPr>
            <w:tcW w:w="283" w:type="dxa"/>
          </w:tcPr>
          <w:p w14:paraId="2466288A" w14:textId="77777777" w:rsidR="000877F6" w:rsidRPr="00D566CF" w:rsidRDefault="000877F6" w:rsidP="000877F6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E2DF60B" w14:textId="1D3B9528" w:rsidR="000877F6" w:rsidRPr="00B5475F" w:rsidRDefault="000877F6" w:rsidP="000877F6">
            <w:pPr>
              <w:pStyle w:val="af9"/>
              <w:widowControl/>
              <w:ind w:left="-96"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B5475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50F2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1534D" w:rsidRPr="00E50F26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84" w:type="dxa"/>
            <w:vAlign w:val="bottom"/>
          </w:tcPr>
          <w:p w14:paraId="444501E0" w14:textId="77777777" w:rsidR="000877F6" w:rsidRPr="00E50F26" w:rsidRDefault="000877F6" w:rsidP="000877F6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665CE36" w14:textId="4415D2A0" w:rsidR="000877F6" w:rsidRPr="00E50F26" w:rsidRDefault="000877F6" w:rsidP="000877F6">
            <w:pPr>
              <w:pStyle w:val="af9"/>
              <w:widowControl/>
              <w:ind w:left="-96" w:right="-7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475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50F2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2AA4AD4F" w14:textId="77777777" w:rsidR="000877F6" w:rsidRPr="00E50F26" w:rsidRDefault="000877F6" w:rsidP="000877F6">
            <w:pPr>
              <w:pStyle w:val="af9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vAlign w:val="bottom"/>
          </w:tcPr>
          <w:p w14:paraId="0A997250" w14:textId="77777777" w:rsidR="000877F6" w:rsidRPr="00B5475F" w:rsidRDefault="000877F6" w:rsidP="000877F6">
            <w:pPr>
              <w:pStyle w:val="af9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475F">
              <w:rPr>
                <w:rFonts w:ascii="Angsana New" w:hAnsi="Angsana New" w:cs="Angsana New"/>
                <w:sz w:val="24"/>
                <w:szCs w:val="24"/>
                <w:cs/>
              </w:rPr>
              <w:t>ทุน</w:t>
            </w:r>
          </w:p>
        </w:tc>
        <w:tc>
          <w:tcPr>
            <w:tcW w:w="284" w:type="dxa"/>
            <w:vAlign w:val="bottom"/>
          </w:tcPr>
          <w:p w14:paraId="3BC32CE5" w14:textId="77777777" w:rsidR="000877F6" w:rsidRPr="00E50F26" w:rsidRDefault="000877F6" w:rsidP="000877F6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99E321F" w14:textId="72F28B42" w:rsidR="000877F6" w:rsidRPr="00E50F26" w:rsidRDefault="000877F6" w:rsidP="000877F6">
            <w:pPr>
              <w:pStyle w:val="af9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lang w:val="en-ZW"/>
              </w:rPr>
            </w:pPr>
            <w:r w:rsidRPr="00B5475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1534D" w:rsidRPr="00E50F26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284" w:type="dxa"/>
            <w:vAlign w:val="bottom"/>
          </w:tcPr>
          <w:p w14:paraId="54F59C70" w14:textId="77777777" w:rsidR="000877F6" w:rsidRPr="00E50F26" w:rsidRDefault="000877F6" w:rsidP="000877F6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D7F51F9" w14:textId="6B640BFC" w:rsidR="000877F6" w:rsidRPr="00B5475F" w:rsidRDefault="000877F6" w:rsidP="000877F6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475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50F2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83" w:type="dxa"/>
            <w:vAlign w:val="bottom"/>
          </w:tcPr>
          <w:p w14:paraId="48789CC4" w14:textId="77777777" w:rsidR="000877F6" w:rsidRPr="00E50F26" w:rsidRDefault="000877F6" w:rsidP="000877F6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622E6D7" w14:textId="5D257AA6" w:rsidR="000877F6" w:rsidRPr="00B5475F" w:rsidRDefault="000877F6" w:rsidP="000877F6">
            <w:pPr>
              <w:pStyle w:val="af9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475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1534D" w:rsidRPr="00E50F26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283" w:type="dxa"/>
            <w:vAlign w:val="bottom"/>
          </w:tcPr>
          <w:p w14:paraId="13FEA591" w14:textId="77777777" w:rsidR="000877F6" w:rsidRPr="00D566CF" w:rsidRDefault="000877F6" w:rsidP="000877F6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B226EE3" w14:textId="2794B39D" w:rsidR="000877F6" w:rsidRPr="00B5475F" w:rsidRDefault="000877F6" w:rsidP="000877F6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475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0877F6" w:rsidRPr="00D566CF" w14:paraId="5FE10768" w14:textId="77777777" w:rsidTr="009F6554">
        <w:trPr>
          <w:trHeight w:val="397"/>
        </w:trPr>
        <w:tc>
          <w:tcPr>
            <w:tcW w:w="2301" w:type="dxa"/>
          </w:tcPr>
          <w:p w14:paraId="45AD0902" w14:textId="77777777" w:rsidR="000877F6" w:rsidRPr="00B5475F" w:rsidRDefault="000877F6" w:rsidP="000877F6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1A3F7DA0" w14:textId="77777777" w:rsidR="000877F6" w:rsidRPr="00D566CF" w:rsidRDefault="000877F6" w:rsidP="000877F6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0C32C2F" w14:textId="3B0C0844" w:rsidR="000877F6" w:rsidRPr="00B5475F" w:rsidRDefault="000877F6" w:rsidP="000877F6">
            <w:pPr>
              <w:pStyle w:val="af9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475F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</w:p>
        </w:tc>
        <w:tc>
          <w:tcPr>
            <w:tcW w:w="283" w:type="dxa"/>
          </w:tcPr>
          <w:p w14:paraId="2A82BE5F" w14:textId="77777777" w:rsidR="000877F6" w:rsidRPr="00D566CF" w:rsidRDefault="000877F6" w:rsidP="000877F6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4CE1E4C" w14:textId="59B5F4B3" w:rsidR="000877F6" w:rsidRPr="00E50F26" w:rsidRDefault="00585A3F" w:rsidP="000877F6">
            <w:pPr>
              <w:pStyle w:val="af9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5475F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31534D" w:rsidRPr="00B5475F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8908DB" w:rsidRPr="00B5475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908DB" w:rsidRPr="00E50F26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="00783F04" w:rsidRPr="00E50F26">
              <w:rPr>
                <w:rFonts w:ascii="Angsana New" w:hAnsi="Angsana New" w:cs="Angsana New" w:hint="cs"/>
                <w:sz w:val="24"/>
                <w:szCs w:val="24"/>
              </w:rPr>
              <w:t>8</w:t>
            </w:r>
          </w:p>
        </w:tc>
        <w:tc>
          <w:tcPr>
            <w:tcW w:w="284" w:type="dxa"/>
            <w:vAlign w:val="bottom"/>
          </w:tcPr>
          <w:p w14:paraId="226D3702" w14:textId="77777777" w:rsidR="000877F6" w:rsidRPr="00E50F26" w:rsidRDefault="000877F6" w:rsidP="000877F6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2E402B2" w14:textId="4C70400B" w:rsidR="000877F6" w:rsidRPr="00E50F26" w:rsidRDefault="000877F6" w:rsidP="000877F6">
            <w:pPr>
              <w:pStyle w:val="af9"/>
              <w:widowControl/>
              <w:ind w:left="-96" w:right="-7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475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E50F2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83F04" w:rsidRPr="00E50F26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284" w:type="dxa"/>
          </w:tcPr>
          <w:p w14:paraId="10483EA2" w14:textId="77777777" w:rsidR="000877F6" w:rsidRPr="00E50F26" w:rsidRDefault="000877F6" w:rsidP="000877F6">
            <w:pPr>
              <w:pStyle w:val="af9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vAlign w:val="bottom"/>
          </w:tcPr>
          <w:p w14:paraId="3E9789C5" w14:textId="070F339A" w:rsidR="000877F6" w:rsidRPr="00B5475F" w:rsidRDefault="000877F6" w:rsidP="000877F6">
            <w:pPr>
              <w:pStyle w:val="af9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475F">
              <w:rPr>
                <w:rFonts w:ascii="Angsana New" w:hAnsi="Angsana New" w:cs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284" w:type="dxa"/>
            <w:vAlign w:val="bottom"/>
          </w:tcPr>
          <w:p w14:paraId="568D17E4" w14:textId="77777777" w:rsidR="000877F6" w:rsidRPr="00E50F26" w:rsidRDefault="000877F6" w:rsidP="000877F6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DDA710C" w14:textId="5D2D1B02" w:rsidR="000877F6" w:rsidRPr="00B5475F" w:rsidRDefault="00585A3F" w:rsidP="000877F6">
            <w:pPr>
              <w:pStyle w:val="af9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475F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31534D" w:rsidRPr="00B5475F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7E4BCD" w:rsidRPr="00B547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7E4BCD" w:rsidRPr="00E50F2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E4BCD" w:rsidRPr="00E50F26">
              <w:rPr>
                <w:rFonts w:ascii="Angsana New" w:hAnsi="Angsana New" w:cs="Angsana New" w:hint="cs"/>
                <w:sz w:val="24"/>
                <w:szCs w:val="24"/>
              </w:rPr>
              <w:t>8</w:t>
            </w:r>
          </w:p>
        </w:tc>
        <w:tc>
          <w:tcPr>
            <w:tcW w:w="284" w:type="dxa"/>
            <w:vAlign w:val="bottom"/>
          </w:tcPr>
          <w:p w14:paraId="402FD6CA" w14:textId="77777777" w:rsidR="000877F6" w:rsidRPr="00E50F26" w:rsidRDefault="000877F6" w:rsidP="000877F6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64FDFEC" w14:textId="2C180D21" w:rsidR="000877F6" w:rsidRPr="00B5475F" w:rsidRDefault="000877F6" w:rsidP="000877F6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475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E50F2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E4BCD" w:rsidRPr="00E50F26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283" w:type="dxa"/>
            <w:vAlign w:val="bottom"/>
          </w:tcPr>
          <w:p w14:paraId="414E20B9" w14:textId="77777777" w:rsidR="000877F6" w:rsidRPr="00E50F26" w:rsidRDefault="000877F6" w:rsidP="000877F6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D4A37B0" w14:textId="30035613" w:rsidR="000877F6" w:rsidRPr="00B5475F" w:rsidRDefault="00585A3F" w:rsidP="000877F6">
            <w:pPr>
              <w:pStyle w:val="af9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475F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31534D" w:rsidRPr="00B5475F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7E4BCD" w:rsidRPr="00B547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7E4BCD" w:rsidRPr="00E50F2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E4BCD" w:rsidRPr="00E50F26">
              <w:rPr>
                <w:rFonts w:ascii="Angsana New" w:hAnsi="Angsana New" w:cs="Angsana New" w:hint="cs"/>
                <w:sz w:val="24"/>
                <w:szCs w:val="24"/>
              </w:rPr>
              <w:t>8</w:t>
            </w:r>
          </w:p>
        </w:tc>
        <w:tc>
          <w:tcPr>
            <w:tcW w:w="283" w:type="dxa"/>
            <w:vAlign w:val="bottom"/>
          </w:tcPr>
          <w:p w14:paraId="53475D03" w14:textId="77777777" w:rsidR="000877F6" w:rsidRPr="00D566CF" w:rsidRDefault="000877F6" w:rsidP="000877F6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3C82284" w14:textId="24CE1264" w:rsidR="000877F6" w:rsidRPr="00B5475F" w:rsidRDefault="000877F6" w:rsidP="000877F6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475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E4BCD" w:rsidRPr="00456B38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</w:tr>
      <w:tr w:rsidR="00E45951" w:rsidRPr="00D566CF" w14:paraId="15EF418C" w14:textId="77777777" w:rsidTr="009F6554">
        <w:trPr>
          <w:trHeight w:val="397"/>
        </w:trPr>
        <w:tc>
          <w:tcPr>
            <w:tcW w:w="2301" w:type="dxa"/>
            <w:vAlign w:val="bottom"/>
          </w:tcPr>
          <w:p w14:paraId="48C9D00D" w14:textId="77777777" w:rsidR="00B70FF9" w:rsidRPr="00B5475F" w:rsidRDefault="00B70FF9" w:rsidP="003039F9">
            <w:pPr>
              <w:pStyle w:val="af9"/>
              <w:widowControl/>
              <w:ind w:left="33" w:right="0" w:firstLine="31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B5475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426" w:type="dxa"/>
          </w:tcPr>
          <w:p w14:paraId="013F5752" w14:textId="77777777" w:rsidR="00B70FF9" w:rsidRPr="00D566CF" w:rsidRDefault="00B70FF9" w:rsidP="00B70FF9">
            <w:pPr>
              <w:pStyle w:val="af9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6059B09" w14:textId="77777777" w:rsidR="00B70FF9" w:rsidRPr="00D566CF" w:rsidRDefault="00B70FF9" w:rsidP="008F4CA6">
            <w:pPr>
              <w:pStyle w:val="af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ind w:left="27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0199597" w14:textId="77777777" w:rsidR="00B70FF9" w:rsidRPr="00D566CF" w:rsidRDefault="00B70FF9" w:rsidP="00B70FF9">
            <w:pPr>
              <w:pStyle w:val="af9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8CA7D6" w14:textId="77777777" w:rsidR="00B70FF9" w:rsidRPr="00D566CF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2F0F7863" w14:textId="77777777" w:rsidR="00B70FF9" w:rsidRPr="00D566CF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F8A37EB" w14:textId="77777777" w:rsidR="00B70FF9" w:rsidRPr="00D566CF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490226C" w14:textId="77777777" w:rsidR="00B70FF9" w:rsidRPr="00D566CF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58858EFB" w14:textId="77777777" w:rsidR="00B70FF9" w:rsidRPr="00D566CF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6CB15DE" w14:textId="77777777" w:rsidR="00B70FF9" w:rsidRPr="00D566CF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812A198" w14:textId="77777777" w:rsidR="00B70FF9" w:rsidRPr="00D566CF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4DCE03AF" w14:textId="77777777" w:rsidR="00B70FF9" w:rsidRPr="00D566CF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37024A4" w14:textId="77777777" w:rsidR="00B70FF9" w:rsidRPr="00D566CF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03AA024" w14:textId="77777777" w:rsidR="00B70FF9" w:rsidRPr="00D566CF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41E4298" w14:textId="77777777" w:rsidR="00B70FF9" w:rsidRPr="00D566CF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7ED9FEE" w14:textId="77777777" w:rsidR="00B70FF9" w:rsidRPr="00D566CF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21D37B7" w14:textId="77777777" w:rsidR="00B70FF9" w:rsidRPr="00D566CF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041F" w:rsidRPr="00D566CF" w14:paraId="64D6F6F8" w14:textId="77777777" w:rsidTr="00FF0EBE">
        <w:trPr>
          <w:trHeight w:val="397"/>
        </w:trPr>
        <w:tc>
          <w:tcPr>
            <w:tcW w:w="2727" w:type="dxa"/>
            <w:gridSpan w:val="2"/>
            <w:vAlign w:val="bottom"/>
          </w:tcPr>
          <w:p w14:paraId="7511C70C" w14:textId="4C862FB1" w:rsidR="0059041F" w:rsidRPr="00D566CF" w:rsidRDefault="0059041F" w:rsidP="003039F9">
            <w:pPr>
              <w:pStyle w:val="af9"/>
              <w:widowControl/>
              <w:ind w:left="69" w:right="0" w:hanging="5"/>
              <w:rPr>
                <w:rFonts w:ascii="Angsana New" w:hAnsi="Angsana New" w:cs="Angsana New"/>
                <w:sz w:val="24"/>
                <w:szCs w:val="24"/>
              </w:rPr>
            </w:pPr>
            <w:r w:rsidRPr="00B5475F">
              <w:rPr>
                <w:rFonts w:ascii="Angsana New" w:hAnsi="Angsana New" w:cs="Angsana New"/>
                <w:sz w:val="24"/>
                <w:szCs w:val="24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992" w:type="dxa"/>
            <w:vAlign w:val="bottom"/>
          </w:tcPr>
          <w:p w14:paraId="460E1B02" w14:textId="69CA99FB" w:rsidR="0059041F" w:rsidRPr="00B5475F" w:rsidRDefault="0059041F" w:rsidP="0059041F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475F">
              <w:rPr>
                <w:rFonts w:ascii="Angsana New" w:hAnsi="Angsana New" w:cs="Angsana New"/>
                <w:sz w:val="24"/>
                <w:szCs w:val="24"/>
                <w:cs/>
              </w:rPr>
              <w:t>ผลิตสิ่งทอ</w:t>
            </w:r>
          </w:p>
        </w:tc>
        <w:tc>
          <w:tcPr>
            <w:tcW w:w="283" w:type="dxa"/>
            <w:vAlign w:val="bottom"/>
          </w:tcPr>
          <w:p w14:paraId="262EFB1D" w14:textId="77777777" w:rsidR="0059041F" w:rsidRPr="00D566CF" w:rsidRDefault="0059041F" w:rsidP="0059041F">
            <w:pPr>
              <w:pStyle w:val="af9"/>
              <w:widowControl/>
              <w:ind w:left="363"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36443C6" w14:textId="71F76893" w:rsidR="0059041F" w:rsidRPr="00B5475F" w:rsidRDefault="00432386" w:rsidP="0059041F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14.79</w:t>
            </w:r>
          </w:p>
        </w:tc>
        <w:tc>
          <w:tcPr>
            <w:tcW w:w="284" w:type="dxa"/>
            <w:vAlign w:val="bottom"/>
          </w:tcPr>
          <w:p w14:paraId="688904A1" w14:textId="77777777" w:rsidR="0059041F" w:rsidRPr="00D566CF" w:rsidRDefault="0059041F" w:rsidP="0059041F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B837E82" w14:textId="31C8486D" w:rsidR="0059041F" w:rsidRPr="00D566CF" w:rsidRDefault="0059041F" w:rsidP="0059041F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6CF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02712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79</w:t>
            </w:r>
          </w:p>
        </w:tc>
        <w:tc>
          <w:tcPr>
            <w:tcW w:w="284" w:type="dxa"/>
            <w:vAlign w:val="bottom"/>
          </w:tcPr>
          <w:p w14:paraId="2E994241" w14:textId="77777777" w:rsidR="0059041F" w:rsidRPr="00D566CF" w:rsidRDefault="0059041F" w:rsidP="0059041F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488F895C" w14:textId="71EB9932" w:rsidR="0059041F" w:rsidRPr="00B5475F" w:rsidRDefault="00605800" w:rsidP="0059041F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D370E">
              <w:rPr>
                <w:rFonts w:ascii="Angsana New" w:hAnsi="Angsana New" w:cs="Angsana New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</w:rPr>
              <w:t>0,000</w:t>
            </w:r>
          </w:p>
        </w:tc>
        <w:tc>
          <w:tcPr>
            <w:tcW w:w="284" w:type="dxa"/>
            <w:vAlign w:val="bottom"/>
          </w:tcPr>
          <w:p w14:paraId="45956EC8" w14:textId="77777777" w:rsidR="0059041F" w:rsidRPr="00D566CF" w:rsidRDefault="0059041F" w:rsidP="0059041F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0C7B8C3" w14:textId="0B3B49D9" w:rsidR="0059041F" w:rsidRPr="00D566CF" w:rsidRDefault="00FF0EBE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0EBE"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84" w:type="dxa"/>
            <w:vAlign w:val="bottom"/>
          </w:tcPr>
          <w:p w14:paraId="5907DCF7" w14:textId="77777777" w:rsidR="0059041F" w:rsidRPr="00D566CF" w:rsidRDefault="0059041F" w:rsidP="0059041F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DB4DE8D" w14:textId="61FFCC9C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83" w:type="dxa"/>
            <w:vAlign w:val="bottom"/>
          </w:tcPr>
          <w:p w14:paraId="3ECA9380" w14:textId="77777777" w:rsidR="0059041F" w:rsidRPr="00D566CF" w:rsidRDefault="0059041F" w:rsidP="0059041F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C896BE4" w14:textId="3AA3A895" w:rsidR="0059041F" w:rsidRPr="00176311" w:rsidRDefault="00FF0EBE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0EBE">
              <w:rPr>
                <w:rFonts w:ascii="Angsana New" w:hAnsi="Angsana New"/>
                <w:sz w:val="24"/>
                <w:szCs w:val="24"/>
              </w:rPr>
              <w:t>43,070</w:t>
            </w:r>
          </w:p>
        </w:tc>
        <w:tc>
          <w:tcPr>
            <w:tcW w:w="283" w:type="dxa"/>
            <w:vAlign w:val="bottom"/>
          </w:tcPr>
          <w:p w14:paraId="3EFCF43A" w14:textId="77777777" w:rsidR="0059041F" w:rsidRPr="00D566CF" w:rsidRDefault="0059041F" w:rsidP="0059041F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9322C37" w14:textId="5928FC7B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4</w:t>
            </w:r>
            <w:r w:rsidR="007E4BCD" w:rsidRPr="00456B38">
              <w:rPr>
                <w:rFonts w:ascii="Angsana New" w:hAnsi="Angsana New" w:hint="cs"/>
                <w:sz w:val="24"/>
                <w:szCs w:val="24"/>
              </w:rPr>
              <w:t>3,011</w:t>
            </w:r>
          </w:p>
        </w:tc>
      </w:tr>
      <w:tr w:rsidR="0059041F" w:rsidRPr="00D566CF" w14:paraId="2F275DCE" w14:textId="77777777" w:rsidTr="00FF0EBE">
        <w:trPr>
          <w:trHeight w:val="397"/>
        </w:trPr>
        <w:tc>
          <w:tcPr>
            <w:tcW w:w="3719" w:type="dxa"/>
            <w:gridSpan w:val="3"/>
            <w:vAlign w:val="bottom"/>
          </w:tcPr>
          <w:p w14:paraId="4FFA1B87" w14:textId="7518F5C2" w:rsidR="0059041F" w:rsidRPr="00D566CF" w:rsidRDefault="00A30B98" w:rsidP="0059041F">
            <w:pPr>
              <w:pStyle w:val="af9"/>
              <w:widowControl/>
              <w:ind w:left="69" w:right="0"/>
              <w:rPr>
                <w:rFonts w:ascii="Angsana New" w:hAnsi="Angsana New" w:cs="Angsana New"/>
                <w:sz w:val="24"/>
                <w:szCs w:val="24"/>
              </w:rPr>
            </w:pPr>
            <w:r w:rsidRPr="00027121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B5475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หัก)</w:t>
            </w:r>
            <w:r w:rsidR="0059041F" w:rsidRPr="00B5475F">
              <w:rPr>
                <w:rFonts w:ascii="Angsana New" w:hAnsi="Angsana New" w:cs="Angsana New"/>
                <w:sz w:val="24"/>
                <w:szCs w:val="24"/>
                <w:cs/>
              </w:rPr>
              <w:t xml:space="preserve"> : ค่าเผื่อผลขาดทุนจากการด้อยค่า</w:t>
            </w:r>
          </w:p>
        </w:tc>
        <w:tc>
          <w:tcPr>
            <w:tcW w:w="283" w:type="dxa"/>
          </w:tcPr>
          <w:p w14:paraId="48FEF976" w14:textId="77777777" w:rsidR="0059041F" w:rsidRPr="00D566CF" w:rsidRDefault="0059041F" w:rsidP="0059041F">
            <w:pPr>
              <w:pStyle w:val="af9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8B50186" w14:textId="77777777" w:rsidR="0059041F" w:rsidRPr="00D566CF" w:rsidRDefault="0059041F" w:rsidP="0059041F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530873D4" w14:textId="77777777" w:rsidR="0059041F" w:rsidRPr="00D566CF" w:rsidRDefault="0059041F" w:rsidP="0059041F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650797D" w14:textId="77777777" w:rsidR="0059041F" w:rsidRPr="00D566CF" w:rsidRDefault="0059041F" w:rsidP="0059041F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58517259" w14:textId="77777777" w:rsidR="0059041F" w:rsidRPr="00D566CF" w:rsidRDefault="0059041F" w:rsidP="0059041F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14:paraId="479C942D" w14:textId="77777777" w:rsidR="0059041F" w:rsidRPr="00D566CF" w:rsidRDefault="0059041F" w:rsidP="0059041F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5CED6600" w14:textId="77777777" w:rsidR="0059041F" w:rsidRPr="00D566CF" w:rsidRDefault="0059041F" w:rsidP="0059041F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A6EFE2C" w14:textId="661BEC0A" w:rsidR="0059041F" w:rsidRPr="00B5475F" w:rsidRDefault="00FF0EBE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(2,472)</w:t>
            </w:r>
          </w:p>
        </w:tc>
        <w:tc>
          <w:tcPr>
            <w:tcW w:w="284" w:type="dxa"/>
            <w:vAlign w:val="bottom"/>
          </w:tcPr>
          <w:p w14:paraId="2F198E3D" w14:textId="77777777" w:rsidR="0059041F" w:rsidRPr="00D566CF" w:rsidRDefault="0059041F" w:rsidP="0059041F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272931B" w14:textId="6A9729E3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7121">
              <w:rPr>
                <w:rFonts w:ascii="Angsana New" w:hAnsi="Angsana New"/>
                <w:sz w:val="24"/>
                <w:szCs w:val="24"/>
              </w:rPr>
              <w:t>(</w:t>
            </w:r>
            <w:r w:rsidR="007E4BCD" w:rsidRPr="00456B38">
              <w:rPr>
                <w:rFonts w:ascii="Angsana New" w:hAnsi="Angsana New" w:hint="cs"/>
                <w:sz w:val="24"/>
                <w:szCs w:val="24"/>
              </w:rPr>
              <w:t>7,072</w:t>
            </w:r>
            <w:r w:rsidRPr="0002712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vAlign w:val="bottom"/>
          </w:tcPr>
          <w:p w14:paraId="0082173A" w14:textId="77777777" w:rsidR="0059041F" w:rsidRPr="00D566CF" w:rsidRDefault="0059041F" w:rsidP="0059041F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9C1CA31" w14:textId="00CBA200" w:rsidR="0059041F" w:rsidRPr="00176311" w:rsidRDefault="00FF0EBE" w:rsidP="0059041F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3A76742A" w14:textId="77777777" w:rsidR="0059041F" w:rsidRPr="00D566CF" w:rsidRDefault="0059041F" w:rsidP="0059041F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D534913" w14:textId="1514F602" w:rsidR="0059041F" w:rsidRPr="00D566CF" w:rsidRDefault="0059041F" w:rsidP="0059041F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7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9041F" w:rsidRPr="00D566CF" w14:paraId="724200BF" w14:textId="77777777" w:rsidTr="00FF0EBE">
        <w:trPr>
          <w:trHeight w:val="397"/>
        </w:trPr>
        <w:tc>
          <w:tcPr>
            <w:tcW w:w="2301" w:type="dxa"/>
            <w:vAlign w:val="bottom"/>
          </w:tcPr>
          <w:p w14:paraId="14468413" w14:textId="77777777" w:rsidR="0059041F" w:rsidRPr="00D566CF" w:rsidRDefault="0059041F" w:rsidP="0059041F">
            <w:pPr>
              <w:pStyle w:val="af9"/>
              <w:widowControl/>
              <w:ind w:left="33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5475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426" w:type="dxa"/>
          </w:tcPr>
          <w:p w14:paraId="70459761" w14:textId="77777777" w:rsidR="0059041F" w:rsidRPr="00D566CF" w:rsidRDefault="0059041F" w:rsidP="0059041F">
            <w:pPr>
              <w:pStyle w:val="af9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CD5335" w14:textId="77777777" w:rsidR="0059041F" w:rsidRPr="00D566CF" w:rsidRDefault="0059041F" w:rsidP="0059041F">
            <w:pPr>
              <w:pStyle w:val="af9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FDF28B" w14:textId="77777777" w:rsidR="0059041F" w:rsidRPr="00D566CF" w:rsidRDefault="0059041F" w:rsidP="0059041F">
            <w:pPr>
              <w:pStyle w:val="af9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44E939E" w14:textId="77777777" w:rsidR="0059041F" w:rsidRPr="00D566CF" w:rsidRDefault="0059041F" w:rsidP="0059041F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7581D50F" w14:textId="77777777" w:rsidR="0059041F" w:rsidRPr="00D566CF" w:rsidRDefault="0059041F" w:rsidP="0059041F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0D7974A" w14:textId="77777777" w:rsidR="0059041F" w:rsidRPr="00D566CF" w:rsidRDefault="0059041F" w:rsidP="0059041F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39D3A8A8" w14:textId="77777777" w:rsidR="0059041F" w:rsidRPr="00D566CF" w:rsidRDefault="0059041F" w:rsidP="0059041F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14:paraId="07FA0668" w14:textId="77777777" w:rsidR="0059041F" w:rsidRPr="00D566CF" w:rsidRDefault="0059041F" w:rsidP="0059041F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1DD4814D" w14:textId="77777777" w:rsidR="0059041F" w:rsidRPr="00D566CF" w:rsidRDefault="0059041F" w:rsidP="0059041F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711F51" w14:textId="49FCF964" w:rsidR="0059041F" w:rsidRPr="00D566CF" w:rsidRDefault="00FF0EBE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F0EBE">
              <w:rPr>
                <w:rFonts w:ascii="Angsana New" w:hAnsi="Angsana New"/>
                <w:b/>
                <w:bCs/>
                <w:sz w:val="24"/>
                <w:szCs w:val="24"/>
              </w:rPr>
              <w:t>67,460</w:t>
            </w:r>
          </w:p>
        </w:tc>
        <w:tc>
          <w:tcPr>
            <w:tcW w:w="284" w:type="dxa"/>
            <w:vAlign w:val="center"/>
          </w:tcPr>
          <w:p w14:paraId="1ACB570C" w14:textId="77777777" w:rsidR="0059041F" w:rsidRPr="00D566CF" w:rsidRDefault="0059041F" w:rsidP="0059041F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D71B24" w14:textId="4FDDA882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AE3B04" w:rsidRPr="00456B38">
              <w:rPr>
                <w:rFonts w:ascii="Angsana New" w:hAnsi="Angsana New" w:hint="cs"/>
                <w:b/>
                <w:bCs/>
                <w:sz w:val="24"/>
                <w:szCs w:val="24"/>
              </w:rPr>
              <w:t>2,860</w:t>
            </w:r>
          </w:p>
        </w:tc>
        <w:tc>
          <w:tcPr>
            <w:tcW w:w="283" w:type="dxa"/>
            <w:vAlign w:val="center"/>
          </w:tcPr>
          <w:p w14:paraId="2838D4E6" w14:textId="77777777" w:rsidR="0059041F" w:rsidRPr="00D566CF" w:rsidRDefault="0059041F" w:rsidP="0059041F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4C4476" w14:textId="4DD85F44" w:rsidR="0059041F" w:rsidRPr="00176311" w:rsidRDefault="00FF0EBE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F0EBE">
              <w:rPr>
                <w:rFonts w:ascii="Angsana New" w:hAnsi="Angsana New"/>
                <w:b/>
                <w:bCs/>
                <w:sz w:val="24"/>
                <w:szCs w:val="24"/>
              </w:rPr>
              <w:t>43,070</w:t>
            </w:r>
          </w:p>
        </w:tc>
        <w:tc>
          <w:tcPr>
            <w:tcW w:w="283" w:type="dxa"/>
            <w:vAlign w:val="center"/>
          </w:tcPr>
          <w:p w14:paraId="33EB3298" w14:textId="77777777" w:rsidR="0059041F" w:rsidRPr="00D566CF" w:rsidRDefault="0059041F" w:rsidP="0059041F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00AEE2" w14:textId="3EF2D186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7E4BCD" w:rsidRPr="00456B38">
              <w:rPr>
                <w:rFonts w:ascii="Angsana New" w:hAnsi="Angsana New" w:hint="cs"/>
                <w:b/>
                <w:bCs/>
                <w:sz w:val="24"/>
                <w:szCs w:val="24"/>
              </w:rPr>
              <w:t>3,011</w:t>
            </w:r>
          </w:p>
        </w:tc>
      </w:tr>
    </w:tbl>
    <w:p w14:paraId="38D3AC13" w14:textId="739F44A5" w:rsidR="00240D0A" w:rsidRPr="00B5475F" w:rsidRDefault="00B76E70" w:rsidP="0029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261"/>
          <w:tab w:val="left" w:pos="3544"/>
        </w:tabs>
        <w:spacing w:before="120" w:after="120" w:line="240" w:lineRule="auto"/>
        <w:ind w:left="1134" w:right="-11"/>
        <w:jc w:val="thaiDistribute"/>
        <w:rPr>
          <w:rFonts w:ascii="Angsana New" w:hAnsi="Angsana New"/>
          <w:sz w:val="28"/>
          <w:szCs w:val="28"/>
          <w:cs/>
        </w:rPr>
        <w:sectPr w:rsidR="00240D0A" w:rsidRPr="00B5475F" w:rsidSect="00C552C9">
          <w:headerReference w:type="default" r:id="rId10"/>
          <w:footerReference w:type="default" r:id="rId11"/>
          <w:headerReference w:type="first" r:id="rId12"/>
          <w:footerReference w:type="first" r:id="rId13"/>
          <w:pgSz w:w="16834" w:h="11909" w:orient="landscape" w:code="9"/>
          <w:pgMar w:top="1440" w:right="816" w:bottom="851" w:left="578" w:header="1282" w:footer="446" w:gutter="0"/>
          <w:cols w:space="720"/>
          <w:docGrid w:linePitch="245"/>
        </w:sectPr>
      </w:pPr>
      <w:r w:rsidRPr="00B5475F">
        <w:rPr>
          <w:rFonts w:ascii="Angsana New" w:hAnsi="Angsana New"/>
          <w:sz w:val="28"/>
          <w:szCs w:val="28"/>
          <w:cs/>
        </w:rPr>
        <w:t>เงินลงทุนในบริษัทร่วมตาม</w:t>
      </w:r>
      <w:r w:rsidR="00714E7B" w:rsidRPr="00B5475F">
        <w:rPr>
          <w:rFonts w:ascii="Angsana New" w:hAnsi="Angsana New"/>
          <w:sz w:val="28"/>
          <w:szCs w:val="28"/>
          <w:cs/>
        </w:rPr>
        <w:t>งบ</w:t>
      </w:r>
      <w:r w:rsidR="00A31F9B" w:rsidRPr="00B5475F">
        <w:rPr>
          <w:rFonts w:ascii="Angsana New" w:hAnsi="Angsana New"/>
          <w:sz w:val="28"/>
          <w:szCs w:val="28"/>
          <w:cs/>
        </w:rPr>
        <w:t>การเงิน</w:t>
      </w:r>
      <w:r w:rsidRPr="00B5475F">
        <w:rPr>
          <w:rFonts w:ascii="Angsana New" w:hAnsi="Angsana New"/>
          <w:sz w:val="28"/>
          <w:szCs w:val="28"/>
          <w:cs/>
        </w:rPr>
        <w:t>เฉพาะกิจการแสดงตามราคาทุนหักค่าเผื่อการด้อยค่าของเงินลงทุน</w:t>
      </w:r>
      <w:r w:rsidR="007244B9" w:rsidRPr="00B5475F">
        <w:rPr>
          <w:rFonts w:ascii="Angsana New" w:hAnsi="Angsana New"/>
          <w:sz w:val="28"/>
          <w:szCs w:val="28"/>
          <w:cs/>
        </w:rPr>
        <w:t xml:space="preserve"> </w:t>
      </w:r>
      <w:r w:rsidRPr="00B5475F">
        <w:rPr>
          <w:rFonts w:ascii="Angsana New" w:hAnsi="Angsana New"/>
          <w:sz w:val="28"/>
          <w:szCs w:val="28"/>
          <w:cs/>
        </w:rPr>
        <w:t>บริษัทพิจารณามูลค่าที่คาดว่าจะได้รับคืน</w:t>
      </w:r>
      <w:r w:rsidR="00AB165F" w:rsidRPr="00B5475F">
        <w:rPr>
          <w:rFonts w:ascii="Angsana New" w:hAnsi="Angsana New"/>
          <w:sz w:val="28"/>
          <w:szCs w:val="28"/>
          <w:cs/>
        </w:rPr>
        <w:t>โดยใช้</w:t>
      </w:r>
      <w:r w:rsidR="00A02CDF" w:rsidRPr="00B5475F">
        <w:rPr>
          <w:rFonts w:ascii="Angsana New" w:hAnsi="Angsana New"/>
          <w:sz w:val="28"/>
          <w:szCs w:val="28"/>
          <w:cs/>
        </w:rPr>
        <w:t>มูลค่า</w:t>
      </w:r>
      <w:r w:rsidR="007C09DC" w:rsidRPr="00B5475F">
        <w:rPr>
          <w:rFonts w:ascii="Angsana New" w:hAnsi="Angsana New"/>
          <w:sz w:val="28"/>
          <w:szCs w:val="28"/>
          <w:cs/>
        </w:rPr>
        <w:t>ตาม</w:t>
      </w:r>
      <w:r w:rsidR="00A02CDF" w:rsidRPr="00B5475F">
        <w:rPr>
          <w:rFonts w:ascii="Angsana New" w:hAnsi="Angsana New"/>
          <w:sz w:val="28"/>
          <w:szCs w:val="28"/>
          <w:cs/>
        </w:rPr>
        <w:t>ส่วนของผู้ถือหุ้นของ</w:t>
      </w:r>
      <w:r w:rsidR="00AB165F" w:rsidRPr="00B5475F">
        <w:rPr>
          <w:rFonts w:ascii="Angsana New" w:hAnsi="Angsana New"/>
          <w:sz w:val="28"/>
          <w:szCs w:val="28"/>
          <w:cs/>
        </w:rPr>
        <w:t xml:space="preserve">บริษัทร่วม </w:t>
      </w:r>
      <w:r w:rsidR="006E0937" w:rsidRPr="00B5475F">
        <w:rPr>
          <w:rFonts w:ascii="Angsana New" w:hAnsi="Angsana New"/>
          <w:sz w:val="28"/>
          <w:szCs w:val="28"/>
          <w:cs/>
        </w:rPr>
        <w:t xml:space="preserve">ณ </w:t>
      </w:r>
      <w:r w:rsidR="000B5999" w:rsidRPr="00B5475F">
        <w:rPr>
          <w:rFonts w:ascii="Angsana New" w:hAnsi="Angsana New"/>
          <w:sz w:val="28"/>
          <w:szCs w:val="28"/>
          <w:cs/>
        </w:rPr>
        <w:t>วันที</w:t>
      </w:r>
      <w:r w:rsidR="00F01D7E" w:rsidRPr="00B5475F">
        <w:rPr>
          <w:rFonts w:ascii="Angsana New" w:hAnsi="Angsana New"/>
          <w:sz w:val="28"/>
          <w:szCs w:val="28"/>
          <w:cs/>
        </w:rPr>
        <w:t>่</w:t>
      </w:r>
      <w:r w:rsidR="004014A2" w:rsidRPr="00B5475F">
        <w:rPr>
          <w:rFonts w:ascii="Angsana New" w:hAnsi="Angsana New"/>
          <w:sz w:val="28"/>
          <w:szCs w:val="28"/>
          <w:cs/>
        </w:rPr>
        <w:t xml:space="preserve"> </w:t>
      </w:r>
      <w:r w:rsidR="00290130" w:rsidRPr="00E50F26">
        <w:rPr>
          <w:rFonts w:ascii="Angsana New" w:hAnsi="Angsana New" w:hint="cs"/>
          <w:sz w:val="28"/>
          <w:szCs w:val="28"/>
        </w:rPr>
        <w:t xml:space="preserve">30 </w:t>
      </w:r>
      <w:r w:rsidR="00585A3F" w:rsidRPr="00B5475F">
        <w:rPr>
          <w:rFonts w:ascii="Angsana New" w:hAnsi="Angsana New" w:hint="cs"/>
          <w:sz w:val="28"/>
          <w:szCs w:val="28"/>
          <w:cs/>
        </w:rPr>
        <w:t>กันย</w:t>
      </w:r>
      <w:r w:rsidR="00290130" w:rsidRPr="00B5475F">
        <w:rPr>
          <w:rFonts w:ascii="Angsana New" w:hAnsi="Angsana New" w:hint="cs"/>
          <w:sz w:val="28"/>
          <w:szCs w:val="28"/>
          <w:cs/>
        </w:rPr>
        <w:t>ายน</w:t>
      </w:r>
      <w:r w:rsidR="00C54856" w:rsidRPr="00B5475F">
        <w:rPr>
          <w:rFonts w:ascii="Angsana New" w:hAnsi="Angsana New"/>
          <w:sz w:val="28"/>
          <w:szCs w:val="28"/>
          <w:cs/>
        </w:rPr>
        <w:t xml:space="preserve"> </w:t>
      </w:r>
      <w:r w:rsidR="00C54856" w:rsidRPr="00E50F26">
        <w:rPr>
          <w:rFonts w:ascii="Angsana New" w:hAnsi="Angsana New"/>
          <w:sz w:val="28"/>
          <w:szCs w:val="28"/>
        </w:rPr>
        <w:t>256</w:t>
      </w:r>
      <w:r w:rsidR="00F42D68" w:rsidRPr="00E50F26">
        <w:rPr>
          <w:rFonts w:ascii="Angsana New" w:hAnsi="Angsana New" w:hint="cs"/>
          <w:sz w:val="28"/>
          <w:szCs w:val="28"/>
        </w:rPr>
        <w:t>8</w:t>
      </w:r>
      <w:r w:rsidR="00DC569E" w:rsidRPr="00B5475F">
        <w:rPr>
          <w:rFonts w:ascii="Angsana New" w:hAnsi="Angsana New"/>
          <w:sz w:val="28"/>
          <w:szCs w:val="28"/>
          <w:cs/>
        </w:rPr>
        <w:t xml:space="preserve"> </w:t>
      </w:r>
      <w:r w:rsidR="00DC569E" w:rsidRPr="00B5475F">
        <w:rPr>
          <w:rFonts w:ascii="Angsana New" w:hAnsi="Angsana New" w:hint="cs"/>
          <w:sz w:val="28"/>
          <w:szCs w:val="28"/>
          <w:cs/>
        </w:rPr>
        <w:t>และ</w:t>
      </w:r>
      <w:r w:rsidR="00B2085E" w:rsidRPr="00B5475F">
        <w:rPr>
          <w:rFonts w:ascii="Angsana New" w:hAnsi="Angsana New" w:hint="cs"/>
          <w:sz w:val="28"/>
          <w:szCs w:val="28"/>
          <w:cs/>
        </w:rPr>
        <w:t>วันที่</w:t>
      </w:r>
      <w:r w:rsidR="0028222F" w:rsidRPr="00B5475F">
        <w:rPr>
          <w:rFonts w:ascii="Angsana New" w:hAnsi="Angsana New"/>
          <w:sz w:val="28"/>
          <w:szCs w:val="28"/>
          <w:cs/>
        </w:rPr>
        <w:t xml:space="preserve"> </w:t>
      </w:r>
      <w:r w:rsidR="00F42D68" w:rsidRPr="00456B38">
        <w:rPr>
          <w:rFonts w:ascii="Angsana New" w:hAnsi="Angsana New" w:hint="cs"/>
          <w:sz w:val="28"/>
          <w:szCs w:val="28"/>
        </w:rPr>
        <w:t xml:space="preserve">31 </w:t>
      </w:r>
      <w:r w:rsidR="00F42D68" w:rsidRPr="00B5475F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376E65" w:rsidRPr="00D566CF">
        <w:rPr>
          <w:rFonts w:ascii="Angsana New" w:eastAsia="Arial Unicode MS" w:hAnsi="Angsana New"/>
          <w:snapToGrid w:val="0"/>
          <w:sz w:val="28"/>
          <w:szCs w:val="28"/>
          <w:lang w:eastAsia="th-TH"/>
        </w:rPr>
        <w:t>256</w:t>
      </w:r>
      <w:r w:rsidR="00F42D68" w:rsidRPr="00456B38">
        <w:rPr>
          <w:rFonts w:ascii="Angsana New" w:eastAsia="Arial Unicode MS" w:hAnsi="Angsana New" w:hint="cs"/>
          <w:snapToGrid w:val="0"/>
          <w:sz w:val="28"/>
          <w:szCs w:val="28"/>
          <w:lang w:eastAsia="th-TH"/>
        </w:rPr>
        <w:t>7</w:t>
      </w:r>
      <w:r w:rsidR="00307A6D" w:rsidRPr="00B5475F">
        <w:rPr>
          <w:rFonts w:ascii="Angsana New" w:hAnsi="Angsana New"/>
          <w:sz w:val="28"/>
          <w:szCs w:val="28"/>
          <w:cs/>
        </w:rPr>
        <w:t xml:space="preserve"> </w:t>
      </w:r>
      <w:r w:rsidRPr="00B5475F">
        <w:rPr>
          <w:rFonts w:ascii="Angsana New" w:hAnsi="Angsana New"/>
          <w:sz w:val="28"/>
          <w:szCs w:val="28"/>
          <w:cs/>
        </w:rPr>
        <w:t>บริษัทบันทึกค่าเผื่อ</w:t>
      </w:r>
      <w:r w:rsidR="00DA1BE9" w:rsidRPr="00B5475F">
        <w:rPr>
          <w:rFonts w:ascii="Angsana New" w:hAnsi="Angsana New" w:hint="cs"/>
          <w:sz w:val="28"/>
          <w:szCs w:val="28"/>
          <w:cs/>
        </w:rPr>
        <w:t>ผลขาดทุนจาก</w:t>
      </w:r>
      <w:r w:rsidRPr="00B5475F">
        <w:rPr>
          <w:rFonts w:ascii="Angsana New" w:hAnsi="Angsana New"/>
          <w:sz w:val="28"/>
          <w:szCs w:val="28"/>
          <w:cs/>
        </w:rPr>
        <w:t xml:space="preserve">การด้อยค่าของเงินลงทุนในบริษัทร่วม จำนวน </w:t>
      </w:r>
      <w:r w:rsidR="00FF0EBE">
        <w:rPr>
          <w:rFonts w:ascii="Angsana New" w:hAnsi="Angsana New"/>
          <w:sz w:val="28"/>
          <w:szCs w:val="28"/>
        </w:rPr>
        <w:t>2.47</w:t>
      </w:r>
      <w:r w:rsidRPr="00B5475F">
        <w:rPr>
          <w:rFonts w:ascii="Angsana New" w:hAnsi="Angsana New"/>
          <w:sz w:val="28"/>
          <w:szCs w:val="28"/>
          <w:cs/>
        </w:rPr>
        <w:t xml:space="preserve"> ล้านบาท และ</w:t>
      </w:r>
      <w:r w:rsidR="00F42D68" w:rsidRPr="00B5475F">
        <w:rPr>
          <w:rFonts w:ascii="Angsana New" w:hAnsi="Angsana New" w:hint="cs"/>
          <w:sz w:val="28"/>
          <w:szCs w:val="28"/>
          <w:cs/>
        </w:rPr>
        <w:t xml:space="preserve"> </w:t>
      </w:r>
      <w:r w:rsidR="00263546">
        <w:rPr>
          <w:rFonts w:ascii="Angsana New" w:hAnsi="Angsana New"/>
          <w:sz w:val="28"/>
          <w:szCs w:val="28"/>
        </w:rPr>
        <w:t>7</w:t>
      </w:r>
      <w:r w:rsidR="00263546" w:rsidRPr="00027121">
        <w:rPr>
          <w:rFonts w:ascii="Angsana New" w:hAnsi="Angsana New"/>
          <w:sz w:val="28"/>
          <w:szCs w:val="28"/>
        </w:rPr>
        <w:t>.</w:t>
      </w:r>
      <w:r w:rsidR="00263546">
        <w:rPr>
          <w:rFonts w:ascii="Angsana New" w:hAnsi="Angsana New"/>
          <w:sz w:val="28"/>
          <w:szCs w:val="28"/>
        </w:rPr>
        <w:t>07</w:t>
      </w:r>
      <w:r w:rsidR="00B32E92" w:rsidRPr="00B5475F">
        <w:rPr>
          <w:rFonts w:ascii="Angsana New" w:hAnsi="Angsana New"/>
          <w:sz w:val="28"/>
          <w:szCs w:val="28"/>
          <w:cs/>
        </w:rPr>
        <w:t xml:space="preserve"> </w:t>
      </w:r>
      <w:r w:rsidRPr="00B5475F">
        <w:rPr>
          <w:rFonts w:ascii="Angsana New" w:hAnsi="Angsana New"/>
          <w:sz w:val="28"/>
          <w:szCs w:val="28"/>
          <w:cs/>
        </w:rPr>
        <w:t>ล้านบาท ตามลำดับ</w:t>
      </w:r>
      <w:r w:rsidR="00AB165F" w:rsidRPr="00B5475F">
        <w:rPr>
          <w:rFonts w:ascii="Angsana New" w:hAnsi="Angsana New"/>
          <w:sz w:val="28"/>
          <w:szCs w:val="28"/>
          <w:cs/>
        </w:rPr>
        <w:t xml:space="preserve"> </w:t>
      </w:r>
      <w:r w:rsidR="003D6034" w:rsidRPr="00B5475F">
        <w:rPr>
          <w:rFonts w:ascii="Angsana New" w:hAnsi="Angsana New"/>
          <w:sz w:val="28"/>
          <w:szCs w:val="28"/>
          <w:cs/>
        </w:rPr>
        <w:t>ในระหว่าง</w:t>
      </w:r>
      <w:r w:rsidR="0093547D" w:rsidRPr="00B5475F">
        <w:rPr>
          <w:rFonts w:ascii="Angsana New" w:hAnsi="Angsana New" w:hint="cs"/>
          <w:sz w:val="28"/>
          <w:szCs w:val="28"/>
          <w:cs/>
        </w:rPr>
        <w:t>งวด</w:t>
      </w:r>
      <w:r w:rsidRPr="00B5475F">
        <w:rPr>
          <w:rFonts w:ascii="Angsana New" w:hAnsi="Angsana New"/>
          <w:sz w:val="28"/>
          <w:szCs w:val="28"/>
          <w:cs/>
        </w:rPr>
        <w:t>บริษัทบันทึ</w:t>
      </w:r>
      <w:r w:rsidR="00395F9F" w:rsidRPr="00B5475F">
        <w:rPr>
          <w:rFonts w:ascii="Angsana New" w:hAnsi="Angsana New"/>
          <w:sz w:val="28"/>
          <w:szCs w:val="28"/>
          <w:cs/>
        </w:rPr>
        <w:t>ก</w:t>
      </w:r>
      <w:r w:rsidR="00A30B98" w:rsidRPr="00B5475F">
        <w:rPr>
          <w:rFonts w:ascii="Angsana New" w:hAnsi="Angsana New" w:hint="cs"/>
          <w:sz w:val="28"/>
          <w:szCs w:val="28"/>
          <w:cs/>
        </w:rPr>
        <w:t>ส่วนแบ่ง</w:t>
      </w:r>
      <w:r w:rsidR="00CF0333" w:rsidRPr="00B5475F">
        <w:rPr>
          <w:rFonts w:ascii="Angsana New" w:hAnsi="Angsana New" w:hint="cs"/>
          <w:sz w:val="28"/>
          <w:szCs w:val="28"/>
          <w:cs/>
        </w:rPr>
        <w:t>กำไร</w:t>
      </w:r>
      <w:r w:rsidR="007412A1" w:rsidRPr="00B5475F">
        <w:rPr>
          <w:rFonts w:ascii="Angsana New" w:hAnsi="Angsana New"/>
          <w:sz w:val="28"/>
          <w:szCs w:val="28"/>
          <w:cs/>
        </w:rPr>
        <w:t>ของเงินลงทุนในบริษัทร่วม จำนวน</w:t>
      </w:r>
      <w:r w:rsidR="00CF0333">
        <w:rPr>
          <w:rFonts w:ascii="Angsana New" w:hAnsi="Angsana New"/>
          <w:sz w:val="28"/>
          <w:szCs w:val="28"/>
        </w:rPr>
        <w:t xml:space="preserve"> </w:t>
      </w:r>
      <w:r w:rsidR="00FF0EBE" w:rsidRPr="00FF0EBE">
        <w:rPr>
          <w:rFonts w:ascii="Angsana New" w:hAnsi="Angsana New"/>
          <w:sz w:val="28"/>
          <w:szCs w:val="28"/>
        </w:rPr>
        <w:t>4.60</w:t>
      </w:r>
      <w:r w:rsidRPr="00B5475F">
        <w:rPr>
          <w:rFonts w:ascii="Angsana New" w:hAnsi="Angsana New"/>
          <w:sz w:val="28"/>
          <w:szCs w:val="28"/>
          <w:cs/>
        </w:rPr>
        <w:t xml:space="preserve"> ล้านบาท </w:t>
      </w:r>
    </w:p>
    <w:p w14:paraId="2B7D1AF6" w14:textId="77777777" w:rsidR="008F06D1" w:rsidRPr="00B5475F" w:rsidRDefault="008F06D1" w:rsidP="00EB3984">
      <w:pPr>
        <w:pStyle w:val="afd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98022D6" w14:textId="77777777" w:rsidR="008F06D1" w:rsidRPr="00B5475F" w:rsidRDefault="008F06D1" w:rsidP="00EB3984">
      <w:pPr>
        <w:pStyle w:val="afd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3C552EB" w14:textId="77777777" w:rsidR="008F06D1" w:rsidRPr="00B5475F" w:rsidRDefault="008F06D1" w:rsidP="00EB3984">
      <w:pPr>
        <w:pStyle w:val="afd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040ADFDC" w14:textId="77777777" w:rsidR="008F06D1" w:rsidRPr="00B5475F" w:rsidRDefault="008F06D1" w:rsidP="00EB3984">
      <w:pPr>
        <w:pStyle w:val="afd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03AB046" w14:textId="77777777" w:rsidR="008F06D1" w:rsidRPr="00B5475F" w:rsidRDefault="008F06D1" w:rsidP="00EB3984">
      <w:pPr>
        <w:pStyle w:val="afd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56892D7E" w14:textId="77777777" w:rsidR="008F06D1" w:rsidRPr="00B5475F" w:rsidRDefault="008F06D1" w:rsidP="00EB3984">
      <w:pPr>
        <w:pStyle w:val="afd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67A32039" w14:textId="77777777" w:rsidR="008F06D1" w:rsidRPr="00B5475F" w:rsidRDefault="008F06D1" w:rsidP="00EB3984">
      <w:pPr>
        <w:pStyle w:val="afd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F6CA57F" w14:textId="2872F8FF" w:rsidR="00967CF5" w:rsidRPr="00D566CF" w:rsidRDefault="00967CF5" w:rsidP="00AB0B28">
      <w:pPr>
        <w:pStyle w:val="af2"/>
        <w:tabs>
          <w:tab w:val="left" w:pos="9356"/>
        </w:tabs>
        <w:spacing w:after="120"/>
        <w:ind w:left="284" w:right="-23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บริษัทบันทึกเงินลงทุนในบริษัทร่วมตามวิธีส่วนได้เสียใน</w:t>
      </w:r>
      <w:r w:rsidR="005B7074"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งบ</w:t>
      </w:r>
      <w:r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การเงินที่แสดงเงินลงทุนตามวิธีส่วนได้เสีย</w:t>
      </w:r>
      <w:r w:rsidR="00FC259D"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เงินลงทุน ณ </w:t>
      </w:r>
      <w:r w:rsidRPr="00B5475F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วันที่ </w:t>
      </w:r>
      <w:r w:rsidR="00290130" w:rsidRPr="00E50F26">
        <w:rPr>
          <w:rFonts w:ascii="Angsana New" w:hAnsi="Angsana New" w:cs="Angsana New" w:hint="cs"/>
          <w:sz w:val="28"/>
          <w:szCs w:val="28"/>
        </w:rPr>
        <w:t xml:space="preserve">30 </w:t>
      </w:r>
      <w:r w:rsidR="009C6E22" w:rsidRPr="00B5475F">
        <w:rPr>
          <w:rFonts w:ascii="Angsana New" w:hAnsi="Angsana New" w:cs="Angsana New" w:hint="cs"/>
          <w:sz w:val="28"/>
          <w:szCs w:val="28"/>
          <w:cs/>
          <w:lang w:val="en-US"/>
        </w:rPr>
        <w:t>กันย</w:t>
      </w:r>
      <w:r w:rsidR="00290130" w:rsidRPr="00B5475F">
        <w:rPr>
          <w:rFonts w:ascii="Angsana New" w:hAnsi="Angsana New" w:cs="Angsana New" w:hint="cs"/>
          <w:sz w:val="28"/>
          <w:szCs w:val="28"/>
          <w:cs/>
          <w:lang w:val="en-US"/>
        </w:rPr>
        <w:t>ายน</w:t>
      </w:r>
      <w:r w:rsidR="00C54856" w:rsidRPr="00B5475F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 </w:t>
      </w:r>
      <w:r w:rsidR="00C54856" w:rsidRPr="00E50F26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191055" w:rsidRPr="00E50F26">
        <w:rPr>
          <w:rFonts w:ascii="Angsana New" w:hAnsi="Angsana New" w:cs="Angsana New" w:hint="cs"/>
          <w:spacing w:val="-2"/>
          <w:sz w:val="28"/>
          <w:szCs w:val="28"/>
          <w:lang w:val="en-US"/>
        </w:rPr>
        <w:t>8</w:t>
      </w:r>
      <w:r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และส่วนแบ่งกำไร</w:t>
      </w:r>
      <w:r w:rsidR="009562CD"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(ขาดทุน) </w:t>
      </w:r>
      <w:r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จากบริษัทร่วม</w:t>
      </w:r>
      <w:r w:rsidR="00C54856"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สำหรั</w:t>
      </w:r>
      <w:r w:rsidR="00EF0E0D" w:rsidRPr="00B5475F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บงวด</w:t>
      </w:r>
      <w:r w:rsidR="009C6E22" w:rsidRPr="00B5475F">
        <w:rPr>
          <w:rFonts w:ascii="Angsana New" w:hAnsi="Angsana New" w:cs="Angsana New" w:hint="cs"/>
          <w:sz w:val="28"/>
          <w:szCs w:val="28"/>
          <w:cs/>
          <w:lang w:val="en-US"/>
        </w:rPr>
        <w:t>เก้า</w:t>
      </w:r>
      <w:r w:rsidR="00AB6ADD" w:rsidRPr="00B5475F">
        <w:rPr>
          <w:rFonts w:ascii="Angsana New" w:hAnsi="Angsana New" w:cs="Angsana New" w:hint="cs"/>
          <w:sz w:val="28"/>
          <w:szCs w:val="28"/>
          <w:cs/>
          <w:lang w:val="en-US"/>
        </w:rPr>
        <w:t>เดือน</w:t>
      </w:r>
      <w:r w:rsidR="00C54856"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="006E0937"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290130" w:rsidRPr="00E50F26">
        <w:rPr>
          <w:rFonts w:ascii="Angsana New" w:hAnsi="Angsana New" w:cs="Angsana New" w:hint="cs"/>
          <w:sz w:val="28"/>
          <w:szCs w:val="28"/>
        </w:rPr>
        <w:t xml:space="preserve">30 </w:t>
      </w:r>
      <w:r w:rsidR="009C6E22" w:rsidRPr="00B5475F">
        <w:rPr>
          <w:rFonts w:ascii="Angsana New" w:hAnsi="Angsana New" w:cs="Angsana New" w:hint="cs"/>
          <w:sz w:val="28"/>
          <w:szCs w:val="28"/>
          <w:cs/>
          <w:lang w:val="en-US"/>
        </w:rPr>
        <w:t>กันย</w:t>
      </w:r>
      <w:r w:rsidR="00290130" w:rsidRPr="00B5475F">
        <w:rPr>
          <w:rFonts w:ascii="Angsana New" w:hAnsi="Angsana New" w:cs="Angsana New" w:hint="cs"/>
          <w:sz w:val="28"/>
          <w:szCs w:val="28"/>
          <w:cs/>
          <w:lang w:val="en-US"/>
        </w:rPr>
        <w:t>ายน</w:t>
      </w:r>
      <w:r w:rsidR="00C54856"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C54856" w:rsidRPr="00E50F26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532F28" w:rsidRPr="00E50F26">
        <w:rPr>
          <w:rFonts w:ascii="Angsana New" w:hAnsi="Angsana New" w:cs="Angsana New" w:hint="cs"/>
          <w:spacing w:val="-2"/>
          <w:sz w:val="28"/>
          <w:szCs w:val="28"/>
          <w:lang w:val="en-US"/>
        </w:rPr>
        <w:t>8</w:t>
      </w:r>
      <w:r w:rsidR="006E0937"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ถือตาม</w:t>
      </w:r>
      <w:r w:rsidR="005B7074"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งบ</w:t>
      </w:r>
      <w:r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การเงินรวม</w:t>
      </w:r>
      <w:r w:rsidR="00C54856"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สำหรับ</w:t>
      </w:r>
      <w:r w:rsidR="00874CBF" w:rsidRPr="00B5475F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งวด</w:t>
      </w:r>
      <w:r w:rsidR="009C6E22" w:rsidRPr="00B5475F">
        <w:rPr>
          <w:rFonts w:ascii="Angsana New" w:hAnsi="Angsana New" w:cs="Angsana New" w:hint="cs"/>
          <w:sz w:val="28"/>
          <w:szCs w:val="28"/>
          <w:cs/>
          <w:lang w:val="en-US"/>
        </w:rPr>
        <w:t>เก้า</w:t>
      </w:r>
      <w:r w:rsidR="00AB6ADD" w:rsidRPr="00B5475F">
        <w:rPr>
          <w:rFonts w:ascii="Angsana New" w:hAnsi="Angsana New" w:cs="Angsana New" w:hint="cs"/>
          <w:sz w:val="28"/>
          <w:szCs w:val="28"/>
          <w:cs/>
          <w:lang w:val="en-US"/>
        </w:rPr>
        <w:t>เดือน</w:t>
      </w:r>
      <w:r w:rsidR="00C54856"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="006E0937"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290130" w:rsidRPr="00E50F26">
        <w:rPr>
          <w:rFonts w:ascii="Angsana New" w:hAnsi="Angsana New" w:cs="Angsana New" w:hint="cs"/>
          <w:sz w:val="28"/>
          <w:szCs w:val="28"/>
        </w:rPr>
        <w:t xml:space="preserve">30 </w:t>
      </w:r>
      <w:r w:rsidR="009C6E22" w:rsidRPr="00B5475F">
        <w:rPr>
          <w:rFonts w:ascii="Angsana New" w:hAnsi="Angsana New" w:cs="Angsana New" w:hint="cs"/>
          <w:sz w:val="28"/>
          <w:szCs w:val="28"/>
          <w:cs/>
          <w:lang w:val="en-US"/>
        </w:rPr>
        <w:t>กันย</w:t>
      </w:r>
      <w:r w:rsidR="00290130" w:rsidRPr="00B5475F">
        <w:rPr>
          <w:rFonts w:ascii="Angsana New" w:hAnsi="Angsana New" w:cs="Angsana New" w:hint="cs"/>
          <w:sz w:val="28"/>
          <w:szCs w:val="28"/>
          <w:cs/>
          <w:lang w:val="en-US"/>
        </w:rPr>
        <w:t>ายน</w:t>
      </w:r>
      <w:r w:rsidR="00C54856"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C54856" w:rsidRPr="00E50F26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874CBF" w:rsidRPr="00E50F26">
        <w:rPr>
          <w:rFonts w:ascii="Angsana New" w:hAnsi="Angsana New" w:cs="Angsana New" w:hint="cs"/>
          <w:spacing w:val="-2"/>
          <w:sz w:val="28"/>
          <w:szCs w:val="28"/>
          <w:lang w:val="en-US"/>
        </w:rPr>
        <w:t>8</w:t>
      </w:r>
      <w:r w:rsidR="006E0937"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ของบริษัท นิวพลัสนิตติ้ง จำกัด (มหาชน) และบริษัทย่อย ซึ่งตรวจสอบโดยผู้สอบบัญชีอื่น มูลค่าของเงินลงทุน</w:t>
      </w:r>
      <w:r w:rsidR="006C146D"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ตามวิธีส่วนได้เสีย</w:t>
      </w:r>
      <w:r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นี้ ณ </w:t>
      </w:r>
      <w:r w:rsidR="006E0937"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290130" w:rsidRPr="00E50F26">
        <w:rPr>
          <w:rFonts w:ascii="Angsana New" w:hAnsi="Angsana New" w:cs="Angsana New" w:hint="cs"/>
          <w:sz w:val="28"/>
          <w:szCs w:val="28"/>
        </w:rPr>
        <w:t xml:space="preserve">30 </w:t>
      </w:r>
      <w:r w:rsidR="009C6E22" w:rsidRPr="00B5475F">
        <w:rPr>
          <w:rFonts w:ascii="Angsana New" w:hAnsi="Angsana New" w:cs="Angsana New" w:hint="cs"/>
          <w:sz w:val="28"/>
          <w:szCs w:val="28"/>
          <w:cs/>
          <w:lang w:val="en-US"/>
        </w:rPr>
        <w:t>กันย</w:t>
      </w:r>
      <w:r w:rsidR="00290130" w:rsidRPr="00B5475F">
        <w:rPr>
          <w:rFonts w:ascii="Angsana New" w:hAnsi="Angsana New" w:cs="Angsana New" w:hint="cs"/>
          <w:sz w:val="28"/>
          <w:szCs w:val="28"/>
          <w:cs/>
          <w:lang w:val="en-US"/>
        </w:rPr>
        <w:t>ายน</w:t>
      </w:r>
      <w:r w:rsidR="00C54856"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C54856" w:rsidRPr="00E50F26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DE1C05" w:rsidRPr="00E50F26">
        <w:rPr>
          <w:rFonts w:ascii="Angsana New" w:hAnsi="Angsana New" w:cs="Angsana New" w:hint="cs"/>
          <w:spacing w:val="-2"/>
          <w:sz w:val="28"/>
          <w:szCs w:val="28"/>
          <w:lang w:val="en-US"/>
        </w:rPr>
        <w:t>8</w:t>
      </w:r>
      <w:r w:rsidR="006820ED"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6820ED" w:rsidRPr="00B5475F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และ</w:t>
      </w:r>
      <w:r w:rsidR="001C38B7" w:rsidRPr="00B5475F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วันที่</w:t>
      </w:r>
      <w:r w:rsidR="005565CA" w:rsidRPr="00B5475F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 </w:t>
      </w:r>
      <w:r w:rsidR="00DE1C05" w:rsidRPr="00456B38">
        <w:rPr>
          <w:rFonts w:ascii="Angsana New" w:hAnsi="Angsana New" w:cs="Angsana New" w:hint="cs"/>
          <w:spacing w:val="-2"/>
          <w:sz w:val="28"/>
          <w:szCs w:val="28"/>
          <w:lang w:val="en-US"/>
        </w:rPr>
        <w:t xml:space="preserve">31 </w:t>
      </w:r>
      <w:r w:rsidR="00DE1C05" w:rsidRPr="00B5475F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ธันวาคม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DE1C05" w:rsidRPr="00456B38">
        <w:rPr>
          <w:rFonts w:ascii="Angsana New" w:hAnsi="Angsana New" w:cs="Angsana New" w:hint="cs"/>
          <w:spacing w:val="-2"/>
          <w:sz w:val="28"/>
          <w:szCs w:val="28"/>
          <w:lang w:val="en-US"/>
        </w:rPr>
        <w:t>7</w:t>
      </w:r>
      <w:r w:rsidR="005602E2"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มีจำนวน </w:t>
      </w:r>
      <w:r w:rsidR="00FF0EBE" w:rsidRPr="00FF0EBE">
        <w:rPr>
          <w:rFonts w:ascii="Angsana New" w:hAnsi="Angsana New" w:cs="Angsana New"/>
          <w:spacing w:val="-2"/>
          <w:sz w:val="28"/>
          <w:szCs w:val="28"/>
          <w:lang w:val="en-US"/>
        </w:rPr>
        <w:t>43.07</w:t>
      </w:r>
      <w:r w:rsidR="005602E2"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 และ </w:t>
      </w:r>
      <w:r w:rsidR="00307A6D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4</w:t>
      </w:r>
      <w:r w:rsidR="00263546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263546" w:rsidRPr="00027121">
        <w:rPr>
          <w:rFonts w:ascii="Angsana New" w:hAnsi="Angsana New" w:cs="Angsana New"/>
          <w:spacing w:val="-2"/>
          <w:sz w:val="28"/>
          <w:szCs w:val="28"/>
          <w:lang w:val="en-US"/>
        </w:rPr>
        <w:t>.</w:t>
      </w:r>
      <w:r w:rsidR="00263546">
        <w:rPr>
          <w:rFonts w:ascii="Angsana New" w:hAnsi="Angsana New" w:cs="Angsana New"/>
          <w:spacing w:val="-2"/>
          <w:sz w:val="28"/>
          <w:szCs w:val="28"/>
          <w:lang w:val="en-US"/>
        </w:rPr>
        <w:t>01</w:t>
      </w:r>
      <w:r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 ตามลำดับ ส่วนแบ่ง</w:t>
      </w:r>
      <w:r w:rsidR="000C0D13" w:rsidRPr="00B5475F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กำไร</w:t>
      </w:r>
      <w:r w:rsidR="0049464E" w:rsidRPr="00B5475F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 (ขาดทุน) </w:t>
      </w:r>
      <w:r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จากบริษัทร่วมนี้</w:t>
      </w:r>
      <w:r w:rsidR="00C54856"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สำหรับ</w:t>
      </w:r>
      <w:r w:rsidR="00623DD9" w:rsidRPr="00B5475F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งวด</w:t>
      </w:r>
      <w:r w:rsidR="009C6E22" w:rsidRPr="00B5475F">
        <w:rPr>
          <w:rFonts w:ascii="Angsana New" w:hAnsi="Angsana New" w:cs="Angsana New" w:hint="cs"/>
          <w:sz w:val="28"/>
          <w:szCs w:val="28"/>
          <w:cs/>
          <w:lang w:val="en-US"/>
        </w:rPr>
        <w:t>เก้า</w:t>
      </w:r>
      <w:r w:rsidR="00AB6ADD" w:rsidRPr="00B5475F">
        <w:rPr>
          <w:rFonts w:ascii="Angsana New" w:hAnsi="Angsana New" w:cs="Angsana New" w:hint="cs"/>
          <w:sz w:val="28"/>
          <w:szCs w:val="28"/>
          <w:cs/>
          <w:lang w:val="en-US"/>
        </w:rPr>
        <w:t>เดือน</w:t>
      </w:r>
      <w:r w:rsidR="00C54856"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="006E0937"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290130" w:rsidRPr="00E50F26">
        <w:rPr>
          <w:rFonts w:ascii="Angsana New" w:hAnsi="Angsana New" w:cs="Angsana New" w:hint="cs"/>
          <w:sz w:val="28"/>
          <w:szCs w:val="28"/>
        </w:rPr>
        <w:t xml:space="preserve">30 </w:t>
      </w:r>
      <w:r w:rsidR="009C6E22" w:rsidRPr="00B5475F">
        <w:rPr>
          <w:rFonts w:ascii="Angsana New" w:hAnsi="Angsana New" w:cs="Angsana New" w:hint="cs"/>
          <w:sz w:val="28"/>
          <w:szCs w:val="28"/>
          <w:cs/>
          <w:lang w:val="en-US"/>
        </w:rPr>
        <w:t>กันย</w:t>
      </w:r>
      <w:r w:rsidR="00290130" w:rsidRPr="00B5475F">
        <w:rPr>
          <w:rFonts w:ascii="Angsana New" w:hAnsi="Angsana New" w:cs="Angsana New" w:hint="cs"/>
          <w:sz w:val="28"/>
          <w:szCs w:val="28"/>
          <w:cs/>
          <w:lang w:val="en-US"/>
        </w:rPr>
        <w:t>ายน</w:t>
      </w:r>
      <w:r w:rsidR="00C54856"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C54856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6814D7" w:rsidRPr="00456B38">
        <w:rPr>
          <w:rFonts w:ascii="Angsana New" w:hAnsi="Angsana New" w:cs="Angsana New" w:hint="cs"/>
          <w:spacing w:val="-2"/>
          <w:sz w:val="28"/>
          <w:szCs w:val="28"/>
          <w:lang w:val="en-US"/>
        </w:rPr>
        <w:t>8</w:t>
      </w:r>
      <w:r w:rsidR="006E0937"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602E2"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และ </w:t>
      </w:r>
      <w:r w:rsidR="00307A6D" w:rsidRPr="00D566CF">
        <w:rPr>
          <w:rFonts w:ascii="Angsana New" w:eastAsia="Arial Unicode MS" w:hAnsi="Angsana New" w:cs="Angsana New"/>
          <w:snapToGrid w:val="0"/>
          <w:sz w:val="28"/>
          <w:szCs w:val="28"/>
          <w:lang w:val="en-US" w:eastAsia="th-TH"/>
        </w:rPr>
        <w:t>256</w:t>
      </w:r>
      <w:r w:rsidR="006814D7" w:rsidRPr="00456B38">
        <w:rPr>
          <w:rFonts w:ascii="Angsana New" w:eastAsia="Arial Unicode MS" w:hAnsi="Angsana New" w:cs="Angsana New" w:hint="cs"/>
          <w:snapToGrid w:val="0"/>
          <w:sz w:val="28"/>
          <w:szCs w:val="28"/>
          <w:lang w:val="en-US" w:eastAsia="th-TH"/>
        </w:rPr>
        <w:t>7</w:t>
      </w:r>
      <w:r w:rsidR="00376E65" w:rsidRPr="00B5475F">
        <w:rPr>
          <w:rFonts w:ascii="Angsana New" w:eastAsia="Arial Unicode MS" w:hAnsi="Angsana New" w:cs="Angsana New"/>
          <w:snapToGrid w:val="0"/>
          <w:sz w:val="28"/>
          <w:szCs w:val="28"/>
          <w:cs/>
          <w:lang w:val="en-US" w:eastAsia="th-TH"/>
        </w:rPr>
        <w:t xml:space="preserve"> </w:t>
      </w:r>
      <w:r w:rsidR="005602E2"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มีจำนวน</w:t>
      </w:r>
      <w:r w:rsidR="006C146D"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ผล</w:t>
      </w:r>
      <w:r w:rsidR="000E5118" w:rsidRPr="00B5475F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กำไร (ขาดทุน) </w:t>
      </w:r>
      <w:r w:rsidR="00432386" w:rsidRPr="00432386">
        <w:rPr>
          <w:rFonts w:ascii="Angsana New" w:hAnsi="Angsana New" w:cs="Angsana New"/>
          <w:spacing w:val="-2"/>
          <w:sz w:val="28"/>
          <w:szCs w:val="28"/>
          <w:lang w:val="en-US"/>
        </w:rPr>
        <w:t>0.06</w:t>
      </w:r>
      <w:r w:rsidR="007C0B41"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602E2"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ล้าน</w:t>
      </w:r>
      <w:r w:rsidR="005602E2" w:rsidRPr="00B5475F">
        <w:rPr>
          <w:rFonts w:ascii="Angsana New" w:hAnsi="Angsana New" w:cs="Angsana New"/>
          <w:color w:val="000000" w:themeColor="text1"/>
          <w:spacing w:val="-2"/>
          <w:sz w:val="28"/>
          <w:szCs w:val="28"/>
          <w:cs/>
          <w:lang w:val="en-US"/>
        </w:rPr>
        <w:t xml:space="preserve">บาท </w:t>
      </w:r>
      <w:r w:rsidR="005602E2"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และ </w:t>
      </w:r>
      <w:r w:rsidR="000E5118" w:rsidRPr="00B5475F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(</w:t>
      </w:r>
      <w:r w:rsidR="004D4A37" w:rsidRPr="00432386">
        <w:rPr>
          <w:rFonts w:ascii="Angsana New" w:hAnsi="Angsana New" w:cs="Angsana New"/>
          <w:spacing w:val="-2"/>
          <w:sz w:val="28"/>
          <w:szCs w:val="28"/>
          <w:lang w:val="en-US"/>
        </w:rPr>
        <w:t>0.</w:t>
      </w:r>
      <w:r w:rsidR="00250E05" w:rsidRPr="00432386">
        <w:rPr>
          <w:rFonts w:ascii="Angsana New" w:hAnsi="Angsana New" w:cs="Angsana New"/>
          <w:spacing w:val="-2"/>
          <w:sz w:val="28"/>
          <w:szCs w:val="28"/>
          <w:lang w:val="en-US"/>
        </w:rPr>
        <w:t>97</w:t>
      </w:r>
      <w:r w:rsidR="000E5118" w:rsidRPr="00432386">
        <w:rPr>
          <w:rFonts w:ascii="Angsana New" w:hAnsi="Angsana New" w:cs="Angsana New" w:hint="cs"/>
          <w:spacing w:val="-2"/>
          <w:sz w:val="28"/>
          <w:szCs w:val="28"/>
          <w:lang w:val="en-US"/>
        </w:rPr>
        <w:t>)</w:t>
      </w:r>
      <w:r w:rsidRPr="00432386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B5475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ล้านบาท</w:t>
      </w:r>
      <w:r w:rsidRPr="00B5475F">
        <w:rPr>
          <w:rFonts w:ascii="Angsana New" w:hAnsi="Angsana New" w:cs="Angsana New"/>
          <w:sz w:val="28"/>
          <w:szCs w:val="28"/>
          <w:cs/>
          <w:lang w:val="en-US"/>
        </w:rPr>
        <w:t xml:space="preserve"> ตามลำดับ</w:t>
      </w:r>
    </w:p>
    <w:p w14:paraId="51DCC232" w14:textId="0615EDE2" w:rsidR="008D3AA6" w:rsidRPr="00D566CF" w:rsidRDefault="00967CF5" w:rsidP="00967CF5">
      <w:pPr>
        <w:pStyle w:val="af2"/>
        <w:tabs>
          <w:tab w:val="clear" w:pos="1080"/>
        </w:tabs>
        <w:spacing w:before="120" w:after="120"/>
        <w:ind w:left="284" w:right="119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B5475F">
        <w:rPr>
          <w:rFonts w:ascii="Angsana New" w:hAnsi="Angsana New" w:cs="Angsana New"/>
          <w:sz w:val="28"/>
          <w:szCs w:val="28"/>
          <w:cs/>
          <w:lang w:val="en-US"/>
        </w:rPr>
        <w:t>ข้อมูลทางการเงินที่สำคัญของบริษัทร่วม มีดังนี้</w:t>
      </w:r>
    </w:p>
    <w:tbl>
      <w:tblPr>
        <w:tblW w:w="9463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5"/>
        <w:gridCol w:w="709"/>
        <w:gridCol w:w="2302"/>
        <w:gridCol w:w="283"/>
        <w:gridCol w:w="2234"/>
      </w:tblGrid>
      <w:tr w:rsidR="00FD002A" w:rsidRPr="00D566CF" w14:paraId="22A0F398" w14:textId="77777777" w:rsidTr="003039F9">
        <w:trPr>
          <w:trHeight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DA19" w14:textId="77777777" w:rsidR="00FD002A" w:rsidRPr="00B5475F" w:rsidRDefault="00FD002A" w:rsidP="006A120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45B411" w14:textId="77777777" w:rsidR="00FD002A" w:rsidRPr="00D566CF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9D8DA" w14:textId="77777777" w:rsidR="00FD002A" w:rsidRPr="00B5475F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5475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74494" w:rsidRPr="00D566CF" w14:paraId="5A16BE38" w14:textId="77777777" w:rsidTr="003039F9">
        <w:trPr>
          <w:trHeight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A4262" w14:textId="77777777" w:rsidR="00B74494" w:rsidRPr="00B5475F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B5168B1" w14:textId="77777777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2C3C6C" w14:textId="238CC40C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5475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นิวพลัสนิตติ้ง จำกัด (มหาชน) และบริษัทย่อย</w:t>
            </w:r>
          </w:p>
        </w:tc>
      </w:tr>
      <w:tr w:rsidR="00B74494" w:rsidRPr="00D566CF" w14:paraId="112CDFA4" w14:textId="77777777" w:rsidTr="003039F9">
        <w:trPr>
          <w:trHeight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B6D4D" w14:textId="77777777" w:rsidR="00B74494" w:rsidRPr="00B5475F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8D1430" w14:textId="77777777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C60E3" w14:textId="10636349" w:rsidR="00B74494" w:rsidRPr="00E50F26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5475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50F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31534D" w:rsidRPr="00E50F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2DAA13" w14:textId="77777777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E26AED" w14:textId="609BF558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5475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</w:t>
            </w:r>
          </w:p>
        </w:tc>
      </w:tr>
      <w:tr w:rsidR="00C74A72" w:rsidRPr="00D566CF" w14:paraId="68997AA9" w14:textId="77777777" w:rsidTr="003039F9">
        <w:trPr>
          <w:trHeight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E43D" w14:textId="77777777" w:rsidR="00C74A72" w:rsidRPr="00B5475F" w:rsidRDefault="00C74A72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19BFB8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DCBB3B" w14:textId="3A1B8C11" w:rsidR="00C74A72" w:rsidRPr="00E50F26" w:rsidRDefault="009C6E2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5475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กันย</w:t>
            </w:r>
            <w:r w:rsidR="0031534D" w:rsidRPr="00B5475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ายน</w:t>
            </w:r>
            <w:r w:rsidR="00B74494" w:rsidRPr="00B5475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5602E2" w:rsidRPr="00E50F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0E59D3" w:rsidRPr="00E50F26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7818D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1E420" w14:textId="76E3532F" w:rsidR="00C74A72" w:rsidRPr="00B5475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5475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0E59D3" w:rsidRPr="00456B3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</w:tr>
      <w:tr w:rsidR="00C74A72" w:rsidRPr="00D566CF" w14:paraId="359F9757" w14:textId="77777777" w:rsidTr="003039F9">
        <w:trPr>
          <w:trHeight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399D5" w14:textId="4244B880" w:rsidR="00C74A72" w:rsidRPr="00B5475F" w:rsidRDefault="00B74494" w:rsidP="00D4213D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งบฐานะการเงินแบบย่อ</w:t>
            </w:r>
            <w:r w:rsidR="00C74A72" w:rsidRPr="00B54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C31648F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EB962C" w14:textId="77777777" w:rsidR="00C74A72" w:rsidRPr="00B5475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CCFC1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EAFAAD" w14:textId="77777777" w:rsidR="00C74A72" w:rsidRPr="00B5475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0E59D3" w:rsidRPr="00D566CF" w14:paraId="00754E87" w14:textId="77777777" w:rsidTr="00432386">
        <w:trPr>
          <w:trHeight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DABF0" w14:textId="77777777" w:rsidR="000E59D3" w:rsidRPr="00B5475F" w:rsidRDefault="000E59D3" w:rsidP="000E59D3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E39ED07" w14:textId="77777777" w:rsidR="000E59D3" w:rsidRPr="00D566CF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F471363" w14:textId="77E72614" w:rsidR="000E59D3" w:rsidRPr="00D566CF" w:rsidRDefault="00432386" w:rsidP="000E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86">
              <w:rPr>
                <w:rFonts w:ascii="Angsana New" w:hAnsi="Angsana New"/>
                <w:sz w:val="28"/>
                <w:szCs w:val="28"/>
              </w:rPr>
              <w:t>226,993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FA1BF" w14:textId="77777777" w:rsidR="000E59D3" w:rsidRPr="00D566CF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ACDBB4" w14:textId="1F775806" w:rsidR="000E59D3" w:rsidRPr="000E59D3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195,965</w:t>
            </w:r>
          </w:p>
        </w:tc>
      </w:tr>
      <w:tr w:rsidR="000E59D3" w:rsidRPr="00D566CF" w14:paraId="6F2246DE" w14:textId="77777777" w:rsidTr="00432386">
        <w:trPr>
          <w:trHeight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2451F" w14:textId="77777777" w:rsidR="000E59D3" w:rsidRPr="00B5475F" w:rsidRDefault="000E59D3" w:rsidP="000E59D3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23272F5" w14:textId="77777777" w:rsidR="000E59D3" w:rsidRPr="00D566CF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70E4ED" w14:textId="7F54C27B" w:rsidR="000E59D3" w:rsidRPr="00D566CF" w:rsidRDefault="00432386" w:rsidP="000E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86">
              <w:rPr>
                <w:rFonts w:ascii="Angsana New" w:hAnsi="Angsana New"/>
                <w:sz w:val="28"/>
                <w:szCs w:val="28"/>
              </w:rPr>
              <w:t>313,911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B37F8" w14:textId="77777777" w:rsidR="000E59D3" w:rsidRPr="00D566CF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6F1269" w14:textId="6F27ACCB" w:rsidR="000E59D3" w:rsidRPr="000E59D3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310,453</w:t>
            </w:r>
          </w:p>
        </w:tc>
      </w:tr>
      <w:tr w:rsidR="000E59D3" w:rsidRPr="00D566CF" w14:paraId="4C8FD533" w14:textId="77777777" w:rsidTr="00432386">
        <w:trPr>
          <w:trHeight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5B540" w14:textId="77777777" w:rsidR="000E59D3" w:rsidRPr="00B5475F" w:rsidRDefault="000E59D3" w:rsidP="000E59D3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0722CE" w14:textId="77777777" w:rsidR="000E59D3" w:rsidRPr="00D566CF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CF0868" w14:textId="3EDC7B91" w:rsidR="000E59D3" w:rsidRPr="00B5475F" w:rsidRDefault="00432386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3238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47,800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27A3D" w14:textId="77777777" w:rsidR="000E59D3" w:rsidRPr="00D566CF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9844AF" w14:textId="4C0A3458" w:rsidR="000E59D3" w:rsidRPr="00B5475F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E59D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38,875</w:t>
            </w:r>
          </w:p>
        </w:tc>
      </w:tr>
      <w:tr w:rsidR="000E59D3" w:rsidRPr="00D566CF" w14:paraId="00DFBE05" w14:textId="77777777" w:rsidTr="00432386">
        <w:trPr>
          <w:trHeight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2E762" w14:textId="77777777" w:rsidR="000E59D3" w:rsidRPr="00B5475F" w:rsidRDefault="000E59D3" w:rsidP="000E59D3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5A37CFC" w14:textId="77777777" w:rsidR="000E59D3" w:rsidRPr="00D566CF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FE95FA" w14:textId="77B66B53" w:rsidR="000E59D3" w:rsidRPr="00B5475F" w:rsidRDefault="00432386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3238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37,032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C8E22" w14:textId="77777777" w:rsidR="000E59D3" w:rsidRPr="00D566CF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7580EC" w14:textId="579AA42D" w:rsidR="000E59D3" w:rsidRPr="00B5475F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E59D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42,521</w:t>
            </w:r>
          </w:p>
        </w:tc>
      </w:tr>
      <w:tr w:rsidR="00FB060A" w:rsidRPr="00D566CF" w14:paraId="1D7159D1" w14:textId="77777777" w:rsidTr="003039F9">
        <w:trPr>
          <w:trHeight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88F4" w14:textId="77777777" w:rsidR="00FB060A" w:rsidRPr="00B5475F" w:rsidRDefault="00FB060A" w:rsidP="00FB060A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57C8E5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FC2A668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6E898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C5D462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B060A" w:rsidRPr="00D566CF" w14:paraId="6D49522F" w14:textId="77777777" w:rsidTr="00250E05">
        <w:trPr>
          <w:trHeight w:val="397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ED176" w14:textId="77777777" w:rsidR="00FB060A" w:rsidRPr="00D566CF" w:rsidRDefault="00FB060A" w:rsidP="00FB060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B69A45" w14:textId="28A5897D" w:rsidR="00FB060A" w:rsidRPr="00B5475F" w:rsidRDefault="00FB060A" w:rsidP="00250E0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right="-27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5475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FB060A" w:rsidRPr="00D566CF" w14:paraId="2F24D027" w14:textId="77777777" w:rsidTr="003039F9">
        <w:trPr>
          <w:trHeight w:val="397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C3B68" w14:textId="77777777" w:rsidR="00FB060A" w:rsidRPr="00D566CF" w:rsidRDefault="00FB060A" w:rsidP="00FB060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709C31" w14:textId="71984BEF" w:rsidR="00FB060A" w:rsidRPr="00B5475F" w:rsidRDefault="00FB060A" w:rsidP="007D0C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5475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นิวพลัสนิตติ้ง จำกัด (มหาชน) และบริษัทย่อย</w:t>
            </w:r>
          </w:p>
        </w:tc>
      </w:tr>
      <w:tr w:rsidR="002417A2" w:rsidRPr="00D566CF" w14:paraId="3F667283" w14:textId="77777777" w:rsidTr="003039F9">
        <w:trPr>
          <w:trHeight w:val="397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14DEF" w14:textId="77777777" w:rsidR="002417A2" w:rsidRPr="00D566CF" w:rsidRDefault="002417A2" w:rsidP="002639CB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175D62" w14:textId="0C50481C" w:rsidR="002417A2" w:rsidRPr="00B5475F" w:rsidRDefault="00CC191F" w:rsidP="002639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5475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สำหรับ</w:t>
            </w:r>
            <w:r w:rsidR="000E59D3" w:rsidRPr="00B5475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งวด</w:t>
            </w:r>
            <w:r w:rsidR="009C6E22" w:rsidRPr="00B5475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เก้า</w:t>
            </w:r>
            <w:r w:rsidR="00AB6ADD" w:rsidRPr="00B5475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เดือน</w:t>
            </w:r>
            <w:r w:rsidRPr="00B5475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สิ้นสุด วันที่ </w:t>
            </w:r>
            <w:r w:rsidRPr="00E50F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AB6ADD" w:rsidRPr="00E50F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</w:t>
            </w:r>
            <w:r w:rsidRPr="00B5475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9C6E22" w:rsidRPr="00B5475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กันย</w:t>
            </w:r>
            <w:r w:rsidR="00AB6ADD" w:rsidRPr="00B5475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ายน</w:t>
            </w:r>
          </w:p>
        </w:tc>
      </w:tr>
      <w:tr w:rsidR="002639CB" w:rsidRPr="00D566CF" w14:paraId="55DF5A8C" w14:textId="77777777" w:rsidTr="003039F9">
        <w:trPr>
          <w:trHeight w:val="397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F00BE" w14:textId="77777777" w:rsidR="002639CB" w:rsidRPr="00B5475F" w:rsidRDefault="002639CB" w:rsidP="002639CB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57E888" w14:textId="55BECEA4" w:rsidR="002639CB" w:rsidRPr="00D566CF" w:rsidRDefault="002639CB" w:rsidP="002639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0E59D3" w:rsidRPr="00456B3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807083" w14:textId="77777777" w:rsidR="002639CB" w:rsidRPr="00B5475F" w:rsidRDefault="002639CB" w:rsidP="002639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6C3FFA" w14:textId="678CFFC4" w:rsidR="002639CB" w:rsidRPr="00B5475F" w:rsidRDefault="002639CB" w:rsidP="002417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0E59D3" w:rsidRPr="00456B3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</w:tr>
      <w:tr w:rsidR="00FB060A" w:rsidRPr="00D566CF" w14:paraId="0F8BBC22" w14:textId="77777777" w:rsidTr="003039F9">
        <w:trPr>
          <w:trHeight w:val="397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1BECB" w14:textId="4582A622" w:rsidR="00FB060A" w:rsidRPr="00B5475F" w:rsidRDefault="00FB060A" w:rsidP="00FB060A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EA91E" w14:textId="402C363A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D5D7E4" w14:textId="02734FF2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07D19D49" w14:textId="7B291AAB" w:rsidR="00FB060A" w:rsidRPr="00B5475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A54C4A" w:rsidRPr="00D566CF" w14:paraId="667D9290" w14:textId="77777777" w:rsidTr="00432386">
        <w:trPr>
          <w:trHeight w:val="397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C255D" w14:textId="26EE1997" w:rsidR="00A54C4A" w:rsidRPr="00B5475F" w:rsidRDefault="00A54C4A" w:rsidP="00A54C4A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30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9D33840" w14:textId="249F4E15" w:rsidR="00A54C4A" w:rsidRPr="00D566CF" w:rsidRDefault="00432386" w:rsidP="00A54C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3238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211,694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C077D3" w14:textId="3F3AB234" w:rsidR="00A54C4A" w:rsidRPr="00D566CF" w:rsidRDefault="00A54C4A" w:rsidP="00A54C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C1A42B3" w14:textId="51727FD9" w:rsidR="00A54C4A" w:rsidRPr="00D566CF" w:rsidRDefault="009C6E22" w:rsidP="00A54C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C6E2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EB23B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68</w:t>
            </w:r>
            <w:r w:rsidRPr="009C6E2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EB23B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476</w:t>
            </w:r>
          </w:p>
        </w:tc>
      </w:tr>
      <w:tr w:rsidR="00A54C4A" w:rsidRPr="00D566CF" w14:paraId="5B99C6DD" w14:textId="77777777" w:rsidTr="003039F9">
        <w:trPr>
          <w:trHeight w:val="397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87B02" w14:textId="3AA77BAF" w:rsidR="00A54C4A" w:rsidRPr="00B5475F" w:rsidRDefault="00A54C4A" w:rsidP="00A54C4A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E86FAA" w14:textId="644989B5" w:rsidR="00A54C4A" w:rsidRPr="00D566CF" w:rsidRDefault="00A54C4A" w:rsidP="00A54C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D5E14D" w14:textId="2782E06D" w:rsidR="00A54C4A" w:rsidRPr="00D566CF" w:rsidRDefault="00A54C4A" w:rsidP="00A54C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78E5D2F" w14:textId="4640B261" w:rsidR="00A54C4A" w:rsidRPr="00B5475F" w:rsidRDefault="00A54C4A" w:rsidP="00A54C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432386" w:rsidRPr="00D566CF" w14:paraId="55F9816C" w14:textId="77777777" w:rsidTr="00D11819">
        <w:trPr>
          <w:trHeight w:val="397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EF09D" w14:textId="03A6EBCA" w:rsidR="00432386" w:rsidRPr="00B5475F" w:rsidRDefault="00432386" w:rsidP="00432386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37A2C" w14:textId="388A19EF" w:rsidR="00432386" w:rsidRPr="00432386" w:rsidRDefault="00432386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32386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31,055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DDCE07" w14:textId="0A10C432" w:rsidR="00432386" w:rsidRPr="00D566CF" w:rsidRDefault="00432386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DB65A" w14:textId="527BD0CA" w:rsidR="00432386" w:rsidRPr="00D566CF" w:rsidRDefault="00432386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C6E2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(2,370)</w:t>
            </w:r>
          </w:p>
        </w:tc>
      </w:tr>
      <w:tr w:rsidR="00432386" w:rsidRPr="00D566CF" w14:paraId="28FCD431" w14:textId="77777777" w:rsidTr="00A805B6">
        <w:trPr>
          <w:trHeight w:val="397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6E732" w14:textId="7137A445" w:rsidR="00432386" w:rsidRPr="00B5475F" w:rsidRDefault="00432386" w:rsidP="00432386">
            <w:pPr>
              <w:tabs>
                <w:tab w:val="clear" w:pos="227"/>
                <w:tab w:val="clear" w:pos="454"/>
              </w:tabs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82C4AF" w14:textId="34258C96" w:rsidR="00432386" w:rsidRPr="00B5475F" w:rsidRDefault="00432386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32386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                (4)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03B9AC" w14:textId="77B2B2D0" w:rsidR="00432386" w:rsidRPr="00D566CF" w:rsidRDefault="00432386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B467BF" w14:textId="62F39A2B" w:rsidR="00432386" w:rsidRPr="00D566CF" w:rsidRDefault="00432386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C6E2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(1,397)</w:t>
            </w:r>
          </w:p>
        </w:tc>
      </w:tr>
      <w:tr w:rsidR="00432386" w:rsidRPr="00D566CF" w14:paraId="694AA4A3" w14:textId="77777777" w:rsidTr="00A805B6">
        <w:trPr>
          <w:trHeight w:val="397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5326C" w14:textId="50034039" w:rsidR="00432386" w:rsidRPr="00B5475F" w:rsidRDefault="00432386" w:rsidP="00432386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กำไร (ขาดทุน) เบ็ดเสร็จรวม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E8A891" w14:textId="521E8B7C" w:rsidR="00432386" w:rsidRPr="00097D05" w:rsidRDefault="00432386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32386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31,05</w:t>
            </w:r>
            <w:r w:rsidR="00097D05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1D7A6B" w14:textId="3CC02F70" w:rsidR="00432386" w:rsidRPr="00D566CF" w:rsidRDefault="00432386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0BA876" w14:textId="16BC716E" w:rsidR="00432386" w:rsidRPr="00D566CF" w:rsidRDefault="00432386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C6E2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(3,767)</w:t>
            </w:r>
          </w:p>
        </w:tc>
      </w:tr>
      <w:tr w:rsidR="00701D4A" w:rsidRPr="00D566CF" w14:paraId="5A933335" w14:textId="77777777" w:rsidTr="00A805B6">
        <w:trPr>
          <w:trHeight w:val="397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ADF06" w14:textId="383B8825" w:rsidR="00701D4A" w:rsidRPr="00B5475F" w:rsidRDefault="00701D4A" w:rsidP="00701D4A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2B32FC8" w14:textId="3D09FE10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719B66" w14:textId="7F978416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36C794" w14:textId="5EE2CD81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</w:tbl>
    <w:p w14:paraId="045BC258" w14:textId="77777777" w:rsidR="008D3AA6" w:rsidRPr="00D566CF" w:rsidRDefault="008D3AA6" w:rsidP="008D3AA6">
      <w:pPr>
        <w:pStyle w:val="af2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3DEBCD2" w14:textId="227E303C" w:rsidR="00246AAC" w:rsidRDefault="00246AAC" w:rsidP="008D3AA6">
      <w:pPr>
        <w:pStyle w:val="af2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A8B475D" w14:textId="77777777" w:rsidR="00B70BB8" w:rsidRPr="00D566CF" w:rsidRDefault="00B70BB8" w:rsidP="008D3AA6">
      <w:pPr>
        <w:pStyle w:val="af2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B0333B0" w14:textId="77777777" w:rsidR="000F48A6" w:rsidRDefault="000F48A6" w:rsidP="000F48A6"/>
    <w:p w14:paraId="50682F17" w14:textId="4D952753" w:rsidR="00240D0A" w:rsidRPr="00D566CF" w:rsidRDefault="00240D0A" w:rsidP="00EB3984">
      <w:pPr>
        <w:pStyle w:val="a9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B5475F">
        <w:rPr>
          <w:rFonts w:ascii="Angsana New" w:hAnsi="Angsana New"/>
          <w:sz w:val="28"/>
          <w:szCs w:val="28"/>
          <w:cs/>
        </w:rPr>
        <w:lastRenderedPageBreak/>
        <w:t>ที่ดิน อาคารและอุปกรณ์ - สุทธิ</w:t>
      </w:r>
    </w:p>
    <w:p w14:paraId="60BE8149" w14:textId="37745247" w:rsidR="009B29B0" w:rsidRDefault="009B29B0" w:rsidP="00C80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jc w:val="thaiDistribute"/>
        <w:rPr>
          <w:rFonts w:ascii="Angsana New" w:hAnsi="Angsana New"/>
          <w:sz w:val="28"/>
          <w:szCs w:val="28"/>
        </w:rPr>
      </w:pPr>
      <w:r w:rsidRPr="00027121">
        <w:rPr>
          <w:rFonts w:ascii="Angsana New" w:hAnsi="Angsana New"/>
          <w:sz w:val="28"/>
          <w:szCs w:val="28"/>
          <w:cs/>
        </w:rPr>
        <w:t>รายการเคลื่อนไหวของบัญชีที่ดิน อาคารและอุปกรณ์</w:t>
      </w:r>
      <w:r w:rsidR="001104D2" w:rsidRPr="00027121">
        <w:rPr>
          <w:rFonts w:ascii="Angsana New" w:hAnsi="Angsana New"/>
          <w:sz w:val="28"/>
          <w:szCs w:val="28"/>
          <w:cs/>
        </w:rPr>
        <w:t xml:space="preserve"> </w:t>
      </w:r>
      <w:r w:rsidR="00F63FAF" w:rsidRPr="00027121">
        <w:rPr>
          <w:rFonts w:ascii="Angsana New" w:hAnsi="Angsana New" w:hint="cs"/>
          <w:sz w:val="28"/>
          <w:szCs w:val="28"/>
          <w:cs/>
        </w:rPr>
        <w:t>สำหรับงวด</w:t>
      </w:r>
      <w:r w:rsidR="009C6E22">
        <w:rPr>
          <w:rFonts w:ascii="Angsana New" w:hAnsi="Angsana New" w:hint="cs"/>
          <w:sz w:val="28"/>
          <w:szCs w:val="28"/>
          <w:cs/>
        </w:rPr>
        <w:t>เก้า</w:t>
      </w:r>
      <w:r w:rsidR="00AB6ADD" w:rsidRPr="00027121">
        <w:rPr>
          <w:rFonts w:ascii="Angsana New" w:hAnsi="Angsana New" w:hint="cs"/>
          <w:sz w:val="28"/>
          <w:szCs w:val="28"/>
          <w:cs/>
        </w:rPr>
        <w:t>เดือน</w:t>
      </w:r>
      <w:r w:rsidR="00F63FAF" w:rsidRPr="00027121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027121">
        <w:rPr>
          <w:rFonts w:ascii="Angsana New" w:hAnsi="Angsana New"/>
          <w:sz w:val="28"/>
          <w:szCs w:val="28"/>
        </w:rPr>
        <w:t xml:space="preserve"> </w:t>
      </w:r>
      <w:r w:rsidR="00AB6ADD" w:rsidRPr="00E50F26">
        <w:rPr>
          <w:rFonts w:ascii="Angsana New" w:hAnsi="Angsana New"/>
          <w:sz w:val="28"/>
          <w:szCs w:val="28"/>
        </w:rPr>
        <w:t xml:space="preserve">30 </w:t>
      </w:r>
      <w:r w:rsidR="009C6E22" w:rsidRPr="00B5475F">
        <w:rPr>
          <w:rFonts w:ascii="Angsana New" w:hAnsi="Angsana New" w:hint="cs"/>
          <w:sz w:val="28"/>
          <w:szCs w:val="28"/>
          <w:cs/>
        </w:rPr>
        <w:t>กันย</w:t>
      </w:r>
      <w:r w:rsidR="00AB6ADD" w:rsidRPr="00B5475F">
        <w:rPr>
          <w:rFonts w:ascii="Angsana New" w:hAnsi="Angsana New" w:hint="cs"/>
          <w:sz w:val="28"/>
          <w:szCs w:val="28"/>
          <w:cs/>
        </w:rPr>
        <w:t>ายน</w:t>
      </w:r>
      <w:r w:rsidR="00C54856" w:rsidRPr="00027121">
        <w:rPr>
          <w:rFonts w:ascii="Angsana New" w:hAnsi="Angsana New"/>
          <w:sz w:val="28"/>
          <w:szCs w:val="28"/>
        </w:rPr>
        <w:t xml:space="preserve"> </w:t>
      </w:r>
      <w:r w:rsidR="00C54856" w:rsidRPr="00E50F26">
        <w:rPr>
          <w:rFonts w:ascii="Angsana New" w:hAnsi="Angsana New"/>
          <w:sz w:val="28"/>
          <w:szCs w:val="28"/>
        </w:rPr>
        <w:t>256</w:t>
      </w:r>
      <w:r w:rsidR="001A1840" w:rsidRPr="00E50F26">
        <w:rPr>
          <w:rFonts w:ascii="Angsana New" w:hAnsi="Angsana New" w:hint="cs"/>
          <w:sz w:val="28"/>
          <w:szCs w:val="28"/>
        </w:rPr>
        <w:t>8</w:t>
      </w:r>
      <w:r w:rsidR="00D00F8E" w:rsidRPr="00E50F26">
        <w:rPr>
          <w:rFonts w:ascii="Angsana New" w:hAnsi="Angsana New"/>
          <w:sz w:val="28"/>
          <w:szCs w:val="28"/>
          <w:cs/>
        </w:rPr>
        <w:t xml:space="preserve"> </w:t>
      </w:r>
      <w:r w:rsidRPr="00E50F26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569" w:type="dxa"/>
        <w:tblInd w:w="1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466"/>
        <w:gridCol w:w="709"/>
        <w:gridCol w:w="4394"/>
      </w:tblGrid>
      <w:tr w:rsidR="007C4A37" w:rsidRPr="00FD45CA" w14:paraId="1A2C008F" w14:textId="77777777" w:rsidTr="003039F9">
        <w:trPr>
          <w:cantSplit/>
          <w:trHeight w:hRule="exact" w:val="397"/>
        </w:trPr>
        <w:tc>
          <w:tcPr>
            <w:tcW w:w="4466" w:type="dxa"/>
          </w:tcPr>
          <w:p w14:paraId="3545FC46" w14:textId="77777777" w:rsidR="007C4A37" w:rsidRPr="005764E7" w:rsidRDefault="007C4A37" w:rsidP="002071FD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58EBD328" w14:textId="77777777" w:rsidR="007C4A37" w:rsidRPr="005764E7" w:rsidRDefault="007C4A37" w:rsidP="002071FD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6A109B8B" w14:textId="77777777" w:rsidR="007C4A37" w:rsidRPr="00B5475F" w:rsidRDefault="007C4A37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C4A37" w:rsidRPr="00FD45CA" w14:paraId="33EFE8C7" w14:textId="77777777" w:rsidTr="003039F9">
        <w:trPr>
          <w:cantSplit/>
          <w:trHeight w:hRule="exact" w:val="397"/>
        </w:trPr>
        <w:tc>
          <w:tcPr>
            <w:tcW w:w="4466" w:type="dxa"/>
          </w:tcPr>
          <w:p w14:paraId="251E385B" w14:textId="77777777" w:rsidR="007C4A37" w:rsidRPr="005764E7" w:rsidRDefault="007C4A37" w:rsidP="002071FD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1364BCB3" w14:textId="77777777" w:rsidR="007C4A37" w:rsidRPr="005764E7" w:rsidRDefault="007C4A37" w:rsidP="002071FD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</w:tcPr>
          <w:p w14:paraId="1AA7D700" w14:textId="77777777" w:rsidR="007C4A37" w:rsidRPr="00B5475F" w:rsidRDefault="007C4A37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7C4A37" w:rsidRPr="00FD45CA" w14:paraId="15F640D2" w14:textId="77777777" w:rsidTr="003039F9">
        <w:trPr>
          <w:cantSplit/>
          <w:trHeight w:hRule="exact" w:val="397"/>
        </w:trPr>
        <w:tc>
          <w:tcPr>
            <w:tcW w:w="4466" w:type="dxa"/>
          </w:tcPr>
          <w:p w14:paraId="15C1E29A" w14:textId="77777777" w:rsidR="007C4A37" w:rsidRPr="005764E7" w:rsidRDefault="007C4A37" w:rsidP="002071FD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4A1EEC49" w14:textId="77777777" w:rsidR="007C4A37" w:rsidRPr="005764E7" w:rsidRDefault="007C4A37" w:rsidP="002071FD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1F5B8B28" w14:textId="77777777" w:rsidR="007C4A37" w:rsidRPr="00B5475F" w:rsidRDefault="007C4A37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4A37" w:rsidRPr="00FD45CA" w14:paraId="63DBA230" w14:textId="77777777" w:rsidTr="003039F9">
        <w:trPr>
          <w:cantSplit/>
          <w:trHeight w:hRule="exact" w:val="397"/>
        </w:trPr>
        <w:tc>
          <w:tcPr>
            <w:tcW w:w="4466" w:type="dxa"/>
          </w:tcPr>
          <w:p w14:paraId="2321701D" w14:textId="66AFFE51" w:rsidR="007C4A37" w:rsidRPr="00BB6C72" w:rsidRDefault="007C4A37" w:rsidP="002071FD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 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Pr="00456B3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54D6C860" w14:textId="77777777" w:rsidR="007C4A37" w:rsidRPr="00B5475F" w:rsidRDefault="007C4A37" w:rsidP="002071FD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4ED1DB6C" w14:textId="2E033100" w:rsidR="007C4A37" w:rsidRPr="00B5475F" w:rsidRDefault="000D7128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7128">
              <w:rPr>
                <w:rFonts w:ascii="Angsana New" w:hAnsi="Angsana New"/>
                <w:sz w:val="28"/>
                <w:szCs w:val="28"/>
              </w:rPr>
              <w:t>21,129</w:t>
            </w:r>
          </w:p>
        </w:tc>
      </w:tr>
      <w:tr w:rsidR="007C4A37" w:rsidRPr="00826FCF" w14:paraId="537CAE06" w14:textId="77777777" w:rsidTr="00FF0EBE">
        <w:trPr>
          <w:cantSplit/>
          <w:trHeight w:hRule="exact" w:val="397"/>
        </w:trPr>
        <w:tc>
          <w:tcPr>
            <w:tcW w:w="4466" w:type="dxa"/>
          </w:tcPr>
          <w:p w14:paraId="7BE9F11D" w14:textId="77777777" w:rsidR="007C4A37" w:rsidRPr="00E74E50" w:rsidRDefault="007C4A37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5475F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 : ซื้อระหว่างงวด</w:t>
            </w:r>
          </w:p>
        </w:tc>
        <w:tc>
          <w:tcPr>
            <w:tcW w:w="709" w:type="dxa"/>
          </w:tcPr>
          <w:p w14:paraId="58D3D208" w14:textId="77777777" w:rsidR="007C4A37" w:rsidRPr="00B5475F" w:rsidRDefault="007C4A37" w:rsidP="002071FD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left w:val="nil"/>
              <w:right w:val="nil"/>
            </w:tcBorders>
            <w:vAlign w:val="bottom"/>
          </w:tcPr>
          <w:p w14:paraId="512D5758" w14:textId="0C5042D0" w:rsidR="007C4A37" w:rsidRPr="000D7128" w:rsidRDefault="00FF0EBE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F0EB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3,030</w:t>
            </w:r>
          </w:p>
        </w:tc>
      </w:tr>
      <w:tr w:rsidR="009C78FE" w:rsidRPr="00826FCF" w14:paraId="080D9F16" w14:textId="77777777" w:rsidTr="00FF0EBE">
        <w:trPr>
          <w:cantSplit/>
          <w:trHeight w:hRule="exact" w:val="397"/>
        </w:trPr>
        <w:tc>
          <w:tcPr>
            <w:tcW w:w="4466" w:type="dxa"/>
          </w:tcPr>
          <w:p w14:paraId="712CFAF6" w14:textId="14BD9621" w:rsidR="009C78FE" w:rsidRPr="00E74E50" w:rsidRDefault="009C78FE" w:rsidP="009C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27121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B5475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หัก)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 : จำหน่ายระหว่างงวด</w:t>
            </w:r>
          </w:p>
        </w:tc>
        <w:tc>
          <w:tcPr>
            <w:tcW w:w="709" w:type="dxa"/>
          </w:tcPr>
          <w:p w14:paraId="65A4A6F3" w14:textId="77777777" w:rsidR="009C78FE" w:rsidRPr="00B5475F" w:rsidRDefault="009C78FE" w:rsidP="009C78FE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left w:val="nil"/>
              <w:right w:val="nil"/>
            </w:tcBorders>
            <w:vAlign w:val="bottom"/>
          </w:tcPr>
          <w:p w14:paraId="78A5B495" w14:textId="7E1FCACC" w:rsidR="009C78FE" w:rsidRPr="000D7128" w:rsidRDefault="00FF0EBE" w:rsidP="009C78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9C78FE" w:rsidRPr="00826FCF" w14:paraId="32AF1C26" w14:textId="77777777" w:rsidTr="00A805B6">
        <w:trPr>
          <w:cantSplit/>
          <w:trHeight w:hRule="exact" w:val="397"/>
        </w:trPr>
        <w:tc>
          <w:tcPr>
            <w:tcW w:w="4466" w:type="dxa"/>
          </w:tcPr>
          <w:p w14:paraId="0D9CB249" w14:textId="78CF0EDE" w:rsidR="009C78FE" w:rsidRPr="00E74E50" w:rsidRDefault="009C78FE" w:rsidP="009C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27121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B5475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หัก)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 : ค่าเสื่อมราคาสำหรับงวด</w:t>
            </w:r>
          </w:p>
        </w:tc>
        <w:tc>
          <w:tcPr>
            <w:tcW w:w="709" w:type="dxa"/>
          </w:tcPr>
          <w:p w14:paraId="4F706333" w14:textId="77777777" w:rsidR="009C78FE" w:rsidRPr="00B5475F" w:rsidRDefault="009C78FE" w:rsidP="009C78FE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9A7CB6" w14:textId="74877842" w:rsidR="009C78FE" w:rsidRPr="00B5475F" w:rsidRDefault="00FF0EBE" w:rsidP="009C78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F0EB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(2,107)</w:t>
            </w:r>
          </w:p>
        </w:tc>
      </w:tr>
      <w:tr w:rsidR="009C78FE" w:rsidRPr="00FD45CA" w14:paraId="769558DC" w14:textId="77777777" w:rsidTr="00A805B6">
        <w:trPr>
          <w:cantSplit/>
          <w:trHeight w:hRule="exact" w:val="397"/>
        </w:trPr>
        <w:tc>
          <w:tcPr>
            <w:tcW w:w="4466" w:type="dxa"/>
          </w:tcPr>
          <w:p w14:paraId="02D7A2F8" w14:textId="4B9D6116" w:rsidR="009C78FE" w:rsidRPr="00E74E50" w:rsidRDefault="009C78FE" w:rsidP="009C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ราคาตามบัญชีสุทธิ ณ </w:t>
            </w:r>
            <w:r w:rsidRPr="00B547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E50F26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30 </w:t>
            </w:r>
            <w:r w:rsidR="009C6E22" w:rsidRPr="00B547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Pr="00B547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ายน </w:t>
            </w:r>
            <w:r w:rsidRPr="00E50F26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09" w:type="dxa"/>
          </w:tcPr>
          <w:p w14:paraId="2593AA4F" w14:textId="77777777" w:rsidR="009C78FE" w:rsidRPr="00B5475F" w:rsidRDefault="009C78FE" w:rsidP="009C78FE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F9649B" w14:textId="3C7CD590" w:rsidR="009C78FE" w:rsidRPr="00A30B98" w:rsidRDefault="00FF0EBE" w:rsidP="009C78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F0EBE">
              <w:rPr>
                <w:rFonts w:ascii="Angsana New" w:hAnsi="Angsana New"/>
                <w:sz w:val="28"/>
                <w:szCs w:val="28"/>
                <w:lang w:val="en-US"/>
              </w:rPr>
              <w:t>22,052</w:t>
            </w:r>
          </w:p>
        </w:tc>
      </w:tr>
    </w:tbl>
    <w:p w14:paraId="4D69ECAB" w14:textId="67200A35" w:rsidR="00193D90" w:rsidRPr="00D566CF" w:rsidRDefault="00193D90" w:rsidP="00EB3984">
      <w:pPr>
        <w:pStyle w:val="a9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B5475F">
        <w:rPr>
          <w:rFonts w:ascii="Angsana New" w:hAnsi="Angsana New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76AA0671" w14:textId="4998248F" w:rsidR="00BA340F" w:rsidRPr="00B5475F" w:rsidRDefault="00BA340F" w:rsidP="00BA3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ab/>
      </w:r>
      <w:r w:rsidRPr="00B5475F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horzAnchor="margin" w:tblpX="-142" w:tblpY="178"/>
        <w:tblW w:w="9889" w:type="dxa"/>
        <w:tblLayout w:type="fixed"/>
        <w:tblLook w:val="0000" w:firstRow="0" w:lastRow="0" w:firstColumn="0" w:lastColumn="0" w:noHBand="0" w:noVBand="0"/>
      </w:tblPr>
      <w:tblGrid>
        <w:gridCol w:w="5563"/>
        <w:gridCol w:w="1984"/>
        <w:gridCol w:w="284"/>
        <w:gridCol w:w="2058"/>
      </w:tblGrid>
      <w:tr w:rsidR="0069475D" w:rsidRPr="00D566CF" w14:paraId="28BB9DCB" w14:textId="77777777" w:rsidTr="003039F9">
        <w:trPr>
          <w:trHeight w:val="397"/>
        </w:trPr>
        <w:tc>
          <w:tcPr>
            <w:tcW w:w="5563" w:type="dxa"/>
          </w:tcPr>
          <w:p w14:paraId="09674E9C" w14:textId="77777777" w:rsidR="0069475D" w:rsidRPr="00D566CF" w:rsidRDefault="0069475D" w:rsidP="003039F9">
            <w:pPr>
              <w:pStyle w:val="51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6" w:type="dxa"/>
            <w:gridSpan w:val="3"/>
            <w:tcBorders>
              <w:bottom w:val="single" w:sz="4" w:space="0" w:color="auto"/>
            </w:tcBorders>
            <w:vAlign w:val="bottom"/>
          </w:tcPr>
          <w:p w14:paraId="5B3F5C0F" w14:textId="77777777" w:rsidR="0069475D" w:rsidRPr="00B5475F" w:rsidRDefault="0069475D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9475D" w:rsidRPr="00D566CF" w14:paraId="2C71185A" w14:textId="77777777" w:rsidTr="003039F9">
        <w:trPr>
          <w:trHeight w:val="397"/>
        </w:trPr>
        <w:tc>
          <w:tcPr>
            <w:tcW w:w="5563" w:type="dxa"/>
          </w:tcPr>
          <w:p w14:paraId="40A12F44" w14:textId="77777777" w:rsidR="0069475D" w:rsidRPr="00D566CF" w:rsidRDefault="0069475D" w:rsidP="003039F9">
            <w:pPr>
              <w:pStyle w:val="51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6" w:type="dxa"/>
            <w:gridSpan w:val="3"/>
            <w:tcBorders>
              <w:top w:val="single" w:sz="4" w:space="0" w:color="auto"/>
            </w:tcBorders>
            <w:vAlign w:val="center"/>
          </w:tcPr>
          <w:p w14:paraId="029F183A" w14:textId="77777777" w:rsidR="0069475D" w:rsidRPr="00B5475F" w:rsidRDefault="0069475D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69475D" w:rsidRPr="00D566CF" w14:paraId="74D51746" w14:textId="77777777" w:rsidTr="003039F9">
        <w:trPr>
          <w:trHeight w:val="397"/>
        </w:trPr>
        <w:tc>
          <w:tcPr>
            <w:tcW w:w="5563" w:type="dxa"/>
          </w:tcPr>
          <w:p w14:paraId="09BFFFC8" w14:textId="77777777" w:rsidR="0069475D" w:rsidRPr="00D566CF" w:rsidRDefault="0069475D" w:rsidP="003039F9">
            <w:pPr>
              <w:pStyle w:val="51"/>
              <w:tabs>
                <w:tab w:val="left" w:pos="557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6" w:type="dxa"/>
            <w:gridSpan w:val="3"/>
            <w:tcBorders>
              <w:bottom w:val="single" w:sz="4" w:space="0" w:color="auto"/>
            </w:tcBorders>
            <w:vAlign w:val="bottom"/>
          </w:tcPr>
          <w:p w14:paraId="25C43FEC" w14:textId="77777777" w:rsidR="0069475D" w:rsidRPr="00B5475F" w:rsidRDefault="0069475D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475D" w:rsidRPr="00D566CF" w14:paraId="7E18A39D" w14:textId="77777777" w:rsidTr="003039F9">
        <w:trPr>
          <w:trHeight w:val="397"/>
        </w:trPr>
        <w:tc>
          <w:tcPr>
            <w:tcW w:w="5563" w:type="dxa"/>
          </w:tcPr>
          <w:p w14:paraId="2DEAD0C4" w14:textId="77777777" w:rsidR="0069475D" w:rsidRPr="00D566CF" w:rsidRDefault="0069475D" w:rsidP="003039F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2457BE41" w14:textId="77777777" w:rsidR="0069475D" w:rsidRPr="00D566CF" w:rsidRDefault="0069475D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vAlign w:val="bottom"/>
          </w:tcPr>
          <w:p w14:paraId="552A8F4A" w14:textId="77777777" w:rsidR="0069475D" w:rsidRPr="00D566CF" w:rsidRDefault="0069475D" w:rsidP="003039F9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  <w:vAlign w:val="bottom"/>
          </w:tcPr>
          <w:p w14:paraId="5CC7F541" w14:textId="77777777" w:rsidR="0069475D" w:rsidRPr="00D566CF" w:rsidRDefault="0069475D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9475D" w:rsidRPr="00D566CF" w14:paraId="63BF89A8" w14:textId="77777777" w:rsidTr="003039F9">
        <w:trPr>
          <w:trHeight w:val="397"/>
        </w:trPr>
        <w:tc>
          <w:tcPr>
            <w:tcW w:w="5563" w:type="dxa"/>
          </w:tcPr>
          <w:p w14:paraId="1249B88C" w14:textId="77777777" w:rsidR="0069475D" w:rsidRPr="00D566CF" w:rsidRDefault="0069475D" w:rsidP="003039F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313985BD" w14:textId="49E688D1" w:rsidR="0069475D" w:rsidRPr="00E50F26" w:rsidRDefault="0031534D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F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C6E22" w:rsidRPr="00B5475F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B5475F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E50F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03026" w:rsidRPr="00E50F2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284" w:type="dxa"/>
            <w:vAlign w:val="bottom"/>
          </w:tcPr>
          <w:p w14:paraId="06CC63F4" w14:textId="77777777" w:rsidR="0069475D" w:rsidRPr="00E50F26" w:rsidRDefault="0069475D" w:rsidP="003039F9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  <w:vAlign w:val="bottom"/>
          </w:tcPr>
          <w:p w14:paraId="6A233545" w14:textId="5F206978" w:rsidR="0069475D" w:rsidRPr="00B5475F" w:rsidRDefault="0069475D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303026" w:rsidRPr="00456B3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69475D" w:rsidRPr="00D566CF" w14:paraId="478FA221" w14:textId="77777777" w:rsidTr="003039F9">
        <w:trPr>
          <w:trHeight w:val="397"/>
        </w:trPr>
        <w:tc>
          <w:tcPr>
            <w:tcW w:w="5563" w:type="dxa"/>
            <w:vAlign w:val="bottom"/>
          </w:tcPr>
          <w:p w14:paraId="4610D9F5" w14:textId="77777777" w:rsidR="0069475D" w:rsidRPr="00D566CF" w:rsidRDefault="0069475D" w:rsidP="003039F9">
            <w:pPr>
              <w:pStyle w:val="51"/>
              <w:spacing w:line="240" w:lineRule="auto"/>
              <w:ind w:left="31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5475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เงินเบิกเกินบัญชีธนาคาร </w:t>
            </w:r>
          </w:p>
        </w:tc>
        <w:tc>
          <w:tcPr>
            <w:tcW w:w="1984" w:type="dxa"/>
          </w:tcPr>
          <w:p w14:paraId="0F866360" w14:textId="77777777" w:rsidR="0069475D" w:rsidRPr="00D566CF" w:rsidRDefault="0069475D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19F0569" w14:textId="77777777" w:rsidR="0069475D" w:rsidRPr="00D566CF" w:rsidRDefault="0069475D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</w:tcPr>
          <w:p w14:paraId="3C9F5514" w14:textId="77777777" w:rsidR="0069475D" w:rsidRPr="00D566CF" w:rsidRDefault="0069475D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475D" w:rsidRPr="00D566CF" w14:paraId="7061C588" w14:textId="77777777" w:rsidTr="003039F9">
        <w:trPr>
          <w:trHeight w:val="397"/>
        </w:trPr>
        <w:tc>
          <w:tcPr>
            <w:tcW w:w="7547" w:type="dxa"/>
            <w:gridSpan w:val="2"/>
            <w:vAlign w:val="bottom"/>
          </w:tcPr>
          <w:p w14:paraId="6C4B98DD" w14:textId="4C5676EF" w:rsidR="0069475D" w:rsidRPr="00D566CF" w:rsidRDefault="0069475D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71"/>
              <w:rPr>
                <w:rFonts w:ascii="Angsana New" w:hAnsi="Angsana New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(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AB6ADD" w:rsidRPr="00E50F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C6E22" w:rsidRPr="00B5475F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AB6ADD" w:rsidRPr="00B5475F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C54856" w:rsidRPr="00B547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54856" w:rsidRPr="00E50F26">
              <w:rPr>
                <w:rFonts w:ascii="Angsana New" w:hAnsi="Angsana New"/>
                <w:sz w:val="28"/>
                <w:szCs w:val="28"/>
              </w:rPr>
              <w:t>256</w:t>
            </w:r>
            <w:r w:rsidR="00595089" w:rsidRPr="00E50F26">
              <w:rPr>
                <w:rFonts w:ascii="Angsana New" w:hAnsi="Angsana New"/>
                <w:sz w:val="28"/>
                <w:szCs w:val="28"/>
              </w:rPr>
              <w:t>8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 อัตราดอกเบี้ยร้อยละ </w:t>
            </w:r>
            <w:r w:rsidR="00314B90" w:rsidRPr="00C067D1">
              <w:rPr>
                <w:rFonts w:ascii="Angsana New" w:hAnsi="Angsana New"/>
                <w:sz w:val="28"/>
                <w:szCs w:val="28"/>
              </w:rPr>
              <w:t>6.87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="00314B90" w:rsidRPr="00C067D1">
              <w:rPr>
                <w:rFonts w:ascii="Angsana New" w:hAnsi="Angsana New"/>
                <w:sz w:val="28"/>
                <w:szCs w:val="28"/>
              </w:rPr>
              <w:t>7.</w:t>
            </w:r>
            <w:r w:rsidR="00C067D1" w:rsidRPr="00C067D1">
              <w:rPr>
                <w:rFonts w:ascii="Angsana New" w:hAnsi="Angsana New"/>
                <w:sz w:val="28"/>
                <w:szCs w:val="28"/>
              </w:rPr>
              <w:t>30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 ต่อปี </w:t>
            </w:r>
          </w:p>
        </w:tc>
        <w:tc>
          <w:tcPr>
            <w:tcW w:w="284" w:type="dxa"/>
          </w:tcPr>
          <w:p w14:paraId="2B343E10" w14:textId="77777777" w:rsidR="0069475D" w:rsidRPr="00D566CF" w:rsidRDefault="0069475D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</w:tcPr>
          <w:p w14:paraId="0E3DB552" w14:textId="77777777" w:rsidR="0069475D" w:rsidRPr="00D566CF" w:rsidRDefault="0069475D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475D" w:rsidRPr="00D566CF" w14:paraId="261D1DFA" w14:textId="77777777" w:rsidTr="00C067D1">
        <w:trPr>
          <w:trHeight w:val="397"/>
        </w:trPr>
        <w:tc>
          <w:tcPr>
            <w:tcW w:w="5563" w:type="dxa"/>
            <w:vAlign w:val="bottom"/>
          </w:tcPr>
          <w:p w14:paraId="71E3DBD4" w14:textId="67108177" w:rsidR="0069475D" w:rsidRPr="00A276F6" w:rsidRDefault="0069475D" w:rsidP="003039F9">
            <w:pPr>
              <w:pStyle w:val="51"/>
              <w:spacing w:line="240" w:lineRule="auto"/>
              <w:ind w:left="318"/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</w:pPr>
            <w:r w:rsidRPr="00B5475F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 xml:space="preserve">และ ณ วันที่ 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3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lang w:val="en-ZW"/>
              </w:rPr>
              <w:t>1</w:t>
            </w:r>
            <w:r w:rsidRPr="00B5475F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 xml:space="preserve"> ธันวาคม 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256</w:t>
            </w:r>
            <w:r w:rsidR="00595089" w:rsidRPr="00456B38">
              <w:rPr>
                <w:rFonts w:ascii="Angsana New" w:hAnsi="Angsana New" w:hint="cs"/>
                <w:b w:val="0"/>
                <w:bCs w:val="0"/>
                <w:spacing w:val="-8"/>
                <w:sz w:val="28"/>
                <w:szCs w:val="28"/>
              </w:rPr>
              <w:t>7</w:t>
            </w:r>
            <w:r w:rsidRPr="00B5475F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 xml:space="preserve"> อัตราดอกเบี้ยร้อยละ 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6</w:t>
            </w:r>
            <w:r w:rsidR="00E673D2" w:rsidRPr="00027121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.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87</w:t>
            </w:r>
            <w:r w:rsidRPr="00B5475F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 xml:space="preserve"> ถึง 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7</w:t>
            </w:r>
            <w:r w:rsidRPr="00027121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.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7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5</w:t>
            </w:r>
            <w:r w:rsidR="00A276F6" w:rsidRPr="00B5475F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 xml:space="preserve"> </w:t>
            </w:r>
            <w:r w:rsidR="00A276F6" w:rsidRPr="00B5475F">
              <w:rPr>
                <w:rFonts w:ascii="Angsana New" w:hAnsi="Angsana New" w:hint="cs"/>
                <w:b w:val="0"/>
                <w:bCs w:val="0"/>
                <w:spacing w:val="-8"/>
                <w:sz w:val="28"/>
                <w:szCs w:val="28"/>
                <w:cs/>
              </w:rPr>
              <w:t>ต่อปี</w:t>
            </w:r>
            <w:r w:rsidRPr="00B5475F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4D7543BC" w14:textId="63163AF5" w:rsidR="0069475D" w:rsidRPr="00D566CF" w:rsidRDefault="00C067D1" w:rsidP="003039F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56B3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2,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744</w:t>
            </w:r>
          </w:p>
        </w:tc>
        <w:tc>
          <w:tcPr>
            <w:tcW w:w="284" w:type="dxa"/>
            <w:vAlign w:val="bottom"/>
          </w:tcPr>
          <w:p w14:paraId="26B4568B" w14:textId="77777777" w:rsidR="0069475D" w:rsidRPr="00D566CF" w:rsidRDefault="0069475D" w:rsidP="003039F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vAlign w:val="bottom"/>
          </w:tcPr>
          <w:p w14:paraId="6F68E4C4" w14:textId="4D15B152" w:rsidR="0069475D" w:rsidRPr="00D566CF" w:rsidRDefault="006D1530" w:rsidP="003039F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56B3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2,279</w:t>
            </w:r>
          </w:p>
        </w:tc>
      </w:tr>
      <w:tr w:rsidR="0069475D" w:rsidRPr="00D566CF" w14:paraId="15370FE1" w14:textId="77777777" w:rsidTr="003039F9">
        <w:trPr>
          <w:trHeight w:val="397"/>
        </w:trPr>
        <w:tc>
          <w:tcPr>
            <w:tcW w:w="5563" w:type="dxa"/>
            <w:vAlign w:val="bottom"/>
          </w:tcPr>
          <w:p w14:paraId="4613D384" w14:textId="77777777" w:rsidR="0069475D" w:rsidRPr="00D566CF" w:rsidRDefault="0069475D" w:rsidP="003039F9">
            <w:pPr>
              <w:pStyle w:val="51"/>
              <w:spacing w:line="240" w:lineRule="auto"/>
              <w:ind w:left="31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01A644AD" w14:textId="77777777" w:rsidR="0069475D" w:rsidRPr="00B5475F" w:rsidRDefault="0069475D" w:rsidP="003039F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62A54C87" w14:textId="77777777" w:rsidR="0069475D" w:rsidRPr="00D566CF" w:rsidRDefault="0069475D" w:rsidP="003039F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vAlign w:val="center"/>
          </w:tcPr>
          <w:p w14:paraId="7A75D346" w14:textId="77777777" w:rsidR="0069475D" w:rsidRPr="00D566CF" w:rsidRDefault="0069475D" w:rsidP="003039F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475D" w:rsidRPr="00D566CF" w14:paraId="1B93F46B" w14:textId="77777777" w:rsidTr="003039F9">
        <w:trPr>
          <w:trHeight w:val="397"/>
        </w:trPr>
        <w:tc>
          <w:tcPr>
            <w:tcW w:w="5563" w:type="dxa"/>
            <w:vAlign w:val="bottom"/>
          </w:tcPr>
          <w:p w14:paraId="7C68F07E" w14:textId="77777777" w:rsidR="0069475D" w:rsidRPr="00B5475F" w:rsidRDefault="0069475D" w:rsidP="003039F9">
            <w:pPr>
              <w:pStyle w:val="51"/>
              <w:spacing w:line="240" w:lineRule="auto"/>
              <w:ind w:left="31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84" w:type="dxa"/>
            <w:vAlign w:val="center"/>
          </w:tcPr>
          <w:p w14:paraId="60DF1618" w14:textId="77777777" w:rsidR="0069475D" w:rsidRPr="00D566CF" w:rsidRDefault="0069475D" w:rsidP="003039F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695F8E87" w14:textId="77777777" w:rsidR="0069475D" w:rsidRPr="00D566CF" w:rsidRDefault="0069475D" w:rsidP="003039F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vAlign w:val="center"/>
          </w:tcPr>
          <w:p w14:paraId="11EBBBE5" w14:textId="77777777" w:rsidR="0069475D" w:rsidRPr="00D566CF" w:rsidRDefault="0069475D" w:rsidP="003039F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475D" w:rsidRPr="00D566CF" w14:paraId="405073FE" w14:textId="77777777" w:rsidTr="003039F9">
        <w:trPr>
          <w:trHeight w:val="397"/>
        </w:trPr>
        <w:tc>
          <w:tcPr>
            <w:tcW w:w="7547" w:type="dxa"/>
            <w:gridSpan w:val="2"/>
            <w:vAlign w:val="bottom"/>
          </w:tcPr>
          <w:p w14:paraId="16147781" w14:textId="1DC788CD" w:rsidR="0069475D" w:rsidRPr="00D566CF" w:rsidRDefault="0069475D" w:rsidP="003039F9">
            <w:pPr>
              <w:pStyle w:val="51"/>
              <w:spacing w:line="240" w:lineRule="auto"/>
              <w:ind w:left="31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Pr="00B5475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AB6ADD" w:rsidRPr="00E50F26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30 </w:t>
            </w:r>
            <w:r w:rsidR="006B482D" w:rsidRPr="00B5475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กันย</w:t>
            </w:r>
            <w:r w:rsidR="00AB6ADD" w:rsidRPr="00B5475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ายน</w:t>
            </w:r>
            <w:r w:rsidR="00C54856" w:rsidRPr="00B5475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C54856" w:rsidRPr="00E50F26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</w:t>
            </w:r>
            <w:r w:rsidR="00595089" w:rsidRPr="00E50F26">
              <w:rPr>
                <w:rFonts w:ascii="Angsana New" w:hAnsi="Angsana New"/>
                <w:b w:val="0"/>
                <w:bCs w:val="0"/>
                <w:sz w:val="28"/>
                <w:szCs w:val="28"/>
              </w:rPr>
              <w:t>8</w:t>
            </w:r>
            <w:r w:rsidRPr="00B5475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อัตราดอกเบี้ย ร้อยละ </w:t>
            </w:r>
            <w:r w:rsidR="00314B90" w:rsidRPr="00C067D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2.</w:t>
            </w:r>
            <w:r w:rsidR="00C067D1" w:rsidRPr="00C067D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26</w:t>
            </w:r>
            <w:r w:rsidRPr="00B5475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ถึง </w:t>
            </w:r>
            <w:r w:rsidR="00C067D1" w:rsidRPr="00C067D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="00314B90" w:rsidRPr="00C067D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 w:rsidR="00C067D1" w:rsidRPr="00C067D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79</w:t>
            </w:r>
            <w:r w:rsidRPr="00B5475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84" w:type="dxa"/>
            <w:vAlign w:val="center"/>
          </w:tcPr>
          <w:p w14:paraId="2A39400B" w14:textId="77777777" w:rsidR="0069475D" w:rsidRPr="00D566CF" w:rsidRDefault="0069475D" w:rsidP="003039F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vAlign w:val="center"/>
          </w:tcPr>
          <w:p w14:paraId="715AB7F7" w14:textId="77777777" w:rsidR="0069475D" w:rsidRPr="00D566CF" w:rsidRDefault="0069475D" w:rsidP="003039F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067D1" w:rsidRPr="00D566CF" w14:paraId="36D9AB4C" w14:textId="77777777" w:rsidTr="00C067D1">
        <w:trPr>
          <w:trHeight w:val="397"/>
        </w:trPr>
        <w:tc>
          <w:tcPr>
            <w:tcW w:w="5563" w:type="dxa"/>
            <w:vAlign w:val="bottom"/>
          </w:tcPr>
          <w:p w14:paraId="697EBB73" w14:textId="74C3B367" w:rsidR="00C067D1" w:rsidRPr="00A276F6" w:rsidRDefault="00C067D1" w:rsidP="00C067D1">
            <w:pPr>
              <w:pStyle w:val="51"/>
              <w:spacing w:line="240" w:lineRule="auto"/>
              <w:ind w:left="318"/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</w:pPr>
            <w:r w:rsidRPr="00B5475F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และ ณ วันที่ </w:t>
            </w:r>
            <w:r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 xml:space="preserve">31 </w:t>
            </w:r>
            <w:r w:rsidRPr="00B5475F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256</w:t>
            </w:r>
            <w:r w:rsidRPr="00456B38">
              <w:rPr>
                <w:rFonts w:ascii="Angsana New" w:hAnsi="Angsana New" w:hint="cs"/>
                <w:b w:val="0"/>
                <w:bCs w:val="0"/>
                <w:spacing w:val="-10"/>
                <w:sz w:val="28"/>
                <w:szCs w:val="28"/>
              </w:rPr>
              <w:t>7</w:t>
            </w:r>
            <w:r w:rsidRPr="00B5475F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 </w:t>
            </w:r>
            <w:r w:rsidRPr="00B5475F">
              <w:rPr>
                <w:rFonts w:ascii="Angsana New" w:hAnsi="Angsana New" w:hint="cs"/>
                <w:b w:val="0"/>
                <w:bCs w:val="0"/>
                <w:spacing w:val="-10"/>
                <w:sz w:val="28"/>
                <w:szCs w:val="28"/>
                <w:cs/>
              </w:rPr>
              <w:t>อัตราดอกเบี้ย</w:t>
            </w:r>
            <w:r w:rsidRPr="00B5475F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3</w:t>
            </w:r>
            <w:r w:rsidRPr="00027121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.</w:t>
            </w:r>
            <w:r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0</w:t>
            </w:r>
            <w:r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0</w:t>
            </w:r>
            <w:r w:rsidRPr="00B5475F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 ถึง </w:t>
            </w:r>
            <w:r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3</w:t>
            </w:r>
            <w:r w:rsidRPr="00027121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.</w:t>
            </w:r>
            <w:r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70</w:t>
            </w:r>
            <w:r w:rsidRPr="00B5475F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 ต่อปี) </w:t>
            </w:r>
          </w:p>
        </w:tc>
        <w:tc>
          <w:tcPr>
            <w:tcW w:w="1984" w:type="dxa"/>
            <w:vAlign w:val="bottom"/>
          </w:tcPr>
          <w:p w14:paraId="3DEA255C" w14:textId="00843F55" w:rsidR="00C067D1" w:rsidRPr="00D566CF" w:rsidRDefault="00C067D1" w:rsidP="00C067D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169,000</w:t>
            </w:r>
          </w:p>
        </w:tc>
        <w:tc>
          <w:tcPr>
            <w:tcW w:w="284" w:type="dxa"/>
            <w:vAlign w:val="bottom"/>
          </w:tcPr>
          <w:p w14:paraId="5AA81A8E" w14:textId="77777777" w:rsidR="00C067D1" w:rsidRPr="00D566CF" w:rsidRDefault="00C067D1" w:rsidP="00C067D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vAlign w:val="bottom"/>
          </w:tcPr>
          <w:p w14:paraId="7E0F9525" w14:textId="394EDD05" w:rsidR="00C067D1" w:rsidRPr="00D566CF" w:rsidRDefault="00C067D1" w:rsidP="00C067D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169,000</w:t>
            </w:r>
          </w:p>
        </w:tc>
      </w:tr>
      <w:tr w:rsidR="00C067D1" w:rsidRPr="00D566CF" w14:paraId="2C4018D0" w14:textId="77777777" w:rsidTr="00C067D1">
        <w:trPr>
          <w:trHeight w:val="397"/>
        </w:trPr>
        <w:tc>
          <w:tcPr>
            <w:tcW w:w="5563" w:type="dxa"/>
            <w:vAlign w:val="bottom"/>
          </w:tcPr>
          <w:p w14:paraId="578D4A04" w14:textId="77777777" w:rsidR="00C067D1" w:rsidRPr="00D566CF" w:rsidRDefault="00C067D1" w:rsidP="00C067D1">
            <w:pPr>
              <w:pStyle w:val="51"/>
              <w:spacing w:line="240" w:lineRule="auto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D5943" w14:textId="6C7E5A52" w:rsidR="00C067D1" w:rsidRPr="00FD45CA" w:rsidRDefault="00C067D1" w:rsidP="00C067D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6B38">
              <w:rPr>
                <w:rFonts w:ascii="Angsana New" w:hAnsi="Angsana New" w:hint="cs"/>
                <w:sz w:val="28"/>
                <w:szCs w:val="28"/>
                <w:lang w:val="en-US"/>
              </w:rPr>
              <w:t>171,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744</w:t>
            </w:r>
          </w:p>
        </w:tc>
        <w:tc>
          <w:tcPr>
            <w:tcW w:w="284" w:type="dxa"/>
            <w:vAlign w:val="bottom"/>
          </w:tcPr>
          <w:p w14:paraId="32364911" w14:textId="77777777" w:rsidR="00C067D1" w:rsidRPr="00D566CF" w:rsidRDefault="00C067D1" w:rsidP="00C067D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DCFF7" w14:textId="3E0A7FF0" w:rsidR="00C067D1" w:rsidRPr="00D566CF" w:rsidRDefault="00C067D1" w:rsidP="00C067D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6B38">
              <w:rPr>
                <w:rFonts w:ascii="Angsana New" w:hAnsi="Angsana New" w:hint="cs"/>
                <w:sz w:val="28"/>
                <w:szCs w:val="28"/>
                <w:lang w:val="en-US"/>
              </w:rPr>
              <w:t>171,279</w:t>
            </w:r>
          </w:p>
        </w:tc>
      </w:tr>
    </w:tbl>
    <w:p w14:paraId="1F0A4273" w14:textId="351C4F5D" w:rsidR="00CF5ACE" w:rsidRDefault="00CF5ACE" w:rsidP="00CF5ACE">
      <w:pPr>
        <w:spacing w:before="120" w:line="240" w:lineRule="auto"/>
        <w:ind w:left="272"/>
        <w:jc w:val="thaiDistribute"/>
        <w:rPr>
          <w:rFonts w:ascii="Angsana New" w:hAnsi="Angsana New"/>
          <w:spacing w:val="4"/>
          <w:sz w:val="28"/>
          <w:szCs w:val="28"/>
        </w:rPr>
      </w:pPr>
      <w:r w:rsidRPr="00B5475F">
        <w:rPr>
          <w:rFonts w:ascii="Angsana New" w:hAnsi="Angsana New"/>
          <w:spacing w:val="4"/>
          <w:sz w:val="28"/>
          <w:szCs w:val="28"/>
          <w:cs/>
        </w:rPr>
        <w:t xml:space="preserve">ณ วันที่ </w:t>
      </w:r>
      <w:r w:rsidR="00AB6ADD" w:rsidRPr="00E50F26">
        <w:rPr>
          <w:rFonts w:ascii="Angsana New" w:hAnsi="Angsana New"/>
          <w:sz w:val="28"/>
          <w:szCs w:val="28"/>
        </w:rPr>
        <w:t xml:space="preserve">30 </w:t>
      </w:r>
      <w:r w:rsidR="009C6E22" w:rsidRPr="00B5475F">
        <w:rPr>
          <w:rFonts w:ascii="Angsana New" w:hAnsi="Angsana New" w:hint="cs"/>
          <w:sz w:val="28"/>
          <w:szCs w:val="28"/>
          <w:cs/>
        </w:rPr>
        <w:t>กันย</w:t>
      </w:r>
      <w:r w:rsidR="00AB6ADD" w:rsidRPr="00B5475F">
        <w:rPr>
          <w:rFonts w:ascii="Angsana New" w:hAnsi="Angsana New" w:hint="cs"/>
          <w:sz w:val="28"/>
          <w:szCs w:val="28"/>
          <w:cs/>
        </w:rPr>
        <w:t>ายน</w:t>
      </w:r>
      <w:r w:rsidR="00C54856" w:rsidRPr="00B5475F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C54856" w:rsidRPr="00E50F26">
        <w:rPr>
          <w:rFonts w:ascii="Angsana New" w:hAnsi="Angsana New"/>
          <w:spacing w:val="4"/>
          <w:sz w:val="28"/>
          <w:szCs w:val="28"/>
        </w:rPr>
        <w:t>256</w:t>
      </w:r>
      <w:r w:rsidR="00D324D0" w:rsidRPr="00E50F26">
        <w:rPr>
          <w:rFonts w:ascii="Angsana New" w:hAnsi="Angsana New"/>
          <w:spacing w:val="4"/>
          <w:sz w:val="28"/>
          <w:szCs w:val="28"/>
        </w:rPr>
        <w:t>8</w:t>
      </w:r>
      <w:r w:rsidRPr="00B5475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5475F">
        <w:rPr>
          <w:rFonts w:ascii="Angsana New" w:hAnsi="Angsana New"/>
          <w:spacing w:val="4"/>
          <w:sz w:val="28"/>
          <w:szCs w:val="28"/>
          <w:cs/>
        </w:rPr>
        <w:t>และ</w:t>
      </w:r>
      <w:r w:rsidR="0017318F" w:rsidRPr="00B5475F">
        <w:rPr>
          <w:rFonts w:ascii="Angsana New" w:hAnsi="Angsana New" w:hint="cs"/>
          <w:spacing w:val="4"/>
          <w:sz w:val="28"/>
          <w:szCs w:val="28"/>
          <w:cs/>
        </w:rPr>
        <w:t>วันที่</w:t>
      </w:r>
      <w:r w:rsidR="00890807" w:rsidRPr="00B5475F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324D0">
        <w:rPr>
          <w:rFonts w:ascii="Angsana New" w:hAnsi="Angsana New"/>
          <w:spacing w:val="4"/>
          <w:sz w:val="28"/>
          <w:szCs w:val="28"/>
        </w:rPr>
        <w:t>31</w:t>
      </w:r>
      <w:r w:rsidR="0017318F" w:rsidRPr="00B5475F">
        <w:rPr>
          <w:rFonts w:ascii="Angsana New" w:hAnsi="Angsana New" w:hint="cs"/>
          <w:spacing w:val="4"/>
          <w:sz w:val="28"/>
          <w:szCs w:val="28"/>
          <w:cs/>
        </w:rPr>
        <w:t xml:space="preserve"> ธันวาคม </w:t>
      </w:r>
      <w:r w:rsidRPr="00D566CF">
        <w:rPr>
          <w:rFonts w:ascii="Angsana New" w:hAnsi="Angsana New"/>
          <w:spacing w:val="-2"/>
          <w:sz w:val="28"/>
          <w:szCs w:val="28"/>
        </w:rPr>
        <w:t>256</w:t>
      </w:r>
      <w:r w:rsidR="0017318F" w:rsidRPr="00456B38">
        <w:rPr>
          <w:rFonts w:ascii="Angsana New" w:hAnsi="Angsana New" w:hint="cs"/>
          <w:spacing w:val="-2"/>
          <w:sz w:val="28"/>
          <w:szCs w:val="28"/>
        </w:rPr>
        <w:t>7</w:t>
      </w:r>
      <w:r w:rsidRPr="00B5475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5475F">
        <w:rPr>
          <w:rFonts w:ascii="Angsana New" w:hAnsi="Angsana New"/>
          <w:spacing w:val="4"/>
          <w:sz w:val="28"/>
          <w:szCs w:val="28"/>
          <w:cs/>
        </w:rPr>
        <w:t>บริษัทมีวงเงินเบิกเกินบัญชีและเงินกู้ยืมระยะสั้นจากสถาบันการเงินคงเหลือ จำนวน</w:t>
      </w:r>
      <w:r w:rsidR="00B629C6">
        <w:rPr>
          <w:rFonts w:ascii="Angsana New" w:hAnsi="Angsana New"/>
          <w:spacing w:val="4"/>
          <w:sz w:val="28"/>
          <w:szCs w:val="28"/>
        </w:rPr>
        <w:t xml:space="preserve"> 345</w:t>
      </w:r>
      <w:r w:rsidRPr="00F36EDD">
        <w:rPr>
          <w:rFonts w:ascii="Angsana New" w:hAnsi="Angsana New"/>
          <w:spacing w:val="4"/>
          <w:sz w:val="28"/>
          <w:szCs w:val="28"/>
        </w:rPr>
        <w:t xml:space="preserve"> </w:t>
      </w:r>
      <w:r w:rsidRPr="00B5475F">
        <w:rPr>
          <w:rFonts w:ascii="Angsana New" w:hAnsi="Angsana New"/>
          <w:spacing w:val="4"/>
          <w:sz w:val="28"/>
          <w:szCs w:val="28"/>
          <w:cs/>
        </w:rPr>
        <w:t xml:space="preserve">ล้านบาท และ </w:t>
      </w:r>
      <w:r w:rsidR="00D324D0">
        <w:rPr>
          <w:rFonts w:ascii="Angsana New" w:hAnsi="Angsana New"/>
          <w:spacing w:val="4"/>
          <w:sz w:val="28"/>
          <w:szCs w:val="28"/>
        </w:rPr>
        <w:t>395</w:t>
      </w:r>
      <w:r w:rsidRPr="00B5475F">
        <w:rPr>
          <w:rFonts w:ascii="Angsana New" w:hAnsi="Angsana New"/>
          <w:spacing w:val="4"/>
          <w:sz w:val="28"/>
          <w:szCs w:val="28"/>
          <w:cs/>
        </w:rPr>
        <w:t xml:space="preserve"> ล้านบาท ตามลำดับ</w:t>
      </w:r>
    </w:p>
    <w:p w14:paraId="61747B02" w14:textId="77777777" w:rsidR="000D7128" w:rsidRDefault="000D7128" w:rsidP="00CF5ACE">
      <w:pPr>
        <w:spacing w:before="120" w:line="240" w:lineRule="auto"/>
        <w:ind w:left="272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04693052" w14:textId="77777777" w:rsidR="000D7128" w:rsidRDefault="000D7128" w:rsidP="00CF5ACE">
      <w:pPr>
        <w:spacing w:before="120" w:line="240" w:lineRule="auto"/>
        <w:ind w:left="272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5A81DBB3" w14:textId="77777777" w:rsidR="00A5291A" w:rsidRPr="00027121" w:rsidRDefault="00A52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  <w:cs/>
        </w:rPr>
      </w:pPr>
      <w:r w:rsidRPr="00027121">
        <w:rPr>
          <w:rFonts w:ascii="Angsana New" w:hAnsi="Angsana New"/>
          <w:spacing w:val="-2"/>
          <w:sz w:val="28"/>
          <w:szCs w:val="28"/>
        </w:rPr>
        <w:br w:type="page"/>
      </w:r>
    </w:p>
    <w:p w14:paraId="67A3F311" w14:textId="21758916" w:rsidR="00CF5ACE" w:rsidRDefault="00CF5ACE" w:rsidP="00CF5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027121">
        <w:rPr>
          <w:rFonts w:ascii="Angsana New" w:hAnsi="Angsana New"/>
          <w:spacing w:val="-2"/>
          <w:sz w:val="28"/>
          <w:szCs w:val="28"/>
          <w:cs/>
        </w:rPr>
        <w:lastRenderedPageBreak/>
        <w:t>รายการเคลื่อนไหวของเงินกู้ยืมระยะสั้นจากสถาบันการเงิน</w:t>
      </w:r>
      <w:r w:rsidR="00F63FAF" w:rsidRPr="00027121">
        <w:rPr>
          <w:rFonts w:ascii="Angsana New" w:hAnsi="Angsana New"/>
          <w:sz w:val="28"/>
          <w:szCs w:val="28"/>
          <w:cs/>
        </w:rPr>
        <w:t>สำหรับงวด</w:t>
      </w:r>
      <w:r w:rsidR="00854B0A">
        <w:rPr>
          <w:rFonts w:ascii="Angsana New" w:hAnsi="Angsana New" w:hint="cs"/>
          <w:sz w:val="28"/>
          <w:szCs w:val="28"/>
          <w:cs/>
        </w:rPr>
        <w:t>เก้า</w:t>
      </w:r>
      <w:r w:rsidR="00AB6ADD" w:rsidRPr="00027121">
        <w:rPr>
          <w:rFonts w:ascii="Angsana New" w:hAnsi="Angsana New" w:hint="cs"/>
          <w:sz w:val="28"/>
          <w:szCs w:val="28"/>
          <w:cs/>
        </w:rPr>
        <w:t>เดือน</w:t>
      </w:r>
      <w:r w:rsidR="00F63FAF" w:rsidRPr="00027121">
        <w:rPr>
          <w:rFonts w:ascii="Angsana New" w:hAnsi="Angsana New"/>
          <w:sz w:val="28"/>
          <w:szCs w:val="28"/>
          <w:cs/>
        </w:rPr>
        <w:t>สิ้นสุดวันที่</w:t>
      </w:r>
      <w:r w:rsidRPr="00027121">
        <w:rPr>
          <w:rFonts w:ascii="Angsana New" w:hAnsi="Angsana New"/>
          <w:sz w:val="28"/>
          <w:szCs w:val="28"/>
        </w:rPr>
        <w:t xml:space="preserve"> </w:t>
      </w:r>
      <w:r w:rsidR="0031534D" w:rsidRPr="00E50F26">
        <w:rPr>
          <w:rFonts w:ascii="Angsana New" w:hAnsi="Angsana New"/>
          <w:sz w:val="28"/>
          <w:szCs w:val="28"/>
        </w:rPr>
        <w:t xml:space="preserve">30 </w:t>
      </w:r>
      <w:r w:rsidR="00854B0A" w:rsidRPr="00B5475F">
        <w:rPr>
          <w:rFonts w:ascii="Angsana New" w:hAnsi="Angsana New" w:hint="cs"/>
          <w:sz w:val="28"/>
          <w:szCs w:val="28"/>
          <w:cs/>
        </w:rPr>
        <w:t>กันย</w:t>
      </w:r>
      <w:r w:rsidR="0031534D" w:rsidRPr="00B5475F">
        <w:rPr>
          <w:rFonts w:ascii="Angsana New" w:hAnsi="Angsana New" w:hint="cs"/>
          <w:sz w:val="28"/>
          <w:szCs w:val="28"/>
          <w:cs/>
        </w:rPr>
        <w:t>ายน</w:t>
      </w:r>
      <w:r w:rsidR="00C54856" w:rsidRPr="00027121">
        <w:rPr>
          <w:rFonts w:ascii="Angsana New" w:hAnsi="Angsana New"/>
          <w:sz w:val="28"/>
          <w:szCs w:val="28"/>
        </w:rPr>
        <w:t xml:space="preserve"> </w:t>
      </w:r>
      <w:r w:rsidR="00C54856" w:rsidRPr="00E50F26">
        <w:rPr>
          <w:rFonts w:ascii="Angsana New" w:hAnsi="Angsana New"/>
          <w:sz w:val="28"/>
          <w:szCs w:val="28"/>
        </w:rPr>
        <w:t>256</w:t>
      </w:r>
      <w:r w:rsidR="00D324D0" w:rsidRPr="00E50F26">
        <w:rPr>
          <w:rFonts w:ascii="Angsana New" w:hAnsi="Angsana New"/>
          <w:sz w:val="28"/>
          <w:szCs w:val="28"/>
        </w:rPr>
        <w:t>8</w:t>
      </w:r>
      <w:r w:rsidRPr="00B5475F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4769" w:type="pct"/>
        <w:tblInd w:w="142" w:type="dxa"/>
        <w:tblLook w:val="0000" w:firstRow="0" w:lastRow="0" w:firstColumn="0" w:lastColumn="0" w:noHBand="0" w:noVBand="0"/>
      </w:tblPr>
      <w:tblGrid>
        <w:gridCol w:w="5372"/>
        <w:gridCol w:w="3802"/>
      </w:tblGrid>
      <w:tr w:rsidR="00FE64D4" w:rsidRPr="005764E7" w14:paraId="1D09434E" w14:textId="77777777" w:rsidTr="009E1291">
        <w:trPr>
          <w:trHeight w:hRule="exact" w:val="398"/>
        </w:trPr>
        <w:tc>
          <w:tcPr>
            <w:tcW w:w="2928" w:type="pct"/>
          </w:tcPr>
          <w:p w14:paraId="2952678D" w14:textId="77777777" w:rsidR="00FE64D4" w:rsidRPr="005764E7" w:rsidRDefault="00FE64D4" w:rsidP="002071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2" w:type="pct"/>
            <w:tcBorders>
              <w:bottom w:val="single" w:sz="4" w:space="0" w:color="auto"/>
            </w:tcBorders>
          </w:tcPr>
          <w:p w14:paraId="595B423F" w14:textId="77777777" w:rsidR="00FE64D4" w:rsidRPr="005764E7" w:rsidRDefault="00FE64D4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E64D4" w:rsidRPr="005764E7" w14:paraId="75DC4489" w14:textId="77777777" w:rsidTr="009E1291">
        <w:trPr>
          <w:trHeight w:hRule="exact" w:val="398"/>
        </w:trPr>
        <w:tc>
          <w:tcPr>
            <w:tcW w:w="2928" w:type="pct"/>
          </w:tcPr>
          <w:p w14:paraId="0767C7B4" w14:textId="77777777" w:rsidR="00FE64D4" w:rsidRPr="005764E7" w:rsidRDefault="00FE64D4" w:rsidP="002071F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54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2" w:type="pct"/>
            <w:tcBorders>
              <w:top w:val="single" w:sz="4" w:space="0" w:color="auto"/>
            </w:tcBorders>
            <w:vAlign w:val="bottom"/>
          </w:tcPr>
          <w:p w14:paraId="3364F8FE" w14:textId="77777777" w:rsidR="00FE64D4" w:rsidRPr="00EC5FC2" w:rsidRDefault="00FE64D4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  <w:p w14:paraId="43B0EF61" w14:textId="77777777" w:rsidR="00FE64D4" w:rsidRPr="00B5475F" w:rsidRDefault="00FE64D4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E64D4" w:rsidRPr="005764E7" w14:paraId="2CC140FF" w14:textId="77777777" w:rsidTr="009E1291">
        <w:trPr>
          <w:trHeight w:hRule="exact" w:val="398"/>
        </w:trPr>
        <w:tc>
          <w:tcPr>
            <w:tcW w:w="2928" w:type="pct"/>
          </w:tcPr>
          <w:p w14:paraId="1E3E35FB" w14:textId="77777777" w:rsidR="00FE64D4" w:rsidRPr="005764E7" w:rsidRDefault="00FE64D4" w:rsidP="002071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2" w:type="pct"/>
            <w:tcBorders>
              <w:bottom w:val="single" w:sz="4" w:space="0" w:color="auto"/>
            </w:tcBorders>
            <w:vAlign w:val="bottom"/>
          </w:tcPr>
          <w:p w14:paraId="53A99B8D" w14:textId="77777777" w:rsidR="00FE64D4" w:rsidRPr="00B5475F" w:rsidRDefault="00FE64D4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5FEE" w:rsidRPr="005764E7" w14:paraId="4F679F2C" w14:textId="77777777" w:rsidTr="009E1291">
        <w:trPr>
          <w:trHeight w:hRule="exact" w:val="398"/>
        </w:trPr>
        <w:tc>
          <w:tcPr>
            <w:tcW w:w="2928" w:type="pct"/>
            <w:vAlign w:val="bottom"/>
          </w:tcPr>
          <w:p w14:paraId="44445E4F" w14:textId="0EB16766" w:rsidR="00425FEE" w:rsidRPr="00B5475F" w:rsidRDefault="00425FEE" w:rsidP="004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9D07E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31517D" w:rsidRPr="00B5475F"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9D07E5">
              <w:rPr>
                <w:rFonts w:ascii="Angsana New" w:hAnsi="Angsana New"/>
                <w:sz w:val="28"/>
                <w:szCs w:val="28"/>
              </w:rPr>
              <w:t>256</w:t>
            </w:r>
            <w:r w:rsidR="00CB755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072" w:type="pct"/>
            <w:tcBorders>
              <w:top w:val="single" w:sz="4" w:space="0" w:color="auto"/>
            </w:tcBorders>
            <w:vAlign w:val="bottom"/>
          </w:tcPr>
          <w:p w14:paraId="0DE2C336" w14:textId="08A38E2E" w:rsidR="00425FEE" w:rsidRDefault="00CB7558" w:rsidP="003039F9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</w:t>
            </w:r>
            <w:r w:rsidR="00425FEE" w:rsidRPr="006E1D03">
              <w:rPr>
                <w:rFonts w:ascii="Angsana New" w:hAnsi="Angsana New"/>
                <w:sz w:val="28"/>
                <w:szCs w:val="28"/>
              </w:rPr>
              <w:t>,</w:t>
            </w:r>
            <w:r w:rsidR="00425FEE" w:rsidRPr="009D07E5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B629C6" w:rsidRPr="005764E7" w14:paraId="12FDEE2A" w14:textId="77777777" w:rsidTr="009E1291">
        <w:trPr>
          <w:trHeight w:hRule="exact" w:val="398"/>
        </w:trPr>
        <w:tc>
          <w:tcPr>
            <w:tcW w:w="2928" w:type="pct"/>
            <w:vAlign w:val="bottom"/>
          </w:tcPr>
          <w:p w14:paraId="5552296F" w14:textId="7C92E8BA" w:rsidR="00B629C6" w:rsidRPr="00B5475F" w:rsidRDefault="00B629C6" w:rsidP="00B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 : กู้เพิ่มระหว่าง</w:t>
            </w:r>
            <w:r w:rsidRPr="00B5475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72" w:type="pct"/>
          </w:tcPr>
          <w:p w14:paraId="4C0C67FB" w14:textId="012F553F" w:rsidR="00B629C6" w:rsidRPr="00F513F7" w:rsidRDefault="00B629C6" w:rsidP="00B629C6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907</w:t>
            </w:r>
            <w:r w:rsidRPr="00792D6D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B629C6" w:rsidRPr="005764E7" w14:paraId="59604F5F" w14:textId="77777777" w:rsidTr="009E1291">
        <w:trPr>
          <w:trHeight w:hRule="exact" w:val="398"/>
        </w:trPr>
        <w:tc>
          <w:tcPr>
            <w:tcW w:w="2928" w:type="pct"/>
            <w:vAlign w:val="bottom"/>
          </w:tcPr>
          <w:p w14:paraId="1D339C47" w14:textId="4C8D8BCD" w:rsidR="00B629C6" w:rsidRPr="00742A42" w:rsidRDefault="00B629C6" w:rsidP="00B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B5475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หัก)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 : จ่ายชำระระหว่าง</w:t>
            </w:r>
            <w:r w:rsidRPr="00B5475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72" w:type="pct"/>
            <w:tcBorders>
              <w:bottom w:val="single" w:sz="4" w:space="0" w:color="auto"/>
            </w:tcBorders>
          </w:tcPr>
          <w:p w14:paraId="5FFF1F4A" w14:textId="0FE60105" w:rsidR="00B629C6" w:rsidRPr="00D37EF8" w:rsidRDefault="00B629C6" w:rsidP="00B629C6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(907</w:t>
            </w:r>
            <w:r w:rsidRPr="00792D6D">
              <w:rPr>
                <w:rFonts w:ascii="Angsana New" w:hAnsi="Angsana New"/>
                <w:sz w:val="28"/>
                <w:szCs w:val="28"/>
              </w:rPr>
              <w:t>,000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629C6" w:rsidRPr="005764E7" w14:paraId="73036354" w14:textId="77777777" w:rsidTr="009E1291">
        <w:trPr>
          <w:trHeight w:hRule="exact" w:val="398"/>
        </w:trPr>
        <w:tc>
          <w:tcPr>
            <w:tcW w:w="2928" w:type="pct"/>
            <w:vAlign w:val="bottom"/>
          </w:tcPr>
          <w:p w14:paraId="5D1D41F0" w14:textId="593AE356" w:rsidR="00B629C6" w:rsidRPr="00FD6FF5" w:rsidRDefault="00B629C6" w:rsidP="00B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4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E50F26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30 </w:t>
            </w:r>
            <w:r w:rsidRPr="00B547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E50F26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0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78A59" w14:textId="05C1D9F7" w:rsidR="00B629C6" w:rsidRPr="00F513F7" w:rsidRDefault="00B629C6" w:rsidP="00B629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169,000</w:t>
            </w:r>
          </w:p>
        </w:tc>
      </w:tr>
    </w:tbl>
    <w:p w14:paraId="4D40A77F" w14:textId="6F82BE1B" w:rsidR="000B32A0" w:rsidRDefault="000B32A0" w:rsidP="00EB3984">
      <w:pPr>
        <w:pStyle w:val="a9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B5475F">
        <w:rPr>
          <w:rFonts w:ascii="Angsana New" w:hAnsi="Angsana New" w:hint="cs"/>
          <w:sz w:val="28"/>
          <w:szCs w:val="28"/>
          <w:cs/>
        </w:rPr>
        <w:t>ทุนเรือนหุ้น</w:t>
      </w:r>
    </w:p>
    <w:p w14:paraId="28675B21" w14:textId="6A9B0D76" w:rsidR="00DA1BE9" w:rsidRPr="00DA1BE9" w:rsidRDefault="00DA1BE9" w:rsidP="00DA1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line="360" w:lineRule="auto"/>
        <w:rPr>
          <w:rFonts w:ascii="Angsana New" w:hAnsi="Angsana New"/>
          <w:sz w:val="28"/>
          <w:szCs w:val="28"/>
        </w:rPr>
      </w:pPr>
      <w:r w:rsidRPr="00027121">
        <w:rPr>
          <w:rFonts w:ascii="Angsana New" w:hAnsi="Angsana New"/>
          <w:sz w:val="28"/>
          <w:szCs w:val="28"/>
        </w:rPr>
        <w:tab/>
      </w:r>
      <w:r w:rsidRPr="00B5475F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355" w:type="dxa"/>
        <w:tblInd w:w="28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4"/>
        <w:gridCol w:w="993"/>
        <w:gridCol w:w="181"/>
        <w:gridCol w:w="1378"/>
        <w:gridCol w:w="182"/>
        <w:gridCol w:w="1377"/>
        <w:gridCol w:w="183"/>
        <w:gridCol w:w="1480"/>
        <w:gridCol w:w="180"/>
        <w:gridCol w:w="1417"/>
      </w:tblGrid>
      <w:tr w:rsidR="000B32A0" w:rsidRPr="00D566CF" w14:paraId="23B4C0CB" w14:textId="77777777" w:rsidTr="003039F9">
        <w:trPr>
          <w:cantSplit/>
          <w:trHeight w:val="397"/>
          <w:tblHeader/>
        </w:trPr>
        <w:tc>
          <w:tcPr>
            <w:tcW w:w="1984" w:type="dxa"/>
            <w:vAlign w:val="bottom"/>
          </w:tcPr>
          <w:p w14:paraId="20E6DAA1" w14:textId="77777777" w:rsidR="000B32A0" w:rsidRPr="00D566CF" w:rsidRDefault="000B32A0" w:rsidP="00A31624">
            <w:pPr>
              <w:ind w:right="-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35E1C4B" w14:textId="77777777" w:rsidR="000B32A0" w:rsidRPr="00B5475F" w:rsidRDefault="000B32A0" w:rsidP="00A3162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81" w:type="dxa"/>
            <w:vAlign w:val="bottom"/>
          </w:tcPr>
          <w:p w14:paraId="5C703FDD" w14:textId="77777777" w:rsidR="000B32A0" w:rsidRPr="00D566CF" w:rsidRDefault="000B32A0" w:rsidP="00A31624">
            <w:pPr>
              <w:ind w:left="-18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37" w:type="dxa"/>
            <w:gridSpan w:val="3"/>
            <w:tcBorders>
              <w:bottom w:val="single" w:sz="4" w:space="0" w:color="auto"/>
            </w:tcBorders>
            <w:vAlign w:val="bottom"/>
          </w:tcPr>
          <w:p w14:paraId="594EDA39" w14:textId="6BC443AA" w:rsidR="000B32A0" w:rsidRPr="00D566CF" w:rsidRDefault="000B32A0" w:rsidP="00A31624">
            <w:pPr>
              <w:ind w:left="-18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54B0A" w:rsidRPr="00B5475F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B5475F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3" w:type="dxa"/>
            <w:vAlign w:val="bottom"/>
          </w:tcPr>
          <w:p w14:paraId="4116ADD9" w14:textId="77777777" w:rsidR="000B32A0" w:rsidRPr="00D566CF" w:rsidRDefault="000B32A0" w:rsidP="00A3162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7" w:type="dxa"/>
            <w:gridSpan w:val="3"/>
            <w:tcBorders>
              <w:bottom w:val="single" w:sz="4" w:space="0" w:color="auto"/>
            </w:tcBorders>
            <w:vAlign w:val="bottom"/>
          </w:tcPr>
          <w:p w14:paraId="1E184250" w14:textId="43B492FB" w:rsidR="000B32A0" w:rsidRPr="00D566CF" w:rsidRDefault="000B32A0" w:rsidP="00A31624">
            <w:pPr>
              <w:ind w:left="-18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B32A0" w:rsidRPr="00D566CF" w14:paraId="1398AEAD" w14:textId="77777777" w:rsidTr="003039F9">
        <w:trPr>
          <w:cantSplit/>
          <w:trHeight w:val="397"/>
          <w:tblHeader/>
        </w:trPr>
        <w:tc>
          <w:tcPr>
            <w:tcW w:w="1984" w:type="dxa"/>
            <w:vAlign w:val="bottom"/>
          </w:tcPr>
          <w:p w14:paraId="6854FB65" w14:textId="77777777" w:rsidR="000B32A0" w:rsidRPr="00D566CF" w:rsidRDefault="000B32A0" w:rsidP="00A31624">
            <w:pPr>
              <w:tabs>
                <w:tab w:val="left" w:pos="-18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F3D2EC1" w14:textId="77777777" w:rsidR="000B32A0" w:rsidRPr="00D566CF" w:rsidRDefault="000B32A0" w:rsidP="00A3162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81" w:type="dxa"/>
            <w:vAlign w:val="bottom"/>
          </w:tcPr>
          <w:p w14:paraId="09376C85" w14:textId="77777777" w:rsidR="000B32A0" w:rsidRPr="00D566CF" w:rsidRDefault="000B32A0" w:rsidP="00A3162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AEBF4" w14:textId="77777777" w:rsidR="000B32A0" w:rsidRPr="00D566CF" w:rsidRDefault="000B32A0" w:rsidP="00A3162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bottom"/>
          </w:tcPr>
          <w:p w14:paraId="0B4ACDFB" w14:textId="77777777" w:rsidR="000B32A0" w:rsidRPr="00D566CF" w:rsidRDefault="000B32A0" w:rsidP="00A31624">
            <w:pPr>
              <w:ind w:left="-9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CBD98" w14:textId="77777777" w:rsidR="000B32A0" w:rsidRPr="00B5475F" w:rsidRDefault="000B32A0" w:rsidP="00A31624">
            <w:pPr>
              <w:ind w:right="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83" w:type="dxa"/>
            <w:vAlign w:val="bottom"/>
          </w:tcPr>
          <w:p w14:paraId="7C925EE2" w14:textId="77777777" w:rsidR="000B32A0" w:rsidRPr="00D566CF" w:rsidRDefault="000B32A0" w:rsidP="00A3162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F0F2C" w14:textId="77777777" w:rsidR="000B32A0" w:rsidRPr="00D566CF" w:rsidRDefault="000B32A0" w:rsidP="00A3162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205C341" w14:textId="77777777" w:rsidR="000B32A0" w:rsidRPr="00D566CF" w:rsidRDefault="000B32A0" w:rsidP="00A31624">
            <w:pPr>
              <w:ind w:left="-9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07E43" w14:textId="77777777" w:rsidR="000B32A0" w:rsidRPr="00B5475F" w:rsidRDefault="000B32A0" w:rsidP="00A31624">
            <w:pPr>
              <w:ind w:right="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0B32A0" w:rsidRPr="00D566CF" w14:paraId="1114F37C" w14:textId="77777777" w:rsidTr="003039F9">
        <w:trPr>
          <w:cantSplit/>
          <w:trHeight w:val="397"/>
        </w:trPr>
        <w:tc>
          <w:tcPr>
            <w:tcW w:w="1984" w:type="dxa"/>
            <w:vAlign w:val="bottom"/>
          </w:tcPr>
          <w:p w14:paraId="6371F09F" w14:textId="77777777" w:rsidR="000B32A0" w:rsidRPr="00B5475F" w:rsidRDefault="000B32A0" w:rsidP="00A31624">
            <w:pPr>
              <w:ind w:left="180" w:hanging="2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  <w:vAlign w:val="bottom"/>
          </w:tcPr>
          <w:p w14:paraId="2528F26F" w14:textId="77777777" w:rsidR="000B32A0" w:rsidRPr="00D566CF" w:rsidRDefault="000B32A0" w:rsidP="00A31624">
            <w:pPr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5475F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81" w:type="dxa"/>
            <w:vAlign w:val="bottom"/>
          </w:tcPr>
          <w:p w14:paraId="2EE94AAA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46E23A64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</w:rPr>
            </w:pPr>
            <w:r w:rsidRPr="00742A42">
              <w:rPr>
                <w:rFonts w:ascii="Angsana New" w:eastAsia="PMingLiU" w:hAnsi="Angsana New" w:hint="cs"/>
                <w:sz w:val="28"/>
                <w:szCs w:val="28"/>
              </w:rPr>
              <w:t>(</w:t>
            </w:r>
            <w:r w:rsidRPr="00B5475F">
              <w:rPr>
                <w:rFonts w:ascii="Angsana New" w:eastAsia="PMingLiU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82" w:type="dxa"/>
            <w:vAlign w:val="bottom"/>
          </w:tcPr>
          <w:p w14:paraId="6FE6F7F9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7" w:type="dxa"/>
            <w:vAlign w:val="bottom"/>
          </w:tcPr>
          <w:p w14:paraId="0AC41002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  <w:lang w:bidi="ar-SA"/>
              </w:rPr>
            </w:pPr>
            <w:r>
              <w:rPr>
                <w:rFonts w:ascii="Angsana New" w:eastAsia="PMingLiU" w:hAnsi="Angsana New" w:hint="cs"/>
                <w:sz w:val="28"/>
                <w:szCs w:val="28"/>
                <w:rtl/>
                <w:cs/>
                <w:lang w:bidi="ar-SA"/>
              </w:rPr>
              <w:t>(</w:t>
            </w:r>
            <w:r>
              <w:rPr>
                <w:rFonts w:ascii="Angsana New" w:eastAsia="PMingLiU" w:hAnsi="Angsana New" w:hint="cs"/>
                <w:sz w:val="28"/>
                <w:szCs w:val="28"/>
                <w:rtl/>
                <w:cs/>
              </w:rPr>
              <w:t>บาท</w:t>
            </w:r>
            <w:r>
              <w:rPr>
                <w:rFonts w:ascii="Angsana New" w:eastAsia="PMingLiU" w:hAnsi="Angsana New" w:hint="cs"/>
                <w:sz w:val="28"/>
                <w:szCs w:val="28"/>
                <w:rtl/>
                <w:cs/>
                <w:lang w:bidi="ar-SA"/>
              </w:rPr>
              <w:t>)</w:t>
            </w:r>
          </w:p>
        </w:tc>
        <w:tc>
          <w:tcPr>
            <w:tcW w:w="183" w:type="dxa"/>
            <w:vAlign w:val="bottom"/>
          </w:tcPr>
          <w:p w14:paraId="1EA6DCA5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80" w:type="dxa"/>
            <w:vAlign w:val="bottom"/>
          </w:tcPr>
          <w:p w14:paraId="026B5719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</w:rPr>
            </w:pPr>
            <w:r w:rsidRPr="00742A42">
              <w:rPr>
                <w:rFonts w:ascii="Angsana New" w:eastAsia="PMingLiU" w:hAnsi="Angsana New" w:hint="cs"/>
                <w:sz w:val="28"/>
                <w:szCs w:val="28"/>
              </w:rPr>
              <w:t>(</w:t>
            </w:r>
            <w:r w:rsidRPr="00B5475F">
              <w:rPr>
                <w:rFonts w:ascii="Angsana New" w:eastAsia="PMingLiU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80" w:type="dxa"/>
            <w:vAlign w:val="bottom"/>
          </w:tcPr>
          <w:p w14:paraId="6AF9138D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17" w:type="dxa"/>
            <w:vAlign w:val="bottom"/>
          </w:tcPr>
          <w:p w14:paraId="706FEE46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PMingLiU" w:hAnsi="Angsana New" w:hint="cs"/>
                <w:sz w:val="28"/>
                <w:szCs w:val="28"/>
                <w:rtl/>
                <w:cs/>
                <w:lang w:bidi="ar-SA"/>
              </w:rPr>
              <w:t>(</w:t>
            </w:r>
            <w:r>
              <w:rPr>
                <w:rFonts w:ascii="Angsana New" w:eastAsia="PMingLiU" w:hAnsi="Angsana New" w:hint="cs"/>
                <w:sz w:val="28"/>
                <w:szCs w:val="28"/>
                <w:rtl/>
                <w:cs/>
              </w:rPr>
              <w:t>บาท</w:t>
            </w:r>
            <w:r>
              <w:rPr>
                <w:rFonts w:ascii="Angsana New" w:eastAsia="PMingLiU" w:hAnsi="Angsana New" w:hint="cs"/>
                <w:sz w:val="28"/>
                <w:szCs w:val="28"/>
                <w:rtl/>
                <w:cs/>
                <w:lang w:bidi="ar-SA"/>
              </w:rPr>
              <w:t>)</w:t>
            </w:r>
          </w:p>
        </w:tc>
      </w:tr>
      <w:tr w:rsidR="000B32A0" w:rsidRPr="00D566CF" w14:paraId="5EDF690B" w14:textId="77777777" w:rsidTr="003039F9">
        <w:trPr>
          <w:cantSplit/>
          <w:trHeight w:val="397"/>
        </w:trPr>
        <w:tc>
          <w:tcPr>
            <w:tcW w:w="1984" w:type="dxa"/>
            <w:vAlign w:val="bottom"/>
          </w:tcPr>
          <w:p w14:paraId="6BCD9FDB" w14:textId="77777777" w:rsidR="000B32A0" w:rsidRPr="00D566CF" w:rsidRDefault="000B32A0" w:rsidP="00A31624">
            <w:pPr>
              <w:ind w:left="180" w:hanging="2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4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93" w:type="dxa"/>
          </w:tcPr>
          <w:p w14:paraId="4A7A7D28" w14:textId="77777777" w:rsidR="000B32A0" w:rsidRPr="00D566CF" w:rsidRDefault="000B32A0" w:rsidP="00A31624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</w:tcPr>
          <w:p w14:paraId="58205740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6BC0056B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09CCB8A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7" w:type="dxa"/>
            <w:vAlign w:val="bottom"/>
          </w:tcPr>
          <w:p w14:paraId="5A3935BD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  <w:lang w:bidi="ar-SA"/>
              </w:rPr>
            </w:pPr>
          </w:p>
        </w:tc>
        <w:tc>
          <w:tcPr>
            <w:tcW w:w="183" w:type="dxa"/>
            <w:vAlign w:val="bottom"/>
          </w:tcPr>
          <w:p w14:paraId="5FCF6DDF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80" w:type="dxa"/>
            <w:vAlign w:val="bottom"/>
          </w:tcPr>
          <w:p w14:paraId="33B6F887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6917D5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17" w:type="dxa"/>
            <w:vAlign w:val="bottom"/>
          </w:tcPr>
          <w:p w14:paraId="13C3F01E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</w:tr>
      <w:tr w:rsidR="00FF0EBE" w:rsidRPr="00D566CF" w14:paraId="43B2B09D" w14:textId="77777777" w:rsidTr="00FF0EBE">
        <w:trPr>
          <w:cantSplit/>
          <w:trHeight w:val="397"/>
        </w:trPr>
        <w:tc>
          <w:tcPr>
            <w:tcW w:w="1984" w:type="dxa"/>
            <w:vAlign w:val="bottom"/>
          </w:tcPr>
          <w:p w14:paraId="3BCDA30A" w14:textId="77777777" w:rsidR="00FF0EBE" w:rsidRPr="00D566CF" w:rsidRDefault="00FF0EBE" w:rsidP="00FF0EBE">
            <w:pPr>
              <w:ind w:left="180" w:hanging="262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93" w:type="dxa"/>
            <w:vAlign w:val="bottom"/>
          </w:tcPr>
          <w:p w14:paraId="5AF47A84" w14:textId="77777777" w:rsidR="00FF0EBE" w:rsidRPr="00D566CF" w:rsidRDefault="00FF0EBE" w:rsidP="00FF0EBE">
            <w:pPr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1" w:type="dxa"/>
          </w:tcPr>
          <w:p w14:paraId="700D0985" w14:textId="77777777" w:rsidR="00FF0EBE" w:rsidRPr="00D566CF" w:rsidRDefault="00FF0EBE" w:rsidP="00FF0EBE">
            <w:pPr>
              <w:tabs>
                <w:tab w:val="clear" w:pos="680"/>
                <w:tab w:val="decimal" w:pos="684"/>
              </w:tabs>
              <w:ind w:left="-79" w:right="-79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3F331EEA" w14:textId="587DD105" w:rsidR="00FF0EBE" w:rsidRPr="00D566CF" w:rsidRDefault="00FF0EBE" w:rsidP="00FF0EBE">
            <w:pPr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D566CF">
              <w:rPr>
                <w:rFonts w:ascii="Angsana New" w:eastAsia="PMingLiU" w:hAnsi="Angsana New"/>
                <w:sz w:val="28"/>
                <w:szCs w:val="28"/>
              </w:rPr>
              <w:t>1</w:t>
            </w:r>
            <w:r>
              <w:rPr>
                <w:rFonts w:ascii="Angsana New" w:eastAsia="PMingLiU" w:hAnsi="Angsana New"/>
                <w:sz w:val="28"/>
                <w:szCs w:val="28"/>
              </w:rPr>
              <w:t>52,50</w:t>
            </w:r>
            <w:r w:rsidRPr="00D566CF">
              <w:rPr>
                <w:rFonts w:ascii="Angsana New" w:eastAsia="PMingLiU" w:hAnsi="Angsana New"/>
                <w:sz w:val="28"/>
                <w:szCs w:val="28"/>
              </w:rPr>
              <w:t>0,</w:t>
            </w:r>
            <w:r>
              <w:rPr>
                <w:rFonts w:ascii="Angsana New" w:eastAsia="PMingLiU" w:hAnsi="Angsana New"/>
                <w:sz w:val="28"/>
                <w:szCs w:val="28"/>
              </w:rPr>
              <w:t>2</w:t>
            </w:r>
            <w:r w:rsidRPr="00D566CF">
              <w:rPr>
                <w:rFonts w:ascii="Angsana New" w:eastAsia="PMingLiU" w:hAnsi="Angsana New"/>
                <w:sz w:val="28"/>
                <w:szCs w:val="28"/>
              </w:rPr>
              <w:t>00</w:t>
            </w:r>
          </w:p>
        </w:tc>
        <w:tc>
          <w:tcPr>
            <w:tcW w:w="182" w:type="dxa"/>
            <w:vAlign w:val="bottom"/>
          </w:tcPr>
          <w:p w14:paraId="2735CA8E" w14:textId="77777777" w:rsidR="00FF0EBE" w:rsidRPr="00D566CF" w:rsidRDefault="00FF0EBE" w:rsidP="00FF0EBE">
            <w:pPr>
              <w:tabs>
                <w:tab w:val="decimal" w:pos="102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7" w:type="dxa"/>
            <w:vAlign w:val="bottom"/>
          </w:tcPr>
          <w:p w14:paraId="55A8715E" w14:textId="6DC89A36" w:rsidR="00FF0EBE" w:rsidRPr="00D566CF" w:rsidRDefault="00FF0EBE" w:rsidP="009E1291">
            <w:pPr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0B32A0">
              <w:rPr>
                <w:rFonts w:ascii="Angsana New" w:eastAsia="PMingLiU" w:hAnsi="Angsana New"/>
                <w:sz w:val="28"/>
                <w:szCs w:val="28"/>
              </w:rPr>
              <w:t>152,500,200</w:t>
            </w:r>
          </w:p>
        </w:tc>
        <w:tc>
          <w:tcPr>
            <w:tcW w:w="183" w:type="dxa"/>
            <w:vAlign w:val="bottom"/>
          </w:tcPr>
          <w:p w14:paraId="3A11FD70" w14:textId="77777777" w:rsidR="00FF0EBE" w:rsidRPr="00D566CF" w:rsidRDefault="00FF0EBE" w:rsidP="00FF0EBE">
            <w:pPr>
              <w:tabs>
                <w:tab w:val="decimal" w:pos="102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80" w:type="dxa"/>
            <w:vAlign w:val="bottom"/>
          </w:tcPr>
          <w:p w14:paraId="5F3486CE" w14:textId="77777777" w:rsidR="00FF0EBE" w:rsidRPr="00D566CF" w:rsidRDefault="00FF0EBE" w:rsidP="00FF0EBE">
            <w:pPr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D566CF">
              <w:rPr>
                <w:rFonts w:ascii="Angsana New" w:eastAsia="PMingLiU" w:hAnsi="Angsana New"/>
                <w:sz w:val="28"/>
                <w:szCs w:val="28"/>
              </w:rPr>
              <w:t>149,510,000</w:t>
            </w:r>
          </w:p>
        </w:tc>
        <w:tc>
          <w:tcPr>
            <w:tcW w:w="180" w:type="dxa"/>
            <w:vAlign w:val="bottom"/>
          </w:tcPr>
          <w:p w14:paraId="7D2473DC" w14:textId="77777777" w:rsidR="00FF0EBE" w:rsidRPr="00D566CF" w:rsidRDefault="00FF0EBE" w:rsidP="00FF0EBE">
            <w:pPr>
              <w:tabs>
                <w:tab w:val="decimal" w:pos="102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17" w:type="dxa"/>
            <w:vAlign w:val="bottom"/>
          </w:tcPr>
          <w:p w14:paraId="7A7DB5C1" w14:textId="77777777" w:rsidR="00FF0EBE" w:rsidRPr="00D566CF" w:rsidRDefault="00FF0EBE" w:rsidP="009E1291">
            <w:pPr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D566CF">
              <w:rPr>
                <w:rFonts w:ascii="Angsana New" w:eastAsia="PMingLiU" w:hAnsi="Angsana New"/>
                <w:sz w:val="28"/>
                <w:szCs w:val="28"/>
              </w:rPr>
              <w:t>149,510,000</w:t>
            </w:r>
          </w:p>
        </w:tc>
      </w:tr>
      <w:tr w:rsidR="000B32A0" w:rsidRPr="00D566CF" w14:paraId="493C763A" w14:textId="77777777" w:rsidTr="003039F9">
        <w:trPr>
          <w:cantSplit/>
          <w:trHeight w:val="397"/>
        </w:trPr>
        <w:tc>
          <w:tcPr>
            <w:tcW w:w="1984" w:type="dxa"/>
            <w:vAlign w:val="bottom"/>
          </w:tcPr>
          <w:p w14:paraId="392E487C" w14:textId="77777777" w:rsidR="000B32A0" w:rsidRPr="00D566CF" w:rsidRDefault="000B32A0" w:rsidP="00A31624">
            <w:pPr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993" w:type="dxa"/>
            <w:vAlign w:val="bottom"/>
          </w:tcPr>
          <w:p w14:paraId="3F9F8188" w14:textId="77777777" w:rsidR="000B32A0" w:rsidRPr="00B5475F" w:rsidRDefault="000B32A0" w:rsidP="00A31624">
            <w:pPr>
              <w:ind w:left="180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653918FE" w14:textId="77777777" w:rsidR="000B32A0" w:rsidRPr="00D566CF" w:rsidRDefault="000B32A0" w:rsidP="00A31624">
            <w:pPr>
              <w:tabs>
                <w:tab w:val="clear" w:pos="680"/>
                <w:tab w:val="decimal" w:pos="704"/>
              </w:tabs>
              <w:ind w:left="-79" w:right="-79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5A80B944" w14:textId="77777777" w:rsidR="000B32A0" w:rsidRPr="00D566CF" w:rsidRDefault="000B32A0" w:rsidP="00A31624">
            <w:pPr>
              <w:tabs>
                <w:tab w:val="decimal" w:pos="793"/>
                <w:tab w:val="decimal" w:pos="102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7503C40" w14:textId="77777777" w:rsidR="000B32A0" w:rsidRPr="00D566CF" w:rsidRDefault="000B32A0" w:rsidP="00A31624">
            <w:pPr>
              <w:tabs>
                <w:tab w:val="decimal" w:pos="793"/>
                <w:tab w:val="decimal" w:pos="102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C240EDB" w14:textId="77777777" w:rsidR="000B32A0" w:rsidRPr="00D566CF" w:rsidRDefault="000B32A0" w:rsidP="009E1291">
            <w:pPr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E5ADCD3" w14:textId="77777777" w:rsidR="000B32A0" w:rsidRPr="00D566CF" w:rsidRDefault="000B32A0" w:rsidP="00A31624">
            <w:pPr>
              <w:tabs>
                <w:tab w:val="decimal" w:pos="793"/>
                <w:tab w:val="decimal" w:pos="102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14:paraId="4ED64878" w14:textId="77777777" w:rsidR="000B32A0" w:rsidRPr="00D566CF" w:rsidRDefault="000B32A0" w:rsidP="00A31624">
            <w:pPr>
              <w:tabs>
                <w:tab w:val="decimal" w:pos="793"/>
                <w:tab w:val="decimal" w:pos="105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A6F7D1" w14:textId="77777777" w:rsidR="000B32A0" w:rsidRPr="00D566CF" w:rsidRDefault="000B32A0" w:rsidP="00A31624">
            <w:pPr>
              <w:tabs>
                <w:tab w:val="decimal" w:pos="793"/>
                <w:tab w:val="decimal" w:pos="102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97DC6B2" w14:textId="77777777" w:rsidR="000B32A0" w:rsidRPr="00D566CF" w:rsidRDefault="000B32A0" w:rsidP="009E1291">
            <w:pPr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</w:tr>
      <w:tr w:rsidR="000B32A0" w:rsidRPr="00D566CF" w14:paraId="7EB3698A" w14:textId="77777777" w:rsidTr="003039F9">
        <w:trPr>
          <w:cantSplit/>
          <w:trHeight w:val="397"/>
        </w:trPr>
        <w:tc>
          <w:tcPr>
            <w:tcW w:w="1984" w:type="dxa"/>
            <w:vAlign w:val="bottom"/>
          </w:tcPr>
          <w:p w14:paraId="2F906790" w14:textId="77777777" w:rsidR="000B32A0" w:rsidRPr="00D566CF" w:rsidRDefault="000B32A0" w:rsidP="00A31624">
            <w:pPr>
              <w:ind w:left="-8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993" w:type="dxa"/>
            <w:vAlign w:val="bottom"/>
          </w:tcPr>
          <w:p w14:paraId="51E1C6A5" w14:textId="77777777" w:rsidR="000B32A0" w:rsidRPr="00B5475F" w:rsidRDefault="000B32A0" w:rsidP="00A31624">
            <w:pPr>
              <w:ind w:left="180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5D8E7EC8" w14:textId="77777777" w:rsidR="000B32A0" w:rsidRPr="00D566CF" w:rsidRDefault="000B32A0" w:rsidP="00A31624">
            <w:pPr>
              <w:tabs>
                <w:tab w:val="clear" w:pos="680"/>
                <w:tab w:val="decimal" w:pos="704"/>
              </w:tabs>
              <w:ind w:left="-79" w:right="-79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3EA2AC80" w14:textId="77777777" w:rsidR="000B32A0" w:rsidRPr="00D566CF" w:rsidRDefault="000B32A0" w:rsidP="00A31624">
            <w:pPr>
              <w:tabs>
                <w:tab w:val="clear" w:pos="680"/>
                <w:tab w:val="decimal" w:pos="70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1C08F48" w14:textId="77777777" w:rsidR="000B32A0" w:rsidRPr="00D566CF" w:rsidRDefault="000B32A0" w:rsidP="00A31624">
            <w:pPr>
              <w:tabs>
                <w:tab w:val="decimal" w:pos="1049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7" w:type="dxa"/>
            <w:vAlign w:val="bottom"/>
          </w:tcPr>
          <w:p w14:paraId="53457C65" w14:textId="77777777" w:rsidR="000B32A0" w:rsidRPr="00D566CF" w:rsidRDefault="000B32A0" w:rsidP="009E1291">
            <w:pPr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BC21439" w14:textId="77777777" w:rsidR="000B32A0" w:rsidRPr="00D566CF" w:rsidRDefault="000B32A0" w:rsidP="00A31624">
            <w:pPr>
              <w:tabs>
                <w:tab w:val="decimal" w:pos="1049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80" w:type="dxa"/>
            <w:vAlign w:val="bottom"/>
          </w:tcPr>
          <w:p w14:paraId="4F8E9DE8" w14:textId="77777777" w:rsidR="000B32A0" w:rsidRPr="00D566CF" w:rsidRDefault="000B32A0" w:rsidP="00A31624">
            <w:pPr>
              <w:tabs>
                <w:tab w:val="decimal" w:pos="793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4CA6E6" w14:textId="77777777" w:rsidR="000B32A0" w:rsidRPr="00D566CF" w:rsidRDefault="000B32A0" w:rsidP="00A31624">
            <w:pPr>
              <w:tabs>
                <w:tab w:val="decimal" w:pos="1049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17" w:type="dxa"/>
            <w:vAlign w:val="bottom"/>
          </w:tcPr>
          <w:p w14:paraId="70AB8252" w14:textId="77777777" w:rsidR="000B32A0" w:rsidRPr="00D566CF" w:rsidRDefault="000B32A0" w:rsidP="009E1291">
            <w:pPr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</w:tr>
      <w:tr w:rsidR="00FF0EBE" w:rsidRPr="00D566CF" w14:paraId="4FF2D5EC" w14:textId="77777777" w:rsidTr="00FF0EBE">
        <w:trPr>
          <w:cantSplit/>
          <w:trHeight w:val="397"/>
        </w:trPr>
        <w:tc>
          <w:tcPr>
            <w:tcW w:w="1984" w:type="dxa"/>
            <w:vAlign w:val="bottom"/>
          </w:tcPr>
          <w:p w14:paraId="43E4C6BF" w14:textId="77777777" w:rsidR="00FF0EBE" w:rsidRPr="00D566CF" w:rsidRDefault="00FF0EBE" w:rsidP="00FF0EBE">
            <w:pPr>
              <w:ind w:left="-82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93" w:type="dxa"/>
            <w:vAlign w:val="bottom"/>
          </w:tcPr>
          <w:p w14:paraId="3AA971B7" w14:textId="77777777" w:rsidR="00FF0EBE" w:rsidRPr="00B5475F" w:rsidRDefault="00FF0EBE" w:rsidP="00FF0EBE">
            <w:pPr>
              <w:ind w:left="180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1" w:type="dxa"/>
          </w:tcPr>
          <w:p w14:paraId="117C5BA4" w14:textId="77777777" w:rsidR="00FF0EBE" w:rsidRPr="00D566CF" w:rsidRDefault="00FF0EBE" w:rsidP="00FF0EBE">
            <w:pPr>
              <w:tabs>
                <w:tab w:val="clear" w:pos="680"/>
                <w:tab w:val="decimal" w:pos="704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6AD4541A" w14:textId="0BBA8EAA" w:rsidR="00FF0EBE" w:rsidRPr="009E1291" w:rsidRDefault="00FF0EBE" w:rsidP="009E1291">
            <w:pPr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D566CF">
              <w:rPr>
                <w:rFonts w:ascii="Angsana New" w:eastAsia="PMingLiU" w:hAnsi="Angsana New"/>
                <w:sz w:val="28"/>
                <w:szCs w:val="28"/>
              </w:rPr>
              <w:t>1</w:t>
            </w:r>
            <w:r>
              <w:rPr>
                <w:rFonts w:ascii="Angsana New" w:eastAsia="PMingLiU" w:hAnsi="Angsana New"/>
                <w:sz w:val="28"/>
                <w:szCs w:val="28"/>
              </w:rPr>
              <w:t>52,499</w:t>
            </w:r>
            <w:r w:rsidRPr="00D566CF">
              <w:rPr>
                <w:rFonts w:ascii="Angsana New" w:eastAsia="PMingLiU" w:hAnsi="Angsana New"/>
                <w:sz w:val="28"/>
                <w:szCs w:val="28"/>
              </w:rPr>
              <w:t>,</w:t>
            </w:r>
            <w:r>
              <w:rPr>
                <w:rFonts w:ascii="Angsana New" w:eastAsia="PMingLiU" w:hAnsi="Angsana New"/>
                <w:sz w:val="28"/>
                <w:szCs w:val="28"/>
              </w:rPr>
              <w:t>896</w:t>
            </w:r>
          </w:p>
        </w:tc>
        <w:tc>
          <w:tcPr>
            <w:tcW w:w="182" w:type="dxa"/>
            <w:vAlign w:val="bottom"/>
          </w:tcPr>
          <w:p w14:paraId="6EAB6C1E" w14:textId="77777777" w:rsidR="00FF0EBE" w:rsidRPr="00D566CF" w:rsidRDefault="00FF0EBE" w:rsidP="00FF0EBE">
            <w:pPr>
              <w:tabs>
                <w:tab w:val="decimal" w:pos="1049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15FB2B6" w14:textId="0EFFC75C" w:rsidR="00FF0EBE" w:rsidRPr="009E1291" w:rsidRDefault="00FF0EBE" w:rsidP="009E1291">
            <w:pPr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E60919">
              <w:rPr>
                <w:rFonts w:ascii="Angsana New" w:eastAsia="PMingLiU" w:hAnsi="Angsana New"/>
                <w:sz w:val="28"/>
                <w:szCs w:val="28"/>
              </w:rPr>
              <w:t>152,499,896</w:t>
            </w:r>
          </w:p>
        </w:tc>
        <w:tc>
          <w:tcPr>
            <w:tcW w:w="183" w:type="dxa"/>
            <w:vAlign w:val="bottom"/>
          </w:tcPr>
          <w:p w14:paraId="0F57B4AE" w14:textId="77777777" w:rsidR="00FF0EBE" w:rsidRPr="00D566CF" w:rsidRDefault="00FF0EBE" w:rsidP="00FF0EBE">
            <w:pPr>
              <w:tabs>
                <w:tab w:val="decimal" w:pos="1049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14:paraId="32BB3268" w14:textId="77777777" w:rsidR="00FF0EBE" w:rsidRPr="009E1291" w:rsidRDefault="00FF0EBE" w:rsidP="009E1291">
            <w:pPr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9E1291">
              <w:rPr>
                <w:rFonts w:ascii="Angsana New" w:eastAsia="PMingLiU" w:hAnsi="Angsana New"/>
                <w:sz w:val="28"/>
                <w:szCs w:val="28"/>
              </w:rPr>
              <w:t>149,510,000</w:t>
            </w:r>
          </w:p>
        </w:tc>
        <w:tc>
          <w:tcPr>
            <w:tcW w:w="180" w:type="dxa"/>
            <w:vAlign w:val="bottom"/>
          </w:tcPr>
          <w:p w14:paraId="5289864A" w14:textId="77777777" w:rsidR="00FF0EBE" w:rsidRPr="00D566CF" w:rsidRDefault="00FF0EBE" w:rsidP="00FF0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79"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0F19BCE" w14:textId="77777777" w:rsidR="00FF0EBE" w:rsidRPr="009E1291" w:rsidRDefault="00FF0EBE" w:rsidP="009E1291">
            <w:pPr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9E1291">
              <w:rPr>
                <w:rFonts w:ascii="Angsana New" w:eastAsia="PMingLiU" w:hAnsi="Angsana New"/>
                <w:sz w:val="28"/>
                <w:szCs w:val="28"/>
              </w:rPr>
              <w:t>149,510,000</w:t>
            </w:r>
          </w:p>
        </w:tc>
      </w:tr>
    </w:tbl>
    <w:p w14:paraId="4B8CAA83" w14:textId="77777777" w:rsidR="000B32A0" w:rsidRDefault="000B32A0" w:rsidP="000B32A0"/>
    <w:p w14:paraId="718424BC" w14:textId="147DE087" w:rsidR="00443B62" w:rsidRDefault="00443B62" w:rsidP="00AA0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Theme="majorBidi" w:hAnsiTheme="majorBidi"/>
          <w:sz w:val="28"/>
          <w:szCs w:val="28"/>
        </w:rPr>
      </w:pPr>
      <w:r w:rsidRPr="00B5475F">
        <w:rPr>
          <w:rFonts w:asciiTheme="majorBidi" w:hAnsiTheme="majorBidi" w:hint="cs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/>
          <w:sz w:val="28"/>
          <w:szCs w:val="28"/>
        </w:rPr>
        <w:t xml:space="preserve">29 </w:t>
      </w:r>
      <w:r w:rsidRPr="00B5475F">
        <w:rPr>
          <w:rFonts w:asciiTheme="majorBidi" w:hAnsiTheme="majorBidi" w:hint="cs"/>
          <w:sz w:val="28"/>
          <w:szCs w:val="28"/>
          <w:cs/>
        </w:rPr>
        <w:t xml:space="preserve">เมษายน </w:t>
      </w:r>
      <w:r>
        <w:rPr>
          <w:rFonts w:asciiTheme="majorBidi" w:hAnsiTheme="majorBidi"/>
          <w:sz w:val="28"/>
          <w:szCs w:val="28"/>
        </w:rPr>
        <w:t xml:space="preserve">2568 </w:t>
      </w:r>
      <w:r w:rsidRPr="00B5475F">
        <w:rPr>
          <w:rFonts w:asciiTheme="majorBidi" w:hAnsiTheme="majorBidi" w:cstheme="majorBidi"/>
          <w:sz w:val="28"/>
          <w:szCs w:val="28"/>
          <w:cs/>
        </w:rPr>
        <w:t xml:space="preserve">ที่ประชุมสามัญผู้ถือหุ้นครั้งที่ </w:t>
      </w:r>
      <w:r>
        <w:rPr>
          <w:rFonts w:asciiTheme="majorBidi" w:hAnsiTheme="majorBidi"/>
          <w:sz w:val="28"/>
          <w:szCs w:val="28"/>
        </w:rPr>
        <w:t>57</w:t>
      </w:r>
      <w:r w:rsidRPr="00027121">
        <w:rPr>
          <w:rFonts w:asciiTheme="majorBidi" w:hAnsiTheme="majorBidi"/>
          <w:sz w:val="28"/>
          <w:szCs w:val="28"/>
        </w:rPr>
        <w:t>/</w:t>
      </w:r>
      <w:r>
        <w:rPr>
          <w:rFonts w:asciiTheme="majorBidi" w:hAnsiTheme="majorBidi"/>
          <w:sz w:val="28"/>
          <w:szCs w:val="28"/>
        </w:rPr>
        <w:t xml:space="preserve">2568  </w:t>
      </w:r>
      <w:r w:rsidRPr="00B5475F">
        <w:rPr>
          <w:rFonts w:asciiTheme="majorBidi" w:hAnsiTheme="majorBidi" w:hint="cs"/>
          <w:sz w:val="28"/>
          <w:szCs w:val="28"/>
          <w:cs/>
        </w:rPr>
        <w:t>มีมติอนุมัติดังนี้</w:t>
      </w:r>
    </w:p>
    <w:p w14:paraId="5DA7FAFC" w14:textId="339EAD0F" w:rsidR="00443B62" w:rsidRDefault="00443B62" w:rsidP="00443B62">
      <w:pPr>
        <w:pStyle w:val="afd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 w:hanging="283"/>
        <w:jc w:val="thaiDistribute"/>
        <w:rPr>
          <w:rFonts w:ascii="Angsana New" w:hAnsi="Angsana New"/>
          <w:sz w:val="28"/>
          <w:szCs w:val="28"/>
        </w:rPr>
      </w:pPr>
      <w:r w:rsidRPr="00B5475F">
        <w:rPr>
          <w:rFonts w:ascii="Angsana New" w:hAnsi="Angsana New"/>
          <w:sz w:val="28"/>
          <w:szCs w:val="28"/>
          <w:cs/>
        </w:rPr>
        <w:t>อนุมัติการเพ</w:t>
      </w:r>
      <w:r w:rsidRPr="00B5475F">
        <w:rPr>
          <w:rFonts w:ascii="Angsana New" w:hAnsi="Angsana New" w:hint="cs"/>
          <w:sz w:val="28"/>
          <w:szCs w:val="28"/>
          <w:cs/>
        </w:rPr>
        <w:t>ิ่</w:t>
      </w:r>
      <w:r w:rsidRPr="00B5475F">
        <w:rPr>
          <w:rFonts w:ascii="Angsana New" w:hAnsi="Angsana New"/>
          <w:sz w:val="28"/>
          <w:szCs w:val="28"/>
          <w:cs/>
        </w:rPr>
        <w:t>มท</w:t>
      </w:r>
      <w:r w:rsidRPr="00B5475F">
        <w:rPr>
          <w:rFonts w:ascii="Angsana New" w:hAnsi="Angsana New" w:hint="cs"/>
          <w:sz w:val="28"/>
          <w:szCs w:val="28"/>
          <w:cs/>
        </w:rPr>
        <w:t>ุ</w:t>
      </w:r>
      <w:r w:rsidRPr="00B5475F">
        <w:rPr>
          <w:rFonts w:ascii="Angsana New" w:hAnsi="Angsana New"/>
          <w:sz w:val="28"/>
          <w:szCs w:val="28"/>
          <w:cs/>
        </w:rPr>
        <w:t>นจดทะเบ</w:t>
      </w:r>
      <w:r w:rsidRPr="00B5475F">
        <w:rPr>
          <w:rFonts w:ascii="Angsana New" w:hAnsi="Angsana New" w:hint="cs"/>
          <w:sz w:val="28"/>
          <w:szCs w:val="28"/>
          <w:cs/>
        </w:rPr>
        <w:t>ี</w:t>
      </w:r>
      <w:r w:rsidRPr="00B5475F">
        <w:rPr>
          <w:rFonts w:ascii="Angsana New" w:hAnsi="Angsana New"/>
          <w:sz w:val="28"/>
          <w:szCs w:val="28"/>
          <w:cs/>
        </w:rPr>
        <w:t>ยนของบร</w:t>
      </w:r>
      <w:r w:rsidRPr="00B5475F">
        <w:rPr>
          <w:rFonts w:ascii="Angsana New" w:hAnsi="Angsana New" w:hint="cs"/>
          <w:sz w:val="28"/>
          <w:szCs w:val="28"/>
          <w:cs/>
        </w:rPr>
        <w:t>ิ</w:t>
      </w:r>
      <w:r w:rsidRPr="00B5475F">
        <w:rPr>
          <w:rFonts w:ascii="Angsana New" w:hAnsi="Angsana New"/>
          <w:sz w:val="28"/>
          <w:szCs w:val="28"/>
          <w:cs/>
        </w:rPr>
        <w:t>ษ</w:t>
      </w:r>
      <w:r w:rsidRPr="00B5475F">
        <w:rPr>
          <w:rFonts w:ascii="Angsana New" w:hAnsi="Angsana New" w:hint="cs"/>
          <w:sz w:val="28"/>
          <w:szCs w:val="28"/>
          <w:cs/>
        </w:rPr>
        <w:t>ั</w:t>
      </w:r>
      <w:r w:rsidRPr="00B5475F">
        <w:rPr>
          <w:rFonts w:ascii="Angsana New" w:hAnsi="Angsana New"/>
          <w:sz w:val="28"/>
          <w:szCs w:val="28"/>
          <w:cs/>
        </w:rPr>
        <w:t>ท เพ</w:t>
      </w:r>
      <w:r w:rsidRPr="00B5475F">
        <w:rPr>
          <w:rFonts w:ascii="Angsana New" w:hAnsi="Angsana New" w:hint="cs"/>
          <w:sz w:val="28"/>
          <w:szCs w:val="28"/>
          <w:cs/>
        </w:rPr>
        <w:t>ื่</w:t>
      </w:r>
      <w:r w:rsidRPr="00B5475F">
        <w:rPr>
          <w:rFonts w:ascii="Angsana New" w:hAnsi="Angsana New"/>
          <w:sz w:val="28"/>
          <w:szCs w:val="28"/>
          <w:cs/>
        </w:rPr>
        <w:t>อรองร</w:t>
      </w:r>
      <w:r w:rsidRPr="00B5475F">
        <w:rPr>
          <w:rFonts w:ascii="Angsana New" w:hAnsi="Angsana New" w:hint="cs"/>
          <w:sz w:val="28"/>
          <w:szCs w:val="28"/>
          <w:cs/>
        </w:rPr>
        <w:t>ั</w:t>
      </w:r>
      <w:r w:rsidRPr="00B5475F">
        <w:rPr>
          <w:rFonts w:ascii="Angsana New" w:hAnsi="Angsana New"/>
          <w:sz w:val="28"/>
          <w:szCs w:val="28"/>
          <w:cs/>
        </w:rPr>
        <w:t>บการจ</w:t>
      </w:r>
      <w:r w:rsidRPr="00B5475F">
        <w:rPr>
          <w:rFonts w:ascii="Angsana New" w:hAnsi="Angsana New" w:hint="cs"/>
          <w:sz w:val="28"/>
          <w:szCs w:val="28"/>
          <w:cs/>
        </w:rPr>
        <w:t>่</w:t>
      </w:r>
      <w:r w:rsidRPr="00B5475F">
        <w:rPr>
          <w:rFonts w:ascii="Angsana New" w:hAnsi="Angsana New"/>
          <w:sz w:val="28"/>
          <w:szCs w:val="28"/>
          <w:cs/>
        </w:rPr>
        <w:t>ายห</w:t>
      </w:r>
      <w:r w:rsidRPr="00B5475F">
        <w:rPr>
          <w:rFonts w:ascii="Angsana New" w:hAnsi="Angsana New" w:hint="cs"/>
          <w:sz w:val="28"/>
          <w:szCs w:val="28"/>
          <w:cs/>
        </w:rPr>
        <w:t>ุ้</w:t>
      </w:r>
      <w:r w:rsidRPr="00B5475F">
        <w:rPr>
          <w:rFonts w:ascii="Angsana New" w:hAnsi="Angsana New"/>
          <w:sz w:val="28"/>
          <w:szCs w:val="28"/>
          <w:cs/>
        </w:rPr>
        <w:t>นป</w:t>
      </w:r>
      <w:r w:rsidRPr="00B5475F">
        <w:rPr>
          <w:rFonts w:ascii="Angsana New" w:hAnsi="Angsana New" w:hint="cs"/>
          <w:sz w:val="28"/>
          <w:szCs w:val="28"/>
          <w:cs/>
        </w:rPr>
        <w:t>ั</w:t>
      </w:r>
      <w:r w:rsidRPr="00B5475F">
        <w:rPr>
          <w:rFonts w:ascii="Angsana New" w:hAnsi="Angsana New"/>
          <w:sz w:val="28"/>
          <w:szCs w:val="28"/>
          <w:cs/>
        </w:rPr>
        <w:t>นผล</w:t>
      </w:r>
      <w:r w:rsidRPr="00B5475F">
        <w:rPr>
          <w:rFonts w:ascii="Angsana New" w:hAnsi="Angsana New" w:hint="cs"/>
          <w:sz w:val="28"/>
          <w:szCs w:val="28"/>
          <w:cs/>
        </w:rPr>
        <w:t xml:space="preserve"> </w:t>
      </w:r>
      <w:r w:rsidRPr="00B5475F">
        <w:rPr>
          <w:rFonts w:ascii="Angsana New" w:hAnsi="Angsana New"/>
          <w:sz w:val="28"/>
          <w:szCs w:val="28"/>
          <w:cs/>
        </w:rPr>
        <w:t>โดยเพ</w:t>
      </w:r>
      <w:r w:rsidRPr="00B5475F">
        <w:rPr>
          <w:rFonts w:ascii="Angsana New" w:hAnsi="Angsana New" w:hint="cs"/>
          <w:sz w:val="28"/>
          <w:szCs w:val="28"/>
          <w:cs/>
        </w:rPr>
        <w:t>ิ่</w:t>
      </w:r>
      <w:r w:rsidRPr="00B5475F">
        <w:rPr>
          <w:rFonts w:ascii="Angsana New" w:hAnsi="Angsana New"/>
          <w:sz w:val="28"/>
          <w:szCs w:val="28"/>
          <w:cs/>
        </w:rPr>
        <w:t>มท</w:t>
      </w:r>
      <w:r w:rsidRPr="00B5475F">
        <w:rPr>
          <w:rFonts w:ascii="Angsana New" w:hAnsi="Angsana New" w:hint="cs"/>
          <w:sz w:val="28"/>
          <w:szCs w:val="28"/>
          <w:cs/>
        </w:rPr>
        <w:t>ุ</w:t>
      </w:r>
      <w:r w:rsidRPr="00B5475F">
        <w:rPr>
          <w:rFonts w:ascii="Angsana New" w:hAnsi="Angsana New"/>
          <w:sz w:val="28"/>
          <w:szCs w:val="28"/>
          <w:cs/>
        </w:rPr>
        <w:t>นจดทะเบ</w:t>
      </w:r>
      <w:r w:rsidRPr="00B5475F">
        <w:rPr>
          <w:rFonts w:ascii="Angsana New" w:hAnsi="Angsana New" w:hint="cs"/>
          <w:sz w:val="28"/>
          <w:szCs w:val="28"/>
          <w:cs/>
        </w:rPr>
        <w:t>ี</w:t>
      </w:r>
      <w:r w:rsidRPr="00B5475F">
        <w:rPr>
          <w:rFonts w:ascii="Angsana New" w:hAnsi="Angsana New"/>
          <w:sz w:val="28"/>
          <w:szCs w:val="28"/>
          <w:cs/>
        </w:rPr>
        <w:t>ยนของบร</w:t>
      </w:r>
      <w:r w:rsidRPr="00B5475F">
        <w:rPr>
          <w:rFonts w:ascii="Angsana New" w:hAnsi="Angsana New" w:hint="cs"/>
          <w:sz w:val="28"/>
          <w:szCs w:val="28"/>
          <w:cs/>
        </w:rPr>
        <w:t>ิ</w:t>
      </w:r>
      <w:r w:rsidRPr="00B5475F">
        <w:rPr>
          <w:rFonts w:ascii="Angsana New" w:hAnsi="Angsana New"/>
          <w:sz w:val="28"/>
          <w:szCs w:val="28"/>
          <w:cs/>
        </w:rPr>
        <w:t>ษ</w:t>
      </w:r>
      <w:r w:rsidRPr="00B5475F">
        <w:rPr>
          <w:rFonts w:ascii="Angsana New" w:hAnsi="Angsana New" w:hint="cs"/>
          <w:sz w:val="28"/>
          <w:szCs w:val="28"/>
          <w:cs/>
        </w:rPr>
        <w:t>ั</w:t>
      </w:r>
      <w:r w:rsidRPr="00B5475F">
        <w:rPr>
          <w:rFonts w:ascii="Angsana New" w:hAnsi="Angsana New"/>
          <w:sz w:val="28"/>
          <w:szCs w:val="28"/>
          <w:cs/>
        </w:rPr>
        <w:t>ทจ</w:t>
      </w:r>
      <w:r w:rsidRPr="00B5475F">
        <w:rPr>
          <w:rFonts w:ascii="Angsana New" w:hAnsi="Angsana New" w:hint="cs"/>
          <w:sz w:val="28"/>
          <w:szCs w:val="28"/>
          <w:cs/>
        </w:rPr>
        <w:t>ำ</w:t>
      </w:r>
      <w:r w:rsidRPr="00B5475F">
        <w:rPr>
          <w:rFonts w:ascii="Angsana New" w:hAnsi="Angsana New"/>
          <w:sz w:val="28"/>
          <w:szCs w:val="28"/>
          <w:cs/>
        </w:rPr>
        <w:t xml:space="preserve">นวน </w:t>
      </w:r>
      <w:r w:rsidRPr="00791D9C">
        <w:rPr>
          <w:rFonts w:ascii="Angsana New" w:hAnsi="Angsana New"/>
          <w:sz w:val="28"/>
          <w:szCs w:val="28"/>
        </w:rPr>
        <w:t>2,990,200</w:t>
      </w:r>
      <w:r w:rsidRPr="00B5475F">
        <w:rPr>
          <w:rFonts w:ascii="Angsana New" w:hAnsi="Angsana New"/>
          <w:sz w:val="28"/>
          <w:szCs w:val="28"/>
          <w:cs/>
        </w:rPr>
        <w:t xml:space="preserve"> </w:t>
      </w:r>
      <w:r w:rsidRPr="00B5475F">
        <w:rPr>
          <w:rFonts w:ascii="Angsana New" w:hAnsi="Angsana New" w:hint="cs"/>
          <w:sz w:val="28"/>
          <w:szCs w:val="28"/>
          <w:cs/>
        </w:rPr>
        <w:t>หุ้น</w:t>
      </w:r>
      <w:r w:rsidRPr="00B5475F">
        <w:rPr>
          <w:rFonts w:ascii="Angsana New" w:hAnsi="Angsana New"/>
          <w:sz w:val="28"/>
          <w:szCs w:val="28"/>
          <w:cs/>
        </w:rPr>
        <w:t xml:space="preserve"> จากทุน</w:t>
      </w:r>
      <w:r w:rsidRPr="00B5475F">
        <w:rPr>
          <w:rFonts w:ascii="Angsana New" w:hAnsi="Angsana New" w:hint="cs"/>
          <w:sz w:val="28"/>
          <w:szCs w:val="28"/>
          <w:cs/>
        </w:rPr>
        <w:t>จดทะเบียน</w:t>
      </w:r>
      <w:r w:rsidRPr="00B5475F">
        <w:rPr>
          <w:rFonts w:ascii="Angsana New" w:hAnsi="Angsana New"/>
          <w:sz w:val="28"/>
          <w:szCs w:val="28"/>
          <w:cs/>
        </w:rPr>
        <w:t xml:space="preserve">เดิม </w:t>
      </w:r>
      <w:r w:rsidRPr="00791D9C">
        <w:rPr>
          <w:rFonts w:ascii="Angsana New" w:hAnsi="Angsana New"/>
          <w:sz w:val="28"/>
          <w:szCs w:val="28"/>
        </w:rPr>
        <w:t>149,510,000</w:t>
      </w:r>
      <w:r w:rsidRPr="00B5475F">
        <w:rPr>
          <w:rFonts w:ascii="Angsana New" w:hAnsi="Angsana New"/>
          <w:sz w:val="28"/>
          <w:szCs w:val="28"/>
          <w:cs/>
        </w:rPr>
        <w:t xml:space="preserve"> </w:t>
      </w:r>
      <w:r w:rsidRPr="00B5475F">
        <w:rPr>
          <w:rFonts w:ascii="Angsana New" w:hAnsi="Angsana New" w:hint="cs"/>
          <w:sz w:val="28"/>
          <w:szCs w:val="28"/>
          <w:cs/>
        </w:rPr>
        <w:t xml:space="preserve">บาท รวมเป็นทุนจดทะเบียนใหม่ </w:t>
      </w:r>
      <w:r>
        <w:rPr>
          <w:rFonts w:ascii="Angsana New" w:hAnsi="Angsana New"/>
          <w:sz w:val="28"/>
          <w:szCs w:val="28"/>
        </w:rPr>
        <w:t xml:space="preserve">152,500,200 </w:t>
      </w:r>
      <w:r w:rsidRPr="00B5475F">
        <w:rPr>
          <w:rFonts w:ascii="Angsana New" w:hAnsi="Angsana New" w:hint="cs"/>
          <w:sz w:val="28"/>
          <w:szCs w:val="28"/>
          <w:cs/>
        </w:rPr>
        <w:t xml:space="preserve">บาท </w:t>
      </w:r>
      <w:r w:rsidRPr="00B5475F">
        <w:rPr>
          <w:rFonts w:ascii="Angsana New" w:hAnsi="Angsana New"/>
          <w:sz w:val="28"/>
          <w:szCs w:val="28"/>
          <w:cs/>
        </w:rPr>
        <w:t>โดยการออกห</w:t>
      </w:r>
      <w:r w:rsidRPr="00B5475F">
        <w:rPr>
          <w:rFonts w:ascii="Angsana New" w:hAnsi="Angsana New" w:hint="cs"/>
          <w:sz w:val="28"/>
          <w:szCs w:val="28"/>
          <w:cs/>
        </w:rPr>
        <w:t>ุ้น</w:t>
      </w:r>
      <w:r w:rsidRPr="00B5475F">
        <w:rPr>
          <w:rFonts w:ascii="Angsana New" w:hAnsi="Angsana New"/>
          <w:sz w:val="28"/>
          <w:szCs w:val="28"/>
          <w:cs/>
        </w:rPr>
        <w:t>สาม</w:t>
      </w:r>
      <w:r w:rsidRPr="00B5475F">
        <w:rPr>
          <w:rFonts w:ascii="Angsana New" w:hAnsi="Angsana New" w:hint="cs"/>
          <w:sz w:val="28"/>
          <w:szCs w:val="28"/>
          <w:cs/>
        </w:rPr>
        <w:t>ั</w:t>
      </w:r>
      <w:r w:rsidRPr="00B5475F">
        <w:rPr>
          <w:rFonts w:ascii="Angsana New" w:hAnsi="Angsana New"/>
          <w:sz w:val="28"/>
          <w:szCs w:val="28"/>
          <w:cs/>
        </w:rPr>
        <w:t>ญเพ</w:t>
      </w:r>
      <w:r w:rsidRPr="00B5475F">
        <w:rPr>
          <w:rFonts w:ascii="Angsana New" w:hAnsi="Angsana New" w:hint="cs"/>
          <w:sz w:val="28"/>
          <w:szCs w:val="28"/>
          <w:cs/>
        </w:rPr>
        <w:t>ิ่</w:t>
      </w:r>
      <w:r w:rsidRPr="00B5475F">
        <w:rPr>
          <w:rFonts w:ascii="Angsana New" w:hAnsi="Angsana New"/>
          <w:sz w:val="28"/>
          <w:szCs w:val="28"/>
          <w:cs/>
        </w:rPr>
        <w:t>มท</w:t>
      </w:r>
      <w:r w:rsidRPr="00B5475F">
        <w:rPr>
          <w:rFonts w:ascii="Angsana New" w:hAnsi="Angsana New" w:hint="cs"/>
          <w:sz w:val="28"/>
          <w:szCs w:val="28"/>
          <w:cs/>
        </w:rPr>
        <w:t>ุ</w:t>
      </w:r>
      <w:r w:rsidRPr="00B5475F">
        <w:rPr>
          <w:rFonts w:ascii="Angsana New" w:hAnsi="Angsana New"/>
          <w:sz w:val="28"/>
          <w:szCs w:val="28"/>
          <w:cs/>
        </w:rPr>
        <w:t>น จ</w:t>
      </w:r>
      <w:r w:rsidRPr="00B5475F">
        <w:rPr>
          <w:rFonts w:ascii="Angsana New" w:hAnsi="Angsana New" w:hint="cs"/>
          <w:sz w:val="28"/>
          <w:szCs w:val="28"/>
          <w:cs/>
        </w:rPr>
        <w:t>ำ</w:t>
      </w:r>
      <w:r w:rsidRPr="00B5475F">
        <w:rPr>
          <w:rFonts w:ascii="Angsana New" w:hAnsi="Angsana New"/>
          <w:sz w:val="28"/>
          <w:szCs w:val="28"/>
          <w:cs/>
        </w:rPr>
        <w:t xml:space="preserve">นวน </w:t>
      </w:r>
      <w:r w:rsidRPr="00FA46BE">
        <w:rPr>
          <w:rFonts w:ascii="Angsana New" w:hAnsi="Angsana New"/>
          <w:sz w:val="28"/>
          <w:szCs w:val="28"/>
        </w:rPr>
        <w:t xml:space="preserve">2,990,200 </w:t>
      </w:r>
      <w:r w:rsidRPr="00B5475F">
        <w:rPr>
          <w:rFonts w:ascii="Angsana New" w:hAnsi="Angsana New"/>
          <w:sz w:val="28"/>
          <w:szCs w:val="28"/>
          <w:cs/>
        </w:rPr>
        <w:t>ห</w:t>
      </w:r>
      <w:r w:rsidRPr="00B5475F">
        <w:rPr>
          <w:rFonts w:ascii="Angsana New" w:hAnsi="Angsana New" w:hint="cs"/>
          <w:sz w:val="28"/>
          <w:szCs w:val="28"/>
          <w:cs/>
        </w:rPr>
        <w:t>ุ้</w:t>
      </w:r>
      <w:r w:rsidRPr="00B5475F">
        <w:rPr>
          <w:rFonts w:ascii="Angsana New" w:hAnsi="Angsana New"/>
          <w:sz w:val="28"/>
          <w:szCs w:val="28"/>
          <w:cs/>
        </w:rPr>
        <w:t>น ม</w:t>
      </w:r>
      <w:r w:rsidRPr="00B5475F">
        <w:rPr>
          <w:rFonts w:ascii="Angsana New" w:hAnsi="Angsana New" w:hint="cs"/>
          <w:sz w:val="28"/>
          <w:szCs w:val="28"/>
          <w:cs/>
        </w:rPr>
        <w:t>ู</w:t>
      </w:r>
      <w:r w:rsidRPr="00B5475F">
        <w:rPr>
          <w:rFonts w:ascii="Angsana New" w:hAnsi="Angsana New"/>
          <w:sz w:val="28"/>
          <w:szCs w:val="28"/>
          <w:cs/>
        </w:rPr>
        <w:t>ลค</w:t>
      </w:r>
      <w:r w:rsidRPr="00B5475F">
        <w:rPr>
          <w:rFonts w:ascii="Angsana New" w:hAnsi="Angsana New" w:hint="cs"/>
          <w:sz w:val="28"/>
          <w:szCs w:val="28"/>
          <w:cs/>
        </w:rPr>
        <w:t>่</w:t>
      </w:r>
      <w:r w:rsidRPr="00B5475F">
        <w:rPr>
          <w:rFonts w:ascii="Angsana New" w:hAnsi="Angsana New"/>
          <w:sz w:val="28"/>
          <w:szCs w:val="28"/>
          <w:cs/>
        </w:rPr>
        <w:t>าห</w:t>
      </w:r>
      <w:r w:rsidRPr="00B5475F">
        <w:rPr>
          <w:rFonts w:ascii="Angsana New" w:hAnsi="Angsana New" w:hint="cs"/>
          <w:sz w:val="28"/>
          <w:szCs w:val="28"/>
          <w:cs/>
        </w:rPr>
        <w:t>ุ้</w:t>
      </w:r>
      <w:r w:rsidRPr="00B5475F">
        <w:rPr>
          <w:rFonts w:ascii="Angsana New" w:hAnsi="Angsana New"/>
          <w:sz w:val="28"/>
          <w:szCs w:val="28"/>
          <w:cs/>
        </w:rPr>
        <w:t>นที่ตราไว้หุ</w:t>
      </w:r>
      <w:r w:rsidRPr="00B5475F">
        <w:rPr>
          <w:rFonts w:ascii="Angsana New" w:hAnsi="Angsana New" w:hint="cs"/>
          <w:sz w:val="28"/>
          <w:szCs w:val="28"/>
          <w:cs/>
        </w:rPr>
        <w:t>้</w:t>
      </w:r>
      <w:r w:rsidRPr="00B5475F">
        <w:rPr>
          <w:rFonts w:ascii="Angsana New" w:hAnsi="Angsana New"/>
          <w:sz w:val="28"/>
          <w:szCs w:val="28"/>
          <w:cs/>
        </w:rPr>
        <w:t xml:space="preserve">นละ </w:t>
      </w:r>
      <w:r w:rsidRPr="00FA46BE">
        <w:rPr>
          <w:rFonts w:ascii="Angsana New" w:hAnsi="Angsana New"/>
          <w:sz w:val="28"/>
          <w:szCs w:val="28"/>
        </w:rPr>
        <w:t xml:space="preserve">1 </w:t>
      </w:r>
      <w:r w:rsidRPr="00B5475F">
        <w:rPr>
          <w:rFonts w:ascii="Angsana New" w:hAnsi="Angsana New"/>
          <w:sz w:val="28"/>
          <w:szCs w:val="28"/>
          <w:cs/>
        </w:rPr>
        <w:t>บาท</w:t>
      </w:r>
      <w:r w:rsidR="00DA1BE9" w:rsidRPr="00B5475F">
        <w:rPr>
          <w:rFonts w:ascii="Angsana New" w:hAnsi="Angsana New" w:hint="cs"/>
          <w:sz w:val="28"/>
          <w:szCs w:val="28"/>
          <w:cs/>
        </w:rPr>
        <w:t xml:space="preserve"> บริษัทดำเนิ</w:t>
      </w:r>
      <w:r w:rsidR="00174D6B" w:rsidRPr="00B5475F">
        <w:rPr>
          <w:rFonts w:ascii="Angsana New" w:hAnsi="Angsana New" w:hint="cs"/>
          <w:sz w:val="28"/>
          <w:szCs w:val="28"/>
          <w:cs/>
        </w:rPr>
        <w:t>น</w:t>
      </w:r>
      <w:r w:rsidR="00DA1BE9" w:rsidRPr="00B5475F">
        <w:rPr>
          <w:rFonts w:ascii="Angsana New" w:hAnsi="Angsana New" w:hint="cs"/>
          <w:sz w:val="28"/>
          <w:szCs w:val="28"/>
          <w:cs/>
        </w:rPr>
        <w:t xml:space="preserve">การจดทะเบียนการเพิ่มทุนกับกรมพัฒนาธุรกิจการค้ากระทรวงพาณิชย์ เมื่อวันที่ </w:t>
      </w:r>
      <w:r w:rsidR="00DA1BE9">
        <w:rPr>
          <w:rFonts w:ascii="Angsana New" w:hAnsi="Angsana New"/>
          <w:sz w:val="28"/>
          <w:szCs w:val="28"/>
        </w:rPr>
        <w:t>27</w:t>
      </w:r>
      <w:r w:rsidR="00DA1BE9" w:rsidRPr="00B5475F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DA1BE9">
        <w:rPr>
          <w:rFonts w:ascii="Angsana New" w:hAnsi="Angsana New"/>
          <w:sz w:val="28"/>
          <w:szCs w:val="28"/>
        </w:rPr>
        <w:t>2568</w:t>
      </w:r>
    </w:p>
    <w:p w14:paraId="22FDA66B" w14:textId="77777777" w:rsidR="00443B62" w:rsidRPr="00443B62" w:rsidRDefault="00443B62" w:rsidP="00443B62">
      <w:pPr>
        <w:pStyle w:val="afd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 w:hanging="283"/>
        <w:jc w:val="thaiDistribute"/>
        <w:rPr>
          <w:rFonts w:ascii="Angsana New" w:hAnsi="Angsana New"/>
          <w:sz w:val="28"/>
          <w:szCs w:val="28"/>
        </w:rPr>
      </w:pPr>
      <w:r w:rsidRPr="00B5475F">
        <w:rPr>
          <w:rFonts w:ascii="Angsana New" w:hAnsi="Angsana New"/>
          <w:sz w:val="28"/>
          <w:szCs w:val="28"/>
          <w:cs/>
        </w:rPr>
        <w:t xml:space="preserve">อนุมัติการจัดสรรหุ้นสามัญเพิ่มทุน เพื่อรองรับการจ่ายหุ้นปันผลเป็นหุ้นสามัญของบริษัท จำนวนไม่เกิน </w:t>
      </w:r>
      <w:r w:rsidRPr="00443B62">
        <w:rPr>
          <w:rFonts w:ascii="Angsana New" w:hAnsi="Angsana New"/>
          <w:sz w:val="28"/>
          <w:szCs w:val="28"/>
        </w:rPr>
        <w:t>2,990,200</w:t>
      </w:r>
      <w:r w:rsidRPr="00B5475F">
        <w:rPr>
          <w:rFonts w:ascii="Angsana New" w:hAnsi="Angsana New"/>
          <w:sz w:val="28"/>
          <w:szCs w:val="28"/>
          <w:cs/>
        </w:rPr>
        <w:t xml:space="preserve"> หุ้น มูลค่าตราไว้หุ้นละ </w:t>
      </w:r>
      <w:r w:rsidRPr="00443B62">
        <w:rPr>
          <w:rFonts w:ascii="Angsana New" w:hAnsi="Angsana New"/>
          <w:sz w:val="28"/>
          <w:szCs w:val="28"/>
        </w:rPr>
        <w:t>1</w:t>
      </w:r>
      <w:r w:rsidRPr="00B5475F">
        <w:rPr>
          <w:rFonts w:ascii="Angsana New" w:hAnsi="Angsana New"/>
          <w:sz w:val="28"/>
          <w:szCs w:val="28"/>
          <w:cs/>
        </w:rPr>
        <w:t xml:space="preserve"> บาทในอัตราส่วน </w:t>
      </w:r>
      <w:r w:rsidRPr="00443B62">
        <w:rPr>
          <w:rFonts w:ascii="Angsana New" w:hAnsi="Angsana New"/>
          <w:sz w:val="28"/>
          <w:szCs w:val="28"/>
        </w:rPr>
        <w:t>50</w:t>
      </w:r>
      <w:r w:rsidRPr="00B5475F">
        <w:rPr>
          <w:rFonts w:ascii="Angsana New" w:hAnsi="Angsana New"/>
          <w:sz w:val="28"/>
          <w:szCs w:val="28"/>
          <w:cs/>
        </w:rPr>
        <w:t xml:space="preserve"> หุ้นเดิมต่อ </w:t>
      </w:r>
      <w:r w:rsidRPr="00443B62">
        <w:rPr>
          <w:rFonts w:ascii="Angsana New" w:hAnsi="Angsana New"/>
          <w:sz w:val="28"/>
          <w:szCs w:val="28"/>
        </w:rPr>
        <w:t>1</w:t>
      </w:r>
      <w:r w:rsidRPr="00B5475F">
        <w:rPr>
          <w:rFonts w:ascii="Angsana New" w:hAnsi="Angsana New"/>
          <w:sz w:val="28"/>
          <w:szCs w:val="28"/>
          <w:cs/>
        </w:rPr>
        <w:t xml:space="preserve"> หุ้นปันผล (</w:t>
      </w:r>
      <w:r w:rsidRPr="00443B62">
        <w:rPr>
          <w:rFonts w:ascii="Angsana New" w:hAnsi="Angsana New"/>
          <w:sz w:val="28"/>
          <w:szCs w:val="28"/>
        </w:rPr>
        <w:t xml:space="preserve">50:1) </w:t>
      </w:r>
      <w:r w:rsidRPr="00B5475F">
        <w:rPr>
          <w:rFonts w:ascii="Angsana New" w:hAnsi="Angsana New"/>
          <w:sz w:val="28"/>
          <w:szCs w:val="28"/>
          <w:cs/>
        </w:rPr>
        <w:t xml:space="preserve">ในกรณีที่มีผู้ถือหุ้นรายใดมีเศษของหุ้นที่ไม่สามารถจัดสรรหุ้นปันผลได้ บริษัทจะจ่ายเป็นเงินสดแทนการจ่ายเป็นหุ้นปันผลในอัตราหุ้นละ </w:t>
      </w:r>
      <w:r w:rsidRPr="00443B62">
        <w:rPr>
          <w:rFonts w:ascii="Angsana New" w:hAnsi="Angsana New"/>
          <w:sz w:val="28"/>
          <w:szCs w:val="28"/>
        </w:rPr>
        <w:t>0.02</w:t>
      </w:r>
      <w:r w:rsidRPr="00B5475F">
        <w:rPr>
          <w:rFonts w:ascii="Angsana New" w:hAnsi="Angsana New"/>
          <w:sz w:val="28"/>
          <w:szCs w:val="28"/>
          <w:cs/>
        </w:rPr>
        <w:t xml:space="preserve"> บาท</w:t>
      </w:r>
    </w:p>
    <w:p w14:paraId="7BAA18D0" w14:textId="77777777" w:rsidR="00443B62" w:rsidRPr="00FA46BE" w:rsidRDefault="00443B62" w:rsidP="00443B62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769EFC42" w14:textId="77777777" w:rsidR="00443B62" w:rsidRDefault="00443B62" w:rsidP="00443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Theme="majorBidi" w:hAnsiTheme="majorBidi"/>
          <w:sz w:val="28"/>
          <w:szCs w:val="28"/>
        </w:rPr>
      </w:pPr>
    </w:p>
    <w:p w14:paraId="2D3AF004" w14:textId="77777777" w:rsidR="00443B62" w:rsidRPr="000B32A0" w:rsidRDefault="00443B62" w:rsidP="000B32A0"/>
    <w:p w14:paraId="5D40FE01" w14:textId="6C51B660" w:rsidR="000B32A0" w:rsidRDefault="000B32A0" w:rsidP="00EB3984">
      <w:pPr>
        <w:pStyle w:val="a9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B5475F">
        <w:rPr>
          <w:rFonts w:ascii="Angsana New" w:hAnsi="Angsana New" w:hint="cs"/>
          <w:sz w:val="28"/>
          <w:szCs w:val="28"/>
          <w:cs/>
        </w:rPr>
        <w:lastRenderedPageBreak/>
        <w:t>เงินปันผลจ่าย</w:t>
      </w:r>
    </w:p>
    <w:p w14:paraId="6C7CA347" w14:textId="380551AE" w:rsidR="002C1BAA" w:rsidRDefault="00DA1BE9" w:rsidP="00AA0548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B5475F">
        <w:rPr>
          <w:rFonts w:ascii="Angsana New" w:hAnsi="Angsana New" w:hint="cs"/>
          <w:sz w:val="28"/>
          <w:szCs w:val="28"/>
          <w:cs/>
        </w:rPr>
        <w:t>ที่</w:t>
      </w:r>
      <w:r w:rsidR="007E253D" w:rsidRPr="00B5475F">
        <w:rPr>
          <w:rFonts w:ascii="Angsana New" w:hAnsi="Angsana New"/>
          <w:sz w:val="28"/>
          <w:szCs w:val="28"/>
          <w:cs/>
        </w:rPr>
        <w:t>ประชุม</w:t>
      </w:r>
      <w:r w:rsidRPr="00B5475F">
        <w:rPr>
          <w:rFonts w:ascii="Angsana New" w:hAnsi="Angsana New" w:hint="cs"/>
          <w:sz w:val="28"/>
          <w:szCs w:val="28"/>
          <w:cs/>
        </w:rPr>
        <w:t>สามัญ</w:t>
      </w:r>
      <w:r w:rsidR="007E253D" w:rsidRPr="00B5475F">
        <w:rPr>
          <w:rFonts w:ascii="Angsana New" w:hAnsi="Angsana New"/>
          <w:sz w:val="28"/>
          <w:szCs w:val="28"/>
          <w:cs/>
        </w:rPr>
        <w:t xml:space="preserve">ผู้ถือหุ้น เมื่อวันที่ </w:t>
      </w:r>
      <w:r w:rsidR="00AA0548" w:rsidRPr="00DA1BE9">
        <w:rPr>
          <w:rFonts w:ascii="Angsana New" w:hAnsi="Angsana New"/>
          <w:sz w:val="28"/>
          <w:szCs w:val="28"/>
        </w:rPr>
        <w:t xml:space="preserve">29 </w:t>
      </w:r>
      <w:r w:rsidR="00AA0548" w:rsidRPr="00B5475F">
        <w:rPr>
          <w:rFonts w:ascii="Angsana New" w:hAnsi="Angsana New" w:hint="cs"/>
          <w:sz w:val="28"/>
          <w:szCs w:val="28"/>
          <w:cs/>
        </w:rPr>
        <w:t>เมษายน</w:t>
      </w:r>
      <w:r w:rsidR="007E253D" w:rsidRPr="00B5475F">
        <w:rPr>
          <w:rFonts w:ascii="Angsana New" w:hAnsi="Angsana New"/>
          <w:sz w:val="28"/>
          <w:szCs w:val="28"/>
          <w:cs/>
        </w:rPr>
        <w:t xml:space="preserve"> </w:t>
      </w:r>
      <w:r w:rsidR="007E253D" w:rsidRPr="00DA1BE9">
        <w:rPr>
          <w:rFonts w:ascii="Angsana New" w:hAnsi="Angsana New"/>
          <w:sz w:val="28"/>
          <w:szCs w:val="28"/>
        </w:rPr>
        <w:t xml:space="preserve">2568 </w:t>
      </w:r>
      <w:r w:rsidR="007E253D" w:rsidRPr="00B5475F">
        <w:rPr>
          <w:rFonts w:ascii="Angsana New" w:hAnsi="Angsana New"/>
          <w:sz w:val="28"/>
          <w:szCs w:val="28"/>
          <w:cs/>
        </w:rPr>
        <w:t>มีมติอนุมัติการ</w:t>
      </w:r>
      <w:r w:rsidR="007E253D" w:rsidRPr="00B5475F">
        <w:rPr>
          <w:rFonts w:ascii="Angsana New" w:hAnsi="Angsana New" w:hint="cs"/>
          <w:sz w:val="28"/>
          <w:szCs w:val="28"/>
          <w:cs/>
        </w:rPr>
        <w:t xml:space="preserve">จัดสรรกำไรสะสม ณ วันที่ </w:t>
      </w:r>
      <w:r w:rsidR="007E253D" w:rsidRPr="00DA1BE9">
        <w:rPr>
          <w:rFonts w:ascii="Angsana New" w:hAnsi="Angsana New"/>
          <w:sz w:val="28"/>
          <w:szCs w:val="28"/>
        </w:rPr>
        <w:t xml:space="preserve">31 </w:t>
      </w:r>
      <w:r w:rsidR="007E253D" w:rsidRPr="00B5475F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E253D" w:rsidRPr="00DA1BE9">
        <w:rPr>
          <w:rFonts w:ascii="Angsana New" w:hAnsi="Angsana New"/>
          <w:sz w:val="28"/>
          <w:szCs w:val="28"/>
        </w:rPr>
        <w:t xml:space="preserve">2567 </w:t>
      </w:r>
      <w:r w:rsidR="007E253D" w:rsidRPr="00B5475F">
        <w:rPr>
          <w:rFonts w:ascii="Angsana New" w:hAnsi="Angsana New"/>
          <w:sz w:val="28"/>
          <w:szCs w:val="28"/>
          <w:cs/>
        </w:rPr>
        <w:t xml:space="preserve">เป็นเงินปันผลในอัตราหุ้นละ </w:t>
      </w:r>
      <w:r w:rsidR="007E253D" w:rsidRPr="00DA1BE9">
        <w:rPr>
          <w:rFonts w:ascii="Angsana New" w:hAnsi="Angsana New"/>
          <w:sz w:val="28"/>
          <w:szCs w:val="28"/>
        </w:rPr>
        <w:t>0.0</w:t>
      </w:r>
      <w:r w:rsidR="007E253D" w:rsidRPr="00027121">
        <w:rPr>
          <w:rFonts w:ascii="Angsana New" w:hAnsi="Angsana New" w:hint="cs"/>
          <w:sz w:val="28"/>
          <w:szCs w:val="28"/>
        </w:rPr>
        <w:t>1</w:t>
      </w:r>
      <w:r w:rsidR="007E253D" w:rsidRPr="00DA1BE9">
        <w:rPr>
          <w:rFonts w:ascii="Angsana New" w:hAnsi="Angsana New"/>
          <w:sz w:val="28"/>
          <w:szCs w:val="28"/>
        </w:rPr>
        <w:t xml:space="preserve"> </w:t>
      </w:r>
      <w:r w:rsidR="007E253D" w:rsidRPr="00B5475F">
        <w:rPr>
          <w:rFonts w:ascii="Angsana New" w:hAnsi="Angsana New" w:hint="cs"/>
          <w:sz w:val="28"/>
          <w:szCs w:val="28"/>
          <w:cs/>
        </w:rPr>
        <w:t>บาท</w:t>
      </w:r>
      <w:r w:rsidR="007E253D" w:rsidRPr="00DA1BE9">
        <w:rPr>
          <w:rFonts w:ascii="Angsana New" w:hAnsi="Angsana New"/>
          <w:sz w:val="28"/>
          <w:szCs w:val="28"/>
        </w:rPr>
        <w:t xml:space="preserve"> </w:t>
      </w:r>
      <w:r w:rsidR="007E253D" w:rsidRPr="00B5475F">
        <w:rPr>
          <w:rFonts w:ascii="Angsana New" w:hAnsi="Angsana New"/>
          <w:sz w:val="28"/>
          <w:szCs w:val="28"/>
          <w:cs/>
        </w:rPr>
        <w:t xml:space="preserve">จำนวน </w:t>
      </w:r>
      <w:r w:rsidR="007E253D" w:rsidRPr="00DA1BE9">
        <w:rPr>
          <w:rFonts w:ascii="Angsana New" w:hAnsi="Angsana New"/>
          <w:sz w:val="28"/>
          <w:szCs w:val="28"/>
        </w:rPr>
        <w:t xml:space="preserve">149,510,000 </w:t>
      </w:r>
      <w:r w:rsidR="007E253D" w:rsidRPr="00B5475F">
        <w:rPr>
          <w:rFonts w:ascii="Angsana New" w:hAnsi="Angsana New"/>
          <w:sz w:val="28"/>
          <w:szCs w:val="28"/>
          <w:cs/>
        </w:rPr>
        <w:t xml:space="preserve">หุ้น </w:t>
      </w:r>
      <w:r w:rsidR="007E253D" w:rsidRPr="00B5475F">
        <w:rPr>
          <w:rFonts w:ascii="Angsana New" w:hAnsi="Angsana New" w:hint="cs"/>
          <w:sz w:val="28"/>
          <w:szCs w:val="28"/>
          <w:cs/>
        </w:rPr>
        <w:t>รวม</w:t>
      </w:r>
      <w:r w:rsidR="007E253D" w:rsidRPr="00B5475F">
        <w:rPr>
          <w:rFonts w:ascii="Angsana New" w:hAnsi="Angsana New"/>
          <w:sz w:val="28"/>
          <w:szCs w:val="28"/>
          <w:cs/>
        </w:rPr>
        <w:t xml:space="preserve">เป็นจำนวนเงิน </w:t>
      </w:r>
      <w:r w:rsidR="007E253D" w:rsidRPr="00DA1BE9">
        <w:rPr>
          <w:rFonts w:ascii="Angsana New" w:hAnsi="Angsana New"/>
          <w:sz w:val="28"/>
          <w:szCs w:val="28"/>
        </w:rPr>
        <w:t xml:space="preserve">1.49 </w:t>
      </w:r>
      <w:r w:rsidR="007E253D" w:rsidRPr="00B5475F">
        <w:rPr>
          <w:rFonts w:ascii="Angsana New" w:hAnsi="Angsana New"/>
          <w:sz w:val="28"/>
          <w:szCs w:val="28"/>
          <w:cs/>
        </w:rPr>
        <w:t>ล้านบาท และกำหนดจ่ายเงินปันผล</w:t>
      </w:r>
      <w:r w:rsidR="007E253D" w:rsidRPr="00B5475F">
        <w:rPr>
          <w:rFonts w:ascii="Angsana New" w:hAnsi="Angsana New" w:hint="cs"/>
          <w:sz w:val="28"/>
          <w:szCs w:val="28"/>
          <w:cs/>
        </w:rPr>
        <w:t xml:space="preserve">เป็นหุ้นสามัญของบริษัท จำนวนไม่เกิน </w:t>
      </w:r>
      <w:r w:rsidR="007E253D" w:rsidRPr="00DA1BE9">
        <w:rPr>
          <w:rFonts w:ascii="Angsana New" w:hAnsi="Angsana New"/>
          <w:sz w:val="28"/>
          <w:szCs w:val="28"/>
        </w:rPr>
        <w:t xml:space="preserve">2,990,200 </w:t>
      </w:r>
      <w:r w:rsidR="007E253D" w:rsidRPr="00B5475F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="007E253D" w:rsidRPr="00DA1BE9">
        <w:rPr>
          <w:rFonts w:ascii="Angsana New" w:hAnsi="Angsana New"/>
          <w:sz w:val="28"/>
          <w:szCs w:val="28"/>
        </w:rPr>
        <w:t xml:space="preserve">1 </w:t>
      </w:r>
      <w:r w:rsidR="007E253D" w:rsidRPr="00B5475F">
        <w:rPr>
          <w:rFonts w:ascii="Angsana New" w:hAnsi="Angsana New" w:hint="cs"/>
          <w:sz w:val="28"/>
          <w:szCs w:val="28"/>
          <w:cs/>
        </w:rPr>
        <w:t xml:space="preserve">บาท ในอัตราส่วน </w:t>
      </w:r>
      <w:r w:rsidR="007E253D" w:rsidRPr="00DA1BE9">
        <w:rPr>
          <w:rFonts w:ascii="Angsana New" w:hAnsi="Angsana New"/>
          <w:sz w:val="28"/>
          <w:szCs w:val="28"/>
        </w:rPr>
        <w:t xml:space="preserve">50 </w:t>
      </w:r>
      <w:r w:rsidR="007E253D" w:rsidRPr="00B5475F">
        <w:rPr>
          <w:rFonts w:ascii="Angsana New" w:hAnsi="Angsana New" w:hint="cs"/>
          <w:sz w:val="28"/>
          <w:szCs w:val="28"/>
          <w:cs/>
        </w:rPr>
        <w:t xml:space="preserve">หุ้นเดิมต่อ </w:t>
      </w:r>
      <w:r w:rsidR="007E253D" w:rsidRPr="00DA1BE9">
        <w:rPr>
          <w:rFonts w:ascii="Angsana New" w:hAnsi="Angsana New"/>
          <w:sz w:val="28"/>
          <w:szCs w:val="28"/>
        </w:rPr>
        <w:t xml:space="preserve">1 </w:t>
      </w:r>
      <w:r w:rsidR="007E253D" w:rsidRPr="00B5475F">
        <w:rPr>
          <w:rFonts w:ascii="Angsana New" w:hAnsi="Angsana New" w:hint="cs"/>
          <w:sz w:val="28"/>
          <w:szCs w:val="28"/>
          <w:cs/>
        </w:rPr>
        <w:t>หุ้นปันผล (</w:t>
      </w:r>
      <w:r w:rsidR="007E253D" w:rsidRPr="00DA1BE9">
        <w:rPr>
          <w:rFonts w:ascii="Angsana New" w:hAnsi="Angsana New"/>
          <w:sz w:val="28"/>
          <w:szCs w:val="28"/>
        </w:rPr>
        <w:t>50:1</w:t>
      </w:r>
      <w:r w:rsidR="007E253D" w:rsidRPr="00027121">
        <w:rPr>
          <w:rFonts w:ascii="Angsana New" w:hAnsi="Angsana New" w:hint="cs"/>
          <w:sz w:val="28"/>
          <w:szCs w:val="28"/>
        </w:rPr>
        <w:t>)</w:t>
      </w:r>
      <w:r w:rsidR="007E253D" w:rsidRPr="00DA1BE9">
        <w:rPr>
          <w:rFonts w:ascii="Angsana New" w:hAnsi="Angsana New"/>
          <w:sz w:val="28"/>
          <w:szCs w:val="28"/>
        </w:rPr>
        <w:t xml:space="preserve"> </w:t>
      </w:r>
      <w:r w:rsidR="007E253D" w:rsidRPr="00B5475F">
        <w:rPr>
          <w:rFonts w:ascii="Angsana New" w:hAnsi="Angsana New" w:hint="cs"/>
          <w:sz w:val="28"/>
          <w:szCs w:val="28"/>
          <w:cs/>
        </w:rPr>
        <w:t xml:space="preserve">คิดเป็นเงินปันผลจ่าย ในอัตราหุ้นละ </w:t>
      </w:r>
      <w:r w:rsidR="007E253D" w:rsidRPr="00DA1BE9">
        <w:rPr>
          <w:rFonts w:ascii="Angsana New" w:hAnsi="Angsana New"/>
          <w:sz w:val="28"/>
          <w:szCs w:val="28"/>
        </w:rPr>
        <w:t xml:space="preserve">0.02 </w:t>
      </w:r>
      <w:r w:rsidR="007E253D" w:rsidRPr="00B5475F">
        <w:rPr>
          <w:rFonts w:ascii="Angsana New" w:hAnsi="Angsana New" w:hint="cs"/>
          <w:sz w:val="28"/>
          <w:szCs w:val="28"/>
          <w:cs/>
        </w:rPr>
        <w:t xml:space="preserve">บาท รวมคิดเป็นจำนวนเงิน </w:t>
      </w:r>
      <w:r w:rsidR="007E253D" w:rsidRPr="00DA1BE9">
        <w:rPr>
          <w:rFonts w:ascii="Angsana New" w:hAnsi="Angsana New"/>
          <w:sz w:val="28"/>
          <w:szCs w:val="28"/>
        </w:rPr>
        <w:t xml:space="preserve">2.99 </w:t>
      </w:r>
      <w:r w:rsidR="007E253D" w:rsidRPr="00B5475F">
        <w:rPr>
          <w:rFonts w:ascii="Angsana New" w:hAnsi="Angsana New" w:hint="cs"/>
          <w:sz w:val="28"/>
          <w:szCs w:val="28"/>
          <w:cs/>
        </w:rPr>
        <w:t xml:space="preserve">ล้านบาท รวมการจ่ายปันผลในรูปแบบเงินสดและหุ้นปันผล เท่ากับอัตรา หุ้นละ </w:t>
      </w:r>
      <w:r w:rsidR="007E253D" w:rsidRPr="00DA1BE9">
        <w:rPr>
          <w:rFonts w:ascii="Angsana New" w:hAnsi="Angsana New"/>
          <w:sz w:val="28"/>
          <w:szCs w:val="28"/>
        </w:rPr>
        <w:t xml:space="preserve">0.03 </w:t>
      </w:r>
      <w:r w:rsidR="007E253D" w:rsidRPr="00B5475F">
        <w:rPr>
          <w:rFonts w:ascii="Angsana New" w:hAnsi="Angsana New" w:hint="cs"/>
          <w:sz w:val="28"/>
          <w:szCs w:val="28"/>
          <w:cs/>
        </w:rPr>
        <w:t xml:space="preserve">บาท คิดเป็นเงินปันผลรวมทั้งสิ้น </w:t>
      </w:r>
      <w:r w:rsidR="007E253D" w:rsidRPr="00DA1BE9">
        <w:rPr>
          <w:rFonts w:ascii="Angsana New" w:hAnsi="Angsana New"/>
          <w:sz w:val="28"/>
          <w:szCs w:val="28"/>
        </w:rPr>
        <w:t xml:space="preserve">4.48 </w:t>
      </w:r>
      <w:r w:rsidR="007E253D" w:rsidRPr="00B5475F">
        <w:rPr>
          <w:rFonts w:ascii="Angsana New" w:hAnsi="Angsana New" w:hint="cs"/>
          <w:sz w:val="28"/>
          <w:szCs w:val="28"/>
          <w:cs/>
        </w:rPr>
        <w:t>ล้านบาท และจ่ายเงินปันผล</w:t>
      </w:r>
      <w:r w:rsidR="007E253D" w:rsidRPr="00B5475F">
        <w:rPr>
          <w:rFonts w:ascii="Angsana New" w:hAnsi="Angsana New"/>
          <w:sz w:val="28"/>
          <w:szCs w:val="28"/>
          <w:cs/>
        </w:rPr>
        <w:t xml:space="preserve">ในวันที่ </w:t>
      </w:r>
      <w:r w:rsidR="007E253D" w:rsidRPr="00DA1BE9">
        <w:rPr>
          <w:rFonts w:ascii="Angsana New" w:hAnsi="Angsana New"/>
          <w:sz w:val="28"/>
          <w:szCs w:val="28"/>
        </w:rPr>
        <w:t xml:space="preserve">27 </w:t>
      </w:r>
      <w:r w:rsidR="007E253D" w:rsidRPr="00B5475F">
        <w:rPr>
          <w:rFonts w:ascii="Angsana New" w:hAnsi="Angsana New"/>
          <w:sz w:val="28"/>
          <w:szCs w:val="28"/>
          <w:cs/>
        </w:rPr>
        <w:t xml:space="preserve">พฤษภาคม </w:t>
      </w:r>
      <w:r w:rsidR="007E253D" w:rsidRPr="00DA1BE9">
        <w:rPr>
          <w:rFonts w:ascii="Angsana New" w:hAnsi="Angsana New"/>
          <w:sz w:val="28"/>
          <w:szCs w:val="28"/>
        </w:rPr>
        <w:t>2568</w:t>
      </w:r>
    </w:p>
    <w:p w14:paraId="7922C812" w14:textId="37F3B113" w:rsidR="00027121" w:rsidRPr="00027121" w:rsidRDefault="00027121" w:rsidP="00027121">
      <w:pPr>
        <w:pStyle w:val="a9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B5475F">
        <w:rPr>
          <w:rFonts w:ascii="Angsana New" w:hAnsi="Angsana New"/>
          <w:sz w:val="28"/>
          <w:szCs w:val="28"/>
          <w:cs/>
        </w:rPr>
        <w:t>ทุนสำรองตามกฎหมาย</w:t>
      </w:r>
    </w:p>
    <w:p w14:paraId="62CCBD0D" w14:textId="466255B9" w:rsidR="00027121" w:rsidRPr="00DA1BE9" w:rsidRDefault="00027121" w:rsidP="00027121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B5475F">
        <w:rPr>
          <w:rFonts w:ascii="Angsana New" w:hAnsi="Angsan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027121">
        <w:rPr>
          <w:rFonts w:ascii="Angsana New" w:hAnsi="Angsana New"/>
          <w:sz w:val="28"/>
          <w:szCs w:val="28"/>
        </w:rPr>
        <w:t xml:space="preserve">2535 </w:t>
      </w:r>
      <w:r w:rsidRPr="00B5475F">
        <w:rPr>
          <w:rFonts w:ascii="Angsana New" w:hAnsi="Angsana New"/>
          <w:sz w:val="28"/>
          <w:szCs w:val="28"/>
          <w:cs/>
        </w:rPr>
        <w:t xml:space="preserve">มาตรา </w:t>
      </w:r>
      <w:r w:rsidRPr="00027121">
        <w:rPr>
          <w:rFonts w:ascii="Angsana New" w:hAnsi="Angsana New"/>
          <w:sz w:val="28"/>
          <w:szCs w:val="28"/>
        </w:rPr>
        <w:t xml:space="preserve">116 </w:t>
      </w:r>
      <w:r w:rsidRPr="00B5475F">
        <w:rPr>
          <w:rFonts w:ascii="Angsana New" w:hAnsi="Angsana New"/>
          <w:sz w:val="28"/>
          <w:szCs w:val="28"/>
          <w:cs/>
        </w:rPr>
        <w:t xml:space="preserve">บริษัทจะต้องจัดสรรทุนสำรอง  (“ทุนสำรองตามกฎหมาย”) อย่างน้อยร้อยละ </w:t>
      </w:r>
      <w:r w:rsidRPr="00027121">
        <w:rPr>
          <w:rFonts w:ascii="Angsana New" w:hAnsi="Angsana New"/>
          <w:sz w:val="28"/>
          <w:szCs w:val="28"/>
        </w:rPr>
        <w:t xml:space="preserve">5 </w:t>
      </w:r>
      <w:r w:rsidRPr="00B5475F">
        <w:rPr>
          <w:rFonts w:ascii="Angsana New" w:hAnsi="Angsana New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จนกว่าทุนสำรองดังกล่าวมีจำนวนไม่น้อยกว่าร้อยละ </w:t>
      </w:r>
      <w:r w:rsidRPr="00027121">
        <w:rPr>
          <w:rFonts w:ascii="Angsana New" w:hAnsi="Angsana New"/>
          <w:sz w:val="28"/>
          <w:szCs w:val="28"/>
        </w:rPr>
        <w:t xml:space="preserve">10 </w:t>
      </w:r>
      <w:r w:rsidRPr="00B5475F">
        <w:rPr>
          <w:rFonts w:ascii="Angsana New" w:hAnsi="Angsana New"/>
          <w:sz w:val="28"/>
          <w:szCs w:val="28"/>
          <w:cs/>
        </w:rPr>
        <w:t>ของทุนจดทะเบียน ทุนสำรองนี้จะนำไปจ่ายเป็นเงินปันผลไม่ได้</w:t>
      </w:r>
    </w:p>
    <w:p w14:paraId="31D92199" w14:textId="06AAB07A" w:rsidR="000E2BB4" w:rsidRPr="00FB4103" w:rsidRDefault="000E2BB4" w:rsidP="00EB3984">
      <w:pPr>
        <w:pStyle w:val="a9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B5475F">
        <w:rPr>
          <w:rFonts w:ascii="Angsana New" w:hAnsi="Angsana New"/>
          <w:sz w:val="28"/>
          <w:szCs w:val="28"/>
          <w:cs/>
        </w:rPr>
        <w:t>กำไร (ขาดทุน) เบ็ดเสร็จอื่น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64"/>
        <w:gridCol w:w="1245"/>
        <w:gridCol w:w="275"/>
        <w:gridCol w:w="1118"/>
        <w:gridCol w:w="275"/>
        <w:gridCol w:w="1341"/>
      </w:tblGrid>
      <w:tr w:rsidR="00B637ED" w:rsidRPr="00D566CF" w14:paraId="52578105" w14:textId="77777777" w:rsidTr="003039F9">
        <w:trPr>
          <w:trHeight w:val="397"/>
          <w:tblHeader/>
        </w:trPr>
        <w:tc>
          <w:tcPr>
            <w:tcW w:w="2789" w:type="pct"/>
          </w:tcPr>
          <w:p w14:paraId="2F2AD076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11" w:type="pct"/>
            <w:gridSpan w:val="5"/>
            <w:vAlign w:val="bottom"/>
          </w:tcPr>
          <w:p w14:paraId="188C1D94" w14:textId="77777777" w:rsidR="00B637ED" w:rsidRPr="00B5475F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637ED" w:rsidRPr="00D566CF" w14:paraId="209BFC75" w14:textId="77777777" w:rsidTr="003039F9">
        <w:trPr>
          <w:trHeight w:val="397"/>
          <w:tblHeader/>
        </w:trPr>
        <w:tc>
          <w:tcPr>
            <w:tcW w:w="2789" w:type="pct"/>
          </w:tcPr>
          <w:p w14:paraId="01FD76E2" w14:textId="77777777" w:rsidR="00B637ED" w:rsidRPr="00D566CF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1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67C50" w14:textId="2328FB77" w:rsidR="00B637ED" w:rsidRPr="00D566CF" w:rsidRDefault="00F63FAF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สำหรับงวด</w:t>
            </w:r>
            <w:r w:rsidR="00854B0A" w:rsidRPr="00B5475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เก้า</w:t>
            </w:r>
            <w:r w:rsidR="00290130" w:rsidRPr="00B5475F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สิ้นสุดวันที่</w:t>
            </w:r>
            <w:r w:rsidR="006D5140"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31534D" w:rsidRPr="00E50F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54B0A" w:rsidRPr="00B5475F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31534D" w:rsidRPr="00B5475F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C54856"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C54856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BD3632" w:rsidRPr="00456B38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</w:tr>
      <w:tr w:rsidR="00B637ED" w:rsidRPr="00D566CF" w14:paraId="251799B5" w14:textId="77777777" w:rsidTr="000E5FE1">
        <w:trPr>
          <w:trHeight w:val="397"/>
          <w:tblHeader/>
        </w:trPr>
        <w:tc>
          <w:tcPr>
            <w:tcW w:w="2789" w:type="pct"/>
          </w:tcPr>
          <w:p w14:paraId="1B30D492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vAlign w:val="bottom"/>
          </w:tcPr>
          <w:p w14:paraId="3B57A421" w14:textId="77777777" w:rsidR="00B637ED" w:rsidRPr="00D566CF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tcBorders>
              <w:top w:val="single" w:sz="4" w:space="0" w:color="auto"/>
            </w:tcBorders>
            <w:vAlign w:val="bottom"/>
          </w:tcPr>
          <w:p w14:paraId="2C405D95" w14:textId="77777777" w:rsidR="00B637ED" w:rsidRPr="00D566CF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vAlign w:val="bottom"/>
          </w:tcPr>
          <w:p w14:paraId="3C52DD91" w14:textId="77777777" w:rsidR="00B637ED" w:rsidRPr="00B5475F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3" w:type="pct"/>
            <w:tcBorders>
              <w:top w:val="single" w:sz="4" w:space="0" w:color="auto"/>
            </w:tcBorders>
            <w:vAlign w:val="bottom"/>
          </w:tcPr>
          <w:p w14:paraId="520AE59B" w14:textId="77777777" w:rsidR="00B637ED" w:rsidRPr="00D566CF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bottom"/>
          </w:tcPr>
          <w:p w14:paraId="071754A9" w14:textId="77777777" w:rsidR="00B637ED" w:rsidRPr="00D566CF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4B9F8B5D" w14:textId="77777777" w:rsidTr="000E5FE1">
        <w:trPr>
          <w:trHeight w:val="397"/>
          <w:tblHeader/>
        </w:trPr>
        <w:tc>
          <w:tcPr>
            <w:tcW w:w="2789" w:type="pct"/>
            <w:vAlign w:val="bottom"/>
          </w:tcPr>
          <w:p w14:paraId="15708514" w14:textId="77777777" w:rsidR="00B637ED" w:rsidRPr="00D566CF" w:rsidRDefault="00B637ED" w:rsidP="002071FD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vAlign w:val="bottom"/>
          </w:tcPr>
          <w:p w14:paraId="18AE1F51" w14:textId="77777777" w:rsidR="00B637ED" w:rsidRPr="00D566CF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3" w:type="pct"/>
            <w:vAlign w:val="bottom"/>
          </w:tcPr>
          <w:p w14:paraId="6AF4321A" w14:textId="77777777" w:rsidR="00B637ED" w:rsidRPr="00D566CF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3532FAD2" w14:textId="77777777" w:rsidR="00B637ED" w:rsidRPr="00D566CF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3" w:type="pct"/>
            <w:vAlign w:val="bottom"/>
          </w:tcPr>
          <w:p w14:paraId="7FCD0900" w14:textId="77777777" w:rsidR="00B637ED" w:rsidRPr="00D566CF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vAlign w:val="bottom"/>
          </w:tcPr>
          <w:p w14:paraId="77DF4679" w14:textId="77777777" w:rsidR="00B637ED" w:rsidRPr="00D566CF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B637ED" w:rsidRPr="00D566CF" w14:paraId="282D2CD9" w14:textId="77777777" w:rsidTr="000E5FE1">
        <w:trPr>
          <w:trHeight w:val="397"/>
        </w:trPr>
        <w:tc>
          <w:tcPr>
            <w:tcW w:w="2789" w:type="pct"/>
            <w:vAlign w:val="bottom"/>
          </w:tcPr>
          <w:p w14:paraId="42B24EEB" w14:textId="77777777" w:rsidR="00B637ED" w:rsidRPr="00B5475F" w:rsidRDefault="00B637ED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right="-36" w:firstLine="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4D8A68EF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</w:tcPr>
          <w:p w14:paraId="51E87150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5D4FF7C2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</w:tcPr>
          <w:p w14:paraId="5FE0A451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480CA545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04A3CCB2" w14:textId="77777777" w:rsidTr="000E5FE1">
        <w:trPr>
          <w:trHeight w:val="397"/>
        </w:trPr>
        <w:tc>
          <w:tcPr>
            <w:tcW w:w="2789" w:type="pct"/>
            <w:vAlign w:val="bottom"/>
          </w:tcPr>
          <w:p w14:paraId="681E4012" w14:textId="77777777" w:rsidR="00B637ED" w:rsidRPr="00D566CF" w:rsidRDefault="00B637ED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647" w:type="pct"/>
          </w:tcPr>
          <w:p w14:paraId="6B8CD811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</w:tcPr>
          <w:p w14:paraId="1549E2BD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</w:tcPr>
          <w:p w14:paraId="4E8C2920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</w:tcPr>
          <w:p w14:paraId="7212A0DD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7" w:type="pct"/>
          </w:tcPr>
          <w:p w14:paraId="4FB2423C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49D0619D" w14:textId="77777777" w:rsidTr="000E5FE1">
        <w:trPr>
          <w:trHeight w:val="397"/>
        </w:trPr>
        <w:tc>
          <w:tcPr>
            <w:tcW w:w="2789" w:type="pct"/>
            <w:vAlign w:val="bottom"/>
          </w:tcPr>
          <w:p w14:paraId="1AF0746D" w14:textId="77777777" w:rsidR="00B637ED" w:rsidRPr="00B5475F" w:rsidRDefault="00B637ED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47" w:type="pct"/>
          </w:tcPr>
          <w:p w14:paraId="15AF3013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</w:tcPr>
          <w:p w14:paraId="7CD3FE66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</w:tcPr>
          <w:p w14:paraId="6BD3836A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</w:tcPr>
          <w:p w14:paraId="2C657D29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7" w:type="pct"/>
          </w:tcPr>
          <w:p w14:paraId="4C7F46EA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2F1C7636" w14:textId="77777777" w:rsidTr="000E5FE1">
        <w:trPr>
          <w:trHeight w:val="397"/>
        </w:trPr>
        <w:tc>
          <w:tcPr>
            <w:tcW w:w="2789" w:type="pct"/>
            <w:vAlign w:val="bottom"/>
          </w:tcPr>
          <w:p w14:paraId="5A3D9F5F" w14:textId="313D5CE4" w:rsidR="00B637ED" w:rsidRPr="00D566CF" w:rsidRDefault="00B637ED" w:rsidP="00EB3984">
            <w:pPr>
              <w:pStyle w:val="afd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hanging="14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</w:t>
            </w:r>
            <w:r w:rsidR="00854B0A" w:rsidRPr="00B5475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(ขาดทุน) </w:t>
            </w: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เบ็ดเสร็จอื่นจากบริษัทร่วม</w:t>
            </w:r>
          </w:p>
        </w:tc>
        <w:tc>
          <w:tcPr>
            <w:tcW w:w="647" w:type="pct"/>
            <w:vAlign w:val="bottom"/>
          </w:tcPr>
          <w:p w14:paraId="0917E977" w14:textId="6EECDAFA" w:rsidR="00B637ED" w:rsidRPr="007E30DD" w:rsidRDefault="00B5475F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43" w:type="pct"/>
            <w:vAlign w:val="bottom"/>
          </w:tcPr>
          <w:p w14:paraId="7564278F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14:paraId="1E4E9508" w14:textId="15A75451" w:rsidR="00B637ED" w:rsidRPr="00846E25" w:rsidRDefault="00496AB3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47B825F4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7E94D781" w14:textId="324BAF2A" w:rsidR="00B637ED" w:rsidRPr="00B5475F" w:rsidRDefault="00B5475F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</w:tr>
      <w:tr w:rsidR="00B637ED" w:rsidRPr="00D566CF" w14:paraId="4574C1A6" w14:textId="77777777" w:rsidTr="000E5FE1">
        <w:trPr>
          <w:trHeight w:val="397"/>
        </w:trPr>
        <w:tc>
          <w:tcPr>
            <w:tcW w:w="2789" w:type="pct"/>
            <w:vAlign w:val="bottom"/>
          </w:tcPr>
          <w:p w14:paraId="71EFC351" w14:textId="77777777" w:rsidR="00B637ED" w:rsidRPr="00B5475F" w:rsidRDefault="00B637ED" w:rsidP="002071FD">
            <w:pPr>
              <w:ind w:left="118" w:firstLine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647" w:type="pct"/>
            <w:vAlign w:val="center"/>
          </w:tcPr>
          <w:p w14:paraId="1624E221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center"/>
          </w:tcPr>
          <w:p w14:paraId="2003CE74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14:paraId="4D13F009" w14:textId="77777777" w:rsidR="00B637ED" w:rsidRPr="00B5475F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center"/>
          </w:tcPr>
          <w:p w14:paraId="10EC7671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7" w:type="pct"/>
            <w:vAlign w:val="center"/>
          </w:tcPr>
          <w:p w14:paraId="5A88997A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431B6C01" w14:textId="77777777" w:rsidTr="000E5FE1">
        <w:trPr>
          <w:trHeight w:val="397"/>
        </w:trPr>
        <w:tc>
          <w:tcPr>
            <w:tcW w:w="2789" w:type="pct"/>
            <w:vAlign w:val="bottom"/>
          </w:tcPr>
          <w:p w14:paraId="2B35DF76" w14:textId="77777777" w:rsidR="00B637ED" w:rsidRPr="00D566CF" w:rsidRDefault="00B637ED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47" w:type="pct"/>
            <w:vAlign w:val="center"/>
          </w:tcPr>
          <w:p w14:paraId="4CCA89C2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center"/>
          </w:tcPr>
          <w:p w14:paraId="1113B3CB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14:paraId="3BE51DD5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center"/>
          </w:tcPr>
          <w:p w14:paraId="5FB638DD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7" w:type="pct"/>
            <w:vAlign w:val="center"/>
          </w:tcPr>
          <w:p w14:paraId="6CB050DF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3B4922AE" w14:textId="77777777" w:rsidTr="000E5FE1">
        <w:trPr>
          <w:trHeight w:val="397"/>
        </w:trPr>
        <w:tc>
          <w:tcPr>
            <w:tcW w:w="2789" w:type="pct"/>
            <w:vAlign w:val="bottom"/>
          </w:tcPr>
          <w:p w14:paraId="0E0B38E9" w14:textId="46B83C90" w:rsidR="00B637ED" w:rsidRPr="00D566CF" w:rsidRDefault="00B637ED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 (ขาดทุน) จากการวัดมูลค่ายุติธรรม - หลักทรัพย์จด</w:t>
            </w:r>
          </w:p>
        </w:tc>
        <w:tc>
          <w:tcPr>
            <w:tcW w:w="647" w:type="pct"/>
            <w:vAlign w:val="bottom"/>
          </w:tcPr>
          <w:p w14:paraId="5F92EE40" w14:textId="77777777" w:rsidR="00B637ED" w:rsidRPr="00B5475F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22CB0284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14:paraId="612C3FB1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79945CE9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BBD6143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E5FE1" w:rsidRPr="00D566CF" w14:paraId="21077203" w14:textId="77777777" w:rsidTr="000E5FE1">
        <w:trPr>
          <w:trHeight w:val="397"/>
        </w:trPr>
        <w:tc>
          <w:tcPr>
            <w:tcW w:w="2789" w:type="pct"/>
            <w:vAlign w:val="bottom"/>
          </w:tcPr>
          <w:p w14:paraId="7FC430CB" w14:textId="77777777" w:rsidR="000E5FE1" w:rsidRPr="00B5475F" w:rsidRDefault="000E5FE1" w:rsidP="000E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1" w:firstLine="20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ทะเบียนในตลาดหลักทรัพย์</w:t>
            </w:r>
          </w:p>
        </w:tc>
        <w:tc>
          <w:tcPr>
            <w:tcW w:w="647" w:type="pct"/>
            <w:vAlign w:val="bottom"/>
          </w:tcPr>
          <w:p w14:paraId="2490D5CE" w14:textId="49DF7CF1" w:rsidR="000E5FE1" w:rsidRPr="00B5475F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(1,035)</w:t>
            </w:r>
          </w:p>
        </w:tc>
        <w:tc>
          <w:tcPr>
            <w:tcW w:w="143" w:type="pct"/>
            <w:vAlign w:val="bottom"/>
          </w:tcPr>
          <w:p w14:paraId="636715A1" w14:textId="77777777" w:rsidR="000E5FE1" w:rsidRPr="00846E25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14:paraId="04B59A82" w14:textId="1DC916B9" w:rsidR="000E5FE1" w:rsidRPr="00B5475F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207</w:t>
            </w:r>
          </w:p>
        </w:tc>
        <w:tc>
          <w:tcPr>
            <w:tcW w:w="143" w:type="pct"/>
            <w:vAlign w:val="bottom"/>
          </w:tcPr>
          <w:p w14:paraId="45F5189C" w14:textId="77777777" w:rsidR="000E5FE1" w:rsidRPr="00846E25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66BDF907" w14:textId="467983A2" w:rsidR="000E5FE1" w:rsidRPr="00B5475F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(828)</w:t>
            </w:r>
          </w:p>
        </w:tc>
      </w:tr>
      <w:tr w:rsidR="000E5FE1" w:rsidRPr="00D566CF" w14:paraId="69F103E2" w14:textId="77777777" w:rsidTr="000E5FE1">
        <w:trPr>
          <w:trHeight w:val="397"/>
        </w:trPr>
        <w:tc>
          <w:tcPr>
            <w:tcW w:w="2789" w:type="pct"/>
            <w:vAlign w:val="bottom"/>
          </w:tcPr>
          <w:p w14:paraId="56F65DCD" w14:textId="49F3FAC1" w:rsidR="000E5FE1" w:rsidRPr="00D566CF" w:rsidRDefault="000E5FE1" w:rsidP="000E5FE1">
            <w:pPr>
              <w:tabs>
                <w:tab w:val="clear" w:pos="454"/>
                <w:tab w:val="left" w:pos="567"/>
                <w:tab w:val="left" w:pos="601"/>
              </w:tabs>
              <w:ind w:left="118" w:firstLine="4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2712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(</w:t>
            </w:r>
            <w:r w:rsidRPr="00B5475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ขาดทุน) </w:t>
            </w:r>
            <w:r w:rsidRPr="00B5475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</w:t>
            </w:r>
            <w:r w:rsidRPr="00B5475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796BA5" w14:textId="336533D2" w:rsidR="000E5FE1" w:rsidRPr="00B5475F" w:rsidRDefault="000E5FE1" w:rsidP="000E5FE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(1,03</w:t>
            </w:r>
            <w:r w:rsidR="00B5475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3" w:type="pct"/>
            <w:vAlign w:val="center"/>
          </w:tcPr>
          <w:p w14:paraId="0123818C" w14:textId="77777777" w:rsidR="000E5FE1" w:rsidRPr="00846E25" w:rsidRDefault="000E5FE1" w:rsidP="000E5FE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2D7ADA" w14:textId="441540DE" w:rsidR="000E5FE1" w:rsidRPr="00B5475F" w:rsidRDefault="000E5FE1" w:rsidP="000E5FE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207</w:t>
            </w:r>
          </w:p>
        </w:tc>
        <w:tc>
          <w:tcPr>
            <w:tcW w:w="143" w:type="pct"/>
            <w:vAlign w:val="center"/>
          </w:tcPr>
          <w:p w14:paraId="4DCED05E" w14:textId="77777777" w:rsidR="000E5FE1" w:rsidRPr="00846E25" w:rsidRDefault="000E5FE1" w:rsidP="000E5FE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1C7CEB" w14:textId="2B120892" w:rsidR="000E5FE1" w:rsidRPr="00B5475F" w:rsidRDefault="000E5FE1" w:rsidP="000E5FE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(82</w:t>
            </w:r>
            <w:r w:rsidR="00B5475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0E5FE1" w:rsidRPr="00D566CF" w14:paraId="1908ECE7" w14:textId="77777777" w:rsidTr="000E5FE1">
        <w:trPr>
          <w:trHeight w:val="397"/>
        </w:trPr>
        <w:tc>
          <w:tcPr>
            <w:tcW w:w="2789" w:type="pct"/>
          </w:tcPr>
          <w:p w14:paraId="5E2EDE00" w14:textId="77777777" w:rsidR="000E5FE1" w:rsidRPr="00B5475F" w:rsidRDefault="000E5FE1" w:rsidP="000E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vAlign w:val="center"/>
          </w:tcPr>
          <w:p w14:paraId="47078B3A" w14:textId="77777777" w:rsidR="000E5FE1" w:rsidRPr="00D566CF" w:rsidRDefault="000E5FE1" w:rsidP="000E5FE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center"/>
          </w:tcPr>
          <w:p w14:paraId="07751920" w14:textId="77777777" w:rsidR="000E5FE1" w:rsidRPr="00D566CF" w:rsidRDefault="000E5FE1" w:rsidP="000E5FE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vAlign w:val="center"/>
          </w:tcPr>
          <w:p w14:paraId="32518710" w14:textId="77777777" w:rsidR="000E5FE1" w:rsidRPr="00D566CF" w:rsidRDefault="000E5FE1" w:rsidP="000E5FE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center"/>
          </w:tcPr>
          <w:p w14:paraId="7CB7519E" w14:textId="77777777" w:rsidR="000E5FE1" w:rsidRPr="00D566CF" w:rsidRDefault="000E5FE1" w:rsidP="000E5FE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center"/>
          </w:tcPr>
          <w:p w14:paraId="1FC30E51" w14:textId="77777777" w:rsidR="000E5FE1" w:rsidRPr="00D566CF" w:rsidRDefault="000E5FE1" w:rsidP="000E5FE1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E5FE1" w:rsidRPr="00D566CF" w14:paraId="5E7CF43F" w14:textId="77777777" w:rsidTr="000E5FE1">
        <w:trPr>
          <w:trHeight w:val="397"/>
        </w:trPr>
        <w:tc>
          <w:tcPr>
            <w:tcW w:w="2789" w:type="pct"/>
            <w:vAlign w:val="bottom"/>
          </w:tcPr>
          <w:p w14:paraId="664E616B" w14:textId="34F4D0B4" w:rsidR="000E5FE1" w:rsidRPr="00B5475F" w:rsidRDefault="000E5FE1" w:rsidP="000E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647" w:type="pct"/>
            <w:vAlign w:val="center"/>
          </w:tcPr>
          <w:p w14:paraId="67FC458C" w14:textId="77777777" w:rsidR="000E5FE1" w:rsidRPr="00D566CF" w:rsidRDefault="000E5FE1" w:rsidP="000E5FE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center"/>
          </w:tcPr>
          <w:p w14:paraId="5404F97B" w14:textId="77777777" w:rsidR="000E5FE1" w:rsidRPr="00D566CF" w:rsidRDefault="000E5FE1" w:rsidP="000E5FE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14:paraId="5DE3B38E" w14:textId="77777777" w:rsidR="000E5FE1" w:rsidRPr="00D566CF" w:rsidRDefault="000E5FE1" w:rsidP="000E5FE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center"/>
          </w:tcPr>
          <w:p w14:paraId="036C408E" w14:textId="77777777" w:rsidR="000E5FE1" w:rsidRPr="00D566CF" w:rsidRDefault="000E5FE1" w:rsidP="000E5FE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7" w:type="pct"/>
            <w:vAlign w:val="center"/>
          </w:tcPr>
          <w:p w14:paraId="6AF545A0" w14:textId="77777777" w:rsidR="000E5FE1" w:rsidRPr="00D566CF" w:rsidRDefault="000E5FE1" w:rsidP="000E5FE1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E5FE1" w:rsidRPr="00D566CF" w14:paraId="082B69E0" w14:textId="77777777" w:rsidTr="000E5FE1">
        <w:trPr>
          <w:trHeight w:val="397"/>
        </w:trPr>
        <w:tc>
          <w:tcPr>
            <w:tcW w:w="2789" w:type="pct"/>
            <w:vAlign w:val="bottom"/>
          </w:tcPr>
          <w:p w14:paraId="7AB30F17" w14:textId="2EF74DA7" w:rsidR="000E5FE1" w:rsidRPr="00B5475F" w:rsidRDefault="000E5FE1" w:rsidP="000E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47" w:type="pct"/>
            <w:vAlign w:val="center"/>
          </w:tcPr>
          <w:p w14:paraId="4256EF60" w14:textId="77777777" w:rsidR="000E5FE1" w:rsidRPr="00D566CF" w:rsidRDefault="000E5FE1" w:rsidP="000E5FE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center"/>
          </w:tcPr>
          <w:p w14:paraId="1C29FFD5" w14:textId="77777777" w:rsidR="000E5FE1" w:rsidRPr="00D566CF" w:rsidRDefault="000E5FE1" w:rsidP="000E5FE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14:paraId="12484C93" w14:textId="77777777" w:rsidR="000E5FE1" w:rsidRPr="00B5475F" w:rsidRDefault="000E5FE1" w:rsidP="000E5FE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center"/>
          </w:tcPr>
          <w:p w14:paraId="7AAE4DBC" w14:textId="77777777" w:rsidR="000E5FE1" w:rsidRPr="00D566CF" w:rsidRDefault="000E5FE1" w:rsidP="000E5FE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7" w:type="pct"/>
            <w:vAlign w:val="center"/>
          </w:tcPr>
          <w:p w14:paraId="0BE91731" w14:textId="77777777" w:rsidR="000E5FE1" w:rsidRPr="00D566CF" w:rsidRDefault="000E5FE1" w:rsidP="000E5FE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E5FE1" w:rsidRPr="00D566CF" w14:paraId="7F7FE69C" w14:textId="77777777" w:rsidTr="000E5FE1">
        <w:trPr>
          <w:trHeight w:val="397"/>
        </w:trPr>
        <w:tc>
          <w:tcPr>
            <w:tcW w:w="2789" w:type="pct"/>
            <w:vAlign w:val="bottom"/>
          </w:tcPr>
          <w:p w14:paraId="04897D43" w14:textId="606AC55A" w:rsidR="000E5FE1" w:rsidRPr="00B5475F" w:rsidRDefault="000E5FE1" w:rsidP="000E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47" w:type="pct"/>
            <w:vAlign w:val="center"/>
          </w:tcPr>
          <w:p w14:paraId="29972060" w14:textId="77777777" w:rsidR="000E5FE1" w:rsidRPr="00D566CF" w:rsidRDefault="000E5FE1" w:rsidP="000E5FE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center"/>
          </w:tcPr>
          <w:p w14:paraId="25C1BCB9" w14:textId="77777777" w:rsidR="000E5FE1" w:rsidRPr="00D566CF" w:rsidRDefault="000E5FE1" w:rsidP="000E5FE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14:paraId="1471C161" w14:textId="77777777" w:rsidR="000E5FE1" w:rsidRPr="00B5475F" w:rsidRDefault="000E5FE1" w:rsidP="000E5FE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center"/>
          </w:tcPr>
          <w:p w14:paraId="6B14543E" w14:textId="77777777" w:rsidR="000E5FE1" w:rsidRPr="00D566CF" w:rsidRDefault="000E5FE1" w:rsidP="000E5FE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7" w:type="pct"/>
            <w:vAlign w:val="center"/>
          </w:tcPr>
          <w:p w14:paraId="05F0BC99" w14:textId="77777777" w:rsidR="000E5FE1" w:rsidRPr="00D566CF" w:rsidRDefault="000E5FE1" w:rsidP="000E5FE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E5FE1" w:rsidRPr="00D566CF" w14:paraId="108D5051" w14:textId="77777777" w:rsidTr="000E5FE1">
        <w:trPr>
          <w:trHeight w:val="397"/>
        </w:trPr>
        <w:tc>
          <w:tcPr>
            <w:tcW w:w="2789" w:type="pct"/>
            <w:vAlign w:val="bottom"/>
          </w:tcPr>
          <w:p w14:paraId="30C5B101" w14:textId="2B4AE1FB" w:rsidR="000E5FE1" w:rsidRPr="00027121" w:rsidRDefault="000E5FE1" w:rsidP="000E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2B24390C" w14:textId="77777777" w:rsidR="000E5FE1" w:rsidRPr="00B5475F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27AD585A" w14:textId="77777777" w:rsidR="000E5FE1" w:rsidRPr="00321EFD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14:paraId="40234A1D" w14:textId="77777777" w:rsidR="000E5FE1" w:rsidRPr="00B5475F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24DF1713" w14:textId="77777777" w:rsidR="000E5FE1" w:rsidRPr="00321EFD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1D84F3E5" w14:textId="77777777" w:rsidR="000E5FE1" w:rsidRPr="00B5475F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E5FE1" w:rsidRPr="00D566CF" w14:paraId="362D08AB" w14:textId="77777777" w:rsidTr="000E5FE1">
        <w:trPr>
          <w:trHeight w:val="397"/>
        </w:trPr>
        <w:tc>
          <w:tcPr>
            <w:tcW w:w="2789" w:type="pct"/>
            <w:vAlign w:val="bottom"/>
          </w:tcPr>
          <w:p w14:paraId="184EE8C7" w14:textId="72CC2808" w:rsidR="000E5FE1" w:rsidRPr="00027121" w:rsidRDefault="000E5FE1" w:rsidP="000E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2644DA5C" w14:textId="77777777" w:rsidR="000E5FE1" w:rsidRPr="00B5475F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3A79BA83" w14:textId="77777777" w:rsidR="000E5FE1" w:rsidRPr="00321EFD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14:paraId="6AF50B2E" w14:textId="77777777" w:rsidR="000E5FE1" w:rsidRPr="00B5475F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55BACA83" w14:textId="77777777" w:rsidR="000E5FE1" w:rsidRPr="00321EFD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79F7E585" w14:textId="77777777" w:rsidR="000E5FE1" w:rsidRPr="00B5475F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E5FE1" w:rsidRPr="00D566CF" w14:paraId="701813D1" w14:textId="77777777" w:rsidTr="000E5FE1">
        <w:trPr>
          <w:trHeight w:val="397"/>
        </w:trPr>
        <w:tc>
          <w:tcPr>
            <w:tcW w:w="2789" w:type="pct"/>
            <w:vAlign w:val="bottom"/>
          </w:tcPr>
          <w:p w14:paraId="010C1630" w14:textId="77777777" w:rsidR="000E5FE1" w:rsidRDefault="000E5FE1" w:rsidP="000E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142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  <w:p w14:paraId="21200160" w14:textId="5A22B87A" w:rsidR="000E5FE1" w:rsidRPr="00027121" w:rsidRDefault="000E5FE1" w:rsidP="000E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lastRenderedPageBreak/>
              <w:t>งบการเงินเฉพาะกิจการ</w:t>
            </w:r>
          </w:p>
        </w:tc>
        <w:tc>
          <w:tcPr>
            <w:tcW w:w="647" w:type="pct"/>
            <w:vAlign w:val="bottom"/>
          </w:tcPr>
          <w:p w14:paraId="63E17C91" w14:textId="77777777" w:rsidR="000E5FE1" w:rsidRPr="00B5475F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5C74A575" w14:textId="77777777" w:rsidR="000E5FE1" w:rsidRPr="00321EFD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14:paraId="01FC7118" w14:textId="77777777" w:rsidR="000E5FE1" w:rsidRPr="00B5475F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4C8B554C" w14:textId="77777777" w:rsidR="000E5FE1" w:rsidRPr="00321EFD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18542B91" w14:textId="77777777" w:rsidR="000E5FE1" w:rsidRPr="00B5475F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E5FE1" w:rsidRPr="00D566CF" w14:paraId="2B51ABAB" w14:textId="77777777" w:rsidTr="000E5FE1">
        <w:trPr>
          <w:trHeight w:val="397"/>
        </w:trPr>
        <w:tc>
          <w:tcPr>
            <w:tcW w:w="2789" w:type="pct"/>
            <w:vAlign w:val="bottom"/>
          </w:tcPr>
          <w:p w14:paraId="66BD3754" w14:textId="6AADDED8" w:rsidR="000E5FE1" w:rsidRPr="00027121" w:rsidRDefault="000E5FE1" w:rsidP="000E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647" w:type="pct"/>
            <w:vAlign w:val="bottom"/>
          </w:tcPr>
          <w:p w14:paraId="04007BD8" w14:textId="77777777" w:rsidR="000E5FE1" w:rsidRPr="00B5475F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219BB748" w14:textId="77777777" w:rsidR="000E5FE1" w:rsidRPr="00321EFD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14:paraId="6DD30644" w14:textId="77777777" w:rsidR="000E5FE1" w:rsidRPr="00B5475F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53A458FC" w14:textId="77777777" w:rsidR="000E5FE1" w:rsidRPr="00321EFD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62F6A62B" w14:textId="77777777" w:rsidR="000E5FE1" w:rsidRPr="00B5475F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E5FE1" w:rsidRPr="00D566CF" w14:paraId="60E84805" w14:textId="77777777" w:rsidTr="000E5FE1">
        <w:trPr>
          <w:trHeight w:val="397"/>
        </w:trPr>
        <w:tc>
          <w:tcPr>
            <w:tcW w:w="2789" w:type="pct"/>
            <w:vAlign w:val="bottom"/>
          </w:tcPr>
          <w:p w14:paraId="78B24A94" w14:textId="29B5E163" w:rsidR="000E5FE1" w:rsidRPr="00027121" w:rsidRDefault="000E5FE1" w:rsidP="000E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เข้าไว้ในกำไรหรือขาดทุนในภายหลัง</w:t>
            </w:r>
          </w:p>
        </w:tc>
        <w:tc>
          <w:tcPr>
            <w:tcW w:w="647" w:type="pct"/>
            <w:vAlign w:val="bottom"/>
          </w:tcPr>
          <w:p w14:paraId="6AE41463" w14:textId="77777777" w:rsidR="000E5FE1" w:rsidRPr="00B5475F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4AEF0749" w14:textId="77777777" w:rsidR="000E5FE1" w:rsidRPr="00321EFD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14:paraId="4EF755F5" w14:textId="77777777" w:rsidR="000E5FE1" w:rsidRPr="00B5475F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01A97B10" w14:textId="77777777" w:rsidR="000E5FE1" w:rsidRPr="00321EFD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5DE2CD3B" w14:textId="77777777" w:rsidR="000E5FE1" w:rsidRPr="00B5475F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E5FE1" w:rsidRPr="00D566CF" w14:paraId="68E77285" w14:textId="77777777" w:rsidTr="000E5FE1">
        <w:trPr>
          <w:trHeight w:val="397"/>
        </w:trPr>
        <w:tc>
          <w:tcPr>
            <w:tcW w:w="2789" w:type="pct"/>
            <w:vAlign w:val="bottom"/>
          </w:tcPr>
          <w:p w14:paraId="68BEF53E" w14:textId="77777777" w:rsidR="000E5FE1" w:rsidRPr="00D566CF" w:rsidRDefault="000E5FE1" w:rsidP="000E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 (ขาดทุน) จากการวัดมูลค่ายุติธรรม - หลักทรัพย์จด</w:t>
            </w:r>
          </w:p>
        </w:tc>
        <w:tc>
          <w:tcPr>
            <w:tcW w:w="647" w:type="pct"/>
            <w:vAlign w:val="bottom"/>
          </w:tcPr>
          <w:p w14:paraId="00D32E0F" w14:textId="77777777" w:rsidR="000E5FE1" w:rsidRPr="00B5475F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409AA375" w14:textId="77777777" w:rsidR="000E5FE1" w:rsidRPr="00321EFD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14:paraId="077D8737" w14:textId="77777777" w:rsidR="000E5FE1" w:rsidRPr="00B5475F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75B90166" w14:textId="77777777" w:rsidR="000E5FE1" w:rsidRPr="00321EFD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55779DA4" w14:textId="77777777" w:rsidR="000E5FE1" w:rsidRPr="00B5475F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E5FE1" w:rsidRPr="00D566CF" w14:paraId="7BC8C92E" w14:textId="77777777" w:rsidTr="000E5FE1">
        <w:trPr>
          <w:trHeight w:val="397"/>
        </w:trPr>
        <w:tc>
          <w:tcPr>
            <w:tcW w:w="2789" w:type="pct"/>
            <w:vAlign w:val="bottom"/>
          </w:tcPr>
          <w:p w14:paraId="12213F45" w14:textId="77777777" w:rsidR="000E5FE1" w:rsidRPr="00B5475F" w:rsidRDefault="000E5FE1" w:rsidP="000E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ทะเบียนในตลาดหลักทรัพย์</w:t>
            </w:r>
          </w:p>
        </w:tc>
        <w:tc>
          <w:tcPr>
            <w:tcW w:w="647" w:type="pct"/>
            <w:vAlign w:val="bottom"/>
          </w:tcPr>
          <w:p w14:paraId="20850393" w14:textId="2B20209E" w:rsidR="000E5FE1" w:rsidRPr="00321EFD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(1,035)</w:t>
            </w:r>
          </w:p>
        </w:tc>
        <w:tc>
          <w:tcPr>
            <w:tcW w:w="143" w:type="pct"/>
            <w:vAlign w:val="bottom"/>
          </w:tcPr>
          <w:p w14:paraId="29E6D926" w14:textId="77777777" w:rsidR="000E5FE1" w:rsidRPr="00321EFD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14:paraId="182549DE" w14:textId="0A9028E4" w:rsidR="000E5FE1" w:rsidRPr="00B5475F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207</w:t>
            </w:r>
          </w:p>
        </w:tc>
        <w:tc>
          <w:tcPr>
            <w:tcW w:w="143" w:type="pct"/>
            <w:vAlign w:val="bottom"/>
          </w:tcPr>
          <w:p w14:paraId="698F92ED" w14:textId="77777777" w:rsidR="000E5FE1" w:rsidRPr="00321EFD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40480AA" w14:textId="577D5DFC" w:rsidR="000E5FE1" w:rsidRPr="00B5475F" w:rsidRDefault="000E5FE1" w:rsidP="000E5F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(828)</w:t>
            </w:r>
          </w:p>
        </w:tc>
      </w:tr>
      <w:tr w:rsidR="000E5FE1" w:rsidRPr="00D566CF" w14:paraId="15E16F29" w14:textId="77777777" w:rsidTr="000E5FE1">
        <w:trPr>
          <w:trHeight w:val="397"/>
        </w:trPr>
        <w:tc>
          <w:tcPr>
            <w:tcW w:w="2789" w:type="pct"/>
            <w:vAlign w:val="bottom"/>
          </w:tcPr>
          <w:p w14:paraId="4A4541EE" w14:textId="110C919D" w:rsidR="000E5FE1" w:rsidRPr="00B5475F" w:rsidRDefault="000E5FE1" w:rsidP="000E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2712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(</w:t>
            </w:r>
            <w:r w:rsidRPr="00B5475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ขาดทุน) </w:t>
            </w:r>
            <w:r w:rsidRPr="00B5475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</w:t>
            </w:r>
            <w:r w:rsidRPr="00B5475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บงวด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FF2A37" w14:textId="7F8B7E5C" w:rsidR="000E5FE1" w:rsidRPr="00B5475F" w:rsidRDefault="000E5FE1" w:rsidP="000E5FE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(1,035)</w:t>
            </w:r>
          </w:p>
        </w:tc>
        <w:tc>
          <w:tcPr>
            <w:tcW w:w="143" w:type="pct"/>
            <w:vAlign w:val="center"/>
          </w:tcPr>
          <w:p w14:paraId="21036942" w14:textId="77777777" w:rsidR="000E5FE1" w:rsidRPr="00321EFD" w:rsidRDefault="000E5FE1" w:rsidP="000E5FE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E9C453" w14:textId="257B8C41" w:rsidR="000E5FE1" w:rsidRPr="00321EFD" w:rsidRDefault="000E5FE1" w:rsidP="000E5FE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207</w:t>
            </w:r>
          </w:p>
        </w:tc>
        <w:tc>
          <w:tcPr>
            <w:tcW w:w="143" w:type="pct"/>
            <w:vAlign w:val="center"/>
          </w:tcPr>
          <w:p w14:paraId="151D523C" w14:textId="77777777" w:rsidR="000E5FE1" w:rsidRPr="00321EFD" w:rsidRDefault="000E5FE1" w:rsidP="000E5FE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E89679" w14:textId="0FC064C5" w:rsidR="000E5FE1" w:rsidRPr="00B5475F" w:rsidRDefault="000E5FE1" w:rsidP="000E5FE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(828)</w:t>
            </w:r>
          </w:p>
        </w:tc>
      </w:tr>
    </w:tbl>
    <w:p w14:paraId="1D5ED9BD" w14:textId="77777777" w:rsidR="00E60919" w:rsidRDefault="00E60919">
      <w:pPr>
        <w:rPr>
          <w:rFonts w:asciiTheme="majorBidi" w:hAnsiTheme="majorBidi" w:cstheme="majorBidi"/>
          <w:sz w:val="28"/>
          <w:szCs w:val="28"/>
        </w:rPr>
      </w:pPr>
    </w:p>
    <w:tbl>
      <w:tblPr>
        <w:tblW w:w="5011" w:type="pct"/>
        <w:tblLayout w:type="fixed"/>
        <w:tblLook w:val="04A0" w:firstRow="1" w:lastRow="0" w:firstColumn="1" w:lastColumn="0" w:noHBand="0" w:noVBand="1"/>
      </w:tblPr>
      <w:tblGrid>
        <w:gridCol w:w="5363"/>
        <w:gridCol w:w="1243"/>
        <w:gridCol w:w="276"/>
        <w:gridCol w:w="1118"/>
        <w:gridCol w:w="276"/>
        <w:gridCol w:w="1363"/>
      </w:tblGrid>
      <w:tr w:rsidR="00A15D9E" w:rsidRPr="00D566CF" w14:paraId="65D39CC6" w14:textId="77777777" w:rsidTr="002E5A53">
        <w:trPr>
          <w:trHeight w:val="397"/>
          <w:tblHeader/>
        </w:trPr>
        <w:tc>
          <w:tcPr>
            <w:tcW w:w="2782" w:type="pct"/>
          </w:tcPr>
          <w:p w14:paraId="0582B46E" w14:textId="77777777" w:rsidR="00A15D9E" w:rsidRPr="00D566CF" w:rsidRDefault="00A15D9E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18" w:type="pct"/>
            <w:gridSpan w:val="5"/>
            <w:vAlign w:val="bottom"/>
          </w:tcPr>
          <w:p w14:paraId="0250838E" w14:textId="77777777" w:rsidR="00A15D9E" w:rsidRPr="00B5475F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A15D9E" w:rsidRPr="00D566CF" w14:paraId="1BAEDB36" w14:textId="77777777" w:rsidTr="002E5A53">
        <w:trPr>
          <w:trHeight w:val="397"/>
          <w:tblHeader/>
        </w:trPr>
        <w:tc>
          <w:tcPr>
            <w:tcW w:w="2782" w:type="pct"/>
          </w:tcPr>
          <w:p w14:paraId="02324EFF" w14:textId="77777777" w:rsidR="00A15D9E" w:rsidRPr="00D566CF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18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D48CD" w14:textId="2C330171" w:rsidR="00A15D9E" w:rsidRPr="00B5475F" w:rsidRDefault="00F63FAF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สำหรับงวด</w:t>
            </w:r>
            <w:r w:rsidR="00854B0A" w:rsidRPr="00B5475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เก้า</w:t>
            </w:r>
            <w:r w:rsidR="00290130" w:rsidRPr="00B5475F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สิ้นสุดวันที่</w:t>
            </w:r>
            <w:r w:rsidR="00A15D9E"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31534D" w:rsidRPr="00E50F2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854B0A" w:rsidRPr="00B5475F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31534D" w:rsidRPr="00B5475F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F63049" w:rsidRPr="00B5475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63049" w:rsidRPr="00AB6ADD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A15D9E" w:rsidRPr="00D566CF" w14:paraId="54881EA1" w14:textId="77777777" w:rsidTr="002E5A53">
        <w:trPr>
          <w:trHeight w:val="397"/>
          <w:tblHeader/>
        </w:trPr>
        <w:tc>
          <w:tcPr>
            <w:tcW w:w="2782" w:type="pct"/>
          </w:tcPr>
          <w:p w14:paraId="1E1C5EF7" w14:textId="77777777" w:rsidR="00A15D9E" w:rsidRPr="00D566CF" w:rsidRDefault="00A15D9E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vAlign w:val="bottom"/>
          </w:tcPr>
          <w:p w14:paraId="4173F3FC" w14:textId="77777777" w:rsidR="00A15D9E" w:rsidRPr="00D566CF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tcBorders>
              <w:top w:val="single" w:sz="4" w:space="0" w:color="auto"/>
            </w:tcBorders>
            <w:vAlign w:val="bottom"/>
          </w:tcPr>
          <w:p w14:paraId="1863E49D" w14:textId="77777777" w:rsidR="00A15D9E" w:rsidRPr="00D566CF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14:paraId="4B461B40" w14:textId="77777777" w:rsidR="00A15D9E" w:rsidRPr="00B5475F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3" w:type="pct"/>
            <w:tcBorders>
              <w:top w:val="single" w:sz="4" w:space="0" w:color="auto"/>
            </w:tcBorders>
            <w:vAlign w:val="bottom"/>
          </w:tcPr>
          <w:p w14:paraId="5B903346" w14:textId="77777777" w:rsidR="00A15D9E" w:rsidRPr="00D566CF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460BFA24" w14:textId="77777777" w:rsidR="00A15D9E" w:rsidRPr="00D566CF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15D9E" w:rsidRPr="00D566CF" w14:paraId="0706B29D" w14:textId="77777777" w:rsidTr="002E5A53">
        <w:trPr>
          <w:trHeight w:val="397"/>
          <w:tblHeader/>
        </w:trPr>
        <w:tc>
          <w:tcPr>
            <w:tcW w:w="2782" w:type="pct"/>
            <w:vAlign w:val="bottom"/>
          </w:tcPr>
          <w:p w14:paraId="050BE161" w14:textId="77777777" w:rsidR="00A15D9E" w:rsidRPr="00D566CF" w:rsidRDefault="00A15D9E" w:rsidP="002071FD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14:paraId="33D20661" w14:textId="77777777" w:rsidR="00A15D9E" w:rsidRPr="00D566CF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3" w:type="pct"/>
            <w:vAlign w:val="bottom"/>
          </w:tcPr>
          <w:p w14:paraId="1B4B7D4C" w14:textId="77777777" w:rsidR="00A15D9E" w:rsidRPr="00D566CF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3A12A015" w14:textId="77777777" w:rsidR="00A15D9E" w:rsidRPr="00D566CF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3" w:type="pct"/>
            <w:vAlign w:val="bottom"/>
          </w:tcPr>
          <w:p w14:paraId="77940670" w14:textId="77777777" w:rsidR="00A15D9E" w:rsidRPr="00D566CF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vAlign w:val="bottom"/>
          </w:tcPr>
          <w:p w14:paraId="04C7FB77" w14:textId="77777777" w:rsidR="00A15D9E" w:rsidRPr="00D566CF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A15D9E" w:rsidRPr="00D566CF" w14:paraId="67842B7B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26FEF539" w14:textId="77777777" w:rsidR="00A15D9E" w:rsidRPr="00B5475F" w:rsidRDefault="00A15D9E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right="-36" w:firstLine="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1E124A6D" w14:textId="77777777" w:rsidR="00A15D9E" w:rsidRPr="00D566CF" w:rsidRDefault="00A15D9E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</w:tcPr>
          <w:p w14:paraId="3EBDEC59" w14:textId="77777777" w:rsidR="00A15D9E" w:rsidRPr="00D566CF" w:rsidRDefault="00A15D9E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1720E761" w14:textId="77777777" w:rsidR="00A15D9E" w:rsidRPr="00D566CF" w:rsidRDefault="00A15D9E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</w:tcPr>
          <w:p w14:paraId="64592DEE" w14:textId="77777777" w:rsidR="00A15D9E" w:rsidRPr="00D566CF" w:rsidRDefault="00A15D9E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4C43FE6B" w14:textId="77777777" w:rsidR="00A15D9E" w:rsidRPr="00D566CF" w:rsidRDefault="00A15D9E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15D9E" w:rsidRPr="00D566CF" w14:paraId="457C25A4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7AED5C24" w14:textId="68A31CB6" w:rsidR="00E05F29" w:rsidRPr="00B5475F" w:rsidRDefault="00A15D9E" w:rsidP="00E05F29">
            <w:pPr>
              <w:ind w:left="118" w:firstLine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645" w:type="pct"/>
            <w:vAlign w:val="bottom"/>
          </w:tcPr>
          <w:p w14:paraId="7EF4C031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0E7E2665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18939748" w14:textId="77777777" w:rsidR="00A15D9E" w:rsidRPr="00B5475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711F6D89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bottom"/>
          </w:tcPr>
          <w:p w14:paraId="5DBA0C71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15D9E" w:rsidRPr="00D566CF" w14:paraId="411E5157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46BCCF35" w14:textId="77777777" w:rsidR="00A15D9E" w:rsidRPr="00D566CF" w:rsidRDefault="00A15D9E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45" w:type="pct"/>
            <w:vAlign w:val="bottom"/>
          </w:tcPr>
          <w:p w14:paraId="5465FACC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67533614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7E4E9286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27582926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bottom"/>
          </w:tcPr>
          <w:p w14:paraId="7C2F640D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D4A37" w:rsidRPr="00D566CF" w14:paraId="2C7B8678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432351F1" w14:textId="50CD5D9F" w:rsidR="004D4A37" w:rsidRPr="00B5475F" w:rsidRDefault="004D4A37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 (ขาดทุน) เบ็ดเสร็จอื่นจากบริษัทร่วม</w:t>
            </w:r>
          </w:p>
        </w:tc>
        <w:tc>
          <w:tcPr>
            <w:tcW w:w="645" w:type="pct"/>
            <w:vAlign w:val="bottom"/>
          </w:tcPr>
          <w:p w14:paraId="3D0B7480" w14:textId="30127726" w:rsidR="004D4A37" w:rsidRPr="00B5475F" w:rsidRDefault="00854B0A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54B0A">
              <w:rPr>
                <w:rFonts w:ascii="Angsana New" w:hAnsi="Angsana New"/>
                <w:color w:val="000000"/>
                <w:sz w:val="28"/>
                <w:szCs w:val="28"/>
              </w:rPr>
              <w:t>(258)</w:t>
            </w:r>
          </w:p>
        </w:tc>
        <w:tc>
          <w:tcPr>
            <w:tcW w:w="143" w:type="pct"/>
            <w:vAlign w:val="bottom"/>
          </w:tcPr>
          <w:p w14:paraId="7B812631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24A321E2" w14:textId="4FB5C08A" w:rsidR="004D4A37" w:rsidRPr="00D566CF" w:rsidRDefault="00854B0A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613B4">
              <w:rPr>
                <w:rFonts w:ascii="Angsana New" w:hAnsi="Angsana New" w:hint="cs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43" w:type="pct"/>
            <w:vAlign w:val="bottom"/>
          </w:tcPr>
          <w:p w14:paraId="2157AD26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bottom"/>
          </w:tcPr>
          <w:p w14:paraId="3B9A60AC" w14:textId="0D6C40F4" w:rsidR="004D4A37" w:rsidRPr="00D566CF" w:rsidRDefault="00854B0A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54B0A">
              <w:rPr>
                <w:rFonts w:ascii="Angsana New" w:hAnsi="Angsana New"/>
                <w:color w:val="000000"/>
                <w:sz w:val="28"/>
                <w:szCs w:val="28"/>
              </w:rPr>
              <w:t>(206)</w:t>
            </w:r>
          </w:p>
        </w:tc>
      </w:tr>
      <w:tr w:rsidR="004D4A37" w:rsidRPr="00D566CF" w14:paraId="791D373F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1584D253" w14:textId="571D27FF" w:rsidR="004D4A37" w:rsidRPr="00B5475F" w:rsidRDefault="004D4A37" w:rsidP="004D4A37">
            <w:pPr>
              <w:ind w:left="118" w:firstLine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645" w:type="pct"/>
            <w:vAlign w:val="bottom"/>
          </w:tcPr>
          <w:p w14:paraId="23857CB1" w14:textId="77777777" w:rsidR="004D4A37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530D512A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40EFA14F" w14:textId="77777777" w:rsidR="004D4A37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440C2080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bottom"/>
          </w:tcPr>
          <w:p w14:paraId="2047AF4F" w14:textId="77777777" w:rsidR="004D4A37" w:rsidRPr="0037151E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D4A37" w:rsidRPr="00D566CF" w14:paraId="3611471B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58F15706" w14:textId="2155D965" w:rsidR="004D4A37" w:rsidRPr="00B5475F" w:rsidRDefault="004D4A37" w:rsidP="002E5A53">
            <w:pPr>
              <w:ind w:left="118" w:firstLine="20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45" w:type="pct"/>
            <w:vAlign w:val="bottom"/>
          </w:tcPr>
          <w:p w14:paraId="3DA46775" w14:textId="77777777" w:rsidR="004D4A37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6721CB05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16765EA7" w14:textId="77777777" w:rsidR="004D4A37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5619EC5B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bottom"/>
          </w:tcPr>
          <w:p w14:paraId="3B8D4809" w14:textId="77777777" w:rsidR="004D4A37" w:rsidRPr="0037151E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D4A37" w:rsidRPr="00D566CF" w14:paraId="0136DCD0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13991C0C" w14:textId="60BF3A56" w:rsidR="004D4A37" w:rsidRPr="00D566CF" w:rsidRDefault="004D4A37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27121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</w:t>
            </w:r>
            <w:r w:rsidRPr="00B5475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(ขาดทุน) </w:t>
            </w: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จากการวัดมูลค่ายุติธรรม - หลักทรัพย์</w:t>
            </w:r>
            <w:r w:rsidRPr="00B5475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จด</w:t>
            </w:r>
          </w:p>
        </w:tc>
        <w:tc>
          <w:tcPr>
            <w:tcW w:w="645" w:type="pct"/>
            <w:vAlign w:val="bottom"/>
          </w:tcPr>
          <w:p w14:paraId="73D5C42F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6AD43861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6A83E46F" w14:textId="77777777" w:rsidR="004D4A37" w:rsidRPr="00B5475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60DF789F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bottom"/>
          </w:tcPr>
          <w:p w14:paraId="78236717" w14:textId="77777777" w:rsidR="004D4A37" w:rsidRPr="00B5475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D4A37" w:rsidRPr="00D566CF" w14:paraId="5F156854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30C1C9FE" w14:textId="1DD8486F" w:rsidR="004D4A37" w:rsidRPr="00D566CF" w:rsidRDefault="004D4A37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ทะเบียนในตลาดหลักทรัพย์</w:t>
            </w:r>
          </w:p>
        </w:tc>
        <w:tc>
          <w:tcPr>
            <w:tcW w:w="645" w:type="pct"/>
            <w:vAlign w:val="bottom"/>
          </w:tcPr>
          <w:p w14:paraId="156ED21F" w14:textId="5E3098E5" w:rsidR="004D4A37" w:rsidRPr="00D566CF" w:rsidRDefault="00854B0A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54B0A">
              <w:rPr>
                <w:rFonts w:ascii="Angsana New" w:hAnsi="Angsana New"/>
                <w:color w:val="000000"/>
                <w:sz w:val="28"/>
                <w:szCs w:val="28"/>
              </w:rPr>
              <w:t>(5,515)</w:t>
            </w:r>
          </w:p>
        </w:tc>
        <w:tc>
          <w:tcPr>
            <w:tcW w:w="143" w:type="pct"/>
            <w:vAlign w:val="bottom"/>
          </w:tcPr>
          <w:p w14:paraId="577F9AC2" w14:textId="77777777" w:rsidR="004D4A37" w:rsidRPr="00B5475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80" w:type="pct"/>
            <w:vAlign w:val="bottom"/>
          </w:tcPr>
          <w:p w14:paraId="5560DC1B" w14:textId="3A444C5A" w:rsidR="004D4A37" w:rsidRPr="00742A42" w:rsidRDefault="00854B0A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54B0A">
              <w:rPr>
                <w:rFonts w:ascii="Angsana New" w:hAnsi="Angsana New"/>
                <w:color w:val="000000"/>
                <w:sz w:val="28"/>
                <w:szCs w:val="28"/>
              </w:rPr>
              <w:t>1,103</w:t>
            </w:r>
          </w:p>
        </w:tc>
        <w:tc>
          <w:tcPr>
            <w:tcW w:w="143" w:type="pct"/>
            <w:vAlign w:val="bottom"/>
          </w:tcPr>
          <w:p w14:paraId="7FE8CEDF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bottom"/>
          </w:tcPr>
          <w:p w14:paraId="215543C4" w14:textId="23E002DE" w:rsidR="004D4A37" w:rsidRPr="00B5475F" w:rsidRDefault="00854B0A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54B0A">
              <w:rPr>
                <w:rFonts w:ascii="Angsana New" w:hAnsi="Angsana New"/>
                <w:color w:val="000000"/>
                <w:sz w:val="28"/>
                <w:szCs w:val="28"/>
              </w:rPr>
              <w:t>(4,412)</w:t>
            </w:r>
          </w:p>
        </w:tc>
      </w:tr>
      <w:tr w:rsidR="004D4A37" w:rsidRPr="00D566CF" w14:paraId="1E7ACBF5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53504C36" w14:textId="77777777" w:rsidR="004D4A37" w:rsidRPr="00B5475F" w:rsidRDefault="004D4A37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ผลกำไรจากการวัดมูลค่าใหม่ของผลประโยชน์</w:t>
            </w:r>
          </w:p>
        </w:tc>
        <w:tc>
          <w:tcPr>
            <w:tcW w:w="645" w:type="pct"/>
            <w:vAlign w:val="bottom"/>
          </w:tcPr>
          <w:p w14:paraId="4A888A75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73349859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43C5731C" w14:textId="77777777" w:rsidR="004D4A37" w:rsidRPr="00B5475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08DDDEDA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bottom"/>
          </w:tcPr>
          <w:p w14:paraId="42BB1754" w14:textId="77777777" w:rsidR="004D4A37" w:rsidRPr="00B5475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D4A37" w:rsidRPr="00D566CF" w14:paraId="57C15841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67EF32B2" w14:textId="77777777" w:rsidR="004D4A37" w:rsidRPr="00B5475F" w:rsidRDefault="004D4A37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645" w:type="pct"/>
            <w:vAlign w:val="bottom"/>
          </w:tcPr>
          <w:p w14:paraId="5E78B572" w14:textId="49AA02B1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1,946</w:t>
            </w:r>
          </w:p>
        </w:tc>
        <w:tc>
          <w:tcPr>
            <w:tcW w:w="143" w:type="pct"/>
            <w:vAlign w:val="bottom"/>
          </w:tcPr>
          <w:p w14:paraId="57D5CE00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404CABF1" w14:textId="1A3623F5" w:rsidR="004D4A37" w:rsidRPr="00B5475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586D2380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bottom"/>
          </w:tcPr>
          <w:p w14:paraId="6DF7D55E" w14:textId="2A0E37CF" w:rsidR="004D4A37" w:rsidRPr="00B5475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1749">
              <w:rPr>
                <w:rFonts w:ascii="Angsana New" w:hAnsi="Angsana New"/>
                <w:color w:val="000000"/>
                <w:sz w:val="28"/>
                <w:szCs w:val="28"/>
              </w:rPr>
              <w:t>1,946</w:t>
            </w:r>
          </w:p>
        </w:tc>
      </w:tr>
      <w:tr w:rsidR="004D4A37" w:rsidRPr="00D566CF" w14:paraId="293A6AB4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2F639F0A" w14:textId="773340A9" w:rsidR="004D4A37" w:rsidRPr="00D566CF" w:rsidRDefault="00027121" w:rsidP="004D4A37">
            <w:pPr>
              <w:tabs>
                <w:tab w:val="clear" w:pos="454"/>
                <w:tab w:val="left" w:pos="567"/>
                <w:tab w:val="left" w:pos="601"/>
              </w:tabs>
              <w:ind w:left="118" w:firstLine="4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36E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B5475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ขาดทุน) เบ็ดเสร็จอื่นสำหรับงวด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D90BEA" w14:textId="3916434D" w:rsidR="004D4A37" w:rsidRPr="00B5475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="00854B0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3,827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3" w:type="pct"/>
            <w:vAlign w:val="center"/>
          </w:tcPr>
          <w:p w14:paraId="70AADC35" w14:textId="77777777" w:rsidR="004D4A37" w:rsidRPr="00D566C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CED30A" w14:textId="24633FA4" w:rsidR="004D4A37" w:rsidRPr="00B5475F" w:rsidRDefault="00854B0A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1,155</w:t>
            </w:r>
          </w:p>
        </w:tc>
        <w:tc>
          <w:tcPr>
            <w:tcW w:w="143" w:type="pct"/>
            <w:vAlign w:val="center"/>
          </w:tcPr>
          <w:p w14:paraId="4A831527" w14:textId="77777777" w:rsidR="004D4A37" w:rsidRPr="00D566C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CF4FF0" w14:textId="3B5F2A30" w:rsidR="004D4A37" w:rsidRPr="00B5475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02CB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="00854B0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2,672</w:t>
            </w:r>
            <w:r w:rsidRPr="00F02CB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4D4A37" w:rsidRPr="00D566CF" w14:paraId="5405FE10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626BD7B8" w14:textId="77777777" w:rsidR="004D4A37" w:rsidRDefault="004D4A37" w:rsidP="004D4A37">
            <w:pPr>
              <w:tabs>
                <w:tab w:val="clear" w:pos="454"/>
                <w:tab w:val="left" w:pos="567"/>
                <w:tab w:val="left" w:pos="601"/>
              </w:tabs>
              <w:ind w:left="118" w:firstLine="4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vAlign w:val="bottom"/>
          </w:tcPr>
          <w:p w14:paraId="5E3F9ADD" w14:textId="77777777" w:rsidR="004D4A37" w:rsidRPr="00B5475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4924F523" w14:textId="77777777" w:rsidR="004D4A37" w:rsidRPr="00D566C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14:paraId="29DD2C4A" w14:textId="77777777" w:rsidR="004D4A37" w:rsidRPr="00B5475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24F8CDEE" w14:textId="77777777" w:rsidR="004D4A37" w:rsidRPr="00D566C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7800DC07" w14:textId="77777777" w:rsidR="004D4A37" w:rsidRPr="00B5475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4D4A37" w:rsidRPr="00D566CF" w14:paraId="654DB21E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37FF98D0" w14:textId="6CBAF4BA" w:rsidR="004D4A37" w:rsidRPr="00B5475F" w:rsidRDefault="004D4A37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645" w:type="pct"/>
            <w:vAlign w:val="center"/>
          </w:tcPr>
          <w:p w14:paraId="639627F8" w14:textId="77777777" w:rsidR="004D4A37" w:rsidRPr="00D566C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center"/>
          </w:tcPr>
          <w:p w14:paraId="12884F15" w14:textId="77777777" w:rsidR="004D4A37" w:rsidRPr="00D566C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center"/>
          </w:tcPr>
          <w:p w14:paraId="124E8105" w14:textId="77777777" w:rsidR="004D4A37" w:rsidRPr="00D566C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center"/>
          </w:tcPr>
          <w:p w14:paraId="68B84C9E" w14:textId="77777777" w:rsidR="004D4A37" w:rsidRPr="00D566CF" w:rsidRDefault="004D4A37" w:rsidP="004D4A37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center"/>
          </w:tcPr>
          <w:p w14:paraId="01604542" w14:textId="77777777" w:rsidR="004D4A37" w:rsidRPr="00D566CF" w:rsidRDefault="004D4A37" w:rsidP="004D4A37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D4A37" w:rsidRPr="00D566CF" w14:paraId="697F75B5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70B70B21" w14:textId="5B4B76BC" w:rsidR="004D4A37" w:rsidRPr="00B5475F" w:rsidRDefault="004D4A37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45" w:type="pct"/>
            <w:vAlign w:val="center"/>
          </w:tcPr>
          <w:p w14:paraId="3932DB50" w14:textId="77777777" w:rsidR="004D4A37" w:rsidRPr="00D566C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center"/>
          </w:tcPr>
          <w:p w14:paraId="6F145C4F" w14:textId="77777777" w:rsidR="004D4A37" w:rsidRPr="00D566C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center"/>
          </w:tcPr>
          <w:p w14:paraId="7B263124" w14:textId="77777777" w:rsidR="004D4A37" w:rsidRPr="00B5475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center"/>
          </w:tcPr>
          <w:p w14:paraId="03382865" w14:textId="77777777" w:rsidR="004D4A37" w:rsidRPr="00D566C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center"/>
          </w:tcPr>
          <w:p w14:paraId="1C7256FA" w14:textId="77777777" w:rsidR="004D4A37" w:rsidRPr="00D566C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D4A37" w:rsidRPr="00D566CF" w14:paraId="3DE0E076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59D39D22" w14:textId="7916EB2D" w:rsidR="004D4A37" w:rsidRPr="00B5475F" w:rsidRDefault="004D4A37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45" w:type="pct"/>
            <w:vAlign w:val="center"/>
          </w:tcPr>
          <w:p w14:paraId="26400F46" w14:textId="77777777" w:rsidR="004D4A37" w:rsidRPr="00D566C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center"/>
          </w:tcPr>
          <w:p w14:paraId="0296B5D1" w14:textId="77777777" w:rsidR="004D4A37" w:rsidRPr="00D566C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center"/>
          </w:tcPr>
          <w:p w14:paraId="6AC9CE0B" w14:textId="77777777" w:rsidR="004D4A37" w:rsidRPr="00B5475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center"/>
          </w:tcPr>
          <w:p w14:paraId="5AF261E6" w14:textId="77777777" w:rsidR="004D4A37" w:rsidRPr="00D566C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center"/>
          </w:tcPr>
          <w:p w14:paraId="1FA2A6AC" w14:textId="77777777" w:rsidR="004D4A37" w:rsidRPr="00D566C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D4A37" w:rsidRPr="00D566CF" w14:paraId="0D1B6072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770FEFBF" w14:textId="7F49183A" w:rsidR="004D4A37" w:rsidRPr="00D566CF" w:rsidRDefault="004D4A37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45" w:type="pct"/>
            <w:vAlign w:val="bottom"/>
          </w:tcPr>
          <w:p w14:paraId="396D6D45" w14:textId="77777777" w:rsidR="004D4A37" w:rsidRPr="00B5475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3605C5B6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167EA233" w14:textId="77777777" w:rsidR="004D4A37" w:rsidRPr="00B5475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13213228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bottom"/>
          </w:tcPr>
          <w:p w14:paraId="7B8DE1C6" w14:textId="77777777" w:rsidR="004D4A37" w:rsidRPr="00B5475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D4A37" w:rsidRPr="00D566CF" w14:paraId="6E29AF35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6E4F9E19" w14:textId="3DB3D8A7" w:rsidR="00932B0E" w:rsidRPr="00B5475F" w:rsidRDefault="00932B0E" w:rsidP="00932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45" w:type="pct"/>
            <w:vAlign w:val="bottom"/>
          </w:tcPr>
          <w:p w14:paraId="7F71171F" w14:textId="7EC098D3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3090EBC9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42B24AAC" w14:textId="78B97B6A" w:rsidR="004D4A37" w:rsidRPr="00B5475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4CE77B5B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bottom"/>
          </w:tcPr>
          <w:p w14:paraId="677427D9" w14:textId="32336514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27121" w:rsidRPr="00D566CF" w14:paraId="2AD59D20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72EBA1A3" w14:textId="6AFF991B" w:rsidR="00027121" w:rsidRPr="00027121" w:rsidRDefault="00027121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14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475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lastRenderedPageBreak/>
              <w:t>งบการเงินเฉพาะกิจการ</w:t>
            </w:r>
          </w:p>
        </w:tc>
        <w:tc>
          <w:tcPr>
            <w:tcW w:w="645" w:type="pct"/>
            <w:vAlign w:val="center"/>
          </w:tcPr>
          <w:p w14:paraId="54A4E15A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center"/>
          </w:tcPr>
          <w:p w14:paraId="54660C57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center"/>
          </w:tcPr>
          <w:p w14:paraId="69F44CDB" w14:textId="77777777" w:rsidR="00027121" w:rsidRPr="00B5475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center"/>
          </w:tcPr>
          <w:p w14:paraId="5C3552EF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center"/>
          </w:tcPr>
          <w:p w14:paraId="04BB91D0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27121" w:rsidRPr="00D566CF" w14:paraId="3CA1C2B2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5FF98FD1" w14:textId="6AA1A01C" w:rsidR="00027121" w:rsidRPr="00027121" w:rsidRDefault="00027121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14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645" w:type="pct"/>
            <w:vAlign w:val="center"/>
          </w:tcPr>
          <w:p w14:paraId="040F31CD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center"/>
          </w:tcPr>
          <w:p w14:paraId="55F63606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center"/>
          </w:tcPr>
          <w:p w14:paraId="618378FE" w14:textId="77777777" w:rsidR="00027121" w:rsidRPr="00B5475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center"/>
          </w:tcPr>
          <w:p w14:paraId="0BC588EF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center"/>
          </w:tcPr>
          <w:p w14:paraId="3422F870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27121" w:rsidRPr="00D566CF" w14:paraId="339C0078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6F5D4EA0" w14:textId="55884363" w:rsidR="00027121" w:rsidRPr="00027121" w:rsidRDefault="00027121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เข้าไว้ในกำไรหรือขาดทุนในภายหลัง</w:t>
            </w:r>
          </w:p>
        </w:tc>
        <w:tc>
          <w:tcPr>
            <w:tcW w:w="645" w:type="pct"/>
            <w:vAlign w:val="center"/>
          </w:tcPr>
          <w:p w14:paraId="699E3174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center"/>
          </w:tcPr>
          <w:p w14:paraId="74DC2D8B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center"/>
          </w:tcPr>
          <w:p w14:paraId="3DCC17BF" w14:textId="77777777" w:rsidR="00027121" w:rsidRPr="00B5475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center"/>
          </w:tcPr>
          <w:p w14:paraId="59B7C3BE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center"/>
          </w:tcPr>
          <w:p w14:paraId="79DD2331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27121" w:rsidRPr="00D566CF" w14:paraId="7596B1CF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02CAC434" w14:textId="678E1869" w:rsidR="00027121" w:rsidRPr="00027121" w:rsidRDefault="00027121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14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27121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 (ขาดทุน) จากการวัดมูลค่ายุติธรรม - หลักทรัพย์จด</w:t>
            </w:r>
          </w:p>
        </w:tc>
        <w:tc>
          <w:tcPr>
            <w:tcW w:w="645" w:type="pct"/>
            <w:vAlign w:val="bottom"/>
          </w:tcPr>
          <w:p w14:paraId="37D5B2BE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1C36F12E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02CF2724" w14:textId="77777777" w:rsidR="00027121" w:rsidRPr="00B5475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601D30BF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bottom"/>
          </w:tcPr>
          <w:p w14:paraId="5AE3F0B8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27121" w:rsidRPr="00D566CF" w14:paraId="07698515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313052C7" w14:textId="514B601E" w:rsidR="00027121" w:rsidRPr="00027121" w:rsidRDefault="00027121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70" w:hanging="2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ทะเบียนในตลาดหลักทรัพย์</w:t>
            </w:r>
          </w:p>
        </w:tc>
        <w:tc>
          <w:tcPr>
            <w:tcW w:w="645" w:type="pct"/>
            <w:vAlign w:val="bottom"/>
          </w:tcPr>
          <w:p w14:paraId="25E46A72" w14:textId="495D2952" w:rsidR="00027121" w:rsidRPr="00D566CF" w:rsidRDefault="00B84B75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B75">
              <w:rPr>
                <w:rFonts w:ascii="Angsana New" w:hAnsi="Angsana New"/>
                <w:color w:val="000000"/>
                <w:sz w:val="28"/>
                <w:szCs w:val="28"/>
              </w:rPr>
              <w:t>(5,515)</w:t>
            </w:r>
          </w:p>
        </w:tc>
        <w:tc>
          <w:tcPr>
            <w:tcW w:w="143" w:type="pct"/>
            <w:vAlign w:val="bottom"/>
          </w:tcPr>
          <w:p w14:paraId="46D45C33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5BE1E0A0" w14:textId="485C18A0" w:rsidR="00027121" w:rsidRPr="00B5475F" w:rsidRDefault="00B84B75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4B75">
              <w:rPr>
                <w:rFonts w:ascii="Angsana New" w:hAnsi="Angsana New"/>
                <w:color w:val="000000"/>
                <w:sz w:val="28"/>
                <w:szCs w:val="28"/>
              </w:rPr>
              <w:t>1,103</w:t>
            </w:r>
          </w:p>
        </w:tc>
        <w:tc>
          <w:tcPr>
            <w:tcW w:w="143" w:type="pct"/>
            <w:vAlign w:val="bottom"/>
          </w:tcPr>
          <w:p w14:paraId="03733AA3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bottom"/>
          </w:tcPr>
          <w:p w14:paraId="769D30E4" w14:textId="608897F7" w:rsidR="00027121" w:rsidRPr="00D566CF" w:rsidRDefault="00B84B75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B75">
              <w:rPr>
                <w:rFonts w:ascii="Angsana New" w:hAnsi="Angsana New"/>
                <w:color w:val="000000"/>
                <w:sz w:val="28"/>
                <w:szCs w:val="28"/>
              </w:rPr>
              <w:t>(4,412)</w:t>
            </w:r>
          </w:p>
        </w:tc>
      </w:tr>
      <w:tr w:rsidR="004D4A37" w:rsidRPr="00D566CF" w14:paraId="36FC64B5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4E7D8A27" w14:textId="77777777" w:rsidR="004D4A37" w:rsidRPr="00B5475F" w:rsidRDefault="004D4A37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ผลกำไรจากการวัดมูลค่าใหม่ของผลประโยชน์</w:t>
            </w:r>
          </w:p>
        </w:tc>
        <w:tc>
          <w:tcPr>
            <w:tcW w:w="645" w:type="pct"/>
            <w:vAlign w:val="bottom"/>
          </w:tcPr>
          <w:p w14:paraId="4129CD0A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7BABCE6C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091B049E" w14:textId="77777777" w:rsidR="004D4A37" w:rsidRPr="00B5475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6C8CCCC8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bottom"/>
          </w:tcPr>
          <w:p w14:paraId="7098F503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D4A37" w:rsidRPr="00D566CF" w14:paraId="6B63FCA7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0BB04DE5" w14:textId="77777777" w:rsidR="004D4A37" w:rsidRPr="00B5475F" w:rsidRDefault="004D4A37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645" w:type="pct"/>
            <w:vAlign w:val="bottom"/>
          </w:tcPr>
          <w:p w14:paraId="05A91161" w14:textId="4840D9E1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1,946</w:t>
            </w:r>
          </w:p>
        </w:tc>
        <w:tc>
          <w:tcPr>
            <w:tcW w:w="143" w:type="pct"/>
            <w:vAlign w:val="bottom"/>
          </w:tcPr>
          <w:p w14:paraId="420C58C8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6EB6C061" w14:textId="7AF37825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73FF2D44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bottom"/>
          </w:tcPr>
          <w:p w14:paraId="1F78766D" w14:textId="69551F25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1749">
              <w:rPr>
                <w:rFonts w:ascii="Angsana New" w:hAnsi="Angsana New"/>
                <w:color w:val="000000"/>
                <w:sz w:val="28"/>
                <w:szCs w:val="28"/>
              </w:rPr>
              <w:t>1,946</w:t>
            </w:r>
          </w:p>
        </w:tc>
      </w:tr>
      <w:tr w:rsidR="004D4A37" w:rsidRPr="00D566CF" w14:paraId="1B00E601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75E07053" w14:textId="09DE85A2" w:rsidR="004D4A37" w:rsidRPr="00B5475F" w:rsidRDefault="003A7074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B5475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ขาดทุน) เบ็ดเสร็จอื่นสำหรับงวด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422274" w14:textId="6A783C13" w:rsidR="004D4A37" w:rsidRPr="00B5475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="00B84B7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3,569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3" w:type="pct"/>
            <w:vAlign w:val="center"/>
          </w:tcPr>
          <w:p w14:paraId="0A309130" w14:textId="77777777" w:rsidR="004D4A37" w:rsidRPr="00D566C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3E9823" w14:textId="7AEE0CCC" w:rsidR="004D4A37" w:rsidRPr="00D566CF" w:rsidRDefault="00B84B75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1,103</w:t>
            </w:r>
          </w:p>
        </w:tc>
        <w:tc>
          <w:tcPr>
            <w:tcW w:w="143" w:type="pct"/>
            <w:vAlign w:val="center"/>
          </w:tcPr>
          <w:p w14:paraId="705F24F1" w14:textId="77777777" w:rsidR="004D4A37" w:rsidRPr="00D566C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193487" w14:textId="774A483C" w:rsidR="004D4A37" w:rsidRPr="00B5475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02CB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="00B84B7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2,466</w:t>
            </w:r>
            <w:r w:rsidRPr="00F02CB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</w:tbl>
    <w:p w14:paraId="6ACDFAFF" w14:textId="70E59181" w:rsidR="00F42EA5" w:rsidRPr="00D566CF" w:rsidRDefault="00F42EA5" w:rsidP="00EB3984">
      <w:pPr>
        <w:pStyle w:val="a9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B5475F">
        <w:rPr>
          <w:rFonts w:ascii="Angsana New" w:hAnsi="Angsana New"/>
          <w:sz w:val="28"/>
          <w:szCs w:val="28"/>
          <w:cs/>
        </w:rPr>
        <w:t>ข้อมูลทางการเงินจำแนกตามส่วนงาน</w:t>
      </w:r>
    </w:p>
    <w:p w14:paraId="15BF7237" w14:textId="2DC3518B" w:rsidR="00E25521" w:rsidRDefault="00F42EA5" w:rsidP="00865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right="-22" w:hanging="141"/>
        <w:jc w:val="thaiDistribute"/>
        <w:rPr>
          <w:rFonts w:ascii="Angsana New" w:hAnsi="Angsana New"/>
          <w:sz w:val="28"/>
          <w:szCs w:val="28"/>
        </w:rPr>
      </w:pPr>
      <w:r w:rsidRPr="00027121">
        <w:rPr>
          <w:rFonts w:ascii="Angsana New" w:hAnsi="Angsana New"/>
          <w:sz w:val="28"/>
          <w:szCs w:val="28"/>
          <w:cs/>
        </w:rPr>
        <w:t>ข้อมูลทางการเงินจำแนกตามส่วนงานธุรกิจของบริษัท</w:t>
      </w:r>
      <w:r w:rsidR="00F63FAF" w:rsidRPr="00027121">
        <w:rPr>
          <w:rFonts w:ascii="Angsana New" w:hAnsi="Angsana New"/>
          <w:sz w:val="28"/>
          <w:szCs w:val="28"/>
          <w:cs/>
        </w:rPr>
        <w:t>สำหรับงวด</w:t>
      </w:r>
      <w:r w:rsidR="00B84B75">
        <w:rPr>
          <w:rFonts w:ascii="Angsana New" w:hAnsi="Angsana New" w:hint="cs"/>
          <w:sz w:val="28"/>
          <w:szCs w:val="28"/>
          <w:cs/>
        </w:rPr>
        <w:t>เก้า</w:t>
      </w:r>
      <w:r w:rsidR="00AB6ADD" w:rsidRPr="00027121">
        <w:rPr>
          <w:rFonts w:ascii="Angsana New" w:hAnsi="Angsana New" w:hint="cs"/>
          <w:sz w:val="28"/>
          <w:szCs w:val="28"/>
          <w:cs/>
        </w:rPr>
        <w:t>เดือน</w:t>
      </w:r>
      <w:r w:rsidR="00F63FAF" w:rsidRPr="00027121">
        <w:rPr>
          <w:rFonts w:ascii="Angsana New" w:hAnsi="Angsana New"/>
          <w:sz w:val="28"/>
          <w:szCs w:val="28"/>
          <w:cs/>
        </w:rPr>
        <w:t>สิ้นสุดวันที่</w:t>
      </w:r>
      <w:r w:rsidRPr="00027121">
        <w:rPr>
          <w:rFonts w:ascii="Angsana New" w:hAnsi="Angsana New"/>
          <w:sz w:val="28"/>
          <w:szCs w:val="28"/>
        </w:rPr>
        <w:t xml:space="preserve"> </w:t>
      </w:r>
      <w:r w:rsidR="00AB6ADD" w:rsidRPr="00E50F26">
        <w:rPr>
          <w:rFonts w:ascii="Angsana New" w:hAnsi="Angsana New"/>
          <w:sz w:val="28"/>
          <w:szCs w:val="28"/>
        </w:rPr>
        <w:t xml:space="preserve">30 </w:t>
      </w:r>
      <w:r w:rsidR="00B84B75" w:rsidRPr="00B5475F">
        <w:rPr>
          <w:rFonts w:ascii="Angsana New" w:hAnsi="Angsana New" w:hint="cs"/>
          <w:sz w:val="28"/>
          <w:szCs w:val="28"/>
          <w:cs/>
        </w:rPr>
        <w:t>กันย</w:t>
      </w:r>
      <w:r w:rsidR="00AB6ADD" w:rsidRPr="00B5475F">
        <w:rPr>
          <w:rFonts w:ascii="Angsana New" w:hAnsi="Angsana New" w:hint="cs"/>
          <w:sz w:val="28"/>
          <w:szCs w:val="28"/>
          <w:cs/>
        </w:rPr>
        <w:t>ายน</w:t>
      </w:r>
      <w:r w:rsidR="00C54856" w:rsidRPr="00027121">
        <w:rPr>
          <w:rFonts w:ascii="Angsana New" w:hAnsi="Angsana New"/>
          <w:sz w:val="28"/>
          <w:szCs w:val="28"/>
        </w:rPr>
        <w:t xml:space="preserve"> </w:t>
      </w:r>
      <w:r w:rsidR="00C54856" w:rsidRPr="00E50F26">
        <w:rPr>
          <w:rFonts w:ascii="Angsana New" w:hAnsi="Angsana New"/>
          <w:sz w:val="28"/>
          <w:szCs w:val="28"/>
        </w:rPr>
        <w:t>256</w:t>
      </w:r>
      <w:r w:rsidR="00597FF7" w:rsidRPr="00E50F26">
        <w:rPr>
          <w:rFonts w:ascii="Angsana New" w:hAnsi="Angsana New" w:hint="cs"/>
          <w:sz w:val="28"/>
          <w:szCs w:val="28"/>
        </w:rPr>
        <w:t>8</w:t>
      </w:r>
      <w:r w:rsidRPr="00B5475F">
        <w:rPr>
          <w:rFonts w:ascii="Angsana New" w:hAnsi="Angsana New"/>
          <w:sz w:val="28"/>
          <w:szCs w:val="28"/>
          <w:cs/>
        </w:rPr>
        <w:t xml:space="preserve"> และ </w:t>
      </w:r>
      <w:r w:rsidRPr="00E50F26">
        <w:rPr>
          <w:rFonts w:ascii="Angsana New" w:hAnsi="Angsana New"/>
          <w:sz w:val="28"/>
          <w:szCs w:val="28"/>
        </w:rPr>
        <w:t>256</w:t>
      </w:r>
      <w:r w:rsidR="00597FF7" w:rsidRPr="00E50F26">
        <w:rPr>
          <w:rFonts w:ascii="Angsana New" w:hAnsi="Angsana New" w:hint="cs"/>
          <w:sz w:val="28"/>
          <w:szCs w:val="28"/>
        </w:rPr>
        <w:t>7</w:t>
      </w:r>
      <w:r w:rsidRPr="002A0572">
        <w:rPr>
          <w:rFonts w:ascii="Angsana New" w:hAnsi="Angsana New"/>
          <w:sz w:val="28"/>
          <w:szCs w:val="28"/>
          <w:cs/>
        </w:rPr>
        <w:t xml:space="preserve"> </w:t>
      </w:r>
      <w:r w:rsidRPr="002D5CA8">
        <w:rPr>
          <w:rFonts w:ascii="Angsana New" w:hAnsi="Angsana New"/>
          <w:sz w:val="28"/>
          <w:szCs w:val="28"/>
          <w:cs/>
        </w:rPr>
        <w:t>เป็นดังนี้</w:t>
      </w:r>
    </w:p>
    <w:tbl>
      <w:tblPr>
        <w:tblW w:w="935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219"/>
        <w:gridCol w:w="1007"/>
        <w:gridCol w:w="264"/>
        <w:gridCol w:w="1154"/>
        <w:gridCol w:w="236"/>
        <w:gridCol w:w="1166"/>
        <w:gridCol w:w="236"/>
        <w:gridCol w:w="1073"/>
      </w:tblGrid>
      <w:tr w:rsidR="00865D02" w:rsidRPr="00D566CF" w14:paraId="3D36C045" w14:textId="77777777" w:rsidTr="002E5A53">
        <w:trPr>
          <w:trHeight w:val="369"/>
        </w:trPr>
        <w:tc>
          <w:tcPr>
            <w:tcW w:w="4219" w:type="dxa"/>
          </w:tcPr>
          <w:p w14:paraId="6C8D656B" w14:textId="77777777" w:rsidR="00865D02" w:rsidRPr="00D566CF" w:rsidRDefault="00865D02" w:rsidP="002071FD">
            <w:pPr>
              <w:pStyle w:val="af9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36" w:type="dxa"/>
            <w:gridSpan w:val="7"/>
            <w:tcBorders>
              <w:bottom w:val="single" w:sz="4" w:space="0" w:color="auto"/>
            </w:tcBorders>
          </w:tcPr>
          <w:p w14:paraId="0778B7FB" w14:textId="77777777" w:rsidR="00865D02" w:rsidRPr="00B5475F" w:rsidRDefault="00865D02" w:rsidP="002071FD">
            <w:pPr>
              <w:pStyle w:val="af9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B5475F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 (พันบาท)</w:t>
            </w:r>
          </w:p>
        </w:tc>
      </w:tr>
      <w:tr w:rsidR="00865D02" w:rsidRPr="00D566CF" w14:paraId="6B627616" w14:textId="77777777" w:rsidTr="002E5A53">
        <w:trPr>
          <w:trHeight w:val="369"/>
        </w:trPr>
        <w:tc>
          <w:tcPr>
            <w:tcW w:w="4219" w:type="dxa"/>
          </w:tcPr>
          <w:p w14:paraId="787AF7B9" w14:textId="77777777" w:rsidR="00865D02" w:rsidRPr="00D566CF" w:rsidRDefault="00865D02" w:rsidP="002071FD">
            <w:pPr>
              <w:pStyle w:val="af9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07E5A30" w14:textId="77777777" w:rsidR="00865D02" w:rsidRPr="00D566CF" w:rsidRDefault="00865D02" w:rsidP="002071FD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B5475F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2A569F28" w14:textId="77777777" w:rsidR="00865D02" w:rsidRPr="00D566CF" w:rsidRDefault="00865D02" w:rsidP="002071FD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58249274" w14:textId="77777777" w:rsidR="00865D02" w:rsidRPr="00B5475F" w:rsidRDefault="00865D02" w:rsidP="002071FD">
            <w:pPr>
              <w:pStyle w:val="af9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B5475F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0E134C94" w14:textId="77777777" w:rsidR="00865D02" w:rsidRPr="00D566CF" w:rsidRDefault="00865D02" w:rsidP="002071FD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56D747A" w14:textId="77777777" w:rsidR="00865D02" w:rsidRPr="00D566CF" w:rsidRDefault="00865D02" w:rsidP="002071FD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B5475F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36" w:type="dxa"/>
          </w:tcPr>
          <w:p w14:paraId="231A3454" w14:textId="77777777" w:rsidR="00865D02" w:rsidRPr="00D566CF" w:rsidRDefault="00865D02" w:rsidP="002071FD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3F564359" w14:textId="77777777" w:rsidR="00865D02" w:rsidRPr="00D566CF" w:rsidRDefault="00865D02" w:rsidP="002071FD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B5475F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865D02" w:rsidRPr="00D566CF" w14:paraId="2E73D341" w14:textId="77777777" w:rsidTr="002E5A53">
        <w:trPr>
          <w:trHeight w:val="369"/>
        </w:trPr>
        <w:tc>
          <w:tcPr>
            <w:tcW w:w="4219" w:type="dxa"/>
          </w:tcPr>
          <w:p w14:paraId="3B591225" w14:textId="7DF790CB" w:rsidR="00865D02" w:rsidRPr="00B5475F" w:rsidRDefault="00F63FAF" w:rsidP="002071FD">
            <w:pPr>
              <w:pStyle w:val="af9"/>
              <w:widowControl/>
              <w:ind w:left="38" w:right="0" w:hanging="116"/>
              <w:rPr>
                <w:rFonts w:ascii="Angsana New" w:hAnsi="Angsana New" w:cs="Angsana New"/>
                <w:u w:val="single"/>
                <w:cs/>
              </w:rPr>
            </w:pPr>
            <w:r w:rsidRPr="00B5475F">
              <w:rPr>
                <w:rFonts w:ascii="Angsana New" w:hAnsi="Angsana New" w:cs="Angsana New" w:hint="cs"/>
                <w:u w:val="single"/>
                <w:cs/>
              </w:rPr>
              <w:t>สำหรับงวด</w:t>
            </w:r>
            <w:r w:rsidR="00B84B75" w:rsidRPr="00B5475F">
              <w:rPr>
                <w:rFonts w:ascii="Angsana New" w:hAnsi="Angsana New" w:cs="Angsana New" w:hint="cs"/>
                <w:u w:val="single"/>
                <w:cs/>
              </w:rPr>
              <w:t>เก้า</w:t>
            </w:r>
            <w:r w:rsidR="00AB6ADD" w:rsidRPr="00B5475F">
              <w:rPr>
                <w:rFonts w:ascii="Angsana New" w:hAnsi="Angsana New" w:cs="Angsana New" w:hint="cs"/>
                <w:u w:val="single"/>
                <w:cs/>
              </w:rPr>
              <w:t>เดือน</w:t>
            </w:r>
            <w:r w:rsidRPr="00B5475F">
              <w:rPr>
                <w:rFonts w:ascii="Angsana New" w:hAnsi="Angsana New" w:cs="Angsana New" w:hint="cs"/>
                <w:u w:val="single"/>
                <w:cs/>
              </w:rPr>
              <w:t>สิ้นสุดวันที่</w:t>
            </w:r>
            <w:r w:rsidR="00865D02" w:rsidRPr="00B5475F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="0031534D" w:rsidRPr="00E50F26">
              <w:rPr>
                <w:rFonts w:ascii="Angsana New" w:hAnsi="Angsana New" w:cs="Angsana New" w:hint="cs"/>
                <w:u w:val="single"/>
              </w:rPr>
              <w:t xml:space="preserve">30 </w:t>
            </w:r>
            <w:r w:rsidR="00B84B75" w:rsidRPr="00B5475F">
              <w:rPr>
                <w:rFonts w:ascii="Angsana New" w:hAnsi="Angsana New" w:cs="Angsana New" w:hint="cs"/>
                <w:u w:val="single"/>
                <w:cs/>
              </w:rPr>
              <w:t>กันย</w:t>
            </w:r>
            <w:r w:rsidR="0031534D" w:rsidRPr="00B5475F">
              <w:rPr>
                <w:rFonts w:ascii="Angsana New" w:hAnsi="Angsana New" w:cs="Angsana New" w:hint="cs"/>
                <w:u w:val="single"/>
                <w:cs/>
              </w:rPr>
              <w:t>ายน</w:t>
            </w:r>
            <w:r w:rsidR="00C54856" w:rsidRPr="00B5475F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="00C54856" w:rsidRPr="0031534D">
              <w:rPr>
                <w:rFonts w:ascii="Angsana New" w:hAnsi="Angsana New" w:cs="Angsana New" w:hint="cs"/>
                <w:u w:val="single"/>
              </w:rPr>
              <w:t>256</w:t>
            </w:r>
            <w:r w:rsidR="00E55B86" w:rsidRPr="0031534D">
              <w:rPr>
                <w:rFonts w:ascii="Angsana New" w:hAnsi="Angsana New" w:cs="Angsana New" w:hint="cs"/>
                <w:u w:val="single"/>
              </w:rPr>
              <w:t>8</w:t>
            </w:r>
          </w:p>
        </w:tc>
        <w:tc>
          <w:tcPr>
            <w:tcW w:w="1007" w:type="dxa"/>
          </w:tcPr>
          <w:p w14:paraId="6319DB7F" w14:textId="77777777" w:rsidR="00865D02" w:rsidRPr="00D566CF" w:rsidRDefault="00865D02" w:rsidP="002071FD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720690F8" w14:textId="77777777" w:rsidR="00865D02" w:rsidRPr="00D566CF" w:rsidRDefault="00865D02" w:rsidP="002071FD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00F46146" w14:textId="77777777" w:rsidR="00865D02" w:rsidRPr="00D566CF" w:rsidRDefault="00865D02" w:rsidP="002071FD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44728D" w14:textId="77777777" w:rsidR="00865D02" w:rsidRPr="00D566CF" w:rsidRDefault="00865D02" w:rsidP="002071FD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EEB66EF" w14:textId="77777777" w:rsidR="00865D02" w:rsidRPr="00D566CF" w:rsidRDefault="00865D02" w:rsidP="002071FD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D8D0B7" w14:textId="77777777" w:rsidR="00865D02" w:rsidRPr="00D566CF" w:rsidRDefault="00865D02" w:rsidP="002071FD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</w:tcPr>
          <w:p w14:paraId="33CBD9EB" w14:textId="77777777" w:rsidR="00865D02" w:rsidRPr="00D566CF" w:rsidRDefault="00865D02" w:rsidP="002071FD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5D02" w:rsidRPr="00D566CF" w14:paraId="4FFEB8EA" w14:textId="77777777" w:rsidTr="000E5FE1">
        <w:trPr>
          <w:trHeight w:val="369"/>
        </w:trPr>
        <w:tc>
          <w:tcPr>
            <w:tcW w:w="4219" w:type="dxa"/>
          </w:tcPr>
          <w:p w14:paraId="2C7C3803" w14:textId="77777777" w:rsidR="00865D02" w:rsidRPr="00B5475F" w:rsidRDefault="00865D02" w:rsidP="002071FD">
            <w:pPr>
              <w:pStyle w:val="af9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B5475F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347D84EF" w14:textId="5601B9AF" w:rsidR="00865D02" w:rsidRPr="00B5475F" w:rsidRDefault="000E5FE1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5FE1">
              <w:rPr>
                <w:rFonts w:ascii="Angsana New" w:hAnsi="Angsana New"/>
                <w:sz w:val="28"/>
                <w:szCs w:val="28"/>
              </w:rPr>
              <w:t>240,494</w:t>
            </w:r>
          </w:p>
        </w:tc>
        <w:tc>
          <w:tcPr>
            <w:tcW w:w="264" w:type="dxa"/>
            <w:vAlign w:val="bottom"/>
          </w:tcPr>
          <w:p w14:paraId="4E61A75B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135E226E" w14:textId="615828C1" w:rsidR="00865D02" w:rsidRPr="007A0928" w:rsidRDefault="000E5FE1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FE1">
              <w:rPr>
                <w:rFonts w:ascii="Angsana New" w:hAnsi="Angsana New"/>
                <w:sz w:val="28"/>
                <w:szCs w:val="28"/>
              </w:rPr>
              <w:t>68,423</w:t>
            </w:r>
          </w:p>
        </w:tc>
        <w:tc>
          <w:tcPr>
            <w:tcW w:w="236" w:type="dxa"/>
            <w:vAlign w:val="bottom"/>
          </w:tcPr>
          <w:p w14:paraId="1D5B9DAB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5EBC7C71" w14:textId="254DBF6B" w:rsidR="00865D02" w:rsidRPr="007A0928" w:rsidRDefault="000E5FE1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FE1">
              <w:rPr>
                <w:rFonts w:ascii="Angsana New" w:hAnsi="Angsana New"/>
                <w:sz w:val="28"/>
                <w:szCs w:val="28"/>
              </w:rPr>
              <w:t>52,44</w:t>
            </w:r>
            <w:r w:rsidR="008014E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7FFED449" w14:textId="77777777" w:rsidR="00865D02" w:rsidRPr="007A0928" w:rsidRDefault="00865D02" w:rsidP="00C62148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6E230188" w14:textId="023944C3" w:rsidR="00865D02" w:rsidRPr="007A0928" w:rsidRDefault="000E5FE1" w:rsidP="00C62148">
            <w:pPr>
              <w:pStyle w:val="ad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FE1">
              <w:rPr>
                <w:rFonts w:ascii="Angsana New" w:hAnsi="Angsana New"/>
                <w:sz w:val="28"/>
                <w:szCs w:val="28"/>
              </w:rPr>
              <w:t>361,363</w:t>
            </w:r>
          </w:p>
        </w:tc>
      </w:tr>
      <w:tr w:rsidR="00865D02" w:rsidRPr="00D566CF" w14:paraId="49A7B8D3" w14:textId="77777777" w:rsidTr="000E5FE1">
        <w:trPr>
          <w:trHeight w:val="369"/>
        </w:trPr>
        <w:tc>
          <w:tcPr>
            <w:tcW w:w="4219" w:type="dxa"/>
            <w:vAlign w:val="bottom"/>
          </w:tcPr>
          <w:p w14:paraId="7A08C23F" w14:textId="77777777" w:rsidR="00865D02" w:rsidRPr="00D566CF" w:rsidRDefault="00865D02" w:rsidP="002071FD">
            <w:pPr>
              <w:pStyle w:val="af9"/>
              <w:widowControl/>
              <w:ind w:left="38" w:right="0" w:hanging="116"/>
              <w:rPr>
                <w:rFonts w:ascii="Angsana New" w:hAnsi="Angsana New" w:cs="Angsana New"/>
              </w:rPr>
            </w:pPr>
            <w:r w:rsidRPr="00B5475F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3D10D18A" w14:textId="014B8299" w:rsidR="00865D02" w:rsidRPr="007A0928" w:rsidRDefault="000E5FE1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FE1">
              <w:rPr>
                <w:rFonts w:ascii="Angsana New" w:hAnsi="Angsana New"/>
                <w:sz w:val="28"/>
                <w:szCs w:val="28"/>
              </w:rPr>
              <w:t>89,694</w:t>
            </w:r>
          </w:p>
        </w:tc>
        <w:tc>
          <w:tcPr>
            <w:tcW w:w="264" w:type="dxa"/>
            <w:vAlign w:val="bottom"/>
          </w:tcPr>
          <w:p w14:paraId="49436F47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3B10CFF5" w14:textId="1C906644" w:rsidR="00865D02" w:rsidRPr="007A0928" w:rsidRDefault="000E5FE1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FE1">
              <w:rPr>
                <w:rFonts w:ascii="Angsana New" w:hAnsi="Angsana New"/>
                <w:sz w:val="28"/>
                <w:szCs w:val="28"/>
              </w:rPr>
              <w:t>8,103</w:t>
            </w:r>
          </w:p>
        </w:tc>
        <w:tc>
          <w:tcPr>
            <w:tcW w:w="236" w:type="dxa"/>
            <w:vAlign w:val="bottom"/>
          </w:tcPr>
          <w:p w14:paraId="0F06C9B1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12743D0E" w14:textId="3E2FA8D5" w:rsidR="00865D02" w:rsidRPr="007A0928" w:rsidRDefault="000E5FE1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FE1">
              <w:rPr>
                <w:rFonts w:ascii="Angsana New" w:hAnsi="Angsana New"/>
                <w:sz w:val="28"/>
                <w:szCs w:val="28"/>
              </w:rPr>
              <w:t>18,80</w:t>
            </w:r>
            <w:r w:rsidR="008014E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10570CF1" w14:textId="77777777" w:rsidR="00865D02" w:rsidRPr="007A0928" w:rsidRDefault="00865D02" w:rsidP="00C62148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76983EA2" w14:textId="7F7A42D0" w:rsidR="00865D02" w:rsidRPr="00B5475F" w:rsidRDefault="000E5FE1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5FE1">
              <w:rPr>
                <w:rFonts w:ascii="Angsana New" w:hAnsi="Angsana New"/>
                <w:sz w:val="28"/>
                <w:szCs w:val="28"/>
              </w:rPr>
              <w:t>116,603</w:t>
            </w:r>
          </w:p>
        </w:tc>
      </w:tr>
      <w:tr w:rsidR="00865D02" w:rsidRPr="00D566CF" w14:paraId="3EF61FC0" w14:textId="77777777" w:rsidTr="000E5FE1">
        <w:trPr>
          <w:trHeight w:val="369"/>
        </w:trPr>
        <w:tc>
          <w:tcPr>
            <w:tcW w:w="4219" w:type="dxa"/>
            <w:vAlign w:val="bottom"/>
          </w:tcPr>
          <w:p w14:paraId="426A46C0" w14:textId="5A62569E" w:rsidR="00865D02" w:rsidRPr="00B5475F" w:rsidRDefault="00865D02" w:rsidP="002071FD">
            <w:pPr>
              <w:pStyle w:val="af9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B5475F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vAlign w:val="bottom"/>
          </w:tcPr>
          <w:p w14:paraId="02291443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7CFB0004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vAlign w:val="bottom"/>
          </w:tcPr>
          <w:p w14:paraId="443C83B4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9570AC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60105FFB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3F16CB" w14:textId="77777777" w:rsidR="00865D02" w:rsidRPr="007A0928" w:rsidRDefault="00865D02" w:rsidP="00C62148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625A5830" w14:textId="2DE4F52C" w:rsidR="00865D02" w:rsidRPr="00B5475F" w:rsidRDefault="000E5FE1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5FE1">
              <w:rPr>
                <w:rFonts w:ascii="Angsana New" w:hAnsi="Angsana New"/>
                <w:sz w:val="28"/>
                <w:szCs w:val="28"/>
              </w:rPr>
              <w:t>9,316</w:t>
            </w:r>
          </w:p>
        </w:tc>
      </w:tr>
      <w:tr w:rsidR="00865D02" w:rsidRPr="00D566CF" w14:paraId="3BC91A2F" w14:textId="77777777" w:rsidTr="000E5FE1">
        <w:trPr>
          <w:trHeight w:val="369"/>
        </w:trPr>
        <w:tc>
          <w:tcPr>
            <w:tcW w:w="4219" w:type="dxa"/>
            <w:vAlign w:val="bottom"/>
          </w:tcPr>
          <w:p w14:paraId="032CDB53" w14:textId="77777777" w:rsidR="00865D02" w:rsidRPr="00B5475F" w:rsidRDefault="00865D02" w:rsidP="002071FD">
            <w:pPr>
              <w:pStyle w:val="af9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B5475F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vAlign w:val="bottom"/>
          </w:tcPr>
          <w:p w14:paraId="6AE6B912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3056D10B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0D9E53F6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07CA5B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BEAAB32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4B68876" w14:textId="77777777" w:rsidR="00865D02" w:rsidRPr="007A0928" w:rsidRDefault="00865D02" w:rsidP="00C62148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799DF4E6" w14:textId="66E5D37A" w:rsidR="00865D02" w:rsidRPr="00B5475F" w:rsidRDefault="000E5FE1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5FE1">
              <w:rPr>
                <w:rFonts w:ascii="Angsana New" w:hAnsi="Angsana New"/>
                <w:sz w:val="28"/>
                <w:szCs w:val="28"/>
              </w:rPr>
              <w:t>(120,058)</w:t>
            </w:r>
          </w:p>
        </w:tc>
      </w:tr>
      <w:tr w:rsidR="00865D02" w:rsidRPr="00D566CF" w14:paraId="3C541804" w14:textId="77777777" w:rsidTr="000E5FE1">
        <w:trPr>
          <w:trHeight w:val="369"/>
        </w:trPr>
        <w:tc>
          <w:tcPr>
            <w:tcW w:w="4219" w:type="dxa"/>
            <w:vAlign w:val="bottom"/>
          </w:tcPr>
          <w:p w14:paraId="2CFE5604" w14:textId="77777777" w:rsidR="00865D02" w:rsidRPr="00B5475F" w:rsidRDefault="00865D02" w:rsidP="002071FD">
            <w:pPr>
              <w:pStyle w:val="af9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B5475F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vAlign w:val="bottom"/>
          </w:tcPr>
          <w:p w14:paraId="3436A23C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2EFA95EA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5E55FBBC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3A75150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4E720C2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E0A33F" w14:textId="77777777" w:rsidR="00865D02" w:rsidRPr="007A0928" w:rsidRDefault="00865D02" w:rsidP="00C62148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71E36985" w14:textId="457290EA" w:rsidR="00865D02" w:rsidRPr="00B5475F" w:rsidRDefault="000E5FE1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5FE1">
              <w:rPr>
                <w:rFonts w:ascii="Angsana New" w:hAnsi="Angsana New"/>
                <w:sz w:val="28"/>
                <w:szCs w:val="28"/>
              </w:rPr>
              <w:t>(3,831)</w:t>
            </w:r>
          </w:p>
        </w:tc>
      </w:tr>
      <w:tr w:rsidR="00865D02" w:rsidRPr="00D566CF" w14:paraId="597F0D84" w14:textId="77777777" w:rsidTr="000E5FE1">
        <w:trPr>
          <w:trHeight w:val="369"/>
        </w:trPr>
        <w:tc>
          <w:tcPr>
            <w:tcW w:w="4219" w:type="dxa"/>
            <w:vAlign w:val="bottom"/>
          </w:tcPr>
          <w:p w14:paraId="012A1F4F" w14:textId="18875973" w:rsidR="00865D02" w:rsidRPr="00B5475F" w:rsidRDefault="00865D02" w:rsidP="002071FD">
            <w:pPr>
              <w:pStyle w:val="af9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B5475F">
              <w:rPr>
                <w:rFonts w:ascii="Angsana New" w:hAnsi="Angsana New" w:cs="Angsana New"/>
                <w:cs/>
              </w:rPr>
              <w:t>ส่วนแบ่ง</w:t>
            </w:r>
            <w:r w:rsidR="004830CA" w:rsidRPr="00B5475F">
              <w:rPr>
                <w:rFonts w:ascii="Angsana New" w:hAnsi="Angsana New" w:cs="Angsana New" w:hint="cs"/>
                <w:cs/>
              </w:rPr>
              <w:t>กำไร</w:t>
            </w:r>
            <w:r w:rsidRPr="00B5475F">
              <w:rPr>
                <w:rFonts w:ascii="Angsana New" w:hAnsi="Angsana New" w:cs="Angsana New"/>
                <w:cs/>
              </w:rPr>
              <w:t>จากเงินลงทุนในบริษัทร่วม</w:t>
            </w:r>
          </w:p>
        </w:tc>
        <w:tc>
          <w:tcPr>
            <w:tcW w:w="1007" w:type="dxa"/>
            <w:vAlign w:val="bottom"/>
          </w:tcPr>
          <w:p w14:paraId="47FFC29C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39D9BB42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70F19715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3E0519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95695AF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9B908F4" w14:textId="77777777" w:rsidR="00865D02" w:rsidRPr="007A0928" w:rsidRDefault="00865D02" w:rsidP="00C62148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2A996331" w14:textId="020F38B6" w:rsidR="00865D02" w:rsidRPr="007A0928" w:rsidRDefault="000E5FE1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FE1"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865D02" w:rsidRPr="00D566CF" w14:paraId="4F798B33" w14:textId="77777777" w:rsidTr="000E5FE1">
        <w:trPr>
          <w:trHeight w:val="369"/>
        </w:trPr>
        <w:tc>
          <w:tcPr>
            <w:tcW w:w="4219" w:type="dxa"/>
            <w:vAlign w:val="bottom"/>
          </w:tcPr>
          <w:p w14:paraId="7A365C10" w14:textId="7601D8F0" w:rsidR="00865D02" w:rsidRPr="00B5475F" w:rsidRDefault="003A7074" w:rsidP="002071FD">
            <w:pPr>
              <w:pStyle w:val="af9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 w:hint="cs"/>
              </w:rPr>
              <w:t>(</w:t>
            </w:r>
            <w:r w:rsidRPr="00B5475F">
              <w:rPr>
                <w:rFonts w:ascii="Angsana New" w:hAnsi="Angsana New" w:cs="Angsana New" w:hint="cs"/>
                <w:cs/>
              </w:rPr>
              <w:t xml:space="preserve">ค่าใช้จ่าย) </w:t>
            </w:r>
            <w:r w:rsidR="00865D02" w:rsidRPr="00B5475F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007" w:type="dxa"/>
            <w:vAlign w:val="bottom"/>
          </w:tcPr>
          <w:p w14:paraId="1276CD39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72ABBD79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4190CCE2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B10D2BD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F71984A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3EC43FF" w14:textId="77777777" w:rsidR="00865D02" w:rsidRPr="007A0928" w:rsidRDefault="00865D02" w:rsidP="00C62148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59F963E1" w14:textId="157AA5F9" w:rsidR="00865D02" w:rsidRPr="007A0928" w:rsidRDefault="000E5FE1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FE1">
              <w:rPr>
                <w:rFonts w:ascii="Angsana New" w:hAnsi="Angsana New"/>
                <w:sz w:val="28"/>
                <w:szCs w:val="28"/>
              </w:rPr>
              <w:t>(1,200)</w:t>
            </w:r>
          </w:p>
        </w:tc>
      </w:tr>
      <w:tr w:rsidR="00865D02" w:rsidRPr="00D566CF" w14:paraId="4DF6D995" w14:textId="77777777" w:rsidTr="000E5FE1">
        <w:trPr>
          <w:trHeight w:val="369"/>
        </w:trPr>
        <w:tc>
          <w:tcPr>
            <w:tcW w:w="4219" w:type="dxa"/>
            <w:vAlign w:val="bottom"/>
          </w:tcPr>
          <w:p w14:paraId="04DE02EA" w14:textId="37F208BB" w:rsidR="00865D02" w:rsidRPr="00B5475F" w:rsidRDefault="00865D02" w:rsidP="002071FD">
            <w:pPr>
              <w:pStyle w:val="af9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B5475F">
              <w:rPr>
                <w:rFonts w:ascii="Angsana New" w:hAnsi="Angsana New" w:cs="Angsana New"/>
                <w:cs/>
              </w:rPr>
              <w:t>กำไรสำหรั</w:t>
            </w:r>
            <w:r w:rsidR="00985312" w:rsidRPr="00B5475F">
              <w:rPr>
                <w:rFonts w:ascii="Angsana New" w:hAnsi="Angsana New" w:cs="Angsana New" w:hint="cs"/>
                <w:cs/>
              </w:rPr>
              <w:t>บงวด</w:t>
            </w:r>
          </w:p>
        </w:tc>
        <w:tc>
          <w:tcPr>
            <w:tcW w:w="1007" w:type="dxa"/>
            <w:vAlign w:val="bottom"/>
          </w:tcPr>
          <w:p w14:paraId="54228740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4BAB7D96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0CFDCD72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BF3BBE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663E41A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132B1DB" w14:textId="77777777" w:rsidR="00865D02" w:rsidRPr="007A0928" w:rsidRDefault="00865D02" w:rsidP="00C62148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DF46D" w14:textId="784C230F" w:rsidR="00865D02" w:rsidRPr="007A0928" w:rsidRDefault="000E5FE1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FE1">
              <w:rPr>
                <w:rFonts w:ascii="Angsana New" w:hAnsi="Angsana New"/>
                <w:sz w:val="28"/>
                <w:szCs w:val="28"/>
              </w:rPr>
              <w:t>88</w:t>
            </w:r>
            <w:r w:rsidR="008014EE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E26D42" w:rsidRPr="00D566CF" w14:paraId="3AD4A151" w14:textId="77777777" w:rsidTr="002E5A53">
        <w:trPr>
          <w:trHeight w:val="369"/>
        </w:trPr>
        <w:tc>
          <w:tcPr>
            <w:tcW w:w="4219" w:type="dxa"/>
            <w:vAlign w:val="bottom"/>
          </w:tcPr>
          <w:p w14:paraId="13669C70" w14:textId="77777777" w:rsidR="00E26D42" w:rsidRPr="00B5475F" w:rsidRDefault="00E26D42" w:rsidP="002071FD">
            <w:pPr>
              <w:pStyle w:val="af9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vAlign w:val="bottom"/>
          </w:tcPr>
          <w:p w14:paraId="628C2F81" w14:textId="77777777" w:rsidR="00E26D42" w:rsidRPr="007A0928" w:rsidRDefault="00E26D4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37075842" w14:textId="77777777" w:rsidR="00E26D42" w:rsidRPr="007A0928" w:rsidRDefault="00E26D4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2FD1A123" w14:textId="77777777" w:rsidR="00E26D42" w:rsidRPr="007A0928" w:rsidRDefault="00E26D4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1F884B" w14:textId="77777777" w:rsidR="00E26D42" w:rsidRPr="007A0928" w:rsidRDefault="00E26D4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CBC7127" w14:textId="77777777" w:rsidR="00E26D42" w:rsidRPr="007A0928" w:rsidRDefault="00E26D4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4D98B8" w14:textId="77777777" w:rsidR="00E26D42" w:rsidRPr="007A0928" w:rsidRDefault="00E26D42" w:rsidP="00C62148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1FE8A37C" w14:textId="77777777" w:rsidR="00E26D42" w:rsidRPr="00D05A97" w:rsidRDefault="00E26D4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5D02" w:rsidRPr="00D566CF" w14:paraId="35C167B2" w14:textId="77777777" w:rsidTr="002E5A53">
        <w:trPr>
          <w:trHeight w:val="369"/>
        </w:trPr>
        <w:tc>
          <w:tcPr>
            <w:tcW w:w="4219" w:type="dxa"/>
            <w:vAlign w:val="bottom"/>
          </w:tcPr>
          <w:p w14:paraId="4A85D647" w14:textId="77777777" w:rsidR="00865D02" w:rsidRPr="00B5475F" w:rsidRDefault="00865D02" w:rsidP="002071FD">
            <w:pPr>
              <w:pStyle w:val="af9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B5475F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vAlign w:val="bottom"/>
          </w:tcPr>
          <w:p w14:paraId="0B7A3E8F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6BBEA27A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0B6C1ACF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4D2DAC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4DDFB59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005354" w14:textId="77777777" w:rsidR="00865D02" w:rsidRPr="007A0928" w:rsidRDefault="00865D02" w:rsidP="00C62148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6E89C116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5D02" w:rsidRPr="00D566CF" w14:paraId="1BDB4E62" w14:textId="77777777" w:rsidTr="000E5FE1">
        <w:trPr>
          <w:trHeight w:val="369"/>
        </w:trPr>
        <w:tc>
          <w:tcPr>
            <w:tcW w:w="4219" w:type="dxa"/>
            <w:vAlign w:val="bottom"/>
          </w:tcPr>
          <w:p w14:paraId="57B3F77F" w14:textId="41E47363" w:rsidR="00865D02" w:rsidRPr="00B5475F" w:rsidRDefault="00865D02" w:rsidP="002071FD">
            <w:pPr>
              <w:pStyle w:val="af9"/>
              <w:widowControl/>
              <w:ind w:left="38" w:right="0" w:hanging="116"/>
              <w:rPr>
                <w:rFonts w:ascii="Angsana New" w:hAnsi="Angsana New" w:cs="Angsana New"/>
                <w:color w:val="000000" w:themeColor="text1"/>
                <w:cs/>
              </w:rPr>
            </w:pPr>
            <w:r w:rsidRPr="00B5475F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="00290130" w:rsidRPr="00E50F26">
              <w:rPr>
                <w:rFonts w:ascii="Angsana New" w:hAnsi="Angsana New" w:cs="Angsana New" w:hint="cs"/>
              </w:rPr>
              <w:t xml:space="preserve">30 </w:t>
            </w:r>
            <w:r w:rsidR="00B84B75" w:rsidRPr="00B5475F">
              <w:rPr>
                <w:rFonts w:ascii="Angsana New" w:hAnsi="Angsana New" w:cs="Angsana New" w:hint="cs"/>
                <w:cs/>
              </w:rPr>
              <w:t>กันย</w:t>
            </w:r>
            <w:r w:rsidR="00290130" w:rsidRPr="00B5475F">
              <w:rPr>
                <w:rFonts w:ascii="Angsana New" w:hAnsi="Angsana New" w:cs="Angsana New" w:hint="cs"/>
                <w:cs/>
              </w:rPr>
              <w:t>ายน</w:t>
            </w:r>
            <w:r w:rsidR="00C54856" w:rsidRPr="00B5475F">
              <w:rPr>
                <w:rFonts w:ascii="Angsana New" w:hAnsi="Angsana New" w:cs="Angsana New"/>
                <w:cs/>
              </w:rPr>
              <w:t xml:space="preserve"> </w:t>
            </w:r>
            <w:r w:rsidR="00C54856" w:rsidRPr="00E50F26">
              <w:rPr>
                <w:rFonts w:ascii="Angsana New" w:hAnsi="Angsana New" w:cs="Angsana New"/>
              </w:rPr>
              <w:t>256</w:t>
            </w:r>
            <w:r w:rsidR="00985312" w:rsidRPr="00E50F26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007" w:type="dxa"/>
            <w:vAlign w:val="bottom"/>
          </w:tcPr>
          <w:p w14:paraId="2E2AA931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35A97F6A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4289CB57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B4AAD89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AF02DF2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1F7A34" w14:textId="77777777" w:rsidR="00865D02" w:rsidRPr="007A0928" w:rsidRDefault="00865D02" w:rsidP="00C62148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719FD5D5" w14:textId="164EFC03" w:rsidR="00865D02" w:rsidRPr="00224AE7" w:rsidRDefault="000E5FE1" w:rsidP="00C62148">
            <w:pPr>
              <w:pStyle w:val="ad"/>
              <w:tabs>
                <w:tab w:val="clear" w:pos="907"/>
                <w:tab w:val="left" w:pos="916"/>
              </w:tabs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841,487</w:t>
            </w:r>
          </w:p>
        </w:tc>
      </w:tr>
      <w:tr w:rsidR="00865D02" w:rsidRPr="00D566CF" w14:paraId="2230859F" w14:textId="77777777" w:rsidTr="002E5A53">
        <w:trPr>
          <w:trHeight w:val="369"/>
        </w:trPr>
        <w:tc>
          <w:tcPr>
            <w:tcW w:w="4219" w:type="dxa"/>
            <w:vAlign w:val="bottom"/>
          </w:tcPr>
          <w:p w14:paraId="475ABEC6" w14:textId="2DAC5993" w:rsidR="00865D02" w:rsidRPr="00B5475F" w:rsidRDefault="00865D02" w:rsidP="002071FD">
            <w:pPr>
              <w:pStyle w:val="af9"/>
              <w:widowControl/>
              <w:ind w:left="38" w:right="0" w:hanging="116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B547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จังหวะเวลาในการรับรู้รายได้</w:t>
            </w:r>
          </w:p>
        </w:tc>
        <w:tc>
          <w:tcPr>
            <w:tcW w:w="1007" w:type="dxa"/>
            <w:vAlign w:val="bottom"/>
          </w:tcPr>
          <w:p w14:paraId="7F557C1B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0D871145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11AE487B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61F43F0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87E434D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EE8B723" w14:textId="77777777" w:rsidR="00865D02" w:rsidRPr="007A0928" w:rsidRDefault="00865D02" w:rsidP="00C62148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vAlign w:val="bottom"/>
          </w:tcPr>
          <w:p w14:paraId="40C6B592" w14:textId="77777777" w:rsidR="00865D02" w:rsidRPr="007A0928" w:rsidRDefault="00865D02" w:rsidP="00C62148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B0FE1" w:rsidRPr="00D566CF" w14:paraId="33613F58" w14:textId="77777777" w:rsidTr="000E5FE1">
        <w:trPr>
          <w:trHeight w:val="369"/>
        </w:trPr>
        <w:tc>
          <w:tcPr>
            <w:tcW w:w="4219" w:type="dxa"/>
            <w:vAlign w:val="bottom"/>
          </w:tcPr>
          <w:p w14:paraId="3A82E799" w14:textId="77777777" w:rsidR="006B0FE1" w:rsidRPr="00B5475F" w:rsidRDefault="006B0FE1" w:rsidP="006B0FE1">
            <w:pPr>
              <w:pStyle w:val="af9"/>
              <w:widowControl/>
              <w:ind w:left="38" w:right="0" w:hanging="116"/>
              <w:rPr>
                <w:rFonts w:ascii="Angsana New" w:hAnsi="Angsana New" w:cs="Angsana New"/>
                <w:color w:val="000000" w:themeColor="text1"/>
                <w:cs/>
              </w:rPr>
            </w:pPr>
            <w:r w:rsidRPr="00B5475F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4AFBB352" w14:textId="193FF19E" w:rsidR="006B0FE1" w:rsidRPr="00B5475F" w:rsidRDefault="000E5FE1" w:rsidP="006B0FE1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5FE1">
              <w:rPr>
                <w:rFonts w:ascii="Angsana New" w:hAnsi="Angsana New"/>
                <w:sz w:val="28"/>
                <w:szCs w:val="28"/>
              </w:rPr>
              <w:t>240,494</w:t>
            </w:r>
          </w:p>
        </w:tc>
        <w:tc>
          <w:tcPr>
            <w:tcW w:w="264" w:type="dxa"/>
            <w:vAlign w:val="bottom"/>
          </w:tcPr>
          <w:p w14:paraId="351B295B" w14:textId="77777777" w:rsidR="006B0FE1" w:rsidRPr="007A0928" w:rsidRDefault="006B0FE1" w:rsidP="006B0FE1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6E0E565B" w14:textId="03230176" w:rsidR="006B0FE1" w:rsidRPr="007A0928" w:rsidRDefault="000E5FE1" w:rsidP="006B0FE1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FE1">
              <w:rPr>
                <w:rFonts w:ascii="Angsana New" w:hAnsi="Angsana New"/>
                <w:sz w:val="28"/>
                <w:szCs w:val="28"/>
              </w:rPr>
              <w:t>68,423</w:t>
            </w:r>
          </w:p>
        </w:tc>
        <w:tc>
          <w:tcPr>
            <w:tcW w:w="236" w:type="dxa"/>
            <w:vAlign w:val="bottom"/>
          </w:tcPr>
          <w:p w14:paraId="3713DA25" w14:textId="77777777" w:rsidR="006B0FE1" w:rsidRPr="007A0928" w:rsidRDefault="006B0FE1" w:rsidP="006B0FE1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0FA4854D" w14:textId="59A1CB09" w:rsidR="006B0FE1" w:rsidRPr="007A0928" w:rsidRDefault="000E5FE1" w:rsidP="006B0FE1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FE1">
              <w:rPr>
                <w:rFonts w:ascii="Angsana New" w:hAnsi="Angsana New"/>
                <w:sz w:val="28"/>
                <w:szCs w:val="28"/>
              </w:rPr>
              <w:t>52,44</w:t>
            </w:r>
            <w:r w:rsidR="008014E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359A95DE" w14:textId="77777777" w:rsidR="006B0FE1" w:rsidRPr="007A0928" w:rsidRDefault="006B0FE1" w:rsidP="006B0FE1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067436A6" w14:textId="65F6CE1D" w:rsidR="006B0FE1" w:rsidRPr="00D05A97" w:rsidRDefault="000E5FE1" w:rsidP="006B0FE1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FE1">
              <w:rPr>
                <w:rFonts w:ascii="Angsana New" w:hAnsi="Angsana New"/>
                <w:sz w:val="28"/>
                <w:szCs w:val="28"/>
              </w:rPr>
              <w:t>361,363</w:t>
            </w:r>
          </w:p>
        </w:tc>
      </w:tr>
    </w:tbl>
    <w:p w14:paraId="7A4FDA34" w14:textId="77777777" w:rsidR="00B45A05" w:rsidRDefault="00B45A05"/>
    <w:p w14:paraId="319B797D" w14:textId="77777777" w:rsidR="00E26D42" w:rsidRDefault="00E26D42"/>
    <w:tbl>
      <w:tblPr>
        <w:tblW w:w="935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219"/>
        <w:gridCol w:w="1007"/>
        <w:gridCol w:w="264"/>
        <w:gridCol w:w="1154"/>
        <w:gridCol w:w="236"/>
        <w:gridCol w:w="1166"/>
        <w:gridCol w:w="236"/>
        <w:gridCol w:w="1073"/>
      </w:tblGrid>
      <w:tr w:rsidR="00074B13" w:rsidRPr="00D566CF" w14:paraId="1218CAB7" w14:textId="77777777" w:rsidTr="002E5A53">
        <w:trPr>
          <w:trHeight w:val="397"/>
          <w:tblHeader/>
        </w:trPr>
        <w:tc>
          <w:tcPr>
            <w:tcW w:w="4219" w:type="dxa"/>
          </w:tcPr>
          <w:p w14:paraId="20B6E534" w14:textId="77777777" w:rsidR="00074B13" w:rsidRPr="00D566CF" w:rsidRDefault="00074B13" w:rsidP="00074B13">
            <w:pPr>
              <w:pStyle w:val="af9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36" w:type="dxa"/>
            <w:gridSpan w:val="7"/>
            <w:tcBorders>
              <w:bottom w:val="single" w:sz="4" w:space="0" w:color="auto"/>
            </w:tcBorders>
          </w:tcPr>
          <w:p w14:paraId="2383CB3E" w14:textId="77777777" w:rsidR="00074B13" w:rsidRPr="00B5475F" w:rsidRDefault="00074B13" w:rsidP="00074B13">
            <w:pPr>
              <w:pStyle w:val="af9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B5475F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 (พันบาท)</w:t>
            </w:r>
          </w:p>
        </w:tc>
      </w:tr>
      <w:tr w:rsidR="00074B13" w:rsidRPr="00D566CF" w14:paraId="37B1AFD9" w14:textId="77777777" w:rsidTr="002E5A53">
        <w:trPr>
          <w:trHeight w:val="397"/>
          <w:tblHeader/>
        </w:trPr>
        <w:tc>
          <w:tcPr>
            <w:tcW w:w="4219" w:type="dxa"/>
          </w:tcPr>
          <w:p w14:paraId="5C258301" w14:textId="77777777" w:rsidR="00074B13" w:rsidRPr="00D566CF" w:rsidRDefault="00074B13" w:rsidP="00074B13">
            <w:pPr>
              <w:pStyle w:val="af9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61FA3DE" w14:textId="77777777" w:rsidR="00074B13" w:rsidRPr="00D566CF" w:rsidRDefault="00074B13" w:rsidP="00074B13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B5475F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26DE41B5" w14:textId="77777777" w:rsidR="00074B13" w:rsidRPr="00D566CF" w:rsidRDefault="00074B13" w:rsidP="00074B13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378B903A" w14:textId="77777777" w:rsidR="00074B13" w:rsidRPr="00B5475F" w:rsidRDefault="00074B13" w:rsidP="00074B13">
            <w:pPr>
              <w:pStyle w:val="af9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B5475F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0028C1E3" w14:textId="77777777" w:rsidR="00074B13" w:rsidRPr="00D566CF" w:rsidRDefault="00074B13" w:rsidP="00074B13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6A2D983" w14:textId="77777777" w:rsidR="00074B13" w:rsidRPr="00D566CF" w:rsidRDefault="00074B13" w:rsidP="00074B13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B5475F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36" w:type="dxa"/>
          </w:tcPr>
          <w:p w14:paraId="207F4B56" w14:textId="77777777" w:rsidR="00074B13" w:rsidRPr="00D566CF" w:rsidRDefault="00074B13" w:rsidP="00074B13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4E79F4D0" w14:textId="77777777" w:rsidR="00074B13" w:rsidRPr="00D566CF" w:rsidRDefault="00074B13" w:rsidP="00074B13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B5475F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074B13" w:rsidRPr="00D566CF" w14:paraId="2F695D27" w14:textId="77777777" w:rsidTr="002E5A53">
        <w:trPr>
          <w:trHeight w:val="397"/>
        </w:trPr>
        <w:tc>
          <w:tcPr>
            <w:tcW w:w="4219" w:type="dxa"/>
          </w:tcPr>
          <w:p w14:paraId="36B3DAF8" w14:textId="6C494665" w:rsidR="00074B13" w:rsidRPr="00B5475F" w:rsidRDefault="00F63FAF" w:rsidP="00074B13">
            <w:pPr>
              <w:pStyle w:val="af9"/>
              <w:widowControl/>
              <w:ind w:left="38" w:right="0" w:hanging="116"/>
              <w:rPr>
                <w:rFonts w:ascii="Angsana New" w:hAnsi="Angsana New" w:cs="Angsana New"/>
                <w:u w:val="single"/>
                <w:cs/>
              </w:rPr>
            </w:pPr>
            <w:r w:rsidRPr="00B5475F">
              <w:rPr>
                <w:rFonts w:ascii="Angsana New" w:hAnsi="Angsana New" w:cs="Angsana New" w:hint="cs"/>
                <w:u w:val="single"/>
                <w:cs/>
              </w:rPr>
              <w:t>สำหรับงวด</w:t>
            </w:r>
            <w:r w:rsidR="00B84B75" w:rsidRPr="00B5475F">
              <w:rPr>
                <w:rFonts w:ascii="Angsana New" w:hAnsi="Angsana New" w:cs="Angsana New" w:hint="cs"/>
                <w:u w:val="single"/>
                <w:cs/>
              </w:rPr>
              <w:t>เก้า</w:t>
            </w:r>
            <w:r w:rsidR="00AB6ADD" w:rsidRPr="00B5475F">
              <w:rPr>
                <w:rFonts w:ascii="Angsana New" w:hAnsi="Angsana New" w:cs="Angsana New" w:hint="cs"/>
                <w:u w:val="single"/>
                <w:cs/>
              </w:rPr>
              <w:t>เดือน</w:t>
            </w:r>
            <w:r w:rsidRPr="00B5475F">
              <w:rPr>
                <w:rFonts w:ascii="Angsana New" w:hAnsi="Angsana New" w:cs="Angsana New" w:hint="cs"/>
                <w:u w:val="single"/>
                <w:cs/>
              </w:rPr>
              <w:t>สิ้นสุดวันที่</w:t>
            </w:r>
            <w:r w:rsidR="00074B13" w:rsidRPr="00B5475F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="0031534D" w:rsidRPr="00E50F26">
              <w:rPr>
                <w:rFonts w:ascii="Angsana New" w:hAnsi="Angsana New" w:cs="Angsana New" w:hint="cs"/>
                <w:u w:val="single"/>
              </w:rPr>
              <w:t xml:space="preserve">30 </w:t>
            </w:r>
            <w:r w:rsidR="00B84B75" w:rsidRPr="00B5475F">
              <w:rPr>
                <w:rFonts w:ascii="Angsana New" w:hAnsi="Angsana New" w:cs="Angsana New" w:hint="cs"/>
                <w:u w:val="single"/>
                <w:cs/>
              </w:rPr>
              <w:t>กันย</w:t>
            </w:r>
            <w:r w:rsidR="0031534D" w:rsidRPr="00B5475F">
              <w:rPr>
                <w:rFonts w:ascii="Angsana New" w:hAnsi="Angsana New" w:cs="Angsana New" w:hint="cs"/>
                <w:u w:val="single"/>
                <w:cs/>
              </w:rPr>
              <w:t>ายน</w:t>
            </w:r>
            <w:r w:rsidR="00074B13" w:rsidRPr="00B5475F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="00074B13" w:rsidRPr="00E50F26">
              <w:rPr>
                <w:rFonts w:ascii="Angsana New" w:hAnsi="Angsana New" w:cs="Angsana New" w:hint="cs"/>
                <w:u w:val="single"/>
              </w:rPr>
              <w:t>256</w:t>
            </w:r>
            <w:r w:rsidR="009F73F1" w:rsidRPr="00E50F26">
              <w:rPr>
                <w:rFonts w:ascii="Angsana New" w:hAnsi="Angsana New" w:cs="Angsana New" w:hint="cs"/>
                <w:u w:val="single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CE42C58" w14:textId="77777777" w:rsidR="00074B13" w:rsidRPr="00D566CF" w:rsidRDefault="00074B13" w:rsidP="00074B13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4885F40D" w14:textId="77777777" w:rsidR="00074B13" w:rsidRPr="00D566CF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55F06685" w14:textId="77777777" w:rsidR="00074B13" w:rsidRPr="00D566CF" w:rsidRDefault="00074B13" w:rsidP="00074B13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99E751" w14:textId="77777777" w:rsidR="00074B13" w:rsidRPr="00D566CF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654BD096" w14:textId="77777777" w:rsidR="00074B13" w:rsidRPr="00D566CF" w:rsidRDefault="00074B13" w:rsidP="00074B13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8DF33F" w14:textId="77777777" w:rsidR="00074B13" w:rsidRPr="00D566CF" w:rsidRDefault="00074B13" w:rsidP="00074B13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68B97FD1" w14:textId="77777777" w:rsidR="00074B13" w:rsidRPr="00D566CF" w:rsidRDefault="00074B13" w:rsidP="00074B13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A37" w:rsidRPr="00D566CF" w14:paraId="54A845D0" w14:textId="77777777" w:rsidTr="002E5A53">
        <w:trPr>
          <w:trHeight w:val="397"/>
        </w:trPr>
        <w:tc>
          <w:tcPr>
            <w:tcW w:w="4219" w:type="dxa"/>
          </w:tcPr>
          <w:p w14:paraId="78276E0B" w14:textId="77777777" w:rsidR="004D4A37" w:rsidRPr="00B5475F" w:rsidRDefault="004D4A37" w:rsidP="004D4A37">
            <w:pPr>
              <w:pStyle w:val="af9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B5475F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1BB583C6" w14:textId="4325E2E9" w:rsidR="004D4A37" w:rsidRPr="00D566CF" w:rsidRDefault="00B84B75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248,217</w:t>
            </w:r>
          </w:p>
        </w:tc>
        <w:tc>
          <w:tcPr>
            <w:tcW w:w="264" w:type="dxa"/>
            <w:vAlign w:val="bottom"/>
          </w:tcPr>
          <w:p w14:paraId="1D8D0C70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4722DF6E" w14:textId="19A71E98" w:rsidR="004D4A37" w:rsidRPr="00D566CF" w:rsidRDefault="00B84B75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75,423</w:t>
            </w:r>
          </w:p>
        </w:tc>
        <w:tc>
          <w:tcPr>
            <w:tcW w:w="236" w:type="dxa"/>
            <w:vAlign w:val="bottom"/>
          </w:tcPr>
          <w:p w14:paraId="1FE26863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4BCB673F" w14:textId="35DC1F28" w:rsidR="004D4A37" w:rsidRPr="00D566CF" w:rsidRDefault="00B84B75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43,981</w:t>
            </w:r>
          </w:p>
        </w:tc>
        <w:tc>
          <w:tcPr>
            <w:tcW w:w="236" w:type="dxa"/>
            <w:vAlign w:val="bottom"/>
          </w:tcPr>
          <w:p w14:paraId="5544A816" w14:textId="77777777" w:rsidR="004D4A37" w:rsidRPr="00D566CF" w:rsidRDefault="004D4A37" w:rsidP="004D4A37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45F149C8" w14:textId="62E9DE2C" w:rsidR="004D4A37" w:rsidRPr="00D566CF" w:rsidRDefault="00B84B75" w:rsidP="004D4A37">
            <w:pPr>
              <w:pStyle w:val="ad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367,621</w:t>
            </w:r>
          </w:p>
        </w:tc>
      </w:tr>
      <w:tr w:rsidR="004D4A37" w:rsidRPr="00D566CF" w14:paraId="18F195E6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568B1354" w14:textId="77777777" w:rsidR="004D4A37" w:rsidRPr="00D566CF" w:rsidRDefault="004D4A37" w:rsidP="004D4A37">
            <w:pPr>
              <w:pStyle w:val="af9"/>
              <w:widowControl/>
              <w:ind w:left="38" w:right="0" w:hanging="116"/>
              <w:rPr>
                <w:rFonts w:ascii="Angsana New" w:hAnsi="Angsana New" w:cs="Angsana New"/>
              </w:rPr>
            </w:pPr>
            <w:r w:rsidRPr="00B5475F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30716465" w14:textId="18144774" w:rsidR="004D4A37" w:rsidRPr="00D566CF" w:rsidRDefault="00B84B75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95,930</w:t>
            </w:r>
          </w:p>
        </w:tc>
        <w:tc>
          <w:tcPr>
            <w:tcW w:w="264" w:type="dxa"/>
            <w:vAlign w:val="bottom"/>
          </w:tcPr>
          <w:p w14:paraId="0925393B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74114B4C" w14:textId="52FB4B1C" w:rsidR="004D4A37" w:rsidRPr="00D566CF" w:rsidRDefault="00B84B75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9,891</w:t>
            </w:r>
          </w:p>
        </w:tc>
        <w:tc>
          <w:tcPr>
            <w:tcW w:w="236" w:type="dxa"/>
            <w:vAlign w:val="bottom"/>
          </w:tcPr>
          <w:p w14:paraId="56828BA8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69349F58" w14:textId="41C11BB4" w:rsidR="004D4A37" w:rsidRPr="00D566CF" w:rsidRDefault="00B84B75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18,457</w:t>
            </w:r>
          </w:p>
        </w:tc>
        <w:tc>
          <w:tcPr>
            <w:tcW w:w="236" w:type="dxa"/>
            <w:vAlign w:val="bottom"/>
          </w:tcPr>
          <w:p w14:paraId="22D1E1B7" w14:textId="77777777" w:rsidR="004D4A37" w:rsidRPr="00D566CF" w:rsidRDefault="004D4A37" w:rsidP="004D4A37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68CCEEC9" w14:textId="4703FBD9" w:rsidR="004D4A37" w:rsidRPr="00D566CF" w:rsidRDefault="00B84B75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124,278</w:t>
            </w:r>
          </w:p>
        </w:tc>
      </w:tr>
      <w:tr w:rsidR="004D4A37" w:rsidRPr="00D566CF" w14:paraId="149B39CA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07105C38" w14:textId="77777777" w:rsidR="004D4A37" w:rsidRPr="00B5475F" w:rsidRDefault="004D4A37" w:rsidP="004D4A37">
            <w:pPr>
              <w:pStyle w:val="af9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B5475F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vAlign w:val="bottom"/>
          </w:tcPr>
          <w:p w14:paraId="19AE84A5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57237F8A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vAlign w:val="bottom"/>
          </w:tcPr>
          <w:p w14:paraId="07E0A38F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EF50EE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2B00AC34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DB1663" w14:textId="77777777" w:rsidR="004D4A37" w:rsidRPr="00D566CF" w:rsidRDefault="004D4A37" w:rsidP="004D4A37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16F6C975" w14:textId="2CA83893" w:rsidR="004D4A37" w:rsidRPr="00D566CF" w:rsidRDefault="00B84B75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6,980</w:t>
            </w:r>
          </w:p>
        </w:tc>
      </w:tr>
      <w:tr w:rsidR="004D4A37" w:rsidRPr="00D566CF" w14:paraId="641E69AB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2204BB46" w14:textId="77777777" w:rsidR="004D4A37" w:rsidRPr="00B5475F" w:rsidRDefault="004D4A37" w:rsidP="004D4A37">
            <w:pPr>
              <w:pStyle w:val="af9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B5475F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vAlign w:val="bottom"/>
          </w:tcPr>
          <w:p w14:paraId="2A912B72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1E3C850A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12C89532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105A5C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26741ED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E591E60" w14:textId="77777777" w:rsidR="004D4A37" w:rsidRPr="00D566CF" w:rsidRDefault="004D4A37" w:rsidP="004D4A37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3BEF3DB0" w14:textId="59838B55" w:rsidR="004D4A37" w:rsidRPr="00B5475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84B75">
              <w:rPr>
                <w:rFonts w:ascii="Angsana New" w:hAnsi="Angsana New"/>
                <w:sz w:val="28"/>
                <w:szCs w:val="28"/>
              </w:rPr>
              <w:t>119,735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D4A37" w:rsidRPr="00D566CF" w14:paraId="7906C784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7DC8B210" w14:textId="77777777" w:rsidR="004D4A37" w:rsidRPr="00B5475F" w:rsidRDefault="004D4A37" w:rsidP="004D4A37">
            <w:pPr>
              <w:pStyle w:val="af9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B5475F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vAlign w:val="bottom"/>
          </w:tcPr>
          <w:p w14:paraId="17641410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75627437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5D1149FB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B500084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730BC18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3ACAD2D" w14:textId="77777777" w:rsidR="004D4A37" w:rsidRPr="00D566CF" w:rsidRDefault="004D4A37" w:rsidP="004D4A37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027C63A1" w14:textId="0099E9AA" w:rsidR="004D4A37" w:rsidRPr="00B5475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84B75">
              <w:rPr>
                <w:rFonts w:ascii="Angsana New" w:hAnsi="Angsana New"/>
                <w:sz w:val="28"/>
                <w:szCs w:val="28"/>
              </w:rPr>
              <w:t>4,453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D4A37" w:rsidRPr="00D566CF" w14:paraId="1D2C65BB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1420FD5B" w14:textId="77777777" w:rsidR="004D4A37" w:rsidRPr="00B5475F" w:rsidRDefault="004D4A37" w:rsidP="004D4A37">
            <w:pPr>
              <w:pStyle w:val="af9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B5475F">
              <w:rPr>
                <w:rFonts w:ascii="Angsana New" w:hAnsi="Angsana New" w:cs="Angsana New"/>
                <w:cs/>
              </w:rPr>
              <w:t>ส่วนแบ่ง (ขาดทุน) จากเงินลงทุนในบริษัทร่วม</w:t>
            </w:r>
          </w:p>
        </w:tc>
        <w:tc>
          <w:tcPr>
            <w:tcW w:w="1007" w:type="dxa"/>
            <w:vAlign w:val="bottom"/>
          </w:tcPr>
          <w:p w14:paraId="50A453EA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4B341944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28BA16B4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05B86F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48120EA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8D87964" w14:textId="77777777" w:rsidR="004D4A37" w:rsidRPr="00D566CF" w:rsidRDefault="004D4A37" w:rsidP="004D4A37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73B5B6A2" w14:textId="2CD70802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5925">
              <w:rPr>
                <w:rFonts w:ascii="Angsana New" w:hAnsi="Angsana New"/>
                <w:sz w:val="28"/>
                <w:szCs w:val="28"/>
              </w:rPr>
              <w:t>(</w:t>
            </w:r>
            <w:r w:rsidR="00B84B75">
              <w:rPr>
                <w:rFonts w:ascii="Angsana New" w:hAnsi="Angsana New"/>
                <w:sz w:val="28"/>
                <w:szCs w:val="28"/>
              </w:rPr>
              <w:t>97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E8592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D4A37" w:rsidRPr="00D566CF" w14:paraId="0A11293A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4B477A98" w14:textId="52281410" w:rsidR="004D4A37" w:rsidRPr="00B5475F" w:rsidRDefault="004D4A37" w:rsidP="004D4A37">
            <w:pPr>
              <w:pStyle w:val="af9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027121">
              <w:rPr>
                <w:rFonts w:ascii="Angsana New" w:hAnsi="Angsana New" w:cs="Angsana New" w:hint="cs"/>
              </w:rPr>
              <w:t>(</w:t>
            </w:r>
            <w:r w:rsidRPr="00B5475F">
              <w:rPr>
                <w:rFonts w:ascii="Angsana New" w:hAnsi="Angsana New" w:cs="Angsana New"/>
                <w:cs/>
              </w:rPr>
              <w:t>ค่าใช้จ่าย</w:t>
            </w:r>
            <w:r w:rsidRPr="00B5475F">
              <w:rPr>
                <w:rFonts w:ascii="Angsana New" w:hAnsi="Angsana New" w:cs="Angsana New" w:hint="cs"/>
                <w:cs/>
              </w:rPr>
              <w:t xml:space="preserve">) </w:t>
            </w:r>
            <w:r w:rsidRPr="00B5475F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007" w:type="dxa"/>
            <w:vAlign w:val="bottom"/>
          </w:tcPr>
          <w:p w14:paraId="1036F3E3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2736F6B3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02A30374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C82520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3450802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50F4DD" w14:textId="77777777" w:rsidR="004D4A37" w:rsidRPr="00D566CF" w:rsidRDefault="004D4A37" w:rsidP="004D4A37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6ECEAEB4" w14:textId="337E9B9B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84B75">
              <w:rPr>
                <w:rFonts w:ascii="Angsana New" w:hAnsi="Angsana New"/>
                <w:sz w:val="28"/>
                <w:szCs w:val="28"/>
              </w:rPr>
              <w:t>375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D4A37" w:rsidRPr="00D566CF" w14:paraId="2B0BB915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4F675708" w14:textId="14351A7A" w:rsidR="004D4A37" w:rsidRPr="00B5475F" w:rsidRDefault="004D4A37" w:rsidP="004D4A37">
            <w:pPr>
              <w:pStyle w:val="af9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B5475F">
              <w:rPr>
                <w:rFonts w:ascii="Angsana New" w:hAnsi="Angsana New" w:cs="Angsana New"/>
                <w:cs/>
              </w:rPr>
              <w:t>กำไรสำหรับ</w:t>
            </w:r>
            <w:r w:rsidRPr="00B5475F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007" w:type="dxa"/>
            <w:vAlign w:val="bottom"/>
          </w:tcPr>
          <w:p w14:paraId="4A82BA41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14301C1E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14B36FD6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D61C6A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B0CE6C6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8FE12B9" w14:textId="77777777" w:rsidR="004D4A37" w:rsidRPr="00D566CF" w:rsidRDefault="004D4A37" w:rsidP="004D4A37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1000D" w14:textId="212EDEEF" w:rsidR="004D4A37" w:rsidRPr="00D566CF" w:rsidRDefault="00B84B75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5,723</w:t>
            </w:r>
          </w:p>
        </w:tc>
      </w:tr>
      <w:tr w:rsidR="004D4A37" w:rsidRPr="00D566CF" w14:paraId="1B09A398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62AC3ED0" w14:textId="77777777" w:rsidR="004D4A37" w:rsidRPr="00B5475F" w:rsidRDefault="004D4A37" w:rsidP="004D4A37">
            <w:pPr>
              <w:pStyle w:val="af9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vAlign w:val="bottom"/>
          </w:tcPr>
          <w:p w14:paraId="04F2A87A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6C360DE9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70C08952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560FB5D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497D9E8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08F58D3" w14:textId="77777777" w:rsidR="004D4A37" w:rsidRPr="00D566CF" w:rsidRDefault="004D4A37" w:rsidP="004D4A37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364F4B54" w14:textId="77777777" w:rsidR="004D4A37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A37" w:rsidRPr="00D566CF" w14:paraId="7EDD7A49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0656931F" w14:textId="77777777" w:rsidR="004D4A37" w:rsidRPr="00B5475F" w:rsidRDefault="004D4A37" w:rsidP="004D4A37">
            <w:pPr>
              <w:pStyle w:val="af9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B5475F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vAlign w:val="bottom"/>
          </w:tcPr>
          <w:p w14:paraId="4256B3AD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1337BC28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5C3A08DF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7331A6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3447098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3A02F0A" w14:textId="77777777" w:rsidR="004D4A37" w:rsidRPr="00D566CF" w:rsidRDefault="004D4A37" w:rsidP="004D4A37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733978D5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A37" w:rsidRPr="00D566CF" w14:paraId="2F849433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11A94CEA" w14:textId="30688233" w:rsidR="004D4A37" w:rsidRPr="00B5475F" w:rsidRDefault="004D4A37" w:rsidP="004D4A37">
            <w:pPr>
              <w:pStyle w:val="af9"/>
              <w:widowControl/>
              <w:ind w:left="38" w:right="0" w:hanging="116"/>
              <w:rPr>
                <w:rFonts w:ascii="Angsana New" w:hAnsi="Angsana New" w:cs="Angsana New"/>
                <w:color w:val="000000" w:themeColor="text1"/>
                <w:cs/>
              </w:rPr>
            </w:pPr>
            <w:r w:rsidRPr="00B5475F">
              <w:rPr>
                <w:rFonts w:ascii="Angsana New" w:hAnsi="Angsana New" w:cs="Angsana New"/>
                <w:color w:val="000000" w:themeColor="text1"/>
                <w:cs/>
              </w:rPr>
              <w:t xml:space="preserve">ณ </w:t>
            </w:r>
            <w:r w:rsidRPr="00B5475F">
              <w:rPr>
                <w:rFonts w:ascii="Angsana New" w:hAnsi="Angsana New" w:cs="Angsana New" w:hint="cs"/>
                <w:color w:val="000000" w:themeColor="text1"/>
                <w:cs/>
              </w:rPr>
              <w:t xml:space="preserve">วันที่ </w:t>
            </w:r>
            <w:r w:rsidRPr="00E50F26">
              <w:rPr>
                <w:rFonts w:ascii="Angsana New" w:hAnsi="Angsana New" w:cs="Angsana New" w:hint="cs"/>
              </w:rPr>
              <w:t xml:space="preserve">30 </w:t>
            </w:r>
            <w:r w:rsidR="002A2738" w:rsidRPr="00B5475F">
              <w:rPr>
                <w:rFonts w:ascii="Angsana New" w:hAnsi="Angsana New" w:cs="Angsana New" w:hint="cs"/>
                <w:cs/>
              </w:rPr>
              <w:t>กันย</w:t>
            </w:r>
            <w:r w:rsidRPr="00B5475F">
              <w:rPr>
                <w:rFonts w:ascii="Angsana New" w:hAnsi="Angsana New" w:cs="Angsana New" w:hint="cs"/>
                <w:cs/>
              </w:rPr>
              <w:t xml:space="preserve">ายน </w:t>
            </w:r>
            <w:r w:rsidRPr="00E50F26">
              <w:rPr>
                <w:rFonts w:ascii="Angsana New" w:hAnsi="Angsana New" w:cs="Angsana New" w:hint="cs"/>
                <w:color w:val="000000" w:themeColor="text1"/>
              </w:rPr>
              <w:t>2567</w:t>
            </w:r>
          </w:p>
        </w:tc>
        <w:tc>
          <w:tcPr>
            <w:tcW w:w="1007" w:type="dxa"/>
            <w:vAlign w:val="bottom"/>
          </w:tcPr>
          <w:p w14:paraId="26F8735E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246EA621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43E816AE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BAF11F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3C0F8EB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1A343A" w14:textId="77777777" w:rsidR="004D4A37" w:rsidRPr="00D566CF" w:rsidRDefault="004D4A37" w:rsidP="004D4A37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61525B47" w14:textId="29D01CD4" w:rsidR="004D4A37" w:rsidRPr="00742A42" w:rsidRDefault="004D4A37" w:rsidP="004D4A37">
            <w:pPr>
              <w:pStyle w:val="ad"/>
              <w:tabs>
                <w:tab w:val="clear" w:pos="907"/>
                <w:tab w:val="left" w:pos="916"/>
              </w:tabs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85925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="00B84B75">
              <w:rPr>
                <w:rFonts w:ascii="Angsana New" w:hAnsi="Angsana New"/>
                <w:color w:val="000000" w:themeColor="text1"/>
                <w:sz w:val="28"/>
                <w:szCs w:val="28"/>
              </w:rPr>
              <w:t>97,648</w:t>
            </w:r>
          </w:p>
        </w:tc>
      </w:tr>
      <w:tr w:rsidR="004D4A37" w:rsidRPr="00D566CF" w14:paraId="431795E3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0C364777" w14:textId="77777777" w:rsidR="004D4A37" w:rsidRPr="00B5475F" w:rsidRDefault="004D4A37" w:rsidP="004D4A37">
            <w:pPr>
              <w:pStyle w:val="af9"/>
              <w:widowControl/>
              <w:ind w:left="38" w:right="0" w:hanging="116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B547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vAlign w:val="bottom"/>
          </w:tcPr>
          <w:p w14:paraId="19605907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20442F3F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72D54539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ACD8487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96233BE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767CDE1" w14:textId="77777777" w:rsidR="004D4A37" w:rsidRPr="00D566CF" w:rsidRDefault="004D4A37" w:rsidP="004D4A37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3451D9A6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D4A37" w:rsidRPr="00D566CF" w14:paraId="509091CF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7ADE0478" w14:textId="77777777" w:rsidR="004D4A37" w:rsidRPr="00B5475F" w:rsidRDefault="004D4A37" w:rsidP="004D4A37">
            <w:pPr>
              <w:pStyle w:val="af9"/>
              <w:widowControl/>
              <w:ind w:left="38" w:right="0" w:hanging="116"/>
              <w:rPr>
                <w:rFonts w:ascii="Angsana New" w:hAnsi="Angsana New" w:cs="Angsana New"/>
                <w:color w:val="000000" w:themeColor="text1"/>
                <w:cs/>
              </w:rPr>
            </w:pPr>
            <w:r w:rsidRPr="00B5475F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325E7C16" w14:textId="3DF7C2A9" w:rsidR="004D4A37" w:rsidRPr="00B5475F" w:rsidRDefault="00B84B75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248,217</w:t>
            </w:r>
          </w:p>
        </w:tc>
        <w:tc>
          <w:tcPr>
            <w:tcW w:w="264" w:type="dxa"/>
            <w:vAlign w:val="bottom"/>
          </w:tcPr>
          <w:p w14:paraId="6DCB21A5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24D6A5FD" w14:textId="28D8982E" w:rsidR="004D4A37" w:rsidRPr="00D566CF" w:rsidRDefault="00B84B75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75,423</w:t>
            </w:r>
          </w:p>
        </w:tc>
        <w:tc>
          <w:tcPr>
            <w:tcW w:w="236" w:type="dxa"/>
            <w:vAlign w:val="bottom"/>
          </w:tcPr>
          <w:p w14:paraId="59AA95E1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0044B0B5" w14:textId="0EDAAAEF" w:rsidR="004D4A37" w:rsidRPr="00D566CF" w:rsidRDefault="00B84B75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43,981</w:t>
            </w:r>
          </w:p>
        </w:tc>
        <w:tc>
          <w:tcPr>
            <w:tcW w:w="236" w:type="dxa"/>
            <w:vAlign w:val="bottom"/>
          </w:tcPr>
          <w:p w14:paraId="663BCCAB" w14:textId="77777777" w:rsidR="004D4A37" w:rsidRPr="00D566CF" w:rsidRDefault="004D4A37" w:rsidP="004D4A37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1F27AFD0" w14:textId="4BD11A89" w:rsidR="004D4A37" w:rsidRPr="00D566CF" w:rsidRDefault="00B84B75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367,621</w:t>
            </w:r>
          </w:p>
        </w:tc>
      </w:tr>
    </w:tbl>
    <w:p w14:paraId="77396A0E" w14:textId="77777777" w:rsidR="00C62148" w:rsidRPr="00E56ED5" w:rsidRDefault="00C6214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5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219"/>
        <w:gridCol w:w="1007"/>
        <w:gridCol w:w="264"/>
        <w:gridCol w:w="1154"/>
        <w:gridCol w:w="236"/>
        <w:gridCol w:w="1166"/>
        <w:gridCol w:w="236"/>
        <w:gridCol w:w="1073"/>
      </w:tblGrid>
      <w:tr w:rsidR="004C417D" w:rsidRPr="00D566CF" w14:paraId="23024E9D" w14:textId="77777777" w:rsidTr="002E5A53">
        <w:trPr>
          <w:trHeight w:val="397"/>
        </w:trPr>
        <w:tc>
          <w:tcPr>
            <w:tcW w:w="4219" w:type="dxa"/>
          </w:tcPr>
          <w:p w14:paraId="66EC755E" w14:textId="77777777" w:rsidR="004C417D" w:rsidRPr="00D566CF" w:rsidRDefault="004C417D" w:rsidP="002071FD">
            <w:pPr>
              <w:pStyle w:val="af9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36" w:type="dxa"/>
            <w:gridSpan w:val="7"/>
            <w:tcBorders>
              <w:bottom w:val="single" w:sz="4" w:space="0" w:color="auto"/>
            </w:tcBorders>
          </w:tcPr>
          <w:p w14:paraId="185F81C6" w14:textId="77777777" w:rsidR="004C417D" w:rsidRPr="00B5475F" w:rsidRDefault="004C417D" w:rsidP="002071FD">
            <w:pPr>
              <w:pStyle w:val="af9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B5475F">
              <w:rPr>
                <w:rFonts w:ascii="Angsana New" w:hAnsi="Angsana New" w:cs="Angsana New"/>
                <w:cs/>
              </w:rPr>
              <w:t>งบการเงินเฉพาะกิจการ (พันบาท)</w:t>
            </w:r>
          </w:p>
        </w:tc>
      </w:tr>
      <w:tr w:rsidR="004C417D" w:rsidRPr="00D566CF" w14:paraId="32318ADB" w14:textId="77777777" w:rsidTr="002E5A53">
        <w:trPr>
          <w:trHeight w:val="397"/>
        </w:trPr>
        <w:tc>
          <w:tcPr>
            <w:tcW w:w="4219" w:type="dxa"/>
          </w:tcPr>
          <w:p w14:paraId="2A8EB407" w14:textId="77777777" w:rsidR="004C417D" w:rsidRPr="00D566CF" w:rsidRDefault="004C417D" w:rsidP="002071FD">
            <w:pPr>
              <w:pStyle w:val="af9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F9D45F6" w14:textId="77777777" w:rsidR="004C417D" w:rsidRPr="00D566CF" w:rsidRDefault="004C417D" w:rsidP="002071FD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B5475F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0F91CAE8" w14:textId="77777777" w:rsidR="004C417D" w:rsidRPr="00D566CF" w:rsidRDefault="004C417D" w:rsidP="002071FD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6721E645" w14:textId="77777777" w:rsidR="004C417D" w:rsidRPr="00B5475F" w:rsidRDefault="004C417D" w:rsidP="002071FD">
            <w:pPr>
              <w:pStyle w:val="af9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B5475F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1A8BC38E" w14:textId="77777777" w:rsidR="004C417D" w:rsidRPr="00D566CF" w:rsidRDefault="004C417D" w:rsidP="002071FD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ED9D3EE" w14:textId="77777777" w:rsidR="004C417D" w:rsidRPr="00D566CF" w:rsidRDefault="004C417D" w:rsidP="002071FD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B5475F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36" w:type="dxa"/>
          </w:tcPr>
          <w:p w14:paraId="05A45E41" w14:textId="77777777" w:rsidR="004C417D" w:rsidRPr="00D566CF" w:rsidRDefault="004C417D" w:rsidP="002071FD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0DC0A2C8" w14:textId="77777777" w:rsidR="004C417D" w:rsidRPr="00D566CF" w:rsidRDefault="004C417D" w:rsidP="002071FD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B5475F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4C417D" w:rsidRPr="00D566CF" w14:paraId="674003F7" w14:textId="77777777" w:rsidTr="002E5A53">
        <w:trPr>
          <w:trHeight w:val="397"/>
        </w:trPr>
        <w:tc>
          <w:tcPr>
            <w:tcW w:w="4219" w:type="dxa"/>
          </w:tcPr>
          <w:p w14:paraId="31A8AFE1" w14:textId="2DFB3AEE" w:rsidR="004C417D" w:rsidRPr="0031534D" w:rsidRDefault="00F63FAF" w:rsidP="002071FD">
            <w:pPr>
              <w:pStyle w:val="af9"/>
              <w:widowControl/>
              <w:ind w:left="38" w:right="0" w:hanging="116"/>
              <w:jc w:val="thaiDistribute"/>
              <w:rPr>
                <w:rFonts w:ascii="Angsana New" w:hAnsi="Angsana New" w:cs="Angsana New"/>
                <w:u w:val="single"/>
              </w:rPr>
            </w:pPr>
            <w:r w:rsidRPr="00B5475F">
              <w:rPr>
                <w:rFonts w:ascii="Angsana New" w:hAnsi="Angsana New" w:cs="Angsana New" w:hint="cs"/>
                <w:u w:val="single"/>
                <w:cs/>
              </w:rPr>
              <w:t>สำหรับงว</w:t>
            </w:r>
            <w:r w:rsidR="002A2738" w:rsidRPr="00B5475F">
              <w:rPr>
                <w:rFonts w:ascii="Angsana New" w:hAnsi="Angsana New" w:cs="Angsana New" w:hint="cs"/>
                <w:u w:val="single"/>
                <w:cs/>
              </w:rPr>
              <w:t>ดเก้า</w:t>
            </w:r>
            <w:r w:rsidR="00AB6ADD" w:rsidRPr="00B5475F">
              <w:rPr>
                <w:rFonts w:ascii="Angsana New" w:hAnsi="Angsana New" w:cs="Angsana New" w:hint="cs"/>
                <w:u w:val="single"/>
                <w:cs/>
              </w:rPr>
              <w:t>เดือน</w:t>
            </w:r>
            <w:r w:rsidRPr="00B5475F">
              <w:rPr>
                <w:rFonts w:ascii="Angsana New" w:hAnsi="Angsana New" w:cs="Angsana New" w:hint="cs"/>
                <w:u w:val="single"/>
                <w:cs/>
              </w:rPr>
              <w:t>สิ้นสุดวันที่</w:t>
            </w:r>
            <w:r w:rsidR="004C417D" w:rsidRPr="00B5475F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="0031534D" w:rsidRPr="00E50F26">
              <w:rPr>
                <w:rFonts w:ascii="Angsana New" w:hAnsi="Angsana New" w:cs="Angsana New" w:hint="cs"/>
                <w:u w:val="single"/>
              </w:rPr>
              <w:t xml:space="preserve">30 </w:t>
            </w:r>
            <w:r w:rsidR="002A2738" w:rsidRPr="00B5475F">
              <w:rPr>
                <w:rFonts w:ascii="Angsana New" w:hAnsi="Angsana New" w:cs="Angsana New" w:hint="cs"/>
                <w:u w:val="single"/>
                <w:cs/>
              </w:rPr>
              <w:t>กันย</w:t>
            </w:r>
            <w:r w:rsidR="0031534D" w:rsidRPr="00B5475F">
              <w:rPr>
                <w:rFonts w:ascii="Angsana New" w:hAnsi="Angsana New" w:cs="Angsana New" w:hint="cs"/>
                <w:u w:val="single"/>
                <w:cs/>
              </w:rPr>
              <w:t>ายน</w:t>
            </w:r>
            <w:r w:rsidR="00C54856" w:rsidRPr="00B5475F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="00C54856" w:rsidRPr="00E50F26">
              <w:rPr>
                <w:rFonts w:ascii="Angsana New" w:hAnsi="Angsana New" w:cs="Angsana New" w:hint="cs"/>
                <w:u w:val="single"/>
              </w:rPr>
              <w:t>256</w:t>
            </w:r>
            <w:r w:rsidR="001D07A2" w:rsidRPr="00E50F26">
              <w:rPr>
                <w:rFonts w:ascii="Angsana New" w:hAnsi="Angsana New" w:cs="Angsana New" w:hint="cs"/>
                <w:u w:val="single"/>
              </w:rPr>
              <w:t>8</w:t>
            </w:r>
          </w:p>
        </w:tc>
        <w:tc>
          <w:tcPr>
            <w:tcW w:w="1007" w:type="dxa"/>
          </w:tcPr>
          <w:p w14:paraId="2F7006AF" w14:textId="77777777" w:rsidR="004C417D" w:rsidRPr="00D566CF" w:rsidRDefault="004C417D" w:rsidP="002071FD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77BD2709" w14:textId="77777777" w:rsidR="004C417D" w:rsidRPr="00D566CF" w:rsidRDefault="004C417D" w:rsidP="002071FD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E8F7EB4" w14:textId="77777777" w:rsidR="004C417D" w:rsidRPr="00D566CF" w:rsidRDefault="004C417D" w:rsidP="002071FD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FC91BC" w14:textId="77777777" w:rsidR="004C417D" w:rsidRPr="00D566CF" w:rsidRDefault="004C417D" w:rsidP="002071FD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16FCB09" w14:textId="77777777" w:rsidR="004C417D" w:rsidRPr="00D566CF" w:rsidRDefault="004C417D" w:rsidP="002071FD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CD0E22" w14:textId="77777777" w:rsidR="004C417D" w:rsidRPr="00D566CF" w:rsidRDefault="004C417D" w:rsidP="002071FD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DA3FD7B" w14:textId="77777777" w:rsidR="004C417D" w:rsidRPr="00D566CF" w:rsidRDefault="004C417D" w:rsidP="002071FD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5FE1" w:rsidRPr="00D566CF" w14:paraId="271A720F" w14:textId="77777777" w:rsidTr="000E5FE1">
        <w:trPr>
          <w:trHeight w:val="397"/>
        </w:trPr>
        <w:tc>
          <w:tcPr>
            <w:tcW w:w="4219" w:type="dxa"/>
          </w:tcPr>
          <w:p w14:paraId="1DE501FC" w14:textId="77777777" w:rsidR="000E5FE1" w:rsidRPr="00B5475F" w:rsidRDefault="000E5FE1" w:rsidP="000E5FE1">
            <w:pPr>
              <w:pStyle w:val="af9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B5475F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7589DF8F" w14:textId="2D55A939" w:rsidR="000E5FE1" w:rsidRPr="00CA3FD8" w:rsidRDefault="000E5FE1" w:rsidP="000E5FE1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FE1">
              <w:rPr>
                <w:rFonts w:ascii="Angsana New" w:hAnsi="Angsana New"/>
                <w:sz w:val="28"/>
                <w:szCs w:val="28"/>
              </w:rPr>
              <w:t>240,494</w:t>
            </w:r>
          </w:p>
        </w:tc>
        <w:tc>
          <w:tcPr>
            <w:tcW w:w="264" w:type="dxa"/>
            <w:vAlign w:val="bottom"/>
          </w:tcPr>
          <w:p w14:paraId="455267EF" w14:textId="77777777" w:rsidR="000E5FE1" w:rsidRPr="00CA3FD8" w:rsidRDefault="000E5FE1" w:rsidP="000E5FE1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056A26C0" w14:textId="4A49CABF" w:rsidR="000E5FE1" w:rsidRPr="00CA3FD8" w:rsidRDefault="000E5FE1" w:rsidP="000E5FE1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FE1">
              <w:rPr>
                <w:rFonts w:ascii="Angsana New" w:hAnsi="Angsana New"/>
                <w:sz w:val="28"/>
                <w:szCs w:val="28"/>
              </w:rPr>
              <w:t>68,423</w:t>
            </w:r>
          </w:p>
        </w:tc>
        <w:tc>
          <w:tcPr>
            <w:tcW w:w="236" w:type="dxa"/>
            <w:vAlign w:val="bottom"/>
          </w:tcPr>
          <w:p w14:paraId="545D4EF1" w14:textId="77777777" w:rsidR="000E5FE1" w:rsidRPr="00CA3FD8" w:rsidRDefault="000E5FE1" w:rsidP="000E5FE1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1AAA606D" w14:textId="65000BBD" w:rsidR="000E5FE1" w:rsidRPr="00CA3FD8" w:rsidRDefault="000E5FE1" w:rsidP="000E5FE1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FE1">
              <w:rPr>
                <w:rFonts w:ascii="Angsana New" w:hAnsi="Angsana New"/>
                <w:sz w:val="28"/>
                <w:szCs w:val="28"/>
              </w:rPr>
              <w:t>52,44</w:t>
            </w:r>
            <w:r w:rsidR="008014E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1541E627" w14:textId="77777777" w:rsidR="000E5FE1" w:rsidRPr="00CA3FD8" w:rsidRDefault="000E5FE1" w:rsidP="000E5FE1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1C27349F" w14:textId="236AC60C" w:rsidR="000E5FE1" w:rsidRPr="00CA3FD8" w:rsidRDefault="000E5FE1" w:rsidP="000E5FE1">
            <w:pPr>
              <w:pStyle w:val="ad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FE1">
              <w:rPr>
                <w:rFonts w:ascii="Angsana New" w:hAnsi="Angsana New"/>
                <w:sz w:val="28"/>
                <w:szCs w:val="28"/>
              </w:rPr>
              <w:t>361,363</w:t>
            </w:r>
          </w:p>
        </w:tc>
      </w:tr>
      <w:tr w:rsidR="000E5FE1" w:rsidRPr="00D566CF" w14:paraId="1B97DBA2" w14:textId="77777777" w:rsidTr="000E5FE1">
        <w:trPr>
          <w:trHeight w:val="397"/>
        </w:trPr>
        <w:tc>
          <w:tcPr>
            <w:tcW w:w="4219" w:type="dxa"/>
          </w:tcPr>
          <w:p w14:paraId="3C966910" w14:textId="77777777" w:rsidR="000E5FE1" w:rsidRPr="00D566CF" w:rsidRDefault="000E5FE1" w:rsidP="000E5FE1">
            <w:pPr>
              <w:pStyle w:val="af9"/>
              <w:widowControl/>
              <w:ind w:left="38" w:right="0" w:hanging="116"/>
              <w:jc w:val="thaiDistribute"/>
              <w:rPr>
                <w:rFonts w:ascii="Angsana New" w:hAnsi="Angsana New" w:cs="Angsana New"/>
              </w:rPr>
            </w:pPr>
            <w:r w:rsidRPr="00B5475F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71496CD1" w14:textId="523C8E94" w:rsidR="000E5FE1" w:rsidRPr="00CA3FD8" w:rsidRDefault="000E5FE1" w:rsidP="000E5FE1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FE1">
              <w:rPr>
                <w:rFonts w:ascii="Angsana New" w:hAnsi="Angsana New"/>
                <w:sz w:val="28"/>
                <w:szCs w:val="28"/>
              </w:rPr>
              <w:t>89,694</w:t>
            </w:r>
          </w:p>
        </w:tc>
        <w:tc>
          <w:tcPr>
            <w:tcW w:w="264" w:type="dxa"/>
            <w:vAlign w:val="bottom"/>
          </w:tcPr>
          <w:p w14:paraId="28E07E3F" w14:textId="77777777" w:rsidR="000E5FE1" w:rsidRPr="00CA3FD8" w:rsidRDefault="000E5FE1" w:rsidP="000E5FE1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4757F527" w14:textId="7836A3E5" w:rsidR="000E5FE1" w:rsidRPr="00CA3FD8" w:rsidRDefault="000E5FE1" w:rsidP="000E5FE1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FE1">
              <w:rPr>
                <w:rFonts w:ascii="Angsana New" w:hAnsi="Angsana New"/>
                <w:sz w:val="28"/>
                <w:szCs w:val="28"/>
              </w:rPr>
              <w:t>8,103</w:t>
            </w:r>
          </w:p>
        </w:tc>
        <w:tc>
          <w:tcPr>
            <w:tcW w:w="236" w:type="dxa"/>
            <w:vAlign w:val="bottom"/>
          </w:tcPr>
          <w:p w14:paraId="1464B0D6" w14:textId="77777777" w:rsidR="000E5FE1" w:rsidRPr="00CA3FD8" w:rsidRDefault="000E5FE1" w:rsidP="000E5FE1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75E0C925" w14:textId="778E21DD" w:rsidR="000E5FE1" w:rsidRPr="00CA3FD8" w:rsidRDefault="000E5FE1" w:rsidP="000E5FE1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FE1">
              <w:rPr>
                <w:rFonts w:ascii="Angsana New" w:hAnsi="Angsana New"/>
                <w:sz w:val="28"/>
                <w:szCs w:val="28"/>
              </w:rPr>
              <w:t>18,80</w:t>
            </w:r>
            <w:r w:rsidR="008014E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4B91949D" w14:textId="77777777" w:rsidR="000E5FE1" w:rsidRPr="00CA3FD8" w:rsidRDefault="000E5FE1" w:rsidP="000E5FE1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2AFF34C3" w14:textId="57D1798A" w:rsidR="000E5FE1" w:rsidRPr="00CA3FD8" w:rsidRDefault="000E5FE1" w:rsidP="000E5FE1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FE1">
              <w:rPr>
                <w:rFonts w:ascii="Angsana New" w:hAnsi="Angsana New"/>
                <w:sz w:val="28"/>
                <w:szCs w:val="28"/>
              </w:rPr>
              <w:t>116,603</w:t>
            </w:r>
          </w:p>
        </w:tc>
      </w:tr>
      <w:tr w:rsidR="00074B13" w:rsidRPr="00D566CF" w14:paraId="3B5DBEF4" w14:textId="77777777" w:rsidTr="000E5FE1">
        <w:trPr>
          <w:trHeight w:val="397"/>
        </w:trPr>
        <w:tc>
          <w:tcPr>
            <w:tcW w:w="4219" w:type="dxa"/>
          </w:tcPr>
          <w:p w14:paraId="2BD19192" w14:textId="77777777" w:rsidR="00074B13" w:rsidRPr="00B5475F" w:rsidRDefault="00074B13" w:rsidP="00074B13">
            <w:pPr>
              <w:pStyle w:val="af9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B5475F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vAlign w:val="bottom"/>
          </w:tcPr>
          <w:p w14:paraId="21CA5EF7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6BA9E3CC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vAlign w:val="bottom"/>
          </w:tcPr>
          <w:p w14:paraId="6F95008B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42C304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1640474C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FBF617" w14:textId="77777777" w:rsidR="00074B13" w:rsidRPr="00CA3FD8" w:rsidRDefault="00074B13" w:rsidP="00074B13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6F1CB522" w14:textId="2DF43A31" w:rsidR="00074B13" w:rsidRPr="00CA3FD8" w:rsidRDefault="000E5FE1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FE1">
              <w:rPr>
                <w:rFonts w:ascii="Angsana New" w:hAnsi="Angsana New"/>
                <w:sz w:val="28"/>
                <w:szCs w:val="28"/>
              </w:rPr>
              <w:t>13,91</w:t>
            </w:r>
            <w:r w:rsidR="00CE6EB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53A64" w:rsidRPr="00D566CF" w14:paraId="4F37A271" w14:textId="77777777" w:rsidTr="000E5FE1">
        <w:trPr>
          <w:trHeight w:val="397"/>
        </w:trPr>
        <w:tc>
          <w:tcPr>
            <w:tcW w:w="4219" w:type="dxa"/>
          </w:tcPr>
          <w:p w14:paraId="16737C2C" w14:textId="77777777" w:rsidR="00F53A64" w:rsidRPr="00B5475F" w:rsidRDefault="00F53A64" w:rsidP="00F53A64">
            <w:pPr>
              <w:pStyle w:val="af9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B5475F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vAlign w:val="bottom"/>
          </w:tcPr>
          <w:p w14:paraId="676F5C2E" w14:textId="77777777" w:rsidR="00F53A64" w:rsidRPr="00CA3FD8" w:rsidRDefault="00F53A64" w:rsidP="00F53A64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36303364" w14:textId="77777777" w:rsidR="00F53A64" w:rsidRPr="00CA3FD8" w:rsidRDefault="00F53A64" w:rsidP="00F53A64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723065A2" w14:textId="77777777" w:rsidR="00F53A64" w:rsidRPr="00CA3FD8" w:rsidRDefault="00F53A64" w:rsidP="00F53A64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B7DDAE" w14:textId="77777777" w:rsidR="00F53A64" w:rsidRPr="00CA3FD8" w:rsidRDefault="00F53A64" w:rsidP="00F53A64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9C0305B" w14:textId="77777777" w:rsidR="00F53A64" w:rsidRPr="00CA3FD8" w:rsidRDefault="00F53A64" w:rsidP="00F53A64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D0BEC3A" w14:textId="77777777" w:rsidR="00F53A64" w:rsidRPr="00CA3FD8" w:rsidRDefault="00F53A64" w:rsidP="00F53A64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6D722663" w14:textId="415AA3C8" w:rsidR="00F53A64" w:rsidRPr="00B5475F" w:rsidRDefault="000E5FE1" w:rsidP="00F53A64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5FE1">
              <w:rPr>
                <w:rFonts w:ascii="Angsana New" w:hAnsi="Angsana New"/>
                <w:sz w:val="28"/>
                <w:szCs w:val="28"/>
              </w:rPr>
              <w:t>(120,058)</w:t>
            </w:r>
          </w:p>
        </w:tc>
      </w:tr>
      <w:tr w:rsidR="00F53A64" w:rsidRPr="00D566CF" w14:paraId="6E1CA6BC" w14:textId="77777777" w:rsidTr="000E5FE1">
        <w:trPr>
          <w:trHeight w:val="397"/>
        </w:trPr>
        <w:tc>
          <w:tcPr>
            <w:tcW w:w="4219" w:type="dxa"/>
          </w:tcPr>
          <w:p w14:paraId="245FBA45" w14:textId="77777777" w:rsidR="00F53A64" w:rsidRPr="00B5475F" w:rsidRDefault="00F53A64" w:rsidP="00F53A64">
            <w:pPr>
              <w:pStyle w:val="af9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B5475F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vAlign w:val="bottom"/>
          </w:tcPr>
          <w:p w14:paraId="0779AE27" w14:textId="77777777" w:rsidR="00F53A64" w:rsidRPr="00CA3FD8" w:rsidRDefault="00F53A64" w:rsidP="00F53A64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621AD3C6" w14:textId="77777777" w:rsidR="00F53A64" w:rsidRPr="00CA3FD8" w:rsidRDefault="00F53A64" w:rsidP="00F53A64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3A3B4951" w14:textId="77777777" w:rsidR="00F53A64" w:rsidRPr="00CA3FD8" w:rsidRDefault="00F53A64" w:rsidP="00F53A64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F7881F8" w14:textId="77777777" w:rsidR="00F53A64" w:rsidRPr="00CA3FD8" w:rsidRDefault="00F53A64" w:rsidP="00F53A64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D1EBCE5" w14:textId="77777777" w:rsidR="00F53A64" w:rsidRPr="00CA3FD8" w:rsidRDefault="00F53A64" w:rsidP="00F53A64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F4160B4" w14:textId="77777777" w:rsidR="00F53A64" w:rsidRPr="00CA3FD8" w:rsidRDefault="00F53A64" w:rsidP="00F53A64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4A27A61E" w14:textId="5DACBFCD" w:rsidR="00F53A64" w:rsidRPr="00B5475F" w:rsidRDefault="000E5FE1" w:rsidP="00F53A64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5FE1">
              <w:rPr>
                <w:rFonts w:ascii="Angsana New" w:hAnsi="Angsana New"/>
                <w:sz w:val="28"/>
                <w:szCs w:val="28"/>
              </w:rPr>
              <w:t>(3,831)</w:t>
            </w:r>
          </w:p>
        </w:tc>
      </w:tr>
      <w:tr w:rsidR="00074B13" w:rsidRPr="00D566CF" w14:paraId="5820109F" w14:textId="77777777" w:rsidTr="000E5FE1">
        <w:trPr>
          <w:trHeight w:val="397"/>
        </w:trPr>
        <w:tc>
          <w:tcPr>
            <w:tcW w:w="4219" w:type="dxa"/>
          </w:tcPr>
          <w:p w14:paraId="5C357255" w14:textId="57C0129F" w:rsidR="00074B13" w:rsidRPr="00B5475F" w:rsidRDefault="003A7074" w:rsidP="00074B13">
            <w:pPr>
              <w:pStyle w:val="af9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</w:rPr>
              <w:t>(</w:t>
            </w:r>
            <w:r w:rsidRPr="00B5475F">
              <w:rPr>
                <w:rFonts w:ascii="Angsana New" w:hAnsi="Angsana New" w:cs="Angsana New"/>
                <w:cs/>
              </w:rPr>
              <w:t>ค่าใช้จ่าย) ภาษีเงินได้ที่ไม่ได้ปันส่วน</w:t>
            </w:r>
          </w:p>
        </w:tc>
        <w:tc>
          <w:tcPr>
            <w:tcW w:w="1007" w:type="dxa"/>
            <w:vAlign w:val="bottom"/>
          </w:tcPr>
          <w:p w14:paraId="0970006C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28CCE509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577B4DC7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063BE62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D8B8F70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0AB3B8" w14:textId="77777777" w:rsidR="00074B13" w:rsidRPr="00CA3FD8" w:rsidRDefault="00074B13" w:rsidP="00074B13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2B9D99BF" w14:textId="3C82026A" w:rsidR="00074B13" w:rsidRPr="00CA3FD8" w:rsidRDefault="000E5FE1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FE1">
              <w:rPr>
                <w:rFonts w:ascii="Angsana New" w:hAnsi="Angsana New"/>
                <w:sz w:val="28"/>
                <w:szCs w:val="28"/>
              </w:rPr>
              <w:t>(2,120)</w:t>
            </w:r>
          </w:p>
        </w:tc>
      </w:tr>
      <w:tr w:rsidR="00074B13" w:rsidRPr="00D566CF" w14:paraId="4EDCF15C" w14:textId="77777777" w:rsidTr="000E5FE1">
        <w:trPr>
          <w:trHeight w:val="397"/>
        </w:trPr>
        <w:tc>
          <w:tcPr>
            <w:tcW w:w="4219" w:type="dxa"/>
          </w:tcPr>
          <w:p w14:paraId="612A949A" w14:textId="4D445ED5" w:rsidR="00074B13" w:rsidRPr="00B5475F" w:rsidRDefault="00074B13" w:rsidP="00074B13">
            <w:pPr>
              <w:pStyle w:val="af9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B5475F">
              <w:rPr>
                <w:rFonts w:ascii="Angsana New" w:hAnsi="Angsana New" w:cs="Angsana New"/>
                <w:cs/>
              </w:rPr>
              <w:t>กำไรสำหรับ</w:t>
            </w:r>
            <w:r w:rsidR="0046158D" w:rsidRPr="00B5475F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007" w:type="dxa"/>
            <w:vAlign w:val="bottom"/>
          </w:tcPr>
          <w:p w14:paraId="3993C6EA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7542D938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20942DDC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B015C7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14070B9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03145BF" w14:textId="77777777" w:rsidR="00074B13" w:rsidRPr="00CA3FD8" w:rsidRDefault="00074B13" w:rsidP="00074B13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D705F" w14:textId="22E4FC4C" w:rsidR="00074B13" w:rsidRPr="00CA3FD8" w:rsidRDefault="000E5FE1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FE1">
              <w:rPr>
                <w:rFonts w:ascii="Angsana New" w:hAnsi="Angsana New"/>
                <w:sz w:val="28"/>
                <w:szCs w:val="28"/>
              </w:rPr>
              <w:t>4,509</w:t>
            </w:r>
          </w:p>
        </w:tc>
      </w:tr>
      <w:tr w:rsidR="00074B13" w:rsidRPr="00D566CF" w14:paraId="183FFD4F" w14:textId="77777777" w:rsidTr="002E5A53">
        <w:trPr>
          <w:trHeight w:val="397"/>
        </w:trPr>
        <w:tc>
          <w:tcPr>
            <w:tcW w:w="4219" w:type="dxa"/>
          </w:tcPr>
          <w:p w14:paraId="0D243236" w14:textId="77777777" w:rsidR="00074B13" w:rsidRPr="00B5475F" w:rsidRDefault="00074B13" w:rsidP="00074B13">
            <w:pPr>
              <w:pStyle w:val="af9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vAlign w:val="bottom"/>
          </w:tcPr>
          <w:p w14:paraId="40A708A6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6303A9A2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1E8FAA2F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88089FF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63AA299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27CB2CE" w14:textId="77777777" w:rsidR="00074B13" w:rsidRPr="00CA3FD8" w:rsidRDefault="00074B13" w:rsidP="00074B13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vAlign w:val="bottom"/>
          </w:tcPr>
          <w:p w14:paraId="14E45FE8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4B13" w:rsidRPr="00D566CF" w14:paraId="4B2E5CCB" w14:textId="77777777" w:rsidTr="002E5A53">
        <w:trPr>
          <w:trHeight w:val="397"/>
        </w:trPr>
        <w:tc>
          <w:tcPr>
            <w:tcW w:w="4219" w:type="dxa"/>
          </w:tcPr>
          <w:p w14:paraId="69E571C0" w14:textId="77777777" w:rsidR="00074B13" w:rsidRPr="00B5475F" w:rsidRDefault="00074B13" w:rsidP="00074B13">
            <w:pPr>
              <w:pStyle w:val="af9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B5475F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vAlign w:val="bottom"/>
          </w:tcPr>
          <w:p w14:paraId="2249B97B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015D584A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7510AFA0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C2E756E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D5BB5FB" w14:textId="77777777" w:rsidR="00074B13" w:rsidRPr="00B5475F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026140CB" w14:textId="77777777" w:rsidR="00074B13" w:rsidRPr="00CA3FD8" w:rsidRDefault="00074B13" w:rsidP="00074B13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67FF60B8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4B13" w:rsidRPr="00D566CF" w14:paraId="7C06FC45" w14:textId="77777777" w:rsidTr="000E5FE1">
        <w:trPr>
          <w:trHeight w:val="397"/>
        </w:trPr>
        <w:tc>
          <w:tcPr>
            <w:tcW w:w="4219" w:type="dxa"/>
          </w:tcPr>
          <w:p w14:paraId="4CAAC272" w14:textId="459A4FC7" w:rsidR="00074B13" w:rsidRPr="00B5475F" w:rsidRDefault="00074B13" w:rsidP="00074B13">
            <w:pPr>
              <w:pStyle w:val="af9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B5475F">
              <w:rPr>
                <w:rFonts w:ascii="Angsana New" w:hAnsi="Angsana New" w:cs="Angsana New" w:hint="cs"/>
                <w:color w:val="000000" w:themeColor="text1"/>
                <w:cs/>
              </w:rPr>
              <w:t xml:space="preserve">ณ วันที่ </w:t>
            </w:r>
            <w:r w:rsidR="00AB6ADD" w:rsidRPr="00E50F26">
              <w:rPr>
                <w:rFonts w:ascii="Angsana New" w:hAnsi="Angsana New" w:cs="Angsana New" w:hint="cs"/>
              </w:rPr>
              <w:t xml:space="preserve">30 </w:t>
            </w:r>
            <w:r w:rsidR="002A2738" w:rsidRPr="00B5475F">
              <w:rPr>
                <w:rFonts w:ascii="Angsana New" w:hAnsi="Angsana New" w:cs="Angsana New" w:hint="cs"/>
                <w:cs/>
              </w:rPr>
              <w:t>กันย</w:t>
            </w:r>
            <w:r w:rsidR="00AB6ADD" w:rsidRPr="00B5475F">
              <w:rPr>
                <w:rFonts w:ascii="Angsana New" w:hAnsi="Angsana New" w:cs="Angsana New" w:hint="cs"/>
                <w:cs/>
              </w:rPr>
              <w:t>ายน</w:t>
            </w:r>
            <w:r w:rsidRPr="00B5475F">
              <w:rPr>
                <w:rFonts w:ascii="Angsana New" w:hAnsi="Angsana New" w:cs="Angsana New" w:hint="cs"/>
                <w:cs/>
              </w:rPr>
              <w:t xml:space="preserve"> </w:t>
            </w:r>
            <w:r w:rsidRPr="00E50F26">
              <w:rPr>
                <w:rFonts w:ascii="Angsana New" w:hAnsi="Angsana New" w:cs="Angsana New" w:hint="cs"/>
              </w:rPr>
              <w:t>256</w:t>
            </w:r>
            <w:r w:rsidR="001D07A2" w:rsidRPr="00E50F26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007" w:type="dxa"/>
            <w:vAlign w:val="bottom"/>
          </w:tcPr>
          <w:p w14:paraId="4DF25C11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65C2CB0B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7CF46126" w14:textId="77777777" w:rsidR="00074B13" w:rsidRPr="00B5475F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463FEE2F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DA152D3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F322A5" w14:textId="77777777" w:rsidR="00074B13" w:rsidRPr="00CA3FD8" w:rsidRDefault="00074B13" w:rsidP="00074B13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1A850469" w14:textId="469B0C48" w:rsidR="00074B13" w:rsidRPr="00B5475F" w:rsidRDefault="000E5FE1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E5FE1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66</w:t>
            </w:r>
            <w:r w:rsidRPr="000E5FE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372</w:t>
            </w:r>
          </w:p>
        </w:tc>
      </w:tr>
      <w:tr w:rsidR="00074B13" w:rsidRPr="00D566CF" w14:paraId="32ADB3D4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3308D1E3" w14:textId="77777777" w:rsidR="00074B13" w:rsidRPr="00B5475F" w:rsidRDefault="00074B13" w:rsidP="00074B13">
            <w:pPr>
              <w:pStyle w:val="af9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B547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vAlign w:val="bottom"/>
          </w:tcPr>
          <w:p w14:paraId="7468BDD0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7146D849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45E44EF2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B57F71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7E6F09C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1A9735B" w14:textId="77777777" w:rsidR="00074B13" w:rsidRPr="00CA3FD8" w:rsidRDefault="00074B13" w:rsidP="00074B13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vAlign w:val="bottom"/>
          </w:tcPr>
          <w:p w14:paraId="7CBB25FF" w14:textId="77777777" w:rsidR="00074B13" w:rsidRPr="00CA3FD8" w:rsidRDefault="00074B13" w:rsidP="00074B13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0E5FE1" w:rsidRPr="00D566CF" w14:paraId="00CD8265" w14:textId="77777777" w:rsidTr="000E5FE1">
        <w:trPr>
          <w:trHeight w:val="397"/>
        </w:trPr>
        <w:tc>
          <w:tcPr>
            <w:tcW w:w="4219" w:type="dxa"/>
            <w:vAlign w:val="bottom"/>
          </w:tcPr>
          <w:p w14:paraId="4CD8A029" w14:textId="77777777" w:rsidR="000E5FE1" w:rsidRPr="00B5475F" w:rsidRDefault="000E5FE1" w:rsidP="000E5FE1">
            <w:pPr>
              <w:pStyle w:val="af9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B5475F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2D851E10" w14:textId="4668AC58" w:rsidR="000E5FE1" w:rsidRPr="00CA3FD8" w:rsidRDefault="000E5FE1" w:rsidP="000E5FE1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FE1">
              <w:rPr>
                <w:rFonts w:ascii="Angsana New" w:hAnsi="Angsana New"/>
                <w:sz w:val="28"/>
                <w:szCs w:val="28"/>
              </w:rPr>
              <w:t>240,494</w:t>
            </w:r>
          </w:p>
        </w:tc>
        <w:tc>
          <w:tcPr>
            <w:tcW w:w="264" w:type="dxa"/>
            <w:vAlign w:val="bottom"/>
          </w:tcPr>
          <w:p w14:paraId="66DF0521" w14:textId="77777777" w:rsidR="000E5FE1" w:rsidRPr="00CA3FD8" w:rsidRDefault="000E5FE1" w:rsidP="000E5FE1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14D4C178" w14:textId="38A89684" w:rsidR="000E5FE1" w:rsidRPr="00CA3FD8" w:rsidRDefault="000E5FE1" w:rsidP="000E5FE1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FE1">
              <w:rPr>
                <w:rFonts w:ascii="Angsana New" w:hAnsi="Angsana New"/>
                <w:sz w:val="28"/>
                <w:szCs w:val="28"/>
              </w:rPr>
              <w:t>68,423</w:t>
            </w:r>
          </w:p>
        </w:tc>
        <w:tc>
          <w:tcPr>
            <w:tcW w:w="236" w:type="dxa"/>
            <w:vAlign w:val="bottom"/>
          </w:tcPr>
          <w:p w14:paraId="410EE373" w14:textId="77777777" w:rsidR="000E5FE1" w:rsidRPr="00CA3FD8" w:rsidRDefault="000E5FE1" w:rsidP="000E5FE1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733877DC" w14:textId="5373852E" w:rsidR="000E5FE1" w:rsidRPr="00CA3FD8" w:rsidRDefault="000E5FE1" w:rsidP="000E5FE1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FE1">
              <w:rPr>
                <w:rFonts w:ascii="Angsana New" w:hAnsi="Angsana New"/>
                <w:sz w:val="28"/>
                <w:szCs w:val="28"/>
              </w:rPr>
              <w:t>52,44</w:t>
            </w:r>
            <w:r w:rsidR="008014E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585B1EE4" w14:textId="77777777" w:rsidR="000E5FE1" w:rsidRPr="00CA3FD8" w:rsidRDefault="000E5FE1" w:rsidP="000E5FE1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3ABD074A" w14:textId="2CB6AD05" w:rsidR="000E5FE1" w:rsidRPr="00CA3FD8" w:rsidRDefault="000E5FE1" w:rsidP="000E5FE1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FE1">
              <w:rPr>
                <w:rFonts w:ascii="Angsana New" w:hAnsi="Angsana New"/>
                <w:sz w:val="28"/>
                <w:szCs w:val="28"/>
              </w:rPr>
              <w:t>361,363</w:t>
            </w:r>
          </w:p>
        </w:tc>
      </w:tr>
      <w:tr w:rsidR="005905A7" w:rsidRPr="00D566CF" w14:paraId="24801CFB" w14:textId="77777777" w:rsidTr="002E5A53">
        <w:trPr>
          <w:trHeight w:val="397"/>
          <w:tblHeader/>
        </w:trPr>
        <w:tc>
          <w:tcPr>
            <w:tcW w:w="4219" w:type="dxa"/>
          </w:tcPr>
          <w:p w14:paraId="0958E6BD" w14:textId="77777777" w:rsidR="005905A7" w:rsidRPr="00D566CF" w:rsidRDefault="005905A7" w:rsidP="005905A7">
            <w:pPr>
              <w:pStyle w:val="af9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36" w:type="dxa"/>
            <w:gridSpan w:val="7"/>
            <w:tcBorders>
              <w:bottom w:val="single" w:sz="4" w:space="0" w:color="auto"/>
            </w:tcBorders>
          </w:tcPr>
          <w:p w14:paraId="3298A1B3" w14:textId="77777777" w:rsidR="005905A7" w:rsidRPr="00B5475F" w:rsidRDefault="005905A7" w:rsidP="005905A7">
            <w:pPr>
              <w:pStyle w:val="af9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B5475F">
              <w:rPr>
                <w:rFonts w:ascii="Angsana New" w:hAnsi="Angsana New" w:cs="Angsana New"/>
                <w:cs/>
              </w:rPr>
              <w:t>งบการเงินเฉพาะกิจการ (พันบาท)</w:t>
            </w:r>
          </w:p>
        </w:tc>
      </w:tr>
      <w:tr w:rsidR="005905A7" w:rsidRPr="00D566CF" w14:paraId="11319E33" w14:textId="77777777" w:rsidTr="002E5A53">
        <w:trPr>
          <w:trHeight w:val="397"/>
          <w:tblHeader/>
        </w:trPr>
        <w:tc>
          <w:tcPr>
            <w:tcW w:w="4219" w:type="dxa"/>
          </w:tcPr>
          <w:p w14:paraId="61E49190" w14:textId="77777777" w:rsidR="005905A7" w:rsidRPr="00D566CF" w:rsidRDefault="005905A7" w:rsidP="005905A7">
            <w:pPr>
              <w:pStyle w:val="af9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18B12CFD" w14:textId="77777777" w:rsidR="005905A7" w:rsidRPr="00D566CF" w:rsidRDefault="005905A7" w:rsidP="005905A7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B5475F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60179A0F" w14:textId="77777777" w:rsidR="005905A7" w:rsidRPr="00D566CF" w:rsidRDefault="005905A7" w:rsidP="005905A7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047E1B7A" w14:textId="77777777" w:rsidR="005905A7" w:rsidRPr="00B5475F" w:rsidRDefault="005905A7" w:rsidP="005905A7">
            <w:pPr>
              <w:pStyle w:val="af9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B5475F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74F0CB9E" w14:textId="77777777" w:rsidR="005905A7" w:rsidRPr="00D566CF" w:rsidRDefault="005905A7" w:rsidP="005905A7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4C0645C" w14:textId="77777777" w:rsidR="005905A7" w:rsidRPr="00D566CF" w:rsidRDefault="005905A7" w:rsidP="005905A7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B5475F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36" w:type="dxa"/>
          </w:tcPr>
          <w:p w14:paraId="73D6EFEA" w14:textId="77777777" w:rsidR="005905A7" w:rsidRPr="00D566CF" w:rsidRDefault="005905A7" w:rsidP="005905A7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17BEE3B0" w14:textId="77777777" w:rsidR="005905A7" w:rsidRPr="00D566CF" w:rsidRDefault="005905A7" w:rsidP="005905A7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B5475F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5905A7" w:rsidRPr="00D566CF" w14:paraId="5436B7F1" w14:textId="77777777" w:rsidTr="002E5A53">
        <w:trPr>
          <w:trHeight w:val="397"/>
        </w:trPr>
        <w:tc>
          <w:tcPr>
            <w:tcW w:w="4219" w:type="dxa"/>
          </w:tcPr>
          <w:p w14:paraId="378EB40A" w14:textId="0CE0E8DE" w:rsidR="005905A7" w:rsidRPr="00B5475F" w:rsidRDefault="00F63FAF" w:rsidP="005905A7">
            <w:pPr>
              <w:pStyle w:val="af9"/>
              <w:widowControl/>
              <w:ind w:left="38" w:right="0" w:hanging="116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B5475F">
              <w:rPr>
                <w:rFonts w:ascii="Angsana New" w:hAnsi="Angsana New" w:cs="Angsana New" w:hint="cs"/>
                <w:u w:val="single"/>
                <w:cs/>
              </w:rPr>
              <w:t>สำหรับงวด</w:t>
            </w:r>
            <w:r w:rsidR="002A2738" w:rsidRPr="00B5475F">
              <w:rPr>
                <w:rFonts w:ascii="Angsana New" w:hAnsi="Angsana New" w:cs="Angsana New" w:hint="cs"/>
                <w:u w:val="single"/>
                <w:cs/>
              </w:rPr>
              <w:t>เก้า</w:t>
            </w:r>
            <w:r w:rsidR="00290130" w:rsidRPr="00B5475F">
              <w:rPr>
                <w:rFonts w:ascii="Angsana New" w:hAnsi="Angsana New" w:cs="Angsana New" w:hint="cs"/>
                <w:u w:val="single"/>
                <w:cs/>
              </w:rPr>
              <w:t>เดือน</w:t>
            </w:r>
            <w:r w:rsidRPr="00B5475F">
              <w:rPr>
                <w:rFonts w:ascii="Angsana New" w:hAnsi="Angsana New" w:cs="Angsana New" w:hint="cs"/>
                <w:u w:val="single"/>
                <w:cs/>
              </w:rPr>
              <w:t>สิ้นสุดวันที่</w:t>
            </w:r>
            <w:r w:rsidR="005905A7" w:rsidRPr="00B5475F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="0031534D" w:rsidRPr="00E50F26">
              <w:rPr>
                <w:rFonts w:ascii="Angsana New" w:hAnsi="Angsana New" w:cs="Angsana New" w:hint="cs"/>
                <w:u w:val="single"/>
              </w:rPr>
              <w:t xml:space="preserve">30 </w:t>
            </w:r>
            <w:r w:rsidR="002A2738" w:rsidRPr="00B5475F">
              <w:rPr>
                <w:rFonts w:ascii="Angsana New" w:hAnsi="Angsana New" w:cs="Angsana New" w:hint="cs"/>
                <w:u w:val="single"/>
                <w:cs/>
              </w:rPr>
              <w:t>กันย</w:t>
            </w:r>
            <w:r w:rsidR="0031534D" w:rsidRPr="00B5475F">
              <w:rPr>
                <w:rFonts w:ascii="Angsana New" w:hAnsi="Angsana New" w:cs="Angsana New" w:hint="cs"/>
                <w:u w:val="single"/>
                <w:cs/>
              </w:rPr>
              <w:t>ายน</w:t>
            </w:r>
            <w:r w:rsidR="005905A7" w:rsidRPr="00B5475F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="005905A7" w:rsidRPr="00E50F26">
              <w:rPr>
                <w:rFonts w:ascii="Angsana New" w:hAnsi="Angsana New" w:cs="Angsana New" w:hint="cs"/>
                <w:u w:val="single"/>
              </w:rPr>
              <w:t>256</w:t>
            </w:r>
            <w:r w:rsidR="00C33545" w:rsidRPr="00E50F26">
              <w:rPr>
                <w:rFonts w:ascii="Angsana New" w:hAnsi="Angsana New" w:cs="Angsana New" w:hint="cs"/>
                <w:u w:val="single"/>
              </w:rPr>
              <w:t>7</w:t>
            </w:r>
          </w:p>
        </w:tc>
        <w:tc>
          <w:tcPr>
            <w:tcW w:w="1007" w:type="dxa"/>
          </w:tcPr>
          <w:p w14:paraId="789DAF3B" w14:textId="77777777" w:rsidR="005905A7" w:rsidRPr="00E50F26" w:rsidRDefault="005905A7" w:rsidP="005905A7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54587533" w14:textId="77777777" w:rsidR="005905A7" w:rsidRPr="00E50F26" w:rsidRDefault="005905A7" w:rsidP="005905A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0950EA6" w14:textId="77777777" w:rsidR="005905A7" w:rsidRPr="00D566CF" w:rsidRDefault="005905A7" w:rsidP="005905A7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5FF070" w14:textId="77777777" w:rsidR="005905A7" w:rsidRPr="00D566CF" w:rsidRDefault="005905A7" w:rsidP="005905A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897D55F" w14:textId="77777777" w:rsidR="005905A7" w:rsidRPr="00D566CF" w:rsidRDefault="005905A7" w:rsidP="005905A7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E191CD" w14:textId="77777777" w:rsidR="005905A7" w:rsidRPr="00D566CF" w:rsidRDefault="005905A7" w:rsidP="005905A7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FA33BB8" w14:textId="77777777" w:rsidR="005905A7" w:rsidRPr="00D566CF" w:rsidRDefault="005905A7" w:rsidP="005905A7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A37" w:rsidRPr="00D566CF" w14:paraId="235F04E0" w14:textId="77777777" w:rsidTr="002E5A53">
        <w:trPr>
          <w:trHeight w:val="397"/>
        </w:trPr>
        <w:tc>
          <w:tcPr>
            <w:tcW w:w="4219" w:type="dxa"/>
          </w:tcPr>
          <w:p w14:paraId="523B77EF" w14:textId="77777777" w:rsidR="004D4A37" w:rsidRPr="00B5475F" w:rsidRDefault="004D4A37" w:rsidP="004D4A37">
            <w:pPr>
              <w:pStyle w:val="af9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B5475F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4E74EE6E" w14:textId="40CE3DFA" w:rsidR="004D4A37" w:rsidRPr="00E50F26" w:rsidRDefault="002A2738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248,217</w:t>
            </w:r>
          </w:p>
        </w:tc>
        <w:tc>
          <w:tcPr>
            <w:tcW w:w="264" w:type="dxa"/>
            <w:vAlign w:val="bottom"/>
          </w:tcPr>
          <w:p w14:paraId="76EBCD4C" w14:textId="77777777" w:rsidR="004D4A37" w:rsidRPr="00E50F26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4F2FC68F" w14:textId="7653B5B6" w:rsidR="004D4A37" w:rsidRPr="00D566CF" w:rsidRDefault="002A2738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75,423</w:t>
            </w:r>
          </w:p>
        </w:tc>
        <w:tc>
          <w:tcPr>
            <w:tcW w:w="236" w:type="dxa"/>
            <w:vAlign w:val="bottom"/>
          </w:tcPr>
          <w:p w14:paraId="76E12FCA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37F36267" w14:textId="301FD7D4" w:rsidR="004D4A37" w:rsidRPr="00D566CF" w:rsidRDefault="002A2738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43,981</w:t>
            </w:r>
          </w:p>
        </w:tc>
        <w:tc>
          <w:tcPr>
            <w:tcW w:w="236" w:type="dxa"/>
            <w:vAlign w:val="bottom"/>
          </w:tcPr>
          <w:p w14:paraId="0F12D360" w14:textId="77777777" w:rsidR="004D4A37" w:rsidRPr="00D566CF" w:rsidRDefault="004D4A37" w:rsidP="004D4A37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6043C810" w14:textId="0D16FE64" w:rsidR="004D4A37" w:rsidRPr="00D566CF" w:rsidRDefault="002A2738" w:rsidP="002E5A53">
            <w:pPr>
              <w:pStyle w:val="ad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367,621</w:t>
            </w:r>
          </w:p>
        </w:tc>
      </w:tr>
      <w:tr w:rsidR="004D4A37" w:rsidRPr="00D566CF" w14:paraId="54E7F1FF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0F4AD0E8" w14:textId="114B29F6" w:rsidR="004D4A37" w:rsidRPr="00E50F26" w:rsidRDefault="004D4A37" w:rsidP="004D4A37">
            <w:pPr>
              <w:pStyle w:val="af9"/>
              <w:widowControl/>
              <w:ind w:left="38" w:right="0" w:hanging="116"/>
              <w:jc w:val="thaiDistribute"/>
              <w:rPr>
                <w:rFonts w:ascii="Angsana New" w:hAnsi="Angsana New" w:cs="Angsana New"/>
              </w:rPr>
            </w:pPr>
            <w:r w:rsidRPr="00B5475F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443D0B5B" w14:textId="5323513A" w:rsidR="004D4A37" w:rsidRPr="00E50F26" w:rsidRDefault="002A2738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95,930</w:t>
            </w:r>
          </w:p>
        </w:tc>
        <w:tc>
          <w:tcPr>
            <w:tcW w:w="264" w:type="dxa"/>
            <w:vAlign w:val="bottom"/>
          </w:tcPr>
          <w:p w14:paraId="74E968F0" w14:textId="77777777" w:rsidR="004D4A37" w:rsidRPr="00E50F26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396BB8F2" w14:textId="6F17A868" w:rsidR="004D4A37" w:rsidRPr="00D566CF" w:rsidRDefault="002A2738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9,891</w:t>
            </w:r>
          </w:p>
        </w:tc>
        <w:tc>
          <w:tcPr>
            <w:tcW w:w="236" w:type="dxa"/>
            <w:vAlign w:val="bottom"/>
          </w:tcPr>
          <w:p w14:paraId="74A2FC32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2BB1F3AA" w14:textId="55831EEA" w:rsidR="004D4A37" w:rsidRPr="00D566CF" w:rsidRDefault="002A2738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18,457</w:t>
            </w:r>
          </w:p>
        </w:tc>
        <w:tc>
          <w:tcPr>
            <w:tcW w:w="236" w:type="dxa"/>
            <w:vAlign w:val="bottom"/>
          </w:tcPr>
          <w:p w14:paraId="64DD9101" w14:textId="77777777" w:rsidR="004D4A37" w:rsidRPr="00D566CF" w:rsidRDefault="004D4A37" w:rsidP="004D4A37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2310C1CF" w14:textId="07CE159D" w:rsidR="004D4A37" w:rsidRPr="00D566CF" w:rsidRDefault="002A2738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124,278</w:t>
            </w:r>
          </w:p>
        </w:tc>
      </w:tr>
      <w:tr w:rsidR="004D4A37" w:rsidRPr="00D566CF" w14:paraId="31F10D99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613BAEA2" w14:textId="580DCC7E" w:rsidR="004D4A37" w:rsidRPr="00B5475F" w:rsidRDefault="004D4A37" w:rsidP="004D4A37">
            <w:pPr>
              <w:pStyle w:val="af9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B5475F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vAlign w:val="bottom"/>
          </w:tcPr>
          <w:p w14:paraId="49A76560" w14:textId="77777777" w:rsidR="004D4A37" w:rsidRPr="00E50F26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35E8FCA0" w14:textId="77777777" w:rsidR="004D4A37" w:rsidRPr="00E50F26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vAlign w:val="bottom"/>
          </w:tcPr>
          <w:p w14:paraId="46305D6B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87C9CCD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6F983086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C8A6C88" w14:textId="77777777" w:rsidR="004D4A37" w:rsidRPr="00D566CF" w:rsidRDefault="004D4A37" w:rsidP="004D4A37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25726DF5" w14:textId="779E03CE" w:rsidR="004D4A37" w:rsidRPr="00D566CF" w:rsidRDefault="002A2738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6,980</w:t>
            </w:r>
          </w:p>
        </w:tc>
      </w:tr>
      <w:tr w:rsidR="004D4A37" w:rsidRPr="00D566CF" w14:paraId="469192A7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07A365E6" w14:textId="6447B1D2" w:rsidR="004D4A37" w:rsidRPr="00B5475F" w:rsidRDefault="004D4A37" w:rsidP="004D4A37">
            <w:pPr>
              <w:pStyle w:val="af9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B5475F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vAlign w:val="bottom"/>
          </w:tcPr>
          <w:p w14:paraId="2288EEB1" w14:textId="77777777" w:rsidR="004D4A37" w:rsidRPr="00E50F26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7A39B05F" w14:textId="77777777" w:rsidR="004D4A37" w:rsidRPr="00E50F26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123035EF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91CA65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A0E63DA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196FE6" w14:textId="77777777" w:rsidR="004D4A37" w:rsidRPr="00D566CF" w:rsidRDefault="004D4A37" w:rsidP="004D4A37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2BE68BE5" w14:textId="11195FCC" w:rsidR="004D4A37" w:rsidRPr="00B5475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A2738">
              <w:rPr>
                <w:rFonts w:ascii="Angsana New" w:hAnsi="Angsana New"/>
                <w:sz w:val="28"/>
                <w:szCs w:val="28"/>
              </w:rPr>
              <w:t>120,297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D4A37" w:rsidRPr="00D566CF" w14:paraId="08A9E642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59B3EEED" w14:textId="550661CA" w:rsidR="004D4A37" w:rsidRPr="00B5475F" w:rsidRDefault="004D4A37" w:rsidP="004D4A37">
            <w:pPr>
              <w:pStyle w:val="af9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B5475F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vAlign w:val="bottom"/>
          </w:tcPr>
          <w:p w14:paraId="66E1E744" w14:textId="77777777" w:rsidR="004D4A37" w:rsidRPr="00E50F26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03720E7F" w14:textId="77777777" w:rsidR="004D4A37" w:rsidRPr="00E50F26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49A2DC1A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7E2B39B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F10F2D7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840D80D" w14:textId="77777777" w:rsidR="004D4A37" w:rsidRPr="00D566CF" w:rsidRDefault="004D4A37" w:rsidP="004D4A37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1AAD6289" w14:textId="4DD999C0" w:rsidR="004D4A37" w:rsidRPr="00B5475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665CE">
              <w:rPr>
                <w:rFonts w:ascii="Angsana New" w:hAnsi="Angsana New"/>
                <w:sz w:val="28"/>
                <w:szCs w:val="28"/>
              </w:rPr>
              <w:t>(</w:t>
            </w:r>
            <w:r w:rsidR="002A2738">
              <w:rPr>
                <w:rFonts w:ascii="Angsana New" w:hAnsi="Angsana New"/>
                <w:sz w:val="28"/>
                <w:szCs w:val="28"/>
              </w:rPr>
              <w:t>4,453</w:t>
            </w:r>
            <w:r w:rsidRPr="00E665C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D4A37" w:rsidRPr="00D566CF" w14:paraId="276D2FB0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60DDDB6E" w14:textId="12C4A3EC" w:rsidR="004D4A37" w:rsidRPr="00B5475F" w:rsidRDefault="004D4A37" w:rsidP="004D4A37">
            <w:pPr>
              <w:pStyle w:val="af9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027121">
              <w:rPr>
                <w:rFonts w:ascii="Angsana New" w:hAnsi="Angsana New" w:cs="Angsana New"/>
              </w:rPr>
              <w:t>(</w:t>
            </w:r>
            <w:r w:rsidRPr="00B5475F">
              <w:rPr>
                <w:rFonts w:ascii="Angsana New" w:hAnsi="Angsana New" w:cs="Angsana New"/>
                <w:cs/>
              </w:rPr>
              <w:t>ค่าใช้จ่าย) ภาษีเงินได้ที่ไม่ได้ปันส่วน</w:t>
            </w:r>
          </w:p>
        </w:tc>
        <w:tc>
          <w:tcPr>
            <w:tcW w:w="1007" w:type="dxa"/>
            <w:vAlign w:val="bottom"/>
          </w:tcPr>
          <w:p w14:paraId="3A37ED1E" w14:textId="77777777" w:rsidR="004D4A37" w:rsidRPr="00E50F26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0E906FCB" w14:textId="77777777" w:rsidR="004D4A37" w:rsidRPr="00E50F26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561D74B2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312A21C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CE1F705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3CE5568" w14:textId="77777777" w:rsidR="004D4A37" w:rsidRPr="00D566CF" w:rsidRDefault="004D4A37" w:rsidP="004D4A37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5DAF4169" w14:textId="51CB340F" w:rsidR="004D4A37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A2738">
              <w:rPr>
                <w:rFonts w:ascii="Angsana New" w:hAnsi="Angsana New"/>
                <w:sz w:val="28"/>
                <w:szCs w:val="28"/>
              </w:rPr>
              <w:t>263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D4A37" w:rsidRPr="00D566CF" w14:paraId="0A076B07" w14:textId="77777777" w:rsidTr="002E5A53">
        <w:trPr>
          <w:trHeight w:val="397"/>
        </w:trPr>
        <w:tc>
          <w:tcPr>
            <w:tcW w:w="4219" w:type="dxa"/>
          </w:tcPr>
          <w:p w14:paraId="08A67B13" w14:textId="33521F0E" w:rsidR="004D4A37" w:rsidRPr="00B5475F" w:rsidRDefault="004D4A37" w:rsidP="004D4A37">
            <w:pPr>
              <w:pStyle w:val="af9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B5475F">
              <w:rPr>
                <w:rFonts w:ascii="Angsana New" w:hAnsi="Angsana New" w:cs="Angsana New"/>
                <w:cs/>
              </w:rPr>
              <w:t>กำไรสำหรับ</w:t>
            </w:r>
            <w:r w:rsidRPr="00B5475F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007" w:type="dxa"/>
            <w:vAlign w:val="bottom"/>
          </w:tcPr>
          <w:p w14:paraId="75CC3D79" w14:textId="77777777" w:rsidR="004D4A37" w:rsidRPr="00E50F26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375F464A" w14:textId="77777777" w:rsidR="004D4A37" w:rsidRPr="00E50F26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5D185E1F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ADFB1EB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2B93201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5C01B97" w14:textId="77777777" w:rsidR="004D4A37" w:rsidRPr="00D566CF" w:rsidRDefault="004D4A37" w:rsidP="004D4A37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F57C8" w14:textId="3189BB9A" w:rsidR="004D4A37" w:rsidRPr="00D566CF" w:rsidRDefault="002A2738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6,245</w:t>
            </w:r>
          </w:p>
        </w:tc>
      </w:tr>
      <w:tr w:rsidR="004D4A37" w:rsidRPr="00D566CF" w14:paraId="7821D7FF" w14:textId="77777777" w:rsidTr="002E5A53">
        <w:trPr>
          <w:trHeight w:val="397"/>
        </w:trPr>
        <w:tc>
          <w:tcPr>
            <w:tcW w:w="4219" w:type="dxa"/>
          </w:tcPr>
          <w:p w14:paraId="59A19713" w14:textId="77777777" w:rsidR="004D4A37" w:rsidRPr="00B5475F" w:rsidRDefault="004D4A37" w:rsidP="004D4A37">
            <w:pPr>
              <w:pStyle w:val="af9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vAlign w:val="bottom"/>
          </w:tcPr>
          <w:p w14:paraId="272DA233" w14:textId="77777777" w:rsidR="004D4A37" w:rsidRPr="00E50F26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1CB44064" w14:textId="77777777" w:rsidR="004D4A37" w:rsidRPr="00E50F26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4A170934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C8F7AA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8D2248C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D10F5C" w14:textId="77777777" w:rsidR="004D4A37" w:rsidRPr="00D566CF" w:rsidRDefault="004D4A37" w:rsidP="004D4A37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vAlign w:val="bottom"/>
          </w:tcPr>
          <w:p w14:paraId="4F4729F7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A37" w:rsidRPr="00D566CF" w14:paraId="47629D81" w14:textId="77777777" w:rsidTr="002E5A53">
        <w:trPr>
          <w:trHeight w:val="397"/>
        </w:trPr>
        <w:tc>
          <w:tcPr>
            <w:tcW w:w="4219" w:type="dxa"/>
          </w:tcPr>
          <w:p w14:paraId="456847B9" w14:textId="77777777" w:rsidR="004D4A37" w:rsidRPr="00B5475F" w:rsidRDefault="004D4A37" w:rsidP="004D4A37">
            <w:pPr>
              <w:pStyle w:val="af9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B5475F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vAlign w:val="bottom"/>
          </w:tcPr>
          <w:p w14:paraId="4C94683C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746FB271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7C1D816C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FB0D7D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44134A0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8CAB27" w14:textId="77777777" w:rsidR="004D4A37" w:rsidRPr="00D566CF" w:rsidRDefault="004D4A37" w:rsidP="004D4A37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738EC684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A37" w:rsidRPr="00D566CF" w14:paraId="1A710965" w14:textId="77777777" w:rsidTr="002E5A53">
        <w:trPr>
          <w:trHeight w:val="397"/>
        </w:trPr>
        <w:tc>
          <w:tcPr>
            <w:tcW w:w="4219" w:type="dxa"/>
          </w:tcPr>
          <w:p w14:paraId="2D4138E7" w14:textId="6BA46FBC" w:rsidR="004D4A37" w:rsidRPr="00B5475F" w:rsidRDefault="004D4A37" w:rsidP="004D4A37">
            <w:pPr>
              <w:pStyle w:val="af9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B5475F">
              <w:rPr>
                <w:rFonts w:ascii="Angsana New" w:hAnsi="Angsana New" w:cs="Angsana New"/>
                <w:color w:val="000000" w:themeColor="text1"/>
                <w:cs/>
              </w:rPr>
              <w:t xml:space="preserve">ณ </w:t>
            </w:r>
            <w:r w:rsidRPr="00B5475F">
              <w:rPr>
                <w:rFonts w:ascii="Angsana New" w:hAnsi="Angsana New" w:cs="Angsana New" w:hint="cs"/>
                <w:color w:val="000000" w:themeColor="text1"/>
                <w:cs/>
              </w:rPr>
              <w:t xml:space="preserve">วันที่ </w:t>
            </w:r>
            <w:r w:rsidRPr="00E50F26">
              <w:rPr>
                <w:rFonts w:ascii="Angsana New" w:hAnsi="Angsana New" w:cs="Angsana New" w:hint="cs"/>
              </w:rPr>
              <w:t xml:space="preserve">30 </w:t>
            </w:r>
            <w:r w:rsidR="00391599" w:rsidRPr="00B5475F">
              <w:rPr>
                <w:rFonts w:ascii="Angsana New" w:hAnsi="Angsana New" w:cs="Angsana New" w:hint="cs"/>
                <w:cs/>
              </w:rPr>
              <w:t>กันย</w:t>
            </w:r>
            <w:r w:rsidRPr="00B5475F">
              <w:rPr>
                <w:rFonts w:ascii="Angsana New" w:hAnsi="Angsana New" w:cs="Angsana New" w:hint="cs"/>
                <w:cs/>
              </w:rPr>
              <w:t xml:space="preserve">ายน </w:t>
            </w:r>
            <w:r w:rsidRPr="00E50F26">
              <w:rPr>
                <w:rFonts w:ascii="Angsana New" w:hAnsi="Angsana New" w:cs="Angsana New" w:hint="cs"/>
                <w:color w:val="000000" w:themeColor="text1"/>
              </w:rPr>
              <w:t>2567</w:t>
            </w:r>
          </w:p>
        </w:tc>
        <w:tc>
          <w:tcPr>
            <w:tcW w:w="1007" w:type="dxa"/>
            <w:vAlign w:val="bottom"/>
          </w:tcPr>
          <w:p w14:paraId="3A30C3FE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7BDBCB73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3A18F55C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89AA8D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E60E526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643BB4C" w14:textId="77777777" w:rsidR="004D4A37" w:rsidRPr="00D566CF" w:rsidRDefault="004D4A37" w:rsidP="004D4A37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0F7519F2" w14:textId="34EB61EF" w:rsidR="004D4A37" w:rsidRPr="00B5475F" w:rsidRDefault="002A2738" w:rsidP="002E5A53">
            <w:pPr>
              <w:pStyle w:val="ad"/>
              <w:tabs>
                <w:tab w:val="clear" w:pos="907"/>
                <w:tab w:val="left" w:pos="822"/>
              </w:tabs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818,074</w:t>
            </w:r>
          </w:p>
        </w:tc>
      </w:tr>
      <w:tr w:rsidR="004D4A37" w:rsidRPr="00D566CF" w14:paraId="2EB5A5A5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7D822F2B" w14:textId="77777777" w:rsidR="004D4A37" w:rsidRPr="00B5475F" w:rsidRDefault="004D4A37" w:rsidP="004D4A37">
            <w:pPr>
              <w:pStyle w:val="af9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B5475F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vAlign w:val="bottom"/>
          </w:tcPr>
          <w:p w14:paraId="06588FC4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0E901185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47FCE173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61D337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2F0C80A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36E00D" w14:textId="77777777" w:rsidR="004D4A37" w:rsidRPr="00D566CF" w:rsidRDefault="004D4A37" w:rsidP="004D4A37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vAlign w:val="bottom"/>
          </w:tcPr>
          <w:p w14:paraId="563E4A4F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D4A37" w:rsidRPr="00D566CF" w14:paraId="4026629A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09A088D5" w14:textId="77777777" w:rsidR="004D4A37" w:rsidRPr="00B5475F" w:rsidRDefault="004D4A37" w:rsidP="004D4A37">
            <w:pPr>
              <w:pStyle w:val="af9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B5475F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6EADF758" w14:textId="78921C57" w:rsidR="004D4A37" w:rsidRPr="00D566CF" w:rsidRDefault="002A2738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248,217</w:t>
            </w:r>
          </w:p>
        </w:tc>
        <w:tc>
          <w:tcPr>
            <w:tcW w:w="264" w:type="dxa"/>
            <w:vAlign w:val="bottom"/>
          </w:tcPr>
          <w:p w14:paraId="22F6CC01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70FCFE87" w14:textId="15942707" w:rsidR="004D4A37" w:rsidRPr="00D566CF" w:rsidRDefault="002A2738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75,423</w:t>
            </w:r>
          </w:p>
        </w:tc>
        <w:tc>
          <w:tcPr>
            <w:tcW w:w="236" w:type="dxa"/>
            <w:vAlign w:val="bottom"/>
          </w:tcPr>
          <w:p w14:paraId="34BD7BC7" w14:textId="77777777" w:rsidR="004D4A37" w:rsidRPr="00D566CF" w:rsidRDefault="004D4A37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64424926" w14:textId="0A32BC54" w:rsidR="004D4A37" w:rsidRPr="00D566CF" w:rsidRDefault="002A2738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43,981</w:t>
            </w:r>
          </w:p>
        </w:tc>
        <w:tc>
          <w:tcPr>
            <w:tcW w:w="236" w:type="dxa"/>
            <w:vAlign w:val="bottom"/>
          </w:tcPr>
          <w:p w14:paraId="5DFD180F" w14:textId="77777777" w:rsidR="004D4A37" w:rsidRPr="00D566CF" w:rsidRDefault="004D4A37" w:rsidP="004D4A37">
            <w:pPr>
              <w:pStyle w:val="ad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5190EECF" w14:textId="61D2F989" w:rsidR="004D4A37" w:rsidRPr="00D566CF" w:rsidRDefault="002A2738" w:rsidP="004D4A37">
            <w:pPr>
              <w:pStyle w:val="ad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367,621</w:t>
            </w:r>
          </w:p>
        </w:tc>
      </w:tr>
    </w:tbl>
    <w:p w14:paraId="709AE762" w14:textId="374247B3" w:rsidR="00577FB9" w:rsidRPr="00FE5485" w:rsidRDefault="00577FB9" w:rsidP="002E5A53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left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B5475F">
        <w:rPr>
          <w:rFonts w:ascii="Angsana New" w:hAnsi="Angsana New"/>
          <w:spacing w:val="-2"/>
          <w:sz w:val="28"/>
          <w:szCs w:val="28"/>
          <w:cs/>
        </w:rPr>
        <w:t>ยอดขายให้ลูกค้ารายใหญ่</w:t>
      </w:r>
      <w:r w:rsidR="00F63FAF" w:rsidRPr="00B5475F">
        <w:rPr>
          <w:rFonts w:ascii="Angsana New" w:hAnsi="Angsana New"/>
          <w:spacing w:val="-2"/>
          <w:sz w:val="28"/>
          <w:szCs w:val="28"/>
          <w:cs/>
        </w:rPr>
        <w:t>สำหรับงวด</w:t>
      </w:r>
      <w:r w:rsidR="002A2738" w:rsidRPr="00B5475F">
        <w:rPr>
          <w:rFonts w:ascii="Angsana New" w:hAnsi="Angsana New" w:hint="cs"/>
          <w:sz w:val="28"/>
          <w:szCs w:val="28"/>
          <w:cs/>
        </w:rPr>
        <w:t>เก้า</w:t>
      </w:r>
      <w:r w:rsidR="00AB6ADD" w:rsidRPr="00B5475F">
        <w:rPr>
          <w:rFonts w:ascii="Angsana New" w:hAnsi="Angsana New" w:hint="cs"/>
          <w:sz w:val="28"/>
          <w:szCs w:val="28"/>
          <w:cs/>
        </w:rPr>
        <w:t>เดือน</w:t>
      </w:r>
      <w:r w:rsidR="00F63FAF" w:rsidRPr="00B5475F">
        <w:rPr>
          <w:rFonts w:ascii="Angsana New" w:hAnsi="Angsana New"/>
          <w:spacing w:val="-2"/>
          <w:sz w:val="28"/>
          <w:szCs w:val="28"/>
          <w:cs/>
        </w:rPr>
        <w:t>สิ้นสุดวันที่</w:t>
      </w:r>
      <w:r w:rsidRPr="00B5475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31534D" w:rsidRPr="00E50F26">
        <w:rPr>
          <w:rFonts w:ascii="Angsana New" w:hAnsi="Angsana New"/>
          <w:sz w:val="28"/>
          <w:szCs w:val="28"/>
        </w:rPr>
        <w:t xml:space="preserve">30 </w:t>
      </w:r>
      <w:r w:rsidR="002A2738" w:rsidRPr="00B5475F">
        <w:rPr>
          <w:rFonts w:ascii="Angsana New" w:hAnsi="Angsana New" w:hint="cs"/>
          <w:sz w:val="28"/>
          <w:szCs w:val="28"/>
          <w:cs/>
        </w:rPr>
        <w:t>กันย</w:t>
      </w:r>
      <w:r w:rsidR="0031534D" w:rsidRPr="00B5475F">
        <w:rPr>
          <w:rFonts w:ascii="Angsana New" w:hAnsi="Angsana New" w:hint="cs"/>
          <w:sz w:val="28"/>
          <w:szCs w:val="28"/>
          <w:cs/>
        </w:rPr>
        <w:t>ายน</w:t>
      </w:r>
      <w:r w:rsidR="00C54856" w:rsidRPr="00B5475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C54856">
        <w:rPr>
          <w:rFonts w:ascii="Angsana New" w:hAnsi="Angsana New"/>
          <w:spacing w:val="-2"/>
          <w:sz w:val="28"/>
          <w:szCs w:val="28"/>
        </w:rPr>
        <w:t>256</w:t>
      </w:r>
      <w:r w:rsidR="0090059C">
        <w:rPr>
          <w:rFonts w:ascii="Angsana New" w:hAnsi="Angsana New"/>
          <w:spacing w:val="-2"/>
          <w:sz w:val="28"/>
          <w:szCs w:val="28"/>
        </w:rPr>
        <w:t>8</w:t>
      </w:r>
      <w:r w:rsidRPr="00B5475F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Pr="00626F30">
        <w:rPr>
          <w:rFonts w:ascii="Angsana New" w:hAnsi="Angsana New"/>
          <w:spacing w:val="-2"/>
          <w:sz w:val="28"/>
          <w:szCs w:val="28"/>
        </w:rPr>
        <w:t>256</w:t>
      </w:r>
      <w:r w:rsidR="0090059C" w:rsidRPr="00626F30">
        <w:rPr>
          <w:rFonts w:ascii="Angsana New" w:hAnsi="Angsana New"/>
          <w:spacing w:val="-2"/>
          <w:sz w:val="28"/>
          <w:szCs w:val="28"/>
        </w:rPr>
        <w:t>7</w:t>
      </w:r>
      <w:r w:rsidRPr="00B5475F">
        <w:rPr>
          <w:rFonts w:ascii="Angsana New" w:hAnsi="Angsana New"/>
          <w:spacing w:val="-2"/>
          <w:sz w:val="28"/>
          <w:szCs w:val="28"/>
          <w:cs/>
        </w:rPr>
        <w:t xml:space="preserve">  มีจำนวน </w:t>
      </w:r>
      <w:r w:rsidR="00EB2A57" w:rsidRPr="00626F30">
        <w:rPr>
          <w:rFonts w:ascii="Angsana New" w:hAnsi="Angsana New"/>
          <w:spacing w:val="-2"/>
          <w:sz w:val="28"/>
          <w:szCs w:val="28"/>
        </w:rPr>
        <w:t>2</w:t>
      </w:r>
      <w:r w:rsidRPr="00B5475F">
        <w:rPr>
          <w:rFonts w:ascii="Angsana New" w:hAnsi="Angsana New"/>
          <w:spacing w:val="-2"/>
          <w:sz w:val="28"/>
          <w:szCs w:val="28"/>
          <w:cs/>
        </w:rPr>
        <w:t xml:space="preserve"> ราย เป็นมูลค่า </w:t>
      </w:r>
      <w:r w:rsidR="00626F30" w:rsidRPr="00626F30">
        <w:rPr>
          <w:rFonts w:ascii="Angsana New" w:hAnsi="Angsana New"/>
          <w:spacing w:val="-2"/>
          <w:sz w:val="28"/>
          <w:szCs w:val="28"/>
        </w:rPr>
        <w:t>147.76</w:t>
      </w:r>
      <w:r w:rsidRPr="00B5475F">
        <w:rPr>
          <w:rFonts w:ascii="Angsana New" w:hAnsi="Angsana New"/>
          <w:spacing w:val="-2"/>
          <w:sz w:val="28"/>
          <w:szCs w:val="28"/>
          <w:cs/>
        </w:rPr>
        <w:t xml:space="preserve"> ล้านบาท และ </w:t>
      </w:r>
      <w:r w:rsidR="00241964" w:rsidRPr="00391599">
        <w:rPr>
          <w:rFonts w:ascii="Angsana New" w:hAnsi="Angsana New"/>
          <w:spacing w:val="-2"/>
          <w:sz w:val="28"/>
          <w:szCs w:val="28"/>
        </w:rPr>
        <w:t>2</w:t>
      </w:r>
      <w:r w:rsidRPr="00B5475F">
        <w:rPr>
          <w:rFonts w:ascii="Angsana New" w:hAnsi="Angsana New"/>
          <w:spacing w:val="-2"/>
          <w:sz w:val="28"/>
          <w:szCs w:val="28"/>
          <w:cs/>
        </w:rPr>
        <w:t xml:space="preserve"> ราย เป็นมูลค่า </w:t>
      </w:r>
      <w:r w:rsidR="00391599" w:rsidRPr="00391599">
        <w:rPr>
          <w:rFonts w:ascii="Angsana New" w:hAnsi="Angsana New"/>
          <w:spacing w:val="-2"/>
          <w:sz w:val="28"/>
          <w:szCs w:val="28"/>
        </w:rPr>
        <w:t>129.51</w:t>
      </w:r>
      <w:r w:rsidRPr="00B5475F">
        <w:rPr>
          <w:rFonts w:ascii="Angsana New" w:hAnsi="Angsana New"/>
          <w:spacing w:val="-2"/>
          <w:sz w:val="28"/>
          <w:szCs w:val="28"/>
          <w:cs/>
        </w:rPr>
        <w:t xml:space="preserve"> ล้านบาท ตามลำดับ</w:t>
      </w:r>
    </w:p>
    <w:p w14:paraId="01AB9543" w14:textId="3A3A5607" w:rsidR="00577FB9" w:rsidRPr="00D566CF" w:rsidRDefault="00577FB9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jc w:val="thaiDistribute"/>
        <w:rPr>
          <w:rFonts w:ascii="Angsana New" w:hAnsi="Angsana New"/>
          <w:sz w:val="28"/>
          <w:szCs w:val="28"/>
        </w:rPr>
      </w:pPr>
      <w:r w:rsidRPr="00027121">
        <w:rPr>
          <w:rFonts w:ascii="Angsana New" w:hAnsi="Angsana New"/>
          <w:sz w:val="28"/>
          <w:szCs w:val="28"/>
          <w:cs/>
        </w:rPr>
        <w:t>ยอดขายทางภูมิศาสตร์</w:t>
      </w:r>
      <w:r w:rsidR="00F63FAF" w:rsidRPr="00027121">
        <w:rPr>
          <w:rFonts w:ascii="Angsana New" w:hAnsi="Angsana New"/>
          <w:sz w:val="28"/>
          <w:szCs w:val="28"/>
          <w:cs/>
        </w:rPr>
        <w:t>สำหรับงวด</w:t>
      </w:r>
      <w:r w:rsidR="002A2738">
        <w:rPr>
          <w:rFonts w:ascii="Angsana New" w:hAnsi="Angsana New" w:hint="cs"/>
          <w:sz w:val="28"/>
          <w:szCs w:val="28"/>
          <w:cs/>
        </w:rPr>
        <w:t>เก้า</w:t>
      </w:r>
      <w:r w:rsidR="00AB6ADD" w:rsidRPr="00027121">
        <w:rPr>
          <w:rFonts w:ascii="Angsana New" w:hAnsi="Angsana New" w:hint="cs"/>
          <w:sz w:val="28"/>
          <w:szCs w:val="28"/>
          <w:cs/>
        </w:rPr>
        <w:t>เดือน</w:t>
      </w:r>
      <w:r w:rsidR="00F63FAF" w:rsidRPr="00027121">
        <w:rPr>
          <w:rFonts w:ascii="Angsana New" w:hAnsi="Angsana New" w:hint="cs"/>
          <w:sz w:val="28"/>
          <w:szCs w:val="28"/>
          <w:cs/>
        </w:rPr>
        <w:t>สิ้นสุด</w:t>
      </w:r>
      <w:r w:rsidR="00F63FAF" w:rsidRPr="00027121">
        <w:rPr>
          <w:rFonts w:ascii="Angsana New" w:hAnsi="Angsana New"/>
          <w:sz w:val="28"/>
          <w:szCs w:val="28"/>
          <w:cs/>
        </w:rPr>
        <w:t>วันที่</w:t>
      </w:r>
      <w:r w:rsidRPr="00027121">
        <w:rPr>
          <w:rFonts w:ascii="Angsana New" w:hAnsi="Angsana New"/>
          <w:sz w:val="28"/>
          <w:szCs w:val="28"/>
        </w:rPr>
        <w:t xml:space="preserve"> </w:t>
      </w:r>
      <w:r w:rsidR="0031534D" w:rsidRPr="00E50F26">
        <w:rPr>
          <w:rFonts w:ascii="Angsana New" w:hAnsi="Angsana New"/>
          <w:sz w:val="28"/>
          <w:szCs w:val="28"/>
        </w:rPr>
        <w:t xml:space="preserve">30 </w:t>
      </w:r>
      <w:r w:rsidR="002A2738" w:rsidRPr="00B5475F">
        <w:rPr>
          <w:rFonts w:ascii="Angsana New" w:hAnsi="Angsana New" w:hint="cs"/>
          <w:sz w:val="28"/>
          <w:szCs w:val="28"/>
          <w:cs/>
        </w:rPr>
        <w:t>กันย</w:t>
      </w:r>
      <w:r w:rsidR="0031534D" w:rsidRPr="00B5475F">
        <w:rPr>
          <w:rFonts w:ascii="Angsana New" w:hAnsi="Angsana New" w:hint="cs"/>
          <w:sz w:val="28"/>
          <w:szCs w:val="28"/>
          <w:cs/>
        </w:rPr>
        <w:t>ายน</w:t>
      </w:r>
      <w:r w:rsidR="00C54856" w:rsidRPr="00027121">
        <w:rPr>
          <w:rFonts w:ascii="Angsana New" w:hAnsi="Angsana New"/>
          <w:sz w:val="28"/>
          <w:szCs w:val="28"/>
        </w:rPr>
        <w:t xml:space="preserve"> </w:t>
      </w:r>
      <w:r w:rsidR="00C54856" w:rsidRPr="00E50F26">
        <w:rPr>
          <w:rFonts w:ascii="Angsana New" w:hAnsi="Angsana New"/>
          <w:sz w:val="28"/>
          <w:szCs w:val="28"/>
        </w:rPr>
        <w:t>256</w:t>
      </w:r>
      <w:r w:rsidR="00601A96" w:rsidRPr="00E50F26">
        <w:rPr>
          <w:rFonts w:ascii="Angsana New" w:hAnsi="Angsana New"/>
          <w:sz w:val="28"/>
          <w:szCs w:val="28"/>
        </w:rPr>
        <w:t>8</w:t>
      </w:r>
      <w:r w:rsidRPr="00B5475F">
        <w:rPr>
          <w:rFonts w:ascii="Angsana New" w:hAnsi="Angsana New"/>
          <w:sz w:val="28"/>
          <w:szCs w:val="28"/>
          <w:cs/>
        </w:rPr>
        <w:t xml:space="preserve"> และ </w:t>
      </w:r>
      <w:r w:rsidRPr="00D566CF">
        <w:rPr>
          <w:rFonts w:ascii="Angsana New" w:hAnsi="Angsana New"/>
          <w:sz w:val="28"/>
          <w:szCs w:val="28"/>
        </w:rPr>
        <w:t>256</w:t>
      </w:r>
      <w:r w:rsidR="00601A96">
        <w:rPr>
          <w:rFonts w:ascii="Angsana New" w:hAnsi="Angsana New"/>
          <w:sz w:val="28"/>
          <w:szCs w:val="28"/>
        </w:rPr>
        <w:t>7</w:t>
      </w:r>
      <w:r w:rsidRPr="00D566CF">
        <w:rPr>
          <w:rFonts w:ascii="Angsana New" w:hAnsi="Angsana New"/>
          <w:sz w:val="28"/>
          <w:szCs w:val="28"/>
          <w:cs/>
        </w:rPr>
        <w:t xml:space="preserve"> </w:t>
      </w:r>
      <w:r w:rsidRPr="002D5CA8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497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2018"/>
        <w:gridCol w:w="284"/>
        <w:gridCol w:w="1842"/>
      </w:tblGrid>
      <w:tr w:rsidR="006118D7" w:rsidRPr="00D566CF" w14:paraId="39AA69C1" w14:textId="77777777" w:rsidTr="002E5A53">
        <w:trPr>
          <w:trHeight w:val="397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50B72" w14:textId="77777777" w:rsidR="006118D7" w:rsidRPr="00D566CF" w:rsidRDefault="006118D7" w:rsidP="002071F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24D91F" w14:textId="77777777" w:rsidR="006118D7" w:rsidRPr="00D566CF" w:rsidRDefault="006118D7" w:rsidP="002071FD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118D7" w:rsidRPr="00D566CF" w14:paraId="4AC9BAB5" w14:textId="77777777" w:rsidTr="002E5A53">
        <w:trPr>
          <w:trHeight w:val="397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7F5BE" w14:textId="77777777" w:rsidR="006118D7" w:rsidRPr="00D566CF" w:rsidRDefault="006118D7" w:rsidP="002071F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4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B51B1" w14:textId="77777777" w:rsidR="006118D7" w:rsidRPr="00B5475F" w:rsidRDefault="006118D7" w:rsidP="002071FD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6118D7" w:rsidRPr="00D566CF" w14:paraId="0DB94B6D" w14:textId="77777777" w:rsidTr="002E5A53">
        <w:trPr>
          <w:trHeight w:val="397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C8F91" w14:textId="77777777" w:rsidR="006118D7" w:rsidRPr="00D566CF" w:rsidRDefault="006118D7" w:rsidP="002071F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C7109" w14:textId="77777777" w:rsidR="006118D7" w:rsidRPr="00B5475F" w:rsidRDefault="006118D7" w:rsidP="002071FD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18D7" w:rsidRPr="00D566CF" w14:paraId="004A55F4" w14:textId="77777777" w:rsidTr="002E5A53">
        <w:trPr>
          <w:trHeight w:val="397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F5051" w14:textId="77777777" w:rsidR="006118D7" w:rsidRPr="00B5475F" w:rsidRDefault="006118D7" w:rsidP="002071F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090459" w14:textId="48E99059" w:rsidR="006118D7" w:rsidRPr="00D566CF" w:rsidRDefault="006118D7" w:rsidP="002071FD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601A9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8AAC3" w14:textId="77777777" w:rsidR="006118D7" w:rsidRPr="00B5475F" w:rsidRDefault="006118D7" w:rsidP="002071FD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BBF246" w14:textId="6A59C042" w:rsidR="006118D7" w:rsidRPr="00B5475F" w:rsidRDefault="006118D7" w:rsidP="002071FD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</w:t>
            </w:r>
            <w:r w:rsidR="00601A96">
              <w:rPr>
                <w:rFonts w:ascii="Angsana New" w:hAnsi="Angsana New"/>
                <w:sz w:val="28"/>
                <w:szCs w:val="28"/>
              </w:rPr>
              <w:t>567</w:t>
            </w:r>
          </w:p>
        </w:tc>
      </w:tr>
      <w:tr w:rsidR="004D4A37" w:rsidRPr="00D566CF" w14:paraId="559F7270" w14:textId="77777777" w:rsidTr="00626F30">
        <w:trPr>
          <w:trHeight w:val="397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0221F" w14:textId="77777777" w:rsidR="004D4A37" w:rsidRPr="00B5475F" w:rsidRDefault="004D4A37" w:rsidP="004D4A37">
            <w:pPr>
              <w:spacing w:line="240" w:lineRule="auto"/>
              <w:ind w:left="34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9C6BE" w14:textId="0840028F" w:rsidR="004D4A37" w:rsidRPr="00CA3FD8" w:rsidRDefault="00626F30" w:rsidP="004D4A37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6F30">
              <w:rPr>
                <w:rFonts w:ascii="Angsana New" w:hAnsi="Angsana New"/>
                <w:sz w:val="28"/>
                <w:szCs w:val="28"/>
              </w:rPr>
              <w:t>321,831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A5A30" w14:textId="77777777" w:rsidR="004D4A37" w:rsidRPr="00D566CF" w:rsidRDefault="004D4A37" w:rsidP="004D4A37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C43F" w14:textId="08B36BA8" w:rsidR="004D4A37" w:rsidRPr="00D566CF" w:rsidRDefault="002A2738" w:rsidP="002E5A53">
            <w:pPr>
              <w:tabs>
                <w:tab w:val="clear" w:pos="1644"/>
                <w:tab w:val="left" w:pos="1590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738">
              <w:rPr>
                <w:rFonts w:ascii="Angsana New" w:hAnsi="Angsana New"/>
                <w:sz w:val="28"/>
                <w:szCs w:val="28"/>
              </w:rPr>
              <w:t>342,571</w:t>
            </w:r>
          </w:p>
        </w:tc>
      </w:tr>
      <w:tr w:rsidR="004D4A37" w:rsidRPr="00D566CF" w14:paraId="3DFE028B" w14:textId="77777777" w:rsidTr="00626F30">
        <w:trPr>
          <w:trHeight w:val="397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60C73" w14:textId="77777777" w:rsidR="004D4A37" w:rsidRPr="00D566CF" w:rsidRDefault="004D4A37" w:rsidP="004D4A37">
            <w:pPr>
              <w:pStyle w:val="51"/>
              <w:spacing w:line="240" w:lineRule="auto"/>
              <w:ind w:left="3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5475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4888D8" w14:textId="1E1FDA3D" w:rsidR="004D4A37" w:rsidRPr="00CA3FD8" w:rsidRDefault="00626F30" w:rsidP="004D4A37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6F30">
              <w:rPr>
                <w:rFonts w:ascii="Angsana New" w:hAnsi="Angsana New"/>
                <w:sz w:val="28"/>
                <w:szCs w:val="28"/>
              </w:rPr>
              <w:t>39,532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6A3FB" w14:textId="77777777" w:rsidR="004D4A37" w:rsidRPr="00D566CF" w:rsidRDefault="004D4A37" w:rsidP="004D4A37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BDA209" w14:textId="0B4E2404" w:rsidR="004D4A37" w:rsidRPr="00D566CF" w:rsidRDefault="002A2738" w:rsidP="004D4A37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738">
              <w:rPr>
                <w:rFonts w:ascii="Angsana New" w:hAnsi="Angsana New"/>
                <w:sz w:val="28"/>
                <w:szCs w:val="28"/>
              </w:rPr>
              <w:t>25,050</w:t>
            </w:r>
          </w:p>
        </w:tc>
      </w:tr>
      <w:tr w:rsidR="004D4A37" w:rsidRPr="00D566CF" w14:paraId="77E3CE1E" w14:textId="77777777" w:rsidTr="00626F30">
        <w:trPr>
          <w:trHeight w:val="397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46F14" w14:textId="77777777" w:rsidR="004D4A37" w:rsidRPr="00D566CF" w:rsidRDefault="004D4A37" w:rsidP="004D4A37">
            <w:pPr>
              <w:pStyle w:val="51"/>
              <w:spacing w:line="240" w:lineRule="auto"/>
              <w:ind w:left="3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163147" w14:textId="14BD3AC2" w:rsidR="004D4A37" w:rsidRPr="00B5475F" w:rsidRDefault="00626F30" w:rsidP="004D4A37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26F30">
              <w:rPr>
                <w:rFonts w:ascii="Angsana New" w:hAnsi="Angsana New"/>
                <w:b/>
                <w:bCs/>
                <w:sz w:val="28"/>
                <w:szCs w:val="28"/>
              </w:rPr>
              <w:t>361,363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D308E" w14:textId="77777777" w:rsidR="004D4A37" w:rsidRPr="00D566CF" w:rsidRDefault="004D4A37" w:rsidP="004D4A37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ECA788" w14:textId="73AD3CC9" w:rsidR="004D4A37" w:rsidRPr="00D566CF" w:rsidRDefault="002A2738" w:rsidP="004D4A37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2738">
              <w:rPr>
                <w:rFonts w:ascii="Angsana New" w:hAnsi="Angsana New"/>
                <w:b/>
                <w:bCs/>
                <w:sz w:val="28"/>
                <w:szCs w:val="28"/>
              </w:rPr>
              <w:t>367,621</w:t>
            </w:r>
          </w:p>
        </w:tc>
      </w:tr>
    </w:tbl>
    <w:p w14:paraId="4FE71B45" w14:textId="77777777" w:rsidR="00977EFB" w:rsidRDefault="00977EFB">
      <w:pPr>
        <w:rPr>
          <w:sz w:val="28"/>
          <w:szCs w:val="28"/>
        </w:rPr>
      </w:pPr>
    </w:p>
    <w:p w14:paraId="13F1A040" w14:textId="77777777" w:rsidR="001A6E34" w:rsidRDefault="001A6E34">
      <w:pPr>
        <w:rPr>
          <w:sz w:val="28"/>
          <w:szCs w:val="28"/>
        </w:rPr>
      </w:pPr>
    </w:p>
    <w:p w14:paraId="2D42312D" w14:textId="77777777" w:rsidR="001A6E34" w:rsidRDefault="001A6E34">
      <w:pPr>
        <w:rPr>
          <w:sz w:val="28"/>
          <w:szCs w:val="28"/>
        </w:rPr>
      </w:pPr>
    </w:p>
    <w:p w14:paraId="4BB4A47A" w14:textId="77777777" w:rsidR="001A6E34" w:rsidRDefault="001A6E34">
      <w:pPr>
        <w:rPr>
          <w:sz w:val="28"/>
          <w:szCs w:val="28"/>
        </w:rPr>
      </w:pPr>
    </w:p>
    <w:p w14:paraId="3F4889B4" w14:textId="77777777" w:rsidR="001A6E34" w:rsidRDefault="001A6E34">
      <w:pPr>
        <w:rPr>
          <w:sz w:val="28"/>
          <w:szCs w:val="28"/>
        </w:rPr>
      </w:pPr>
    </w:p>
    <w:p w14:paraId="55C9E32C" w14:textId="77777777" w:rsidR="001A6E34" w:rsidRDefault="001A6E34">
      <w:pPr>
        <w:rPr>
          <w:sz w:val="28"/>
          <w:szCs w:val="28"/>
        </w:rPr>
      </w:pPr>
    </w:p>
    <w:p w14:paraId="11750920" w14:textId="77777777" w:rsidR="001A6E34" w:rsidRDefault="001A6E34">
      <w:pPr>
        <w:rPr>
          <w:sz w:val="28"/>
          <w:szCs w:val="28"/>
        </w:rPr>
      </w:pPr>
    </w:p>
    <w:p w14:paraId="7B7692FB" w14:textId="3143E9E1" w:rsidR="00705AB8" w:rsidRPr="00BB33E8" w:rsidRDefault="00705AB8" w:rsidP="00705AB8">
      <w:pPr>
        <w:pStyle w:val="a9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B5475F">
        <w:rPr>
          <w:rFonts w:ascii="Angsana New" w:hAnsi="Angsana New"/>
          <w:sz w:val="28"/>
          <w:szCs w:val="28"/>
          <w:cs/>
        </w:rPr>
        <w:lastRenderedPageBreak/>
        <w:t>เครื่องมือทางการเงิน</w:t>
      </w:r>
    </w:p>
    <w:p w14:paraId="0EF19C99" w14:textId="77777777" w:rsidR="00705AB8" w:rsidRPr="008B1A6D" w:rsidRDefault="00705AB8" w:rsidP="00705AB8">
      <w:pPr>
        <w:tabs>
          <w:tab w:val="clear" w:pos="227"/>
          <w:tab w:val="clear" w:pos="454"/>
          <w:tab w:val="clear" w:pos="680"/>
          <w:tab w:val="left" w:pos="284"/>
          <w:tab w:val="left" w:pos="709"/>
          <w:tab w:val="left" w:pos="851"/>
        </w:tabs>
        <w:spacing w:before="120" w:after="120" w:line="240" w:lineRule="auto"/>
        <w:ind w:right="5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 w:rsidRPr="00B5475F">
        <w:rPr>
          <w:rFonts w:ascii="Angsana New" w:hAnsi="Angsana New"/>
          <w:sz w:val="28"/>
          <w:szCs w:val="28"/>
          <w:cs/>
        </w:rPr>
        <w:t xml:space="preserve"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 </w:t>
      </w:r>
    </w:p>
    <w:p w14:paraId="66116555" w14:textId="51E9D1BA" w:rsidR="00705AB8" w:rsidRPr="00B5475F" w:rsidRDefault="00705AB8" w:rsidP="0069350C">
      <w:pPr>
        <w:pStyle w:val="afd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51"/>
        <w:jc w:val="thaiDistribute"/>
        <w:rPr>
          <w:rFonts w:ascii="Angsana New" w:hAnsi="Angsana New"/>
          <w:sz w:val="28"/>
          <w:szCs w:val="28"/>
          <w:cs/>
        </w:rPr>
      </w:pPr>
      <w:r w:rsidRPr="00B5475F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</w:t>
      </w:r>
      <w:r w:rsidR="0028258D" w:rsidRPr="00B5475F">
        <w:rPr>
          <w:rFonts w:ascii="Angsana New" w:hAnsi="Angsana New" w:hint="cs"/>
          <w:sz w:val="28"/>
          <w:szCs w:val="28"/>
          <w:cs/>
        </w:rPr>
        <w:t xml:space="preserve">     </w:t>
      </w:r>
      <w:r w:rsidRPr="00B5475F">
        <w:rPr>
          <w:rFonts w:ascii="Angsana New" w:hAnsi="Angsana New"/>
          <w:sz w:val="28"/>
          <w:szCs w:val="28"/>
          <w:cs/>
        </w:rPr>
        <w:t xml:space="preserve">เงินสด ลูกหนี้การค้าและลูกหนี้หมุนเวียนอื่น เงินเบิกเกินบัญชีและเงินกู้ยืมระยะสั้น เจ้าหนี้การค้าและเจ้าหนี้หมุนเวียนอื่น </w:t>
      </w:r>
      <w:r w:rsidR="00684617" w:rsidRPr="00B5475F">
        <w:rPr>
          <w:rFonts w:ascii="Angsana New" w:hAnsi="Angsana New" w:hint="cs"/>
          <w:sz w:val="28"/>
          <w:szCs w:val="28"/>
          <w:cs/>
        </w:rPr>
        <w:t xml:space="preserve">และส่วนของหนี้สินตามสัญญาเช่าที่ถึงกำหนดชำระภายในหนึ่งปี </w:t>
      </w:r>
      <w:r w:rsidRPr="00B5475F">
        <w:rPr>
          <w:rFonts w:ascii="Angsana New" w:hAnsi="Angsana New"/>
          <w:sz w:val="28"/>
          <w:szCs w:val="28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44696038" w14:textId="121FA9A2" w:rsidR="00705AB8" w:rsidRDefault="00705AB8" w:rsidP="00705AB8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right="51" w:hanging="425"/>
        <w:jc w:val="thaiDistribute"/>
        <w:rPr>
          <w:rFonts w:ascii="Angsana New" w:hAnsi="Angsana New"/>
          <w:sz w:val="28"/>
          <w:szCs w:val="28"/>
        </w:rPr>
      </w:pPr>
      <w:r w:rsidRPr="00B5475F">
        <w:rPr>
          <w:rFonts w:ascii="Angsana New" w:hAnsi="Angsana New"/>
          <w:sz w:val="28"/>
          <w:szCs w:val="28"/>
          <w:cs/>
        </w:rPr>
        <w:t xml:space="preserve">ข)  </w:t>
      </w:r>
      <w:r w:rsidRPr="00B5475F">
        <w:rPr>
          <w:rFonts w:ascii="Angsana New" w:hAnsi="Angsana New"/>
          <w:sz w:val="28"/>
          <w:szCs w:val="28"/>
          <w:cs/>
        </w:rPr>
        <w:tab/>
        <w:t xml:space="preserve">หนี้สินตามสัญญาเช่าที่จ่ายดอกเบี้ยในอัตราใกล้เคียงกับอัตราดอกเบี้ยในตลาด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 </w:t>
      </w:r>
    </w:p>
    <w:p w14:paraId="173A710E" w14:textId="77777777" w:rsidR="00EA06FE" w:rsidRDefault="00EA06FE" w:rsidP="00EA06FE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B5475F">
        <w:rPr>
          <w:rFonts w:ascii="Angsana New" w:hAnsi="Angsana New"/>
          <w:sz w:val="28"/>
          <w:szCs w:val="28"/>
          <w:cs/>
        </w:rPr>
        <w:t xml:space="preserve">ทั้งนี้ 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 ยกเว้นสินทรัพย์ทางการเงินต่อไปนี้ </w:t>
      </w:r>
    </w:p>
    <w:p w14:paraId="443DAF9E" w14:textId="072F8052" w:rsidR="00BD6916" w:rsidRPr="003D13DA" w:rsidRDefault="00C161A9" w:rsidP="008B7CDE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027121">
        <w:rPr>
          <w:rFonts w:ascii="Angsana New" w:hAnsi="Angsana New"/>
          <w:sz w:val="28"/>
          <w:szCs w:val="28"/>
          <w:cs/>
        </w:rPr>
        <w:t xml:space="preserve">ณ </w:t>
      </w:r>
      <w:r w:rsidRPr="00027121">
        <w:rPr>
          <w:rFonts w:ascii="Angsana New" w:hAnsi="Angsana New" w:hint="cs"/>
          <w:sz w:val="28"/>
          <w:szCs w:val="28"/>
          <w:cs/>
        </w:rPr>
        <w:t>วันที่</w:t>
      </w:r>
      <w:r w:rsidRPr="00027121">
        <w:rPr>
          <w:rFonts w:ascii="Angsana New" w:hAnsi="Angsana New" w:hint="cs"/>
          <w:sz w:val="28"/>
          <w:szCs w:val="28"/>
        </w:rPr>
        <w:t xml:space="preserve"> </w:t>
      </w:r>
      <w:r w:rsidR="0031534D" w:rsidRPr="00E50F26">
        <w:rPr>
          <w:rFonts w:ascii="Angsana New" w:hAnsi="Angsana New"/>
          <w:sz w:val="28"/>
          <w:szCs w:val="28"/>
        </w:rPr>
        <w:t xml:space="preserve">30 </w:t>
      </w:r>
      <w:r w:rsidR="009F3963" w:rsidRPr="00B5475F">
        <w:rPr>
          <w:rFonts w:ascii="Angsana New" w:hAnsi="Angsana New" w:hint="cs"/>
          <w:sz w:val="28"/>
          <w:szCs w:val="28"/>
          <w:cs/>
        </w:rPr>
        <w:t>กันย</w:t>
      </w:r>
      <w:r w:rsidR="0031534D" w:rsidRPr="00B5475F">
        <w:rPr>
          <w:rFonts w:ascii="Angsana New" w:hAnsi="Angsana New" w:hint="cs"/>
          <w:sz w:val="28"/>
          <w:szCs w:val="28"/>
          <w:cs/>
        </w:rPr>
        <w:t>ายน</w:t>
      </w:r>
      <w:r w:rsidRPr="00027121">
        <w:rPr>
          <w:rFonts w:ascii="Angsana New" w:hAnsi="Angsana New" w:hint="cs"/>
          <w:sz w:val="28"/>
          <w:szCs w:val="28"/>
        </w:rPr>
        <w:t xml:space="preserve"> </w:t>
      </w:r>
      <w:r w:rsidRPr="00E50F26">
        <w:rPr>
          <w:rFonts w:ascii="Angsana New" w:hAnsi="Angsana New"/>
          <w:sz w:val="28"/>
          <w:szCs w:val="28"/>
        </w:rPr>
        <w:t>256</w:t>
      </w:r>
      <w:r w:rsidR="00AF4CDB" w:rsidRPr="00E50F26">
        <w:rPr>
          <w:rFonts w:ascii="Angsana New" w:hAnsi="Angsana New"/>
          <w:sz w:val="28"/>
          <w:szCs w:val="28"/>
        </w:rPr>
        <w:t>8</w:t>
      </w:r>
      <w:r w:rsidRPr="00E50F26">
        <w:rPr>
          <w:rFonts w:ascii="Angsana New" w:hAnsi="Angsana New"/>
          <w:sz w:val="28"/>
          <w:szCs w:val="28"/>
          <w:cs/>
        </w:rPr>
        <w:t xml:space="preserve"> </w:t>
      </w:r>
      <w:r w:rsidRPr="00E50F26">
        <w:rPr>
          <w:rFonts w:ascii="Angsana New" w:hAnsi="Angsana New" w:hint="cs"/>
          <w:sz w:val="28"/>
          <w:szCs w:val="28"/>
          <w:cs/>
        </w:rPr>
        <w:t>และ</w:t>
      </w:r>
      <w:r w:rsidRPr="00E50F26">
        <w:rPr>
          <w:rFonts w:ascii="Angsana New" w:hAnsi="Angsana New"/>
          <w:sz w:val="28"/>
          <w:szCs w:val="28"/>
          <w:cs/>
        </w:rPr>
        <w:t>วันที่</w:t>
      </w:r>
      <w:r w:rsidRPr="00E50F26">
        <w:rPr>
          <w:rFonts w:ascii="Angsana New" w:hAnsi="Angsana New"/>
          <w:sz w:val="28"/>
          <w:szCs w:val="28"/>
        </w:rPr>
        <w:t xml:space="preserve"> 31</w:t>
      </w:r>
      <w:r w:rsidRPr="00B5475F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027121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2D5CA8">
        <w:rPr>
          <w:rFonts w:ascii="Angsana New" w:hAnsi="Angsana New"/>
          <w:sz w:val="28"/>
          <w:szCs w:val="28"/>
        </w:rPr>
        <w:t>7</w:t>
      </w:r>
      <w:r w:rsidRPr="00B5475F">
        <w:rPr>
          <w:rFonts w:ascii="Angsana New" w:hAnsi="Angsana New"/>
          <w:sz w:val="28"/>
          <w:szCs w:val="28"/>
          <w:cs/>
        </w:rPr>
        <w:t xml:space="preserve"> บริษัทมีสินทรัพย์ทางการเงินที่วัดมูลค่าด้วยมูลค่ายุติธรรม แยกแสดงมูลค่าตามบัญชีและมูลค่ายุติธรรมของสินทรัพย์และหนี้สินทางการเงิน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497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260"/>
        <w:gridCol w:w="1101"/>
        <w:gridCol w:w="283"/>
        <w:gridCol w:w="993"/>
        <w:gridCol w:w="256"/>
        <w:gridCol w:w="1019"/>
        <w:gridCol w:w="283"/>
        <w:gridCol w:w="993"/>
        <w:gridCol w:w="257"/>
        <w:gridCol w:w="1052"/>
      </w:tblGrid>
      <w:tr w:rsidR="008B7CDE" w:rsidRPr="00625E49" w14:paraId="11202F9A" w14:textId="77777777" w:rsidTr="00723840">
        <w:trPr>
          <w:trHeight w:val="397"/>
        </w:trPr>
        <w:tc>
          <w:tcPr>
            <w:tcW w:w="3260" w:type="dxa"/>
          </w:tcPr>
          <w:p w14:paraId="3D8B8CC5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7" w:type="dxa"/>
            <w:gridSpan w:val="9"/>
            <w:vAlign w:val="bottom"/>
          </w:tcPr>
          <w:p w14:paraId="2DA43F61" w14:textId="77777777" w:rsidR="008B7CDE" w:rsidRPr="00B5475F" w:rsidRDefault="008B7CDE" w:rsidP="002071FD">
            <w:pPr>
              <w:tabs>
                <w:tab w:val="left" w:pos="-245"/>
              </w:tabs>
              <w:spacing w:line="240" w:lineRule="auto"/>
              <w:ind w:left="363" w:right="-108" w:hanging="19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B7CDE" w:rsidRPr="00625E49" w14:paraId="379C3D29" w14:textId="77777777" w:rsidTr="00723840">
        <w:trPr>
          <w:trHeight w:val="397"/>
        </w:trPr>
        <w:tc>
          <w:tcPr>
            <w:tcW w:w="3260" w:type="dxa"/>
          </w:tcPr>
          <w:p w14:paraId="1ACEE5BD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7" w:type="dxa"/>
            <w:gridSpan w:val="9"/>
            <w:tcBorders>
              <w:top w:val="single" w:sz="4" w:space="0" w:color="auto"/>
            </w:tcBorders>
            <w:vAlign w:val="bottom"/>
          </w:tcPr>
          <w:p w14:paraId="0E503F62" w14:textId="77777777" w:rsidR="008B7CDE" w:rsidRPr="00EC5FC2" w:rsidRDefault="008B7CDE" w:rsidP="002071FD">
            <w:pPr>
              <w:tabs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B5475F">
              <w:rPr>
                <w:rFonts w:asciiTheme="majorBidi" w:hAnsiTheme="majorBidi"/>
                <w:sz w:val="28"/>
                <w:szCs w:val="28"/>
                <w:cs/>
              </w:rPr>
              <w:t>การเงินที่แสดงเงินลงทุนตามวิธีส่วนได้เสีย/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B5475F">
              <w:rPr>
                <w:rFonts w:asciiTheme="majorBidi" w:hAnsiTheme="maj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8B7CDE" w:rsidRPr="00625E49" w14:paraId="2CFCF203" w14:textId="77777777" w:rsidTr="00723840">
        <w:trPr>
          <w:trHeight w:val="397"/>
        </w:trPr>
        <w:tc>
          <w:tcPr>
            <w:tcW w:w="3260" w:type="dxa"/>
          </w:tcPr>
          <w:p w14:paraId="7FE32E53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7" w:type="dxa"/>
            <w:gridSpan w:val="9"/>
            <w:tcBorders>
              <w:top w:val="single" w:sz="4" w:space="0" w:color="auto"/>
            </w:tcBorders>
            <w:vAlign w:val="bottom"/>
          </w:tcPr>
          <w:p w14:paraId="49751D96" w14:textId="29D55690" w:rsidR="008B7CDE" w:rsidRPr="00B94003" w:rsidRDefault="008B7CDE" w:rsidP="002071FD">
            <w:pPr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31534D" w:rsidRPr="00E50F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F3963" w:rsidRPr="00B5475F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31534D" w:rsidRPr="00B5475F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0F2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B6B01" w:rsidRPr="00E50F26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</w:tr>
      <w:tr w:rsidR="008B7CDE" w:rsidRPr="00625E49" w14:paraId="374BD4C4" w14:textId="77777777" w:rsidTr="00723840">
        <w:trPr>
          <w:trHeight w:val="397"/>
        </w:trPr>
        <w:tc>
          <w:tcPr>
            <w:tcW w:w="3260" w:type="dxa"/>
          </w:tcPr>
          <w:p w14:paraId="7EDD33DA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071B3F70" w14:textId="77777777" w:rsidR="008B7CDE" w:rsidRPr="00B5475F" w:rsidRDefault="008B7CDE" w:rsidP="002071FD">
            <w:pPr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B5D6E4D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5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D45CF" w14:textId="77777777" w:rsidR="008B7CDE" w:rsidRPr="00B94003" w:rsidRDefault="008B7CDE" w:rsidP="002071FD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B7CDE" w:rsidRPr="00625E49" w14:paraId="50BF7889" w14:textId="77777777" w:rsidTr="00723840">
        <w:trPr>
          <w:trHeight w:val="397"/>
        </w:trPr>
        <w:tc>
          <w:tcPr>
            <w:tcW w:w="3260" w:type="dxa"/>
            <w:vAlign w:val="center"/>
          </w:tcPr>
          <w:p w14:paraId="732E3060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4E02D686" w14:textId="77777777" w:rsidR="008B7CDE" w:rsidRPr="00B5475F" w:rsidRDefault="008B7CDE" w:rsidP="002071FD">
            <w:pPr>
              <w:spacing w:line="240" w:lineRule="auto"/>
              <w:ind w:left="-103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5DECB210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C77F26B" w14:textId="77777777" w:rsidR="008B7CDE" w:rsidRPr="00B5475F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6" w:type="dxa"/>
            <w:vAlign w:val="bottom"/>
          </w:tcPr>
          <w:p w14:paraId="009BCE36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7442B133" w14:textId="77777777" w:rsidR="008B7CDE" w:rsidRPr="00B94003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47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3D94EB96" w14:textId="77777777" w:rsidR="008B7CDE" w:rsidRPr="00B94003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51EBAD4" w14:textId="77777777" w:rsidR="008B7CDE" w:rsidRPr="00B94003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47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7" w:type="dxa"/>
            <w:vAlign w:val="bottom"/>
          </w:tcPr>
          <w:p w14:paraId="56F2089E" w14:textId="77777777" w:rsidR="008B7CDE" w:rsidRPr="00B94003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1E4178AE" w14:textId="77777777" w:rsidR="008B7CDE" w:rsidRPr="00B5475F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475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B7CDE" w:rsidRPr="00625E49" w14:paraId="06386940" w14:textId="77777777" w:rsidTr="00723840">
        <w:trPr>
          <w:trHeight w:val="397"/>
        </w:trPr>
        <w:tc>
          <w:tcPr>
            <w:tcW w:w="3260" w:type="dxa"/>
            <w:vAlign w:val="bottom"/>
          </w:tcPr>
          <w:p w14:paraId="5C800AFE" w14:textId="77777777" w:rsidR="008B7CDE" w:rsidRPr="00B94003" w:rsidRDefault="008B7CDE" w:rsidP="002071FD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37328957" w14:textId="77777777" w:rsidR="008B7CDE" w:rsidRPr="00B94003" w:rsidRDefault="008B7CDE" w:rsidP="002071F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8CBAAFE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86BAAB1" w14:textId="77777777" w:rsidR="008B7CDE" w:rsidRPr="00B5475F" w:rsidRDefault="008B7CDE" w:rsidP="002071FD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458008AA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5BD93CB8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7FB4C51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EAB815D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548EA0A1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7EB52424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7CDE" w:rsidRPr="00625E49" w14:paraId="618254C6" w14:textId="77777777" w:rsidTr="00723840">
        <w:trPr>
          <w:trHeight w:val="397"/>
        </w:trPr>
        <w:tc>
          <w:tcPr>
            <w:tcW w:w="3260" w:type="dxa"/>
            <w:vAlign w:val="bottom"/>
          </w:tcPr>
          <w:p w14:paraId="3D2A6C94" w14:textId="77777777" w:rsidR="008B7CDE" w:rsidRPr="00B5475F" w:rsidRDefault="008B7CDE" w:rsidP="002071F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101" w:type="dxa"/>
            <w:vAlign w:val="bottom"/>
          </w:tcPr>
          <w:p w14:paraId="1F9449AD" w14:textId="77777777" w:rsidR="008B7CDE" w:rsidRPr="00B94003" w:rsidRDefault="008B7CDE" w:rsidP="002071F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6DB3882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31391B7" w14:textId="77777777" w:rsidR="008B7CDE" w:rsidRPr="00B5475F" w:rsidRDefault="008B7CDE" w:rsidP="002071FD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50CA060D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71570234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1FC6ACB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B99C8C9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15B89519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653C9DE5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7CDE" w:rsidRPr="00625E49" w14:paraId="73443A3E" w14:textId="77777777" w:rsidTr="00723840">
        <w:trPr>
          <w:trHeight w:val="397"/>
        </w:trPr>
        <w:tc>
          <w:tcPr>
            <w:tcW w:w="3260" w:type="dxa"/>
            <w:vAlign w:val="bottom"/>
          </w:tcPr>
          <w:p w14:paraId="5FFB1010" w14:textId="77777777" w:rsidR="008B7CDE" w:rsidRPr="00B5475F" w:rsidRDefault="008B7CDE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ด้วยมูลค่ายุติธรรมผ่านกำไร</w:t>
            </w:r>
          </w:p>
        </w:tc>
        <w:tc>
          <w:tcPr>
            <w:tcW w:w="1101" w:type="dxa"/>
            <w:vAlign w:val="bottom"/>
          </w:tcPr>
          <w:p w14:paraId="3DA41160" w14:textId="77777777" w:rsidR="008B7CDE" w:rsidRPr="00B94003" w:rsidRDefault="008B7CDE" w:rsidP="002071F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A3B685D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41FA57B" w14:textId="77777777" w:rsidR="008B7CDE" w:rsidRPr="00B5475F" w:rsidRDefault="008B7CDE" w:rsidP="002071FD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3D1C3687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7E64A085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56F1975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230832F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5A256848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681E7390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7CDE" w:rsidRPr="00625E49" w14:paraId="6D4700E1" w14:textId="77777777" w:rsidTr="00723840">
        <w:trPr>
          <w:trHeight w:val="397"/>
        </w:trPr>
        <w:tc>
          <w:tcPr>
            <w:tcW w:w="3260" w:type="dxa"/>
            <w:vAlign w:val="bottom"/>
          </w:tcPr>
          <w:p w14:paraId="1B7B620C" w14:textId="676E77CE" w:rsidR="008B7CDE" w:rsidRPr="00B5475F" w:rsidRDefault="008B7CDE" w:rsidP="002071FD">
            <w:pPr>
              <w:tabs>
                <w:tab w:val="clear" w:pos="680"/>
                <w:tab w:val="left" w:pos="743"/>
              </w:tabs>
              <w:spacing w:line="240" w:lineRule="auto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  <w:r w:rsidR="00684617" w:rsidRPr="00B5475F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="00684617">
              <w:rPr>
                <w:rFonts w:ascii="Angsana New" w:hAnsi="Angsana New"/>
                <w:sz w:val="28"/>
                <w:szCs w:val="28"/>
              </w:rPr>
              <w:t>FVOCI</w:t>
            </w:r>
            <w:r w:rsidR="00684617" w:rsidRPr="0002712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01" w:type="dxa"/>
            <w:vAlign w:val="bottom"/>
          </w:tcPr>
          <w:p w14:paraId="676D3435" w14:textId="77777777" w:rsidR="008B7CDE" w:rsidRPr="00B94003" w:rsidRDefault="008B7CDE" w:rsidP="002071F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378CAE4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C0C6D6A" w14:textId="77777777" w:rsidR="008B7CDE" w:rsidRPr="00B5475F" w:rsidRDefault="008B7CDE" w:rsidP="002071FD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73CE3427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8B3A24C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E660744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B318463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55B084C8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6FE2DD0C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7CDE" w:rsidRPr="00625E49" w14:paraId="0D7DC63B" w14:textId="77777777" w:rsidTr="00723840">
        <w:trPr>
          <w:trHeight w:val="397"/>
        </w:trPr>
        <w:tc>
          <w:tcPr>
            <w:tcW w:w="3260" w:type="dxa"/>
            <w:vAlign w:val="bottom"/>
          </w:tcPr>
          <w:p w14:paraId="57F9AAC1" w14:textId="48D6B453" w:rsidR="008B7CDE" w:rsidRPr="00B5475F" w:rsidRDefault="008B7CDE" w:rsidP="0068461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  <w:r w:rsidR="00684617" w:rsidRPr="00B5475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684617" w:rsidRPr="00B5475F">
              <w:rPr>
                <w:rFonts w:ascii="Angsana New" w:hAnsi="Angsana New" w:hint="cs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01" w:type="dxa"/>
            <w:vAlign w:val="bottom"/>
          </w:tcPr>
          <w:p w14:paraId="20188110" w14:textId="77777777" w:rsidR="008B7CDE" w:rsidRPr="00B94003" w:rsidRDefault="008B7CDE" w:rsidP="002071F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71BF935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7346183" w14:textId="77777777" w:rsidR="008B7CDE" w:rsidRPr="00B5475F" w:rsidRDefault="008B7CDE" w:rsidP="002071FD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6F8DB0B5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29C112F4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F00F693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30060BD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108BE58A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61F19F6B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4617" w:rsidRPr="00625E49" w14:paraId="0ADCA2AE" w14:textId="77777777" w:rsidTr="00450CD2">
        <w:trPr>
          <w:trHeight w:val="397"/>
        </w:trPr>
        <w:tc>
          <w:tcPr>
            <w:tcW w:w="3260" w:type="dxa"/>
            <w:vAlign w:val="bottom"/>
          </w:tcPr>
          <w:p w14:paraId="061EC4F7" w14:textId="3F710F4E" w:rsidR="00684617" w:rsidRPr="00B5475F" w:rsidRDefault="00684617" w:rsidP="00684617">
            <w:pPr>
              <w:spacing w:line="240" w:lineRule="auto"/>
              <w:ind w:firstLine="349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 w:hint="cs"/>
                <w:sz w:val="28"/>
                <w:szCs w:val="28"/>
                <w:cs/>
              </w:rPr>
              <w:t>จดทะเบียนในตลาดหลักทรัพย์</w:t>
            </w:r>
          </w:p>
        </w:tc>
        <w:tc>
          <w:tcPr>
            <w:tcW w:w="1101" w:type="dxa"/>
            <w:vAlign w:val="bottom"/>
          </w:tcPr>
          <w:p w14:paraId="6576FB50" w14:textId="4ED0F514" w:rsidR="00684617" w:rsidRPr="00B94003" w:rsidRDefault="00450CD2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0CD2">
              <w:rPr>
                <w:rFonts w:ascii="Angsana New" w:hAnsi="Angsana New"/>
                <w:sz w:val="28"/>
                <w:szCs w:val="28"/>
              </w:rPr>
              <w:t>167,913</w:t>
            </w:r>
          </w:p>
        </w:tc>
        <w:tc>
          <w:tcPr>
            <w:tcW w:w="283" w:type="dxa"/>
            <w:vAlign w:val="bottom"/>
          </w:tcPr>
          <w:p w14:paraId="2094261F" w14:textId="77777777" w:rsidR="00684617" w:rsidRPr="00B94003" w:rsidRDefault="00684617" w:rsidP="0068461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E8748FA" w14:textId="26670B67" w:rsidR="00684617" w:rsidRPr="00B5475F" w:rsidRDefault="00450CD2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0CD2">
              <w:rPr>
                <w:rFonts w:ascii="Angsana New" w:hAnsi="Angsana New"/>
                <w:sz w:val="28"/>
                <w:szCs w:val="28"/>
              </w:rPr>
              <w:t>167,913</w:t>
            </w:r>
          </w:p>
        </w:tc>
        <w:tc>
          <w:tcPr>
            <w:tcW w:w="256" w:type="dxa"/>
            <w:vAlign w:val="bottom"/>
          </w:tcPr>
          <w:p w14:paraId="5707973B" w14:textId="77777777" w:rsidR="00684617" w:rsidRPr="00B94003" w:rsidRDefault="00684617" w:rsidP="0068461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14:paraId="59418860" w14:textId="5A2D2364" w:rsidR="00684617" w:rsidRPr="00B94003" w:rsidRDefault="00450CD2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4219B1D4" w14:textId="77777777" w:rsidR="00684617" w:rsidRPr="00B94003" w:rsidRDefault="00684617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6EC7DB85" w14:textId="796B785D" w:rsidR="00684617" w:rsidRPr="00B94003" w:rsidRDefault="00450CD2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  <w:vAlign w:val="bottom"/>
          </w:tcPr>
          <w:p w14:paraId="043D5E6D" w14:textId="77777777" w:rsidR="00684617" w:rsidRPr="00B94003" w:rsidRDefault="00684617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415C3EA9" w14:textId="25BE6D27" w:rsidR="00684617" w:rsidRPr="00B94003" w:rsidRDefault="00450CD2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0CD2">
              <w:rPr>
                <w:rFonts w:ascii="Angsana New" w:hAnsi="Angsana New"/>
                <w:sz w:val="28"/>
                <w:szCs w:val="28"/>
              </w:rPr>
              <w:t>167,913</w:t>
            </w:r>
          </w:p>
        </w:tc>
      </w:tr>
      <w:tr w:rsidR="00684617" w:rsidRPr="00625E49" w14:paraId="48BF4EEE" w14:textId="77777777" w:rsidTr="00723840">
        <w:trPr>
          <w:trHeight w:val="397"/>
        </w:trPr>
        <w:tc>
          <w:tcPr>
            <w:tcW w:w="3260" w:type="dxa"/>
            <w:vAlign w:val="bottom"/>
          </w:tcPr>
          <w:p w14:paraId="242C666A" w14:textId="1022D287" w:rsidR="00684617" w:rsidRPr="00B5475F" w:rsidRDefault="00684617" w:rsidP="0068461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ตราสารทุน - </w:t>
            </w:r>
            <w:r w:rsidRPr="00B5475F">
              <w:rPr>
                <w:rFonts w:ascii="Angsana New" w:hAnsi="Angsana New" w:hint="cs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01" w:type="dxa"/>
            <w:vAlign w:val="bottom"/>
          </w:tcPr>
          <w:p w14:paraId="5661BFB5" w14:textId="77777777" w:rsidR="00684617" w:rsidRPr="00B94003" w:rsidRDefault="00684617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F045C5D" w14:textId="77777777" w:rsidR="00684617" w:rsidRPr="00B94003" w:rsidRDefault="00684617" w:rsidP="0068461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5586547" w14:textId="77777777" w:rsidR="00684617" w:rsidRPr="00B5475F" w:rsidRDefault="00684617" w:rsidP="00684617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0B323AA0" w14:textId="77777777" w:rsidR="00684617" w:rsidRPr="00B94003" w:rsidRDefault="00684617" w:rsidP="0068461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20FFB9D5" w14:textId="77777777" w:rsidR="00684617" w:rsidRPr="00B94003" w:rsidRDefault="00684617" w:rsidP="00684617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D88F294" w14:textId="77777777" w:rsidR="00684617" w:rsidRPr="00B94003" w:rsidRDefault="00684617" w:rsidP="00684617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9CED535" w14:textId="77777777" w:rsidR="00684617" w:rsidRPr="00B94003" w:rsidRDefault="00684617" w:rsidP="00684617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6ED629FE" w14:textId="77777777" w:rsidR="00684617" w:rsidRPr="00B94003" w:rsidRDefault="00684617" w:rsidP="00684617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2915EA03" w14:textId="77777777" w:rsidR="00684617" w:rsidRPr="00B94003" w:rsidRDefault="00684617" w:rsidP="00684617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4617" w:rsidRPr="00625E49" w14:paraId="25019E8E" w14:textId="77777777" w:rsidTr="00450CD2">
        <w:trPr>
          <w:trHeight w:val="397"/>
        </w:trPr>
        <w:tc>
          <w:tcPr>
            <w:tcW w:w="3260" w:type="dxa"/>
            <w:vAlign w:val="bottom"/>
          </w:tcPr>
          <w:p w14:paraId="68B97B9A" w14:textId="51834F83" w:rsidR="00684617" w:rsidRPr="00B5475F" w:rsidRDefault="00684617" w:rsidP="00684617">
            <w:pPr>
              <w:spacing w:line="240" w:lineRule="auto"/>
              <w:ind w:firstLine="349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 w:hint="cs"/>
                <w:sz w:val="28"/>
                <w:szCs w:val="28"/>
                <w:cs/>
              </w:rPr>
              <w:t>ที่ไม่อยู่ในความต้องการตลาด</w:t>
            </w:r>
          </w:p>
        </w:tc>
        <w:tc>
          <w:tcPr>
            <w:tcW w:w="1101" w:type="dxa"/>
            <w:vAlign w:val="bottom"/>
          </w:tcPr>
          <w:p w14:paraId="2EC7C34D" w14:textId="7B3DECF8" w:rsidR="00684617" w:rsidRPr="00B94003" w:rsidRDefault="00450CD2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0CD2">
              <w:rPr>
                <w:rFonts w:ascii="Angsana New" w:hAnsi="Angsana New"/>
                <w:sz w:val="28"/>
                <w:szCs w:val="28"/>
              </w:rPr>
              <w:t>60,916</w:t>
            </w:r>
          </w:p>
        </w:tc>
        <w:tc>
          <w:tcPr>
            <w:tcW w:w="283" w:type="dxa"/>
            <w:vAlign w:val="bottom"/>
          </w:tcPr>
          <w:p w14:paraId="409C1A38" w14:textId="77777777" w:rsidR="00684617" w:rsidRPr="00B94003" w:rsidRDefault="00684617" w:rsidP="0068461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FA6A77E" w14:textId="69C73EE8" w:rsidR="00684617" w:rsidRPr="00B5475F" w:rsidRDefault="00450CD2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  <w:vAlign w:val="bottom"/>
          </w:tcPr>
          <w:p w14:paraId="77745BBF" w14:textId="77777777" w:rsidR="00684617" w:rsidRPr="00B94003" w:rsidRDefault="00684617" w:rsidP="0068461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5F09976" w14:textId="0CF5DF41" w:rsidR="00684617" w:rsidRPr="00B94003" w:rsidRDefault="00450CD2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0CD2">
              <w:rPr>
                <w:rFonts w:ascii="Angsana New" w:hAnsi="Angsana New"/>
                <w:sz w:val="28"/>
                <w:szCs w:val="28"/>
              </w:rPr>
              <w:t>60,916</w:t>
            </w:r>
          </w:p>
        </w:tc>
        <w:tc>
          <w:tcPr>
            <w:tcW w:w="283" w:type="dxa"/>
            <w:vAlign w:val="bottom"/>
          </w:tcPr>
          <w:p w14:paraId="3A3C0D13" w14:textId="77777777" w:rsidR="00684617" w:rsidRPr="00B94003" w:rsidRDefault="00684617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CCE5723" w14:textId="1BC5416B" w:rsidR="00684617" w:rsidRPr="00B94003" w:rsidRDefault="00450CD2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  <w:vAlign w:val="bottom"/>
          </w:tcPr>
          <w:p w14:paraId="02F1AD44" w14:textId="77777777" w:rsidR="00684617" w:rsidRPr="00B94003" w:rsidRDefault="00684617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0C90AB20" w14:textId="467DF906" w:rsidR="00684617" w:rsidRPr="00B94003" w:rsidRDefault="00450CD2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0CD2">
              <w:rPr>
                <w:rFonts w:ascii="Angsana New" w:hAnsi="Angsana New"/>
                <w:sz w:val="28"/>
                <w:szCs w:val="28"/>
              </w:rPr>
              <w:t>60,916</w:t>
            </w:r>
          </w:p>
        </w:tc>
      </w:tr>
      <w:tr w:rsidR="00684617" w:rsidRPr="005764E7" w14:paraId="48C0AC5A" w14:textId="77777777" w:rsidTr="00450CD2">
        <w:trPr>
          <w:trHeight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3E1046EE" w14:textId="77777777" w:rsidR="00684617" w:rsidRPr="00B5475F" w:rsidRDefault="00684617" w:rsidP="0068461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7DED35" w14:textId="20D9EDF6" w:rsidR="00684617" w:rsidRPr="00CA3FD8" w:rsidRDefault="00450CD2" w:rsidP="00684617">
            <w:pPr>
              <w:tabs>
                <w:tab w:val="clear" w:pos="227"/>
              </w:tabs>
              <w:spacing w:line="240" w:lineRule="auto"/>
              <w:ind w:left="363" w:hanging="3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0CD2">
              <w:rPr>
                <w:rFonts w:ascii="Angsana New" w:hAnsi="Angsana New"/>
                <w:b/>
                <w:bCs/>
                <w:sz w:val="28"/>
                <w:szCs w:val="28"/>
              </w:rPr>
              <w:t>228,829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1CE71" w14:textId="77777777" w:rsidR="00684617" w:rsidRPr="00CA3FD8" w:rsidRDefault="00684617" w:rsidP="0068461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5983C5" w14:textId="1CB675BD" w:rsidR="00684617" w:rsidRPr="00B5475F" w:rsidRDefault="00450CD2" w:rsidP="0068461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0CD2">
              <w:rPr>
                <w:rFonts w:ascii="Angsana New" w:hAnsi="Angsana New"/>
                <w:b/>
                <w:bCs/>
                <w:sz w:val="28"/>
                <w:szCs w:val="28"/>
              </w:rPr>
              <w:t>167,913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0D152" w14:textId="77777777" w:rsidR="00684617" w:rsidRPr="00CA3FD8" w:rsidRDefault="00684617" w:rsidP="0068461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0AE577" w14:textId="32747062" w:rsidR="00684617" w:rsidRPr="00CA3FD8" w:rsidRDefault="00450CD2" w:rsidP="0068461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0CD2">
              <w:rPr>
                <w:rFonts w:ascii="Angsana New" w:hAnsi="Angsana New"/>
                <w:b/>
                <w:bCs/>
                <w:sz w:val="28"/>
                <w:szCs w:val="28"/>
              </w:rPr>
              <w:t>60,916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F120CA8" w14:textId="77777777" w:rsidR="00684617" w:rsidRPr="00CA3FD8" w:rsidRDefault="00684617" w:rsidP="0068461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7C3769" w14:textId="2AF58777" w:rsidR="00684617" w:rsidRPr="00B5475F" w:rsidRDefault="00450CD2" w:rsidP="00684617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266A1B2" w14:textId="77777777" w:rsidR="00684617" w:rsidRPr="00CA3FD8" w:rsidRDefault="00684617" w:rsidP="0068461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55E862" w14:textId="7410237C" w:rsidR="00684617" w:rsidRPr="00B5475F" w:rsidRDefault="00450CD2" w:rsidP="0068461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CD2">
              <w:rPr>
                <w:rFonts w:ascii="Angsana New" w:hAnsi="Angsana New"/>
                <w:sz w:val="28"/>
                <w:szCs w:val="28"/>
                <w:lang w:val="en-US"/>
              </w:rPr>
              <w:t>228,829</w:t>
            </w:r>
          </w:p>
        </w:tc>
      </w:tr>
    </w:tbl>
    <w:p w14:paraId="4F68BFD3" w14:textId="77777777" w:rsidR="008B7CDE" w:rsidRDefault="008B7CDE" w:rsidP="008B7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9EF3C1C" w14:textId="77777777" w:rsidR="00CA3FD8" w:rsidRPr="00B5475F" w:rsidRDefault="00CA3FD8" w:rsidP="008B7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  <w:cs/>
        </w:rPr>
      </w:pPr>
    </w:p>
    <w:p w14:paraId="1D4B3B94" w14:textId="13184D3B" w:rsidR="00CA3FD8" w:rsidRPr="008B7CDE" w:rsidRDefault="00CA3FD8" w:rsidP="008B7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963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152"/>
        <w:gridCol w:w="1101"/>
        <w:gridCol w:w="283"/>
        <w:gridCol w:w="993"/>
        <w:gridCol w:w="256"/>
        <w:gridCol w:w="1019"/>
        <w:gridCol w:w="283"/>
        <w:gridCol w:w="993"/>
        <w:gridCol w:w="257"/>
        <w:gridCol w:w="1302"/>
      </w:tblGrid>
      <w:tr w:rsidR="008B7CDE" w:rsidRPr="00625E49" w14:paraId="183A5187" w14:textId="77777777" w:rsidTr="00723840">
        <w:trPr>
          <w:trHeight w:val="397"/>
        </w:trPr>
        <w:tc>
          <w:tcPr>
            <w:tcW w:w="3152" w:type="dxa"/>
          </w:tcPr>
          <w:p w14:paraId="0093DDBE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7" w:type="dxa"/>
            <w:gridSpan w:val="9"/>
            <w:vAlign w:val="bottom"/>
          </w:tcPr>
          <w:p w14:paraId="43AE7E91" w14:textId="77777777" w:rsidR="008B7CDE" w:rsidRPr="00B5475F" w:rsidRDefault="008B7CDE" w:rsidP="002071FD">
            <w:pPr>
              <w:tabs>
                <w:tab w:val="left" w:pos="-245"/>
              </w:tabs>
              <w:spacing w:line="240" w:lineRule="auto"/>
              <w:ind w:left="363" w:right="-108" w:hanging="19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B7CDE" w:rsidRPr="00625E49" w14:paraId="0D23D11F" w14:textId="77777777" w:rsidTr="00723840">
        <w:trPr>
          <w:trHeight w:val="397"/>
        </w:trPr>
        <w:tc>
          <w:tcPr>
            <w:tcW w:w="3152" w:type="dxa"/>
          </w:tcPr>
          <w:p w14:paraId="1056669D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7" w:type="dxa"/>
            <w:gridSpan w:val="9"/>
            <w:tcBorders>
              <w:top w:val="single" w:sz="4" w:space="0" w:color="auto"/>
            </w:tcBorders>
            <w:vAlign w:val="bottom"/>
          </w:tcPr>
          <w:p w14:paraId="5DAB3BD9" w14:textId="77777777" w:rsidR="008B7CDE" w:rsidRPr="00EC5FC2" w:rsidRDefault="008B7CDE" w:rsidP="002071FD">
            <w:pPr>
              <w:tabs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B5475F">
              <w:rPr>
                <w:rFonts w:asciiTheme="majorBidi" w:hAnsiTheme="majorBidi"/>
                <w:sz w:val="28"/>
                <w:szCs w:val="28"/>
                <w:cs/>
              </w:rPr>
              <w:t>การเงินที่แสดงเงินลงทุนตามวิธีส่วนได้เสีย/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B5475F">
              <w:rPr>
                <w:rFonts w:asciiTheme="majorBidi" w:hAnsiTheme="maj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8B7CDE" w:rsidRPr="00625E49" w14:paraId="3D09094A" w14:textId="77777777" w:rsidTr="00723840">
        <w:trPr>
          <w:trHeight w:val="397"/>
        </w:trPr>
        <w:tc>
          <w:tcPr>
            <w:tcW w:w="3152" w:type="dxa"/>
          </w:tcPr>
          <w:p w14:paraId="321A4B35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7" w:type="dxa"/>
            <w:gridSpan w:val="9"/>
            <w:tcBorders>
              <w:top w:val="single" w:sz="4" w:space="0" w:color="auto"/>
            </w:tcBorders>
            <w:vAlign w:val="bottom"/>
          </w:tcPr>
          <w:p w14:paraId="35C40BE4" w14:textId="36B26213" w:rsidR="008B7CDE" w:rsidRPr="00B94003" w:rsidRDefault="008B7CDE" w:rsidP="002071FD">
            <w:pPr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C04A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5475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C04A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B6B01" w:rsidRPr="00456B38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</w:tr>
      <w:tr w:rsidR="008B7CDE" w:rsidRPr="00625E49" w14:paraId="1C95884C" w14:textId="77777777" w:rsidTr="00723840">
        <w:trPr>
          <w:trHeight w:val="397"/>
        </w:trPr>
        <w:tc>
          <w:tcPr>
            <w:tcW w:w="3152" w:type="dxa"/>
          </w:tcPr>
          <w:p w14:paraId="1EB61F19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4BD3B2EF" w14:textId="77777777" w:rsidR="008B7CDE" w:rsidRPr="00B5475F" w:rsidRDefault="008B7CDE" w:rsidP="002071FD">
            <w:pPr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3846527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932FA" w14:textId="77777777" w:rsidR="008B7CDE" w:rsidRPr="00B94003" w:rsidRDefault="008B7CDE" w:rsidP="002071FD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B7CDE" w:rsidRPr="00625E49" w14:paraId="068CD886" w14:textId="77777777" w:rsidTr="00723840">
        <w:trPr>
          <w:trHeight w:val="397"/>
        </w:trPr>
        <w:tc>
          <w:tcPr>
            <w:tcW w:w="3152" w:type="dxa"/>
            <w:vAlign w:val="center"/>
          </w:tcPr>
          <w:p w14:paraId="2F9A9F88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59E6E8AA" w14:textId="77777777" w:rsidR="008B7CDE" w:rsidRPr="00B5475F" w:rsidRDefault="008B7CDE" w:rsidP="002071FD">
            <w:pPr>
              <w:spacing w:line="240" w:lineRule="auto"/>
              <w:ind w:left="-103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0A78ADCF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2B08ED4" w14:textId="77777777" w:rsidR="008B7CDE" w:rsidRPr="00B5475F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6" w:type="dxa"/>
            <w:vAlign w:val="bottom"/>
          </w:tcPr>
          <w:p w14:paraId="5A64306F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50A2EEDC" w14:textId="77777777" w:rsidR="008B7CDE" w:rsidRPr="00B94003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47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15B25447" w14:textId="77777777" w:rsidR="008B7CDE" w:rsidRPr="00B94003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557DFE9" w14:textId="77777777" w:rsidR="008B7CDE" w:rsidRPr="00B94003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47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7" w:type="dxa"/>
            <w:vAlign w:val="bottom"/>
          </w:tcPr>
          <w:p w14:paraId="4735EFB8" w14:textId="77777777" w:rsidR="008B7CDE" w:rsidRPr="00B94003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7B3A4C44" w14:textId="77777777" w:rsidR="008B7CDE" w:rsidRPr="00B5475F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475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B7CDE" w:rsidRPr="00625E49" w14:paraId="527F19FA" w14:textId="77777777" w:rsidTr="00723840">
        <w:trPr>
          <w:trHeight w:val="397"/>
        </w:trPr>
        <w:tc>
          <w:tcPr>
            <w:tcW w:w="3152" w:type="dxa"/>
            <w:vAlign w:val="bottom"/>
          </w:tcPr>
          <w:p w14:paraId="645B3E0E" w14:textId="77777777" w:rsidR="008B7CDE" w:rsidRPr="00B94003" w:rsidRDefault="008B7CDE" w:rsidP="00723840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1B6893D4" w14:textId="77777777" w:rsidR="008B7CDE" w:rsidRPr="00B94003" w:rsidRDefault="008B7CDE" w:rsidP="002071F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5FBDF58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AB3F6B3" w14:textId="77777777" w:rsidR="008B7CDE" w:rsidRPr="00B5475F" w:rsidRDefault="008B7CDE" w:rsidP="002071FD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650C3905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20F468BC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B62A7B2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2C848BA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089B0B73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3F12E244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7CDE" w:rsidRPr="00625E49" w14:paraId="113202E9" w14:textId="77777777" w:rsidTr="00723840">
        <w:trPr>
          <w:trHeight w:val="397"/>
        </w:trPr>
        <w:tc>
          <w:tcPr>
            <w:tcW w:w="3152" w:type="dxa"/>
            <w:vAlign w:val="bottom"/>
          </w:tcPr>
          <w:p w14:paraId="71146C66" w14:textId="77777777" w:rsidR="008B7CDE" w:rsidRPr="00B5475F" w:rsidRDefault="008B7CDE" w:rsidP="002071F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101" w:type="dxa"/>
            <w:vAlign w:val="bottom"/>
          </w:tcPr>
          <w:p w14:paraId="378F8A6E" w14:textId="77777777" w:rsidR="008B7CDE" w:rsidRPr="00B94003" w:rsidRDefault="008B7CDE" w:rsidP="002071F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8BE5DBA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A1E7226" w14:textId="77777777" w:rsidR="008B7CDE" w:rsidRPr="00B5475F" w:rsidRDefault="008B7CDE" w:rsidP="002071FD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5D0E03E1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7DB7B40A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B82D3A7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4FE766D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2111F563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48FF9CDF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7CDE" w:rsidRPr="00625E49" w14:paraId="1CBEAB3F" w14:textId="77777777" w:rsidTr="00723840">
        <w:trPr>
          <w:trHeight w:val="397"/>
        </w:trPr>
        <w:tc>
          <w:tcPr>
            <w:tcW w:w="3152" w:type="dxa"/>
            <w:vAlign w:val="bottom"/>
          </w:tcPr>
          <w:p w14:paraId="46A66DB3" w14:textId="77777777" w:rsidR="008B7CDE" w:rsidRPr="00B5475F" w:rsidRDefault="008B7CDE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ด้วยมูลค่ายุติธรรมผ่านกำไร</w:t>
            </w:r>
          </w:p>
        </w:tc>
        <w:tc>
          <w:tcPr>
            <w:tcW w:w="1101" w:type="dxa"/>
            <w:vAlign w:val="bottom"/>
          </w:tcPr>
          <w:p w14:paraId="79CB49AF" w14:textId="77777777" w:rsidR="008B7CDE" w:rsidRPr="00B94003" w:rsidRDefault="008B7CDE" w:rsidP="002071F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6D6C0BA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7AC66AD" w14:textId="77777777" w:rsidR="008B7CDE" w:rsidRPr="00B5475F" w:rsidRDefault="008B7CDE" w:rsidP="002071FD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2BEBE326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375FCA7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06A4FF6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98A5A2B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4BB2209A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0B998CE4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7CDE" w:rsidRPr="00625E49" w14:paraId="177F91DB" w14:textId="77777777" w:rsidTr="00723840">
        <w:trPr>
          <w:trHeight w:val="397"/>
        </w:trPr>
        <w:tc>
          <w:tcPr>
            <w:tcW w:w="3152" w:type="dxa"/>
            <w:vAlign w:val="bottom"/>
          </w:tcPr>
          <w:p w14:paraId="59BC4E00" w14:textId="4115CEC2" w:rsidR="008B7CDE" w:rsidRPr="00B5475F" w:rsidRDefault="008B7CDE" w:rsidP="002071FD">
            <w:pPr>
              <w:tabs>
                <w:tab w:val="clear" w:pos="680"/>
                <w:tab w:val="left" w:pos="743"/>
              </w:tabs>
              <w:spacing w:line="240" w:lineRule="auto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  <w:r w:rsidR="0093353A" w:rsidRPr="00B547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3353A" w:rsidRPr="00B5475F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3353A">
              <w:rPr>
                <w:rFonts w:ascii="Angsana New" w:hAnsi="Angsana New"/>
                <w:sz w:val="28"/>
                <w:szCs w:val="28"/>
              </w:rPr>
              <w:t>FVOCI</w:t>
            </w:r>
            <w:r w:rsidR="0093353A" w:rsidRPr="0002712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01" w:type="dxa"/>
            <w:vAlign w:val="bottom"/>
          </w:tcPr>
          <w:p w14:paraId="28094618" w14:textId="77777777" w:rsidR="008B7CDE" w:rsidRPr="00B94003" w:rsidRDefault="008B7CDE" w:rsidP="002071F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6D2D65F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176B135" w14:textId="77777777" w:rsidR="008B7CDE" w:rsidRPr="00B5475F" w:rsidRDefault="008B7CDE" w:rsidP="002071FD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21792F06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10DBAD1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6C4C243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55D521F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68241134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4AB4DC98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7CDE" w:rsidRPr="00625E49" w14:paraId="2963B7D3" w14:textId="77777777" w:rsidTr="00723840">
        <w:trPr>
          <w:trHeight w:val="397"/>
        </w:trPr>
        <w:tc>
          <w:tcPr>
            <w:tcW w:w="3152" w:type="dxa"/>
            <w:vAlign w:val="bottom"/>
          </w:tcPr>
          <w:p w14:paraId="140B41D9" w14:textId="25C4D239" w:rsidR="008B7CDE" w:rsidRPr="00B5475F" w:rsidRDefault="0093353A" w:rsidP="002071F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ตราสารทุน - </w:t>
            </w:r>
            <w:r w:rsidRPr="00B5475F">
              <w:rPr>
                <w:rFonts w:ascii="Angsana New" w:hAnsi="Angsana New" w:hint="cs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01" w:type="dxa"/>
            <w:vAlign w:val="bottom"/>
          </w:tcPr>
          <w:p w14:paraId="0EE9D9A8" w14:textId="77777777" w:rsidR="008B7CDE" w:rsidRPr="00B94003" w:rsidRDefault="008B7CDE" w:rsidP="002071F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C4FC1DF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ACD588F" w14:textId="77777777" w:rsidR="008B7CDE" w:rsidRPr="00B5475F" w:rsidRDefault="008B7CDE" w:rsidP="002071FD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12CB49E8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BDF0899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6599BB7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6B795EB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0BFF3B6E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5997A361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53A" w:rsidRPr="00625E49" w14:paraId="3E1DA7CB" w14:textId="77777777" w:rsidTr="00723840">
        <w:trPr>
          <w:trHeight w:val="397"/>
        </w:trPr>
        <w:tc>
          <w:tcPr>
            <w:tcW w:w="3152" w:type="dxa"/>
            <w:vAlign w:val="bottom"/>
          </w:tcPr>
          <w:p w14:paraId="73A73D54" w14:textId="2818B698" w:rsidR="0093353A" w:rsidRPr="00B5475F" w:rsidRDefault="0093353A" w:rsidP="0093353A">
            <w:pPr>
              <w:spacing w:line="240" w:lineRule="auto"/>
              <w:ind w:firstLine="349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 w:hint="cs"/>
                <w:sz w:val="28"/>
                <w:szCs w:val="28"/>
                <w:cs/>
              </w:rPr>
              <w:t>จดทะเบียนในตลาดหลักทรัพย์</w:t>
            </w:r>
          </w:p>
        </w:tc>
        <w:tc>
          <w:tcPr>
            <w:tcW w:w="1101" w:type="dxa"/>
            <w:vAlign w:val="bottom"/>
          </w:tcPr>
          <w:p w14:paraId="71E8A26B" w14:textId="01BC746B" w:rsidR="0093353A" w:rsidRPr="00B94003" w:rsidRDefault="0093353A" w:rsidP="002071F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53A">
              <w:rPr>
                <w:rFonts w:ascii="Angsana New" w:hAnsi="Angsana New"/>
                <w:sz w:val="28"/>
                <w:szCs w:val="28"/>
              </w:rPr>
              <w:t>168,949</w:t>
            </w:r>
          </w:p>
        </w:tc>
        <w:tc>
          <w:tcPr>
            <w:tcW w:w="283" w:type="dxa"/>
            <w:vAlign w:val="bottom"/>
          </w:tcPr>
          <w:p w14:paraId="04ABDA16" w14:textId="77777777" w:rsidR="0093353A" w:rsidRPr="00B94003" w:rsidRDefault="0093353A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FDA312B" w14:textId="350A5BFF" w:rsidR="0093353A" w:rsidRPr="00B5475F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353A">
              <w:rPr>
                <w:rFonts w:ascii="Angsana New" w:hAnsi="Angsana New"/>
                <w:sz w:val="28"/>
                <w:szCs w:val="28"/>
              </w:rPr>
              <w:t>168,949</w:t>
            </w:r>
          </w:p>
        </w:tc>
        <w:tc>
          <w:tcPr>
            <w:tcW w:w="256" w:type="dxa"/>
            <w:vAlign w:val="bottom"/>
          </w:tcPr>
          <w:p w14:paraId="009D1AC9" w14:textId="77777777" w:rsidR="0093353A" w:rsidRPr="00B94003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26195488" w14:textId="2E63EA0B" w:rsidR="0093353A" w:rsidRPr="00B94003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34CCB223" w14:textId="77777777" w:rsidR="0093353A" w:rsidRPr="00B94003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BDAA7B2" w14:textId="3897570E" w:rsidR="0093353A" w:rsidRPr="00B94003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  <w:vAlign w:val="bottom"/>
          </w:tcPr>
          <w:p w14:paraId="7E60119E" w14:textId="77777777" w:rsidR="0093353A" w:rsidRPr="00B94003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4690DA90" w14:textId="13F72C8D" w:rsidR="0093353A" w:rsidRPr="00B94003" w:rsidRDefault="0093353A" w:rsidP="0072384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53A">
              <w:rPr>
                <w:rFonts w:ascii="Angsana New" w:hAnsi="Angsana New"/>
                <w:sz w:val="28"/>
                <w:szCs w:val="28"/>
              </w:rPr>
              <w:t>168,949</w:t>
            </w:r>
          </w:p>
        </w:tc>
      </w:tr>
      <w:tr w:rsidR="0093353A" w:rsidRPr="00625E49" w14:paraId="00F149D2" w14:textId="77777777" w:rsidTr="00723840">
        <w:trPr>
          <w:trHeight w:val="397"/>
        </w:trPr>
        <w:tc>
          <w:tcPr>
            <w:tcW w:w="3152" w:type="dxa"/>
            <w:vAlign w:val="bottom"/>
          </w:tcPr>
          <w:p w14:paraId="48E01A8E" w14:textId="78CFD2B2" w:rsidR="0093353A" w:rsidRPr="00B5475F" w:rsidRDefault="0093353A" w:rsidP="0093353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ตราสารทุน - </w:t>
            </w:r>
            <w:r w:rsidRPr="00B5475F">
              <w:rPr>
                <w:rFonts w:ascii="Angsana New" w:hAnsi="Angsana New" w:hint="cs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01" w:type="dxa"/>
            <w:vAlign w:val="bottom"/>
          </w:tcPr>
          <w:p w14:paraId="58678470" w14:textId="77777777" w:rsidR="0093353A" w:rsidRPr="00B94003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650A823" w14:textId="77777777" w:rsidR="0093353A" w:rsidRPr="00B94003" w:rsidRDefault="0093353A" w:rsidP="0093353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F4F0C53" w14:textId="77777777" w:rsidR="0093353A" w:rsidRPr="00B5475F" w:rsidRDefault="0093353A" w:rsidP="0093353A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06989C2E" w14:textId="77777777" w:rsidR="0093353A" w:rsidRPr="00B94003" w:rsidRDefault="0093353A" w:rsidP="0093353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27AC43E4" w14:textId="77777777" w:rsidR="0093353A" w:rsidRPr="00B94003" w:rsidRDefault="0093353A" w:rsidP="0093353A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6B537A1" w14:textId="77777777" w:rsidR="0093353A" w:rsidRPr="00B94003" w:rsidRDefault="0093353A" w:rsidP="0093353A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123DF00" w14:textId="77777777" w:rsidR="0093353A" w:rsidRPr="00B94003" w:rsidRDefault="0093353A" w:rsidP="0093353A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182ECFBB" w14:textId="77777777" w:rsidR="0093353A" w:rsidRPr="00B94003" w:rsidRDefault="0093353A" w:rsidP="0093353A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56E3EC69" w14:textId="77777777" w:rsidR="0093353A" w:rsidRPr="00B94003" w:rsidRDefault="0093353A" w:rsidP="0093353A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53A" w:rsidRPr="00625E49" w14:paraId="451E00AC" w14:textId="77777777" w:rsidTr="00723840">
        <w:trPr>
          <w:trHeight w:val="397"/>
        </w:trPr>
        <w:tc>
          <w:tcPr>
            <w:tcW w:w="3152" w:type="dxa"/>
            <w:vAlign w:val="bottom"/>
          </w:tcPr>
          <w:p w14:paraId="60E16E11" w14:textId="0D905218" w:rsidR="0093353A" w:rsidRPr="00B5475F" w:rsidRDefault="0093353A" w:rsidP="0093353A">
            <w:pPr>
              <w:spacing w:line="240" w:lineRule="auto"/>
              <w:ind w:firstLine="349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 w:hint="cs"/>
                <w:sz w:val="28"/>
                <w:szCs w:val="28"/>
                <w:cs/>
              </w:rPr>
              <w:t>ที่ไม่อยู่ในความต้องการตลาด</w:t>
            </w:r>
          </w:p>
        </w:tc>
        <w:tc>
          <w:tcPr>
            <w:tcW w:w="1101" w:type="dxa"/>
            <w:vAlign w:val="bottom"/>
          </w:tcPr>
          <w:p w14:paraId="43487CD5" w14:textId="22A88292" w:rsidR="0093353A" w:rsidRPr="00B94003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53A">
              <w:rPr>
                <w:rFonts w:ascii="Angsana New" w:hAnsi="Angsana New"/>
                <w:sz w:val="28"/>
                <w:szCs w:val="28"/>
              </w:rPr>
              <w:t>60,916</w:t>
            </w:r>
          </w:p>
        </w:tc>
        <w:tc>
          <w:tcPr>
            <w:tcW w:w="283" w:type="dxa"/>
            <w:vAlign w:val="bottom"/>
          </w:tcPr>
          <w:p w14:paraId="4EE9DE7B" w14:textId="77777777" w:rsidR="0093353A" w:rsidRPr="00B94003" w:rsidRDefault="0093353A" w:rsidP="0093353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D08EC1F" w14:textId="266D39E5" w:rsidR="0093353A" w:rsidRPr="00B5475F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  <w:vAlign w:val="bottom"/>
          </w:tcPr>
          <w:p w14:paraId="5A57607D" w14:textId="77777777" w:rsidR="0093353A" w:rsidRPr="00B94003" w:rsidRDefault="0093353A" w:rsidP="0093353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651D85BB" w14:textId="60A21321" w:rsidR="0093353A" w:rsidRPr="00B94003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53A">
              <w:rPr>
                <w:rFonts w:ascii="Angsana New" w:hAnsi="Angsana New"/>
                <w:sz w:val="28"/>
                <w:szCs w:val="28"/>
              </w:rPr>
              <w:t>60,916</w:t>
            </w:r>
          </w:p>
        </w:tc>
        <w:tc>
          <w:tcPr>
            <w:tcW w:w="283" w:type="dxa"/>
            <w:vAlign w:val="bottom"/>
          </w:tcPr>
          <w:p w14:paraId="38A04D79" w14:textId="77777777" w:rsidR="0093353A" w:rsidRPr="00B94003" w:rsidRDefault="0093353A" w:rsidP="0093353A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8C8DC11" w14:textId="66984F73" w:rsidR="0093353A" w:rsidRPr="00B94003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  <w:vAlign w:val="bottom"/>
          </w:tcPr>
          <w:p w14:paraId="4CAF7275" w14:textId="77777777" w:rsidR="0093353A" w:rsidRPr="00B94003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01C6DD22" w14:textId="56F8C4F8" w:rsidR="0093353A" w:rsidRPr="00B94003" w:rsidRDefault="0093353A" w:rsidP="0072384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53A">
              <w:rPr>
                <w:rFonts w:ascii="Angsana New" w:hAnsi="Angsana New"/>
                <w:sz w:val="28"/>
                <w:szCs w:val="28"/>
              </w:rPr>
              <w:t>60,916</w:t>
            </w:r>
          </w:p>
        </w:tc>
      </w:tr>
      <w:tr w:rsidR="0093353A" w:rsidRPr="005764E7" w14:paraId="72D29734" w14:textId="77777777" w:rsidTr="00723840">
        <w:trPr>
          <w:trHeight w:val="397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</w:tcPr>
          <w:p w14:paraId="0B05EAF5" w14:textId="77777777" w:rsidR="0093353A" w:rsidRPr="00B5475F" w:rsidRDefault="0093353A" w:rsidP="0093353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138221" w14:textId="1F0BF02B" w:rsidR="0093353A" w:rsidRPr="006D7D97" w:rsidRDefault="0093353A" w:rsidP="0093353A">
            <w:pPr>
              <w:tabs>
                <w:tab w:val="clear" w:pos="227"/>
              </w:tabs>
              <w:spacing w:line="240" w:lineRule="auto"/>
              <w:ind w:left="363" w:hanging="3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229,865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436FA" w14:textId="77777777" w:rsidR="0093353A" w:rsidRPr="006D7D97" w:rsidRDefault="0093353A" w:rsidP="0093353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6E12ED" w14:textId="0920D11C" w:rsidR="0093353A" w:rsidRPr="00B5475F" w:rsidRDefault="0093353A" w:rsidP="0093353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168,949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8DC8C" w14:textId="77777777" w:rsidR="0093353A" w:rsidRPr="006D7D97" w:rsidRDefault="0093353A" w:rsidP="0093353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91C784" w14:textId="48EFFE1A" w:rsidR="0093353A" w:rsidRPr="006D7D97" w:rsidRDefault="0093353A" w:rsidP="0093353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60,916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F9FF8EF" w14:textId="77777777" w:rsidR="0093353A" w:rsidRPr="006D7D97" w:rsidRDefault="0093353A" w:rsidP="0093353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1DA479" w14:textId="627B67AE" w:rsidR="0093353A" w:rsidRPr="00B5475F" w:rsidRDefault="0093353A" w:rsidP="0093353A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173B598D" w14:textId="77777777" w:rsidR="0093353A" w:rsidRPr="006D7D97" w:rsidRDefault="0093353A" w:rsidP="0093353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E73469" w14:textId="08C54013" w:rsidR="0093353A" w:rsidRPr="00B5475F" w:rsidRDefault="0093353A" w:rsidP="0093353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229,865</w:t>
            </w:r>
          </w:p>
        </w:tc>
      </w:tr>
    </w:tbl>
    <w:p w14:paraId="13FF97C9" w14:textId="77777777" w:rsidR="008B7CDE" w:rsidRDefault="008B7CDE" w:rsidP="008B7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51"/>
        <w:rPr>
          <w:rFonts w:ascii="Angsana New" w:hAnsi="Angsana New"/>
          <w:sz w:val="28"/>
          <w:szCs w:val="28"/>
        </w:rPr>
      </w:pPr>
      <w:r w:rsidRPr="00B5475F">
        <w:rPr>
          <w:rFonts w:ascii="Angsana New" w:hAnsi="Angsana New"/>
          <w:sz w:val="28"/>
          <w:szCs w:val="28"/>
          <w:cs/>
        </w:rPr>
        <w:t xml:space="preserve">บริษัทไม่มีรายการโอนระหว่างระดับ </w:t>
      </w:r>
      <w:r w:rsidRPr="00CB2959">
        <w:rPr>
          <w:rFonts w:ascii="Angsana New" w:hAnsi="Angsana New"/>
          <w:sz w:val="28"/>
          <w:szCs w:val="28"/>
        </w:rPr>
        <w:t xml:space="preserve">1 </w:t>
      </w:r>
      <w:r w:rsidRPr="00B5475F">
        <w:rPr>
          <w:rFonts w:ascii="Angsana New" w:hAnsi="Angsana New"/>
          <w:sz w:val="28"/>
          <w:szCs w:val="28"/>
          <w:cs/>
        </w:rPr>
        <w:t xml:space="preserve">ระดับ </w:t>
      </w:r>
      <w:r w:rsidRPr="00CB2959">
        <w:rPr>
          <w:rFonts w:ascii="Angsana New" w:hAnsi="Angsana New"/>
          <w:sz w:val="28"/>
          <w:szCs w:val="28"/>
        </w:rPr>
        <w:t xml:space="preserve">2 </w:t>
      </w:r>
      <w:r w:rsidRPr="00B5475F">
        <w:rPr>
          <w:rFonts w:ascii="Angsana New" w:hAnsi="Angsana New"/>
          <w:sz w:val="28"/>
          <w:szCs w:val="28"/>
          <w:cs/>
        </w:rPr>
        <w:t xml:space="preserve">และระดับ </w:t>
      </w:r>
      <w:r w:rsidRPr="00CB2959">
        <w:rPr>
          <w:rFonts w:ascii="Angsana New" w:hAnsi="Angsana New"/>
          <w:sz w:val="28"/>
          <w:szCs w:val="28"/>
        </w:rPr>
        <w:t xml:space="preserve">3 </w:t>
      </w:r>
      <w:r w:rsidRPr="00B5475F">
        <w:rPr>
          <w:rFonts w:ascii="Angsana New" w:hAnsi="Angsana New"/>
          <w:sz w:val="28"/>
          <w:szCs w:val="28"/>
          <w:cs/>
        </w:rPr>
        <w:t>ของลำดับชั้นมูลค่ายุติธรรมในระหว่าง</w:t>
      </w:r>
      <w:r w:rsidRPr="00B5475F">
        <w:rPr>
          <w:rFonts w:ascii="Angsana New" w:hAnsi="Angsana New" w:hint="cs"/>
          <w:sz w:val="28"/>
          <w:szCs w:val="28"/>
          <w:cs/>
        </w:rPr>
        <w:t>งวด</w:t>
      </w:r>
    </w:p>
    <w:p w14:paraId="4F6EB117" w14:textId="77777777" w:rsidR="008B7CDE" w:rsidRPr="00B5475F" w:rsidRDefault="008B7CDE" w:rsidP="008B7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45"/>
        <w:rPr>
          <w:rFonts w:ascii="Angsana New" w:hAnsi="Angsana New"/>
          <w:sz w:val="28"/>
          <w:szCs w:val="28"/>
          <w:cs/>
        </w:rPr>
      </w:pPr>
      <w:r w:rsidRPr="00B5475F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502"/>
        <w:gridCol w:w="284"/>
        <w:gridCol w:w="4677"/>
      </w:tblGrid>
      <w:tr w:rsidR="008B7CDE" w:rsidRPr="002361B3" w14:paraId="17066E19" w14:textId="77777777" w:rsidTr="00DA0D9E">
        <w:trPr>
          <w:trHeight w:val="431"/>
        </w:trPr>
        <w:tc>
          <w:tcPr>
            <w:tcW w:w="4502" w:type="dxa"/>
            <w:tcBorders>
              <w:bottom w:val="single" w:sz="4" w:space="0" w:color="auto"/>
            </w:tcBorders>
          </w:tcPr>
          <w:p w14:paraId="648CAC99" w14:textId="77777777" w:rsidR="008B7CDE" w:rsidRPr="002361B3" w:rsidDel="00A37FCF" w:rsidRDefault="008B7CDE" w:rsidP="002071FD">
            <w:pPr>
              <w:suppressAutoHyphens/>
              <w:spacing w:line="240" w:lineRule="auto"/>
              <w:ind w:right="-108"/>
              <w:jc w:val="center"/>
              <w:rPr>
                <w:rFonts w:ascii="Angsana New" w:eastAsia="Angsana New" w:hAnsi="Angsana New"/>
                <w:b/>
                <w:bCs/>
                <w:color w:val="000000"/>
                <w:spacing w:val="-2"/>
                <w:sz w:val="28"/>
                <w:szCs w:val="28"/>
                <w:lang w:eastAsia="zh-CN"/>
              </w:rPr>
            </w:pPr>
            <w:r w:rsidRPr="00B5475F">
              <w:rPr>
                <w:rFonts w:ascii="Angsana New" w:eastAsia="Angsana New" w:hAnsi="Angsana New"/>
                <w:b/>
                <w:bCs/>
                <w:color w:val="000000"/>
                <w:spacing w:val="-2"/>
                <w:sz w:val="28"/>
                <w:szCs w:val="28"/>
                <w:cs/>
                <w:lang w:eastAsia="zh-CN"/>
              </w:rPr>
              <w:t>ประเภท</w:t>
            </w:r>
          </w:p>
        </w:tc>
        <w:tc>
          <w:tcPr>
            <w:tcW w:w="284" w:type="dxa"/>
          </w:tcPr>
          <w:p w14:paraId="03C66358" w14:textId="77777777" w:rsidR="008B7CDE" w:rsidRPr="00656B26" w:rsidRDefault="008B7CDE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6CDDE0D0" w14:textId="77777777" w:rsidR="008B7CDE" w:rsidRPr="00B5475F" w:rsidRDefault="008B7CDE" w:rsidP="002071FD">
            <w:pPr>
              <w:suppressAutoHyphens/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B5475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>เทคนิคการประเมินมูลค่า</w:t>
            </w:r>
          </w:p>
        </w:tc>
      </w:tr>
      <w:tr w:rsidR="008B7CDE" w:rsidRPr="002361B3" w14:paraId="0BED2F8A" w14:textId="77777777" w:rsidTr="00DA0D9E">
        <w:trPr>
          <w:trHeight w:val="355"/>
        </w:trPr>
        <w:tc>
          <w:tcPr>
            <w:tcW w:w="4502" w:type="dxa"/>
            <w:tcBorders>
              <w:top w:val="single" w:sz="4" w:space="0" w:color="auto"/>
            </w:tcBorders>
          </w:tcPr>
          <w:p w14:paraId="6CBA6329" w14:textId="77777777" w:rsidR="008B7CDE" w:rsidRDefault="008B7CDE" w:rsidP="002071FD">
            <w:pPr>
              <w:suppressAutoHyphens/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 - หลักทรัพย์จดทะเบียนในตลาด</w:t>
            </w:r>
          </w:p>
        </w:tc>
        <w:tc>
          <w:tcPr>
            <w:tcW w:w="284" w:type="dxa"/>
          </w:tcPr>
          <w:p w14:paraId="457B10EF" w14:textId="77777777" w:rsidR="008B7CDE" w:rsidRPr="00656B26" w:rsidRDefault="008B7CDE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72" w:right="27" w:hanging="142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  <w:vAlign w:val="bottom"/>
          </w:tcPr>
          <w:p w14:paraId="1D45702D" w14:textId="77777777" w:rsidR="008B7CDE" w:rsidRPr="00B5475F" w:rsidRDefault="008B7CDE" w:rsidP="00723840">
            <w:pPr>
              <w:tabs>
                <w:tab w:val="clear" w:pos="4451"/>
                <w:tab w:val="left" w:pos="4425"/>
              </w:tabs>
              <w:suppressAutoHyphens/>
              <w:spacing w:line="240" w:lineRule="auto"/>
              <w:ind w:left="172" w:right="27" w:hanging="142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B5475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ราคาเสนอซื้อครั้งสุดท้ายในตลาดหลักทรัพย์แห่งประเทศไทย</w:t>
            </w:r>
          </w:p>
        </w:tc>
      </w:tr>
      <w:tr w:rsidR="008B7CDE" w:rsidRPr="002361B3" w14:paraId="6E62C58F" w14:textId="77777777" w:rsidTr="00DA0D9E">
        <w:trPr>
          <w:trHeight w:val="307"/>
        </w:trPr>
        <w:tc>
          <w:tcPr>
            <w:tcW w:w="4502" w:type="dxa"/>
          </w:tcPr>
          <w:p w14:paraId="254575A9" w14:textId="77777777" w:rsidR="008B7CDE" w:rsidRPr="00656B26" w:rsidRDefault="008B7CDE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284" w:type="dxa"/>
          </w:tcPr>
          <w:p w14:paraId="74BF9488" w14:textId="77777777" w:rsidR="008B7CDE" w:rsidRPr="001444BC" w:rsidRDefault="008B7CDE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7" w:type="dxa"/>
          </w:tcPr>
          <w:p w14:paraId="74B211D3" w14:textId="77777777" w:rsidR="008B7CDE" w:rsidRPr="00B5475F" w:rsidRDefault="008B7CDE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5291A" w:rsidRPr="002361B3" w14:paraId="34ADE897" w14:textId="77777777" w:rsidTr="00DA0D9E">
        <w:trPr>
          <w:trHeight w:val="426"/>
        </w:trPr>
        <w:tc>
          <w:tcPr>
            <w:tcW w:w="4502" w:type="dxa"/>
          </w:tcPr>
          <w:p w14:paraId="5E41ED2B" w14:textId="02534053" w:rsidR="00A5291A" w:rsidRDefault="00A5291A" w:rsidP="00A5291A">
            <w:pPr>
              <w:suppressAutoHyphens/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 - หลักทรัพย์ที่ไม่อยู่ในความ</w:t>
            </w:r>
          </w:p>
        </w:tc>
        <w:tc>
          <w:tcPr>
            <w:tcW w:w="284" w:type="dxa"/>
          </w:tcPr>
          <w:p w14:paraId="22346BF5" w14:textId="77777777" w:rsidR="00A5291A" w:rsidRPr="00656B26" w:rsidRDefault="00A5291A" w:rsidP="00A52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</w:tcPr>
          <w:p w14:paraId="501E479B" w14:textId="375321DE" w:rsidR="00A5291A" w:rsidRPr="00625E49" w:rsidRDefault="00A5291A" w:rsidP="00A5291A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lang w:eastAsia="zh-CN"/>
              </w:rPr>
            </w:pPr>
            <w:r w:rsidRPr="00B5475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ประเมินมูลค่าโดยใช้แผนธุรกิจร่วมกับการประเมินสภาพ</w:t>
            </w:r>
          </w:p>
        </w:tc>
      </w:tr>
      <w:tr w:rsidR="00A5291A" w:rsidRPr="002361B3" w14:paraId="61F9C737" w14:textId="77777777" w:rsidTr="00DA0D9E">
        <w:trPr>
          <w:trHeight w:val="277"/>
        </w:trPr>
        <w:tc>
          <w:tcPr>
            <w:tcW w:w="4502" w:type="dxa"/>
          </w:tcPr>
          <w:p w14:paraId="0EC0B62F" w14:textId="4ED767D3" w:rsidR="00A5291A" w:rsidRPr="00656B26" w:rsidRDefault="00A5291A" w:rsidP="00A5291A">
            <w:pPr>
              <w:suppressAutoHyphens/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ต้องการตลาด</w:t>
            </w:r>
          </w:p>
        </w:tc>
        <w:tc>
          <w:tcPr>
            <w:tcW w:w="284" w:type="dxa"/>
          </w:tcPr>
          <w:p w14:paraId="1219EDF0" w14:textId="77777777" w:rsidR="00A5291A" w:rsidRPr="00656B26" w:rsidRDefault="00A5291A" w:rsidP="00A52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</w:tcPr>
          <w:p w14:paraId="07C9C0E5" w14:textId="0B47071C" w:rsidR="00A5291A" w:rsidRPr="00B5475F" w:rsidRDefault="00A5291A" w:rsidP="00A5291A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B5475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ปัจจุบันของตลาดโดยใช้วิธีคิดลดมูลค่าปัจจุบันสุทธิของ</w:t>
            </w:r>
          </w:p>
        </w:tc>
      </w:tr>
      <w:tr w:rsidR="00A5291A" w:rsidRPr="002361B3" w14:paraId="0DC01215" w14:textId="77777777" w:rsidTr="00DA0D9E">
        <w:trPr>
          <w:trHeight w:val="277"/>
        </w:trPr>
        <w:tc>
          <w:tcPr>
            <w:tcW w:w="4502" w:type="dxa"/>
          </w:tcPr>
          <w:p w14:paraId="4F8DA276" w14:textId="77777777" w:rsidR="00A5291A" w:rsidRPr="00FD45CA" w:rsidRDefault="00A5291A" w:rsidP="00A5291A">
            <w:pPr>
              <w:suppressAutoHyphens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79E5D2A" w14:textId="77777777" w:rsidR="00A5291A" w:rsidRPr="00656B26" w:rsidRDefault="00A5291A" w:rsidP="00A52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</w:tcPr>
          <w:p w14:paraId="6168D4FF" w14:textId="3EE87F42" w:rsidR="00A5291A" w:rsidRPr="00B5475F" w:rsidRDefault="00A5291A" w:rsidP="00A5291A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B5475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กระแสเงินสด</w:t>
            </w:r>
          </w:p>
        </w:tc>
      </w:tr>
    </w:tbl>
    <w:p w14:paraId="33563692" w14:textId="59169B54" w:rsidR="0093353A" w:rsidRDefault="0093353A" w:rsidP="0093353A">
      <w:pPr>
        <w:pStyle w:val="a9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rPr>
          <w:rFonts w:ascii="Angsana New" w:hAnsi="Angsana New"/>
          <w:sz w:val="28"/>
          <w:szCs w:val="28"/>
        </w:rPr>
      </w:pPr>
    </w:p>
    <w:p w14:paraId="5351C7D2" w14:textId="334DE2FF" w:rsidR="0093353A" w:rsidRDefault="0093353A" w:rsidP="0093353A"/>
    <w:p w14:paraId="4E0A28D4" w14:textId="4BD96300" w:rsidR="0093353A" w:rsidRDefault="0093353A" w:rsidP="0093353A"/>
    <w:p w14:paraId="6DB7D39C" w14:textId="6343F6C4" w:rsidR="0093353A" w:rsidRDefault="0093353A" w:rsidP="0093353A"/>
    <w:p w14:paraId="415EA25B" w14:textId="20D27719" w:rsidR="0093353A" w:rsidRDefault="0093353A" w:rsidP="0093353A"/>
    <w:p w14:paraId="452FD0B3" w14:textId="2C00DE38" w:rsidR="0093353A" w:rsidRDefault="0093353A" w:rsidP="0093353A"/>
    <w:p w14:paraId="3859CA7C" w14:textId="1BD26DB6" w:rsidR="0093353A" w:rsidRDefault="0093353A" w:rsidP="0093353A"/>
    <w:p w14:paraId="72C79CC8" w14:textId="1AE9CF47" w:rsidR="0093353A" w:rsidRDefault="0093353A" w:rsidP="0093353A"/>
    <w:p w14:paraId="16C186E6" w14:textId="64933DCB" w:rsidR="0093353A" w:rsidRDefault="0093353A" w:rsidP="0093353A"/>
    <w:p w14:paraId="7FB6825D" w14:textId="183FF2BA" w:rsidR="0093353A" w:rsidRDefault="0093353A" w:rsidP="0093353A"/>
    <w:p w14:paraId="684F9A91" w14:textId="77777777" w:rsidR="0093353A" w:rsidRPr="0093353A" w:rsidRDefault="0093353A" w:rsidP="0093353A"/>
    <w:p w14:paraId="5D7B39F8" w14:textId="53CE7B1F" w:rsidR="00F50AAB" w:rsidRPr="00B5475F" w:rsidRDefault="00F50AAB" w:rsidP="00EB3984">
      <w:pPr>
        <w:pStyle w:val="a9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  <w:cs/>
        </w:rPr>
      </w:pPr>
      <w:r w:rsidRPr="00B5475F">
        <w:rPr>
          <w:rFonts w:ascii="Angsana New" w:hAnsi="Angsana New"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720EA948" w14:textId="58AF83BD" w:rsidR="006C30FE" w:rsidRPr="00EC32B4" w:rsidRDefault="006C30FE" w:rsidP="00C806DD">
      <w:pPr>
        <w:pStyle w:val="afd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B5475F">
        <w:rPr>
          <w:rFonts w:asciiTheme="majorBidi" w:hAnsiTheme="majorBidi"/>
          <w:b/>
          <w:bCs/>
          <w:sz w:val="28"/>
          <w:szCs w:val="28"/>
          <w:cs/>
        </w:rPr>
        <w:t>ภาระผูกพัน</w:t>
      </w:r>
      <w:r w:rsidRPr="00B5475F">
        <w:rPr>
          <w:rFonts w:asciiTheme="majorBidi" w:hAnsiTheme="majorBidi" w:hint="cs"/>
          <w:b/>
          <w:bCs/>
          <w:sz w:val="28"/>
          <w:szCs w:val="28"/>
          <w:cs/>
        </w:rPr>
        <w:t>ที่เกี่ยวกับรายจ่ายฝ่ายทุน</w:t>
      </w: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082"/>
        <w:gridCol w:w="283"/>
        <w:gridCol w:w="880"/>
        <w:gridCol w:w="3827"/>
      </w:tblGrid>
      <w:tr w:rsidR="006C30FE" w:rsidRPr="00D566CF" w14:paraId="42AEAE6A" w14:textId="77777777" w:rsidTr="00723840">
        <w:trPr>
          <w:trHeight w:val="408"/>
        </w:trPr>
        <w:tc>
          <w:tcPr>
            <w:tcW w:w="4082" w:type="dxa"/>
          </w:tcPr>
          <w:p w14:paraId="7B0DE36B" w14:textId="77777777" w:rsidR="006C30FE" w:rsidRPr="00D566CF" w:rsidRDefault="006C30FE" w:rsidP="00806FF0">
            <w:pPr>
              <w:pStyle w:val="12"/>
              <w:widowControl/>
              <w:ind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3" w:type="dxa"/>
          </w:tcPr>
          <w:p w14:paraId="5EDA6E8A" w14:textId="77777777" w:rsidR="006C30FE" w:rsidRPr="00D566CF" w:rsidRDefault="006C30FE" w:rsidP="00806FF0">
            <w:pPr>
              <w:pStyle w:val="34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14:paraId="7CCF88E8" w14:textId="77777777" w:rsidR="006C30FE" w:rsidRPr="00D566CF" w:rsidRDefault="006C30FE" w:rsidP="00806FF0">
            <w:pPr>
              <w:pStyle w:val="34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vAlign w:val="bottom"/>
          </w:tcPr>
          <w:p w14:paraId="40C4383F" w14:textId="77777777" w:rsidR="006C30FE" w:rsidRPr="00B5475F" w:rsidRDefault="006C30FE" w:rsidP="003A707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C30FE" w:rsidRPr="00D566CF" w14:paraId="4B45F8AE" w14:textId="77777777" w:rsidTr="00723840">
        <w:trPr>
          <w:trHeight w:val="408"/>
        </w:trPr>
        <w:tc>
          <w:tcPr>
            <w:tcW w:w="4082" w:type="dxa"/>
            <w:vAlign w:val="center"/>
          </w:tcPr>
          <w:p w14:paraId="4265F711" w14:textId="77777777" w:rsidR="006C30FE" w:rsidRPr="00D566CF" w:rsidRDefault="006C30FE" w:rsidP="006C30FE">
            <w:pPr>
              <w:tabs>
                <w:tab w:val="left" w:pos="318"/>
              </w:tabs>
              <w:spacing w:line="240" w:lineRule="auto"/>
              <w:ind w:left="71" w:right="32" w:hanging="1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5CC429DB" w14:textId="77777777" w:rsidR="006C30FE" w:rsidRPr="00B5475F" w:rsidRDefault="006C30FE" w:rsidP="00806FF0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14:paraId="6C8698DD" w14:textId="77777777" w:rsidR="006C30FE" w:rsidRPr="00D566CF" w:rsidRDefault="006C30FE" w:rsidP="00806FF0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vAlign w:val="bottom"/>
          </w:tcPr>
          <w:p w14:paraId="02A33C1E" w14:textId="77777777" w:rsidR="006C30FE" w:rsidRPr="00D566CF" w:rsidRDefault="006C30FE" w:rsidP="00806FF0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6C30FE" w:rsidRPr="00D566CF" w14:paraId="2F5F453E" w14:textId="77777777" w:rsidTr="00723840">
        <w:trPr>
          <w:trHeight w:val="408"/>
        </w:trPr>
        <w:tc>
          <w:tcPr>
            <w:tcW w:w="4082" w:type="dxa"/>
            <w:vAlign w:val="center"/>
          </w:tcPr>
          <w:p w14:paraId="56620460" w14:textId="77777777" w:rsidR="006C30FE" w:rsidRPr="00D566CF" w:rsidRDefault="006C30FE" w:rsidP="00806FF0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094ECD91" w14:textId="77777777" w:rsidR="006C30FE" w:rsidRPr="00B5475F" w:rsidRDefault="006C30FE" w:rsidP="00806FF0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14:paraId="2F30DC5D" w14:textId="77777777" w:rsidR="006C30FE" w:rsidRPr="00D566CF" w:rsidRDefault="006C30FE" w:rsidP="00806FF0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vAlign w:val="bottom"/>
          </w:tcPr>
          <w:p w14:paraId="0082A778" w14:textId="77777777" w:rsidR="006C30FE" w:rsidRPr="00B5475F" w:rsidRDefault="006C30FE" w:rsidP="00806FF0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7074" w:rsidRPr="00D566CF" w14:paraId="5E546AED" w14:textId="77777777" w:rsidTr="00723840">
        <w:trPr>
          <w:trHeight w:val="408"/>
        </w:trPr>
        <w:tc>
          <w:tcPr>
            <w:tcW w:w="4082" w:type="dxa"/>
          </w:tcPr>
          <w:p w14:paraId="6FECAA17" w14:textId="77777777" w:rsidR="003A7074" w:rsidRPr="00D566CF" w:rsidRDefault="003A7074" w:rsidP="0080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5462319" w14:textId="77777777" w:rsidR="003A7074" w:rsidRPr="00B5475F" w:rsidRDefault="003A7074" w:rsidP="0080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14:paraId="4EBD61E7" w14:textId="77777777" w:rsidR="003A7074" w:rsidRPr="00D566CF" w:rsidRDefault="003A7074" w:rsidP="0080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1C35E" w14:textId="686A3414" w:rsidR="003A7074" w:rsidRPr="00B5475F" w:rsidRDefault="000D7832" w:rsidP="00806FF0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B5475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A7074" w:rsidRPr="00E50F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F3963" w:rsidRPr="00B5475F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3A7074" w:rsidRPr="00B5475F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3A7074" w:rsidRPr="00B547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A7074" w:rsidRPr="00E50F26">
              <w:rPr>
                <w:rFonts w:ascii="Angsana New" w:hAnsi="Angsana New"/>
                <w:sz w:val="28"/>
                <w:szCs w:val="28"/>
              </w:rPr>
              <w:t>256</w:t>
            </w:r>
            <w:r w:rsidR="003A7074" w:rsidRPr="00E50F26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3A7074" w:rsidRPr="00D566CF" w14:paraId="4297609B" w14:textId="77777777" w:rsidTr="00723840">
        <w:trPr>
          <w:trHeight w:val="408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6FC08" w14:textId="16788279" w:rsidR="003A7074" w:rsidRPr="00B5475F" w:rsidRDefault="003A7074" w:rsidP="0072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3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4FBB5D" w14:textId="77777777" w:rsidR="003A7074" w:rsidRPr="00D566CF" w:rsidRDefault="003A7074" w:rsidP="0080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5BD3AD4F" w14:textId="77777777" w:rsidR="003A7074" w:rsidRPr="00D566CF" w:rsidRDefault="003A7074" w:rsidP="0080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AC9753" w14:textId="2BEBF104" w:rsidR="003A7074" w:rsidRPr="00D37EF8" w:rsidRDefault="003A7074" w:rsidP="00806FF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A7074" w:rsidRPr="00D566CF" w14:paraId="1C1A12C7" w14:textId="77777777" w:rsidTr="00723840">
        <w:trPr>
          <w:trHeight w:val="408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1EA42" w14:textId="183FFD29" w:rsidR="003A7074" w:rsidRPr="00B5475F" w:rsidRDefault="003A7074" w:rsidP="0072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39"/>
              <w:rPr>
                <w:rFonts w:ascii="Angsana New" w:hAnsi="Angsana New"/>
                <w:sz w:val="28"/>
                <w:szCs w:val="28"/>
                <w:cs/>
              </w:rPr>
            </w:pPr>
            <w:r w:rsidRPr="00B5475F">
              <w:rPr>
                <w:rFonts w:ascii="Angsana New" w:hAnsi="Angsana New" w:hint="cs"/>
                <w:sz w:val="28"/>
                <w:szCs w:val="28"/>
                <w:cs/>
              </w:rPr>
              <w:t>ข้อตกลงซื้อสินค้า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B64B88B" w14:textId="77777777" w:rsidR="003A7074" w:rsidRPr="00D566CF" w:rsidRDefault="003A7074" w:rsidP="0080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6208B324" w14:textId="77777777" w:rsidR="003A7074" w:rsidRPr="00D566CF" w:rsidRDefault="003A7074" w:rsidP="0080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7" w:type="dxa"/>
            <w:tcBorders>
              <w:left w:val="nil"/>
              <w:right w:val="nil"/>
            </w:tcBorders>
            <w:vAlign w:val="bottom"/>
          </w:tcPr>
          <w:p w14:paraId="02CD55A8" w14:textId="06EDB013" w:rsidR="003A7074" w:rsidRPr="00B5475F" w:rsidRDefault="002421C7" w:rsidP="00806FF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421C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3,130</w:t>
            </w:r>
          </w:p>
        </w:tc>
      </w:tr>
    </w:tbl>
    <w:p w14:paraId="08EE3B79" w14:textId="2DBCFBEF" w:rsidR="00C806DD" w:rsidRPr="00EC32B4" w:rsidRDefault="00C806DD" w:rsidP="00C806DD">
      <w:pPr>
        <w:pStyle w:val="afd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B5475F">
        <w:rPr>
          <w:rFonts w:asciiTheme="majorBidi" w:hAnsiTheme="majorBidi"/>
          <w:b/>
          <w:bCs/>
          <w:sz w:val="28"/>
          <w:szCs w:val="28"/>
          <w:cs/>
        </w:rPr>
        <w:t>ภาระผูกพัน</w:t>
      </w:r>
      <w:r w:rsidRPr="00B5475F">
        <w:rPr>
          <w:rFonts w:asciiTheme="majorBidi" w:hAnsiTheme="majorBidi" w:hint="cs"/>
          <w:b/>
          <w:bCs/>
          <w:sz w:val="28"/>
          <w:szCs w:val="28"/>
          <w:cs/>
        </w:rPr>
        <w:t>ตาม</w:t>
      </w:r>
      <w:r w:rsidRPr="00B5475F">
        <w:rPr>
          <w:rFonts w:asciiTheme="majorBidi" w:hAnsiTheme="majorBidi"/>
          <w:b/>
          <w:bCs/>
          <w:sz w:val="28"/>
          <w:szCs w:val="28"/>
          <w:cs/>
        </w:rPr>
        <w:t>สัญญาเช่าและบริการ</w:t>
      </w:r>
    </w:p>
    <w:p w14:paraId="5B6BC765" w14:textId="0089F98D" w:rsidR="00F50AAB" w:rsidRPr="00D566CF" w:rsidRDefault="00F50AAB" w:rsidP="0072384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10" w:right="-23" w:hanging="101"/>
        <w:jc w:val="thaiDistribute"/>
        <w:rPr>
          <w:rFonts w:ascii="Angsana New" w:hAnsi="Angsana New"/>
          <w:sz w:val="28"/>
          <w:szCs w:val="28"/>
        </w:rPr>
      </w:pPr>
      <w:r w:rsidRPr="00B5475F">
        <w:rPr>
          <w:rFonts w:ascii="Angsana New" w:hAnsi="Angsana New"/>
          <w:sz w:val="28"/>
          <w:szCs w:val="28"/>
          <w:cs/>
        </w:rPr>
        <w:t>ณ วันที่</w:t>
      </w:r>
      <w:r w:rsidRPr="00027121">
        <w:rPr>
          <w:rFonts w:ascii="Angsana New" w:hAnsi="Angsana New"/>
          <w:sz w:val="28"/>
          <w:szCs w:val="28"/>
        </w:rPr>
        <w:t xml:space="preserve"> </w:t>
      </w:r>
      <w:r w:rsidR="0031534D" w:rsidRPr="00E50F26">
        <w:rPr>
          <w:rFonts w:ascii="Angsana New" w:hAnsi="Angsana New"/>
          <w:sz w:val="28"/>
          <w:szCs w:val="28"/>
        </w:rPr>
        <w:t xml:space="preserve">30 </w:t>
      </w:r>
      <w:r w:rsidR="009F3963" w:rsidRPr="00B5475F">
        <w:rPr>
          <w:rFonts w:ascii="Angsana New" w:hAnsi="Angsana New" w:hint="cs"/>
          <w:sz w:val="28"/>
          <w:szCs w:val="28"/>
          <w:cs/>
        </w:rPr>
        <w:t>กันย</w:t>
      </w:r>
      <w:r w:rsidR="0031534D" w:rsidRPr="00B5475F">
        <w:rPr>
          <w:rFonts w:ascii="Angsana New" w:hAnsi="Angsana New" w:hint="cs"/>
          <w:sz w:val="28"/>
          <w:szCs w:val="28"/>
          <w:cs/>
        </w:rPr>
        <w:t>ายน</w:t>
      </w:r>
      <w:r w:rsidR="00C54856" w:rsidRPr="00027121">
        <w:rPr>
          <w:rFonts w:ascii="Angsana New" w:hAnsi="Angsana New"/>
          <w:sz w:val="28"/>
          <w:szCs w:val="28"/>
        </w:rPr>
        <w:t xml:space="preserve"> </w:t>
      </w:r>
      <w:r w:rsidR="00C54856" w:rsidRPr="00E50F26">
        <w:rPr>
          <w:rFonts w:ascii="Angsana New" w:hAnsi="Angsana New"/>
          <w:sz w:val="28"/>
          <w:szCs w:val="28"/>
        </w:rPr>
        <w:t>256</w:t>
      </w:r>
      <w:r w:rsidR="00CD03BF" w:rsidRPr="00E50F26">
        <w:rPr>
          <w:rFonts w:ascii="Angsana New" w:hAnsi="Angsana New" w:hint="cs"/>
          <w:sz w:val="28"/>
          <w:szCs w:val="28"/>
        </w:rPr>
        <w:t>8</w:t>
      </w:r>
      <w:r w:rsidRPr="00D566CF">
        <w:rPr>
          <w:rFonts w:ascii="Angsana New" w:hAnsi="Angsana New"/>
          <w:sz w:val="28"/>
          <w:szCs w:val="28"/>
          <w:cs/>
        </w:rPr>
        <w:t xml:space="preserve"> </w:t>
      </w:r>
      <w:r w:rsidRPr="002D5CA8">
        <w:rPr>
          <w:rFonts w:ascii="Angsana New" w:hAnsi="Angsana New"/>
          <w:sz w:val="28"/>
          <w:szCs w:val="28"/>
          <w:cs/>
        </w:rPr>
        <w:t>บริษัทมีภาระผูกพันจากสัญญาเช่าและสัญญาบริการ ดังนี้</w:t>
      </w:r>
    </w:p>
    <w:tbl>
      <w:tblPr>
        <w:tblW w:w="8930" w:type="dxa"/>
        <w:tblInd w:w="709" w:type="dxa"/>
        <w:tblLook w:val="04A0" w:firstRow="1" w:lastRow="0" w:firstColumn="1" w:lastColumn="0" w:noHBand="0" w:noVBand="1"/>
      </w:tblPr>
      <w:tblGrid>
        <w:gridCol w:w="6662"/>
        <w:gridCol w:w="284"/>
        <w:gridCol w:w="1984"/>
      </w:tblGrid>
      <w:tr w:rsidR="000F6769" w:rsidRPr="00D566CF" w14:paraId="6000B07B" w14:textId="77777777" w:rsidTr="00723840">
        <w:trPr>
          <w:trHeight w:hRule="exact" w:val="397"/>
        </w:trPr>
        <w:tc>
          <w:tcPr>
            <w:tcW w:w="6662" w:type="dxa"/>
          </w:tcPr>
          <w:p w14:paraId="034F83EA" w14:textId="77777777" w:rsidR="000F6769" w:rsidRPr="00D566CF" w:rsidRDefault="000F6769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1C845318" w14:textId="77777777" w:rsidR="000F6769" w:rsidRPr="00D566CF" w:rsidRDefault="000F6769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1B748435" w14:textId="77777777" w:rsidR="000F6769" w:rsidRPr="00D566CF" w:rsidRDefault="000F6769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F6769" w:rsidRPr="00D566CF" w14:paraId="704EEC56" w14:textId="77777777" w:rsidTr="00AC315A">
        <w:trPr>
          <w:trHeight w:hRule="exact" w:val="397"/>
        </w:trPr>
        <w:tc>
          <w:tcPr>
            <w:tcW w:w="6662" w:type="dxa"/>
            <w:vAlign w:val="bottom"/>
          </w:tcPr>
          <w:p w14:paraId="157F469D" w14:textId="77777777" w:rsidR="000F6769" w:rsidRPr="00D566CF" w:rsidRDefault="000F6769" w:rsidP="00DA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284" w:type="dxa"/>
          </w:tcPr>
          <w:p w14:paraId="4EC4A60A" w14:textId="77777777" w:rsidR="000F6769" w:rsidRPr="00D566CF" w:rsidRDefault="000F6769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9229F87" w14:textId="16DC87E5" w:rsidR="00795E34" w:rsidRPr="006D7D97" w:rsidRDefault="00AC315A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991</w:t>
            </w:r>
          </w:p>
        </w:tc>
      </w:tr>
      <w:tr w:rsidR="000F6769" w:rsidRPr="00D566CF" w14:paraId="269A91D6" w14:textId="77777777" w:rsidTr="00AC315A">
        <w:trPr>
          <w:trHeight w:hRule="exact" w:val="397"/>
        </w:trPr>
        <w:tc>
          <w:tcPr>
            <w:tcW w:w="6662" w:type="dxa"/>
            <w:vAlign w:val="bottom"/>
          </w:tcPr>
          <w:p w14:paraId="1ECD8778" w14:textId="77777777" w:rsidR="000F6769" w:rsidRPr="00D566CF" w:rsidRDefault="000F6769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475F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284" w:type="dxa"/>
          </w:tcPr>
          <w:p w14:paraId="4DD2D38B" w14:textId="77777777" w:rsidR="000F6769" w:rsidRPr="00D566CF" w:rsidRDefault="000F6769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2C0A6A3E" w14:textId="01C4C547" w:rsidR="000F6769" w:rsidRPr="006D7D97" w:rsidRDefault="00AC315A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</w:t>
            </w:r>
          </w:p>
        </w:tc>
      </w:tr>
      <w:tr w:rsidR="000F6769" w:rsidRPr="00D566CF" w14:paraId="777F0884" w14:textId="77777777" w:rsidTr="00AC315A">
        <w:trPr>
          <w:trHeight w:hRule="exact" w:val="397"/>
        </w:trPr>
        <w:tc>
          <w:tcPr>
            <w:tcW w:w="6662" w:type="dxa"/>
            <w:vAlign w:val="bottom"/>
          </w:tcPr>
          <w:p w14:paraId="12D972E5" w14:textId="77777777" w:rsidR="000F6769" w:rsidRPr="00B5475F" w:rsidRDefault="000F6769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7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3B197EDA" w14:textId="77777777" w:rsidR="000F6769" w:rsidRPr="00D566CF" w:rsidRDefault="000F6769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44BDB" w14:textId="34363420" w:rsidR="000F6769" w:rsidRPr="006D7D97" w:rsidRDefault="00AC315A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1,164</w:t>
            </w:r>
          </w:p>
        </w:tc>
      </w:tr>
    </w:tbl>
    <w:p w14:paraId="51C37142" w14:textId="2FB1B5DB" w:rsidR="006C30FE" w:rsidRPr="00B5475F" w:rsidRDefault="0093353A" w:rsidP="0072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before="120" w:after="120" w:line="240" w:lineRule="auto"/>
        <w:ind w:left="709" w:right="-23"/>
        <w:jc w:val="thaiDistribute"/>
        <w:rPr>
          <w:rFonts w:ascii="Angsana New" w:hAnsi="Angsana New"/>
          <w:sz w:val="28"/>
          <w:szCs w:val="28"/>
          <w:cs/>
        </w:rPr>
      </w:pPr>
      <w:r w:rsidRPr="00B5475F">
        <w:rPr>
          <w:rFonts w:ascii="Angsana New" w:hAnsi="Angsana New" w:hint="cs"/>
          <w:sz w:val="28"/>
          <w:szCs w:val="28"/>
          <w:cs/>
        </w:rPr>
        <w:t>บริษัท</w:t>
      </w:r>
      <w:r w:rsidRPr="00B5475F">
        <w:rPr>
          <w:rFonts w:ascii="Angsana New" w:hAnsi="Angsana New"/>
          <w:sz w:val="28"/>
          <w:szCs w:val="28"/>
          <w:cs/>
        </w:rPr>
        <w:t xml:space="preserve">มีภาระผูกพันจากการทำสัญญาเช่ากับบริษัทอื่นมีจำนวนเงินที่ต้องจ่ายในอนาคตทั้งสิ้นภายใต้สัญญาเช่าดำเนินงานและสัญญาบริการ ซึ่งไม่เข้าเงื่อนไขการบันทึกบัญชีตามมาตรฐานการรายงานทางการเงินฉบับที่ </w:t>
      </w:r>
      <w:r w:rsidRPr="0093353A">
        <w:rPr>
          <w:rFonts w:ascii="Angsana New" w:hAnsi="Angsana New"/>
          <w:sz w:val="28"/>
          <w:szCs w:val="28"/>
        </w:rPr>
        <w:t xml:space="preserve">16 </w:t>
      </w:r>
      <w:r w:rsidRPr="00B5475F">
        <w:rPr>
          <w:rFonts w:ascii="Angsana New" w:hAnsi="Angsana New"/>
          <w:sz w:val="28"/>
          <w:szCs w:val="28"/>
          <w:cs/>
        </w:rPr>
        <w:t>เรื่องสัญญาเช่า</w:t>
      </w:r>
    </w:p>
    <w:p w14:paraId="4C1C2C27" w14:textId="20F45970" w:rsidR="006E7751" w:rsidRPr="00FA46BE" w:rsidRDefault="006E7751" w:rsidP="00FA46BE">
      <w:pPr>
        <w:pStyle w:val="a9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B5475F">
        <w:rPr>
          <w:rFonts w:ascii="Angsana New" w:hAnsi="Angsana New"/>
          <w:sz w:val="28"/>
          <w:szCs w:val="28"/>
          <w:cs/>
        </w:rPr>
        <w:t>การอนุมัติข้อมูลทางการเงินระหว่างกาล</w:t>
      </w:r>
    </w:p>
    <w:p w14:paraId="0DC74AB2" w14:textId="380D93EE" w:rsidR="007E5346" w:rsidRPr="00B5475F" w:rsidRDefault="006E7751" w:rsidP="001D2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B5475F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ข้อมูลทางการเงินระหว่างกาลได้รับการอนุมัติจากคณะกรรมการบริษัทเมื่อวันที่ </w:t>
      </w:r>
      <w:r w:rsidR="006524B3" w:rsidRPr="006524B3">
        <w:rPr>
          <w:rFonts w:ascii="Angsana New" w:hAnsi="Angsana New"/>
          <w:sz w:val="28"/>
          <w:szCs w:val="28"/>
        </w:rPr>
        <w:t>14</w:t>
      </w:r>
      <w:r w:rsidR="00503968" w:rsidRPr="00A006F0">
        <w:rPr>
          <w:rFonts w:ascii="Angsana New" w:hAnsi="Angsana New"/>
          <w:sz w:val="28"/>
          <w:szCs w:val="28"/>
        </w:rPr>
        <w:t xml:space="preserve"> </w:t>
      </w:r>
      <w:r w:rsidR="009F3963" w:rsidRPr="00B5475F">
        <w:rPr>
          <w:rFonts w:ascii="Angsana New" w:hAnsi="Angsana New" w:hint="cs"/>
          <w:sz w:val="28"/>
          <w:szCs w:val="28"/>
          <w:cs/>
        </w:rPr>
        <w:t>พฤศจิกายน</w:t>
      </w:r>
      <w:r w:rsidRPr="00B5475F">
        <w:rPr>
          <w:rFonts w:ascii="Angsana New" w:hAnsi="Angsana New"/>
          <w:sz w:val="28"/>
          <w:szCs w:val="28"/>
          <w:cs/>
        </w:rPr>
        <w:t xml:space="preserve"> </w:t>
      </w:r>
      <w:r w:rsidRPr="00A006F0">
        <w:rPr>
          <w:rFonts w:ascii="Angsana New" w:hAnsi="Angsana New"/>
          <w:color w:val="000000"/>
          <w:sz w:val="28"/>
          <w:szCs w:val="28"/>
        </w:rPr>
        <w:t>256</w:t>
      </w:r>
      <w:r w:rsidR="005250B6" w:rsidRPr="00A006F0">
        <w:rPr>
          <w:rFonts w:ascii="Angsana New" w:hAnsi="Angsana New"/>
          <w:color w:val="000000"/>
          <w:sz w:val="28"/>
          <w:szCs w:val="28"/>
        </w:rPr>
        <w:t>8</w:t>
      </w:r>
    </w:p>
    <w:sectPr w:rsidR="007E5346" w:rsidRPr="00B5475F" w:rsidSect="00C552C9">
      <w:headerReference w:type="default" r:id="rId14"/>
      <w:pgSz w:w="11909" w:h="16834" w:code="9"/>
      <w:pgMar w:top="1440" w:right="851" w:bottom="578" w:left="1440" w:header="1276" w:footer="44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C6FAB" w14:textId="77777777" w:rsidR="001A376D" w:rsidRDefault="001A376D">
      <w:r>
        <w:separator/>
      </w:r>
    </w:p>
  </w:endnote>
  <w:endnote w:type="continuationSeparator" w:id="0">
    <w:p w14:paraId="10B19F7A" w14:textId="77777777" w:rsidR="001A376D" w:rsidRDefault="001A3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902DE" w14:textId="324B327B" w:rsidR="002071FD" w:rsidRPr="00180047" w:rsidRDefault="002071FD" w:rsidP="00180047">
    <w:pPr>
      <w:pStyle w:val="a7"/>
      <w:jc w:val="right"/>
      <w:rPr>
        <w:rFonts w:asciiTheme="majorBidi" w:hAnsiTheme="majorBidi" w:cstheme="majorBidi"/>
        <w:sz w:val="28"/>
        <w:szCs w:val="28"/>
      </w:rPr>
    </w:pPr>
    <w:r w:rsidRPr="00027121">
      <w:rPr>
        <w:rFonts w:ascii="Angsana New" w:hAnsi="Angsana New" w:hint="cs"/>
        <w:sz w:val="28"/>
        <w:szCs w:val="28"/>
      </w:rPr>
      <w:t xml:space="preserve"> </w:t>
    </w:r>
    <w:r w:rsidRPr="00027121">
      <w:rPr>
        <w:rFonts w:asciiTheme="majorBidi" w:hAnsiTheme="majorBidi"/>
        <w:sz w:val="28"/>
        <w:szCs w:val="28"/>
      </w:rPr>
      <w:t xml:space="preserve"> </w:t>
    </w:r>
    <w:r w:rsidRPr="00B43B76">
      <w:rPr>
        <w:rFonts w:asciiTheme="majorBidi" w:hAnsiTheme="majorBidi" w:cstheme="majorBidi"/>
        <w:sz w:val="28"/>
        <w:szCs w:val="28"/>
      </w:rPr>
      <w:fldChar w:fldCharType="begin"/>
    </w:r>
    <w:r w:rsidRPr="00B43B76">
      <w:rPr>
        <w:rFonts w:asciiTheme="majorBidi" w:hAnsiTheme="majorBidi" w:cstheme="majorBidi"/>
        <w:sz w:val="28"/>
        <w:szCs w:val="28"/>
      </w:rPr>
      <w:instrText xml:space="preserve"> PAGE   \</w:instrText>
    </w:r>
    <w:r w:rsidRPr="00B43B76">
      <w:rPr>
        <w:rFonts w:asciiTheme="majorBidi" w:hAnsiTheme="majorBidi" w:cstheme="majorBidi"/>
        <w:sz w:val="28"/>
        <w:szCs w:val="28"/>
        <w:cs/>
      </w:rPr>
      <w:instrText xml:space="preserve">* </w:instrText>
    </w:r>
    <w:r w:rsidRPr="00B43B76">
      <w:rPr>
        <w:rFonts w:asciiTheme="majorBidi" w:hAnsiTheme="majorBidi" w:cstheme="majorBidi"/>
        <w:sz w:val="28"/>
        <w:szCs w:val="28"/>
      </w:rPr>
      <w:instrText xml:space="preserve">MERGEFORMAT </w:instrText>
    </w:r>
    <w:r w:rsidRPr="00B43B76">
      <w:rPr>
        <w:rFonts w:asciiTheme="majorBidi" w:hAnsiTheme="majorBidi" w:cstheme="majorBidi"/>
        <w:sz w:val="28"/>
        <w:szCs w:val="28"/>
      </w:rPr>
      <w:fldChar w:fldCharType="separate"/>
    </w:r>
    <w:r w:rsidR="00B302E0">
      <w:rPr>
        <w:rFonts w:asciiTheme="majorBidi" w:hAnsiTheme="majorBidi" w:cstheme="majorBidi"/>
        <w:noProof/>
        <w:sz w:val="28"/>
        <w:szCs w:val="28"/>
      </w:rPr>
      <w:t>16</w:t>
    </w:r>
    <w:r w:rsidRPr="00B43B76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DCB49" w14:textId="0023B20A" w:rsidR="002071FD" w:rsidRPr="00C91024" w:rsidRDefault="002071FD" w:rsidP="004D65C2">
    <w:pPr>
      <w:pStyle w:val="a7"/>
      <w:ind w:right="-22"/>
      <w:jc w:val="right"/>
      <w:rPr>
        <w:rFonts w:ascii="Angsana New" w:hAnsi="Angsana New"/>
        <w:sz w:val="28"/>
        <w:szCs w:val="28"/>
      </w:rPr>
    </w:pPr>
    <w:r w:rsidRPr="00C91024">
      <w:rPr>
        <w:rFonts w:ascii="Angsana New" w:hAnsi="Angsana New"/>
        <w:sz w:val="28"/>
        <w:szCs w:val="28"/>
      </w:rPr>
      <w:fldChar w:fldCharType="begin"/>
    </w:r>
    <w:r w:rsidRPr="00C91024">
      <w:rPr>
        <w:rFonts w:ascii="Angsana New" w:hAnsi="Angsana New"/>
        <w:sz w:val="28"/>
        <w:szCs w:val="28"/>
      </w:rPr>
      <w:instrText xml:space="preserve"> PAGE   \</w:instrText>
    </w:r>
    <w:r w:rsidRPr="00C91024">
      <w:rPr>
        <w:rFonts w:ascii="Angsana New" w:hAnsi="Angsana New"/>
        <w:sz w:val="28"/>
        <w:szCs w:val="28"/>
        <w:cs/>
      </w:rPr>
      <w:instrText xml:space="preserve">* </w:instrText>
    </w:r>
    <w:r w:rsidRPr="00C91024">
      <w:rPr>
        <w:rFonts w:ascii="Angsana New" w:hAnsi="Angsana New"/>
        <w:sz w:val="28"/>
        <w:szCs w:val="28"/>
      </w:rPr>
      <w:instrText xml:space="preserve">MERGEFORMAT </w:instrText>
    </w:r>
    <w:r w:rsidRPr="00C91024">
      <w:rPr>
        <w:rFonts w:ascii="Angsana New" w:hAnsi="Angsana New"/>
        <w:sz w:val="28"/>
        <w:szCs w:val="28"/>
      </w:rPr>
      <w:fldChar w:fldCharType="separate"/>
    </w:r>
    <w:r w:rsidR="00B302E0">
      <w:rPr>
        <w:rFonts w:ascii="Angsana New" w:hAnsi="Angsana New"/>
        <w:noProof/>
        <w:sz w:val="28"/>
        <w:szCs w:val="28"/>
      </w:rPr>
      <w:t>27</w:t>
    </w:r>
    <w:r w:rsidRPr="00C91024">
      <w:rPr>
        <w:rFonts w:ascii="Angsana New" w:hAnsi="Angsan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26A3F" w14:textId="77777777" w:rsidR="002071FD" w:rsidRPr="00A20434" w:rsidRDefault="002071FD">
    <w:pPr>
      <w:pStyle w:val="a7"/>
      <w:jc w:val="right"/>
      <w:rPr>
        <w:rFonts w:ascii="Angsana New" w:hAnsi="Angsana New"/>
        <w:sz w:val="30"/>
        <w:szCs w:val="30"/>
      </w:rPr>
    </w:pPr>
    <w:r w:rsidRPr="00A20434">
      <w:rPr>
        <w:rFonts w:ascii="Angsana New" w:hAnsi="Angsana New"/>
        <w:sz w:val="30"/>
        <w:szCs w:val="30"/>
      </w:rPr>
      <w:fldChar w:fldCharType="begin"/>
    </w:r>
    <w:r w:rsidRPr="00A20434">
      <w:rPr>
        <w:rFonts w:ascii="Angsana New" w:hAnsi="Angsana New"/>
        <w:sz w:val="30"/>
        <w:szCs w:val="30"/>
      </w:rPr>
      <w:instrText xml:space="preserve"> PAGE   \</w:instrText>
    </w:r>
    <w:r w:rsidRPr="00A20434">
      <w:rPr>
        <w:rFonts w:ascii="Angsana New" w:hAnsi="Angsana New"/>
        <w:sz w:val="30"/>
        <w:szCs w:val="30"/>
        <w:cs/>
      </w:rPr>
      <w:instrText xml:space="preserve">* </w:instrText>
    </w:r>
    <w:r w:rsidRPr="00A20434">
      <w:rPr>
        <w:rFonts w:ascii="Angsana New" w:hAnsi="Angsana New"/>
        <w:sz w:val="30"/>
        <w:szCs w:val="30"/>
      </w:rPr>
      <w:instrText xml:space="preserve">MERGEFORMAT </w:instrText>
    </w:r>
    <w:r w:rsidRPr="00A20434">
      <w:rPr>
        <w:rFonts w:ascii="Angsana New" w:hAnsi="Angsana New"/>
        <w:sz w:val="30"/>
        <w:szCs w:val="30"/>
      </w:rPr>
      <w:fldChar w:fldCharType="separate"/>
    </w:r>
    <w:r w:rsidRPr="00613099">
      <w:rPr>
        <w:rFonts w:ascii="Angsana New" w:hAnsi="Angsana New"/>
        <w:noProof/>
        <w:sz w:val="30"/>
        <w:szCs w:val="30"/>
      </w:rPr>
      <w:t>21</w:t>
    </w:r>
    <w:r w:rsidRPr="00A20434">
      <w:rPr>
        <w:rFonts w:ascii="Angsana New" w:hAnsi="Angsana New"/>
        <w:sz w:val="30"/>
        <w:szCs w:val="30"/>
      </w:rPr>
      <w:fldChar w:fldCharType="end"/>
    </w:r>
  </w:p>
  <w:p w14:paraId="10D2B99F" w14:textId="77777777" w:rsidR="002071FD" w:rsidRPr="0017742A" w:rsidRDefault="002071FD">
    <w:pPr>
      <w:pStyle w:val="a7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27441" w14:textId="77777777" w:rsidR="001A376D" w:rsidRDefault="001A376D">
      <w:r>
        <w:separator/>
      </w:r>
    </w:p>
  </w:footnote>
  <w:footnote w:type="continuationSeparator" w:id="0">
    <w:p w14:paraId="2F90AD90" w14:textId="77777777" w:rsidR="001A376D" w:rsidRDefault="001A3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177C2" w14:textId="14A583CB" w:rsidR="002071FD" w:rsidRPr="00B5475F" w:rsidRDefault="002071FD" w:rsidP="00B10A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080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B5475F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B5475F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B5475F">
      <w:rPr>
        <w:rFonts w:ascii="Angsana New" w:hAnsi="Angsana New"/>
        <w:b/>
        <w:bCs/>
        <w:sz w:val="28"/>
        <w:szCs w:val="28"/>
        <w:cs/>
      </w:rPr>
      <w:t xml:space="preserve"> จำกัด (มหาชน)</w:t>
    </w:r>
    <w:r>
      <w:rPr>
        <w:rFonts w:ascii="Angsana New" w:hAnsi="Angsana New"/>
        <w:b/>
        <w:bCs/>
        <w:sz w:val="28"/>
        <w:szCs w:val="28"/>
      </w:rPr>
      <w:tab/>
    </w:r>
    <w:r w:rsidRPr="00027121">
      <w:rPr>
        <w:rFonts w:ascii="Angsana New" w:hAnsi="Angsana New" w:hint="cs"/>
        <w:b/>
        <w:bCs/>
        <w:sz w:val="28"/>
        <w:szCs w:val="28"/>
      </w:rPr>
      <w:t>“</w:t>
    </w:r>
    <w:r w:rsidRPr="00B5475F">
      <w:rPr>
        <w:rFonts w:ascii="Angsana New" w:hAnsi="Angsana New" w:hint="cs"/>
        <w:b/>
        <w:bCs/>
        <w:sz w:val="28"/>
        <w:szCs w:val="28"/>
        <w:cs/>
      </w:rPr>
      <w:t xml:space="preserve">ยังไม่ได้ตรวจสอบ”         </w:t>
    </w:r>
  </w:p>
  <w:p w14:paraId="022C3FBF" w14:textId="084F4003" w:rsidR="002071FD" w:rsidRPr="00B5475F" w:rsidRDefault="002071FD" w:rsidP="008F3B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97"/>
      </w:tabs>
      <w:spacing w:line="240" w:lineRule="auto"/>
      <w:ind w:left="-1531" w:firstLine="1531"/>
      <w:rPr>
        <w:rFonts w:ascii="Angsana New" w:hAnsi="Angsana New"/>
        <w:b/>
        <w:bCs/>
        <w:sz w:val="28"/>
        <w:szCs w:val="28"/>
        <w:cs/>
      </w:rPr>
    </w:pPr>
    <w:r w:rsidRPr="00B5475F">
      <w:rPr>
        <w:rFonts w:ascii="Angsana New"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Pr="00B5475F">
      <w:rPr>
        <w:rFonts w:ascii="Angsana New" w:hAnsi="Angsana New"/>
        <w:b/>
        <w:bCs/>
        <w:sz w:val="28"/>
        <w:szCs w:val="28"/>
        <w:cs/>
      </w:rPr>
      <w:tab/>
    </w:r>
    <w:r w:rsidRPr="00B5475F">
      <w:rPr>
        <w:rFonts w:ascii="Angsana New" w:hAnsi="Angsana New"/>
        <w:b/>
        <w:bCs/>
        <w:sz w:val="28"/>
        <w:szCs w:val="28"/>
        <w:cs/>
      </w:rPr>
      <w:tab/>
      <w:t xml:space="preserve">             “สอบทานแล้ว”</w:t>
    </w:r>
    <w:r w:rsidRPr="00B5475F">
      <w:rPr>
        <w:rFonts w:ascii="Angsana New" w:hAnsi="Angsana New" w:hint="cs"/>
        <w:b/>
        <w:bCs/>
        <w:sz w:val="28"/>
        <w:szCs w:val="28"/>
        <w:cs/>
      </w:rPr>
      <w:t xml:space="preserve">       </w:t>
    </w:r>
  </w:p>
  <w:p w14:paraId="769635EF" w14:textId="26338A56" w:rsidR="002071FD" w:rsidRDefault="002071FD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B5475F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E50F26">
      <w:rPr>
        <w:rFonts w:ascii="Angsana New" w:hAnsi="Angsana New" w:hint="cs"/>
        <w:b/>
        <w:bCs/>
        <w:sz w:val="28"/>
        <w:szCs w:val="28"/>
      </w:rPr>
      <w:t>3</w:t>
    </w:r>
    <w:r w:rsidR="0031534D" w:rsidRPr="00E50F26">
      <w:rPr>
        <w:rFonts w:ascii="Angsana New" w:hAnsi="Angsana New"/>
        <w:b/>
        <w:bCs/>
        <w:sz w:val="28"/>
        <w:szCs w:val="28"/>
      </w:rPr>
      <w:t>0</w:t>
    </w:r>
    <w:r w:rsidRPr="00B5475F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685B94" w:rsidRPr="00B5475F">
      <w:rPr>
        <w:rFonts w:ascii="Angsana New" w:hAnsi="Angsana New" w:hint="cs"/>
        <w:b/>
        <w:bCs/>
        <w:sz w:val="28"/>
        <w:szCs w:val="28"/>
        <w:cs/>
      </w:rPr>
      <w:t>กันย</w:t>
    </w:r>
    <w:r w:rsidR="0031534D" w:rsidRPr="00B5475F">
      <w:rPr>
        <w:rFonts w:ascii="Angsana New" w:hAnsi="Angsana New" w:hint="cs"/>
        <w:b/>
        <w:bCs/>
        <w:sz w:val="28"/>
        <w:szCs w:val="28"/>
        <w:cs/>
      </w:rPr>
      <w:t>ายน</w:t>
    </w:r>
    <w:r w:rsidRPr="00B5475F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E50F26">
      <w:rPr>
        <w:rFonts w:ascii="Angsana New" w:hAnsi="Angsana New" w:hint="cs"/>
        <w:b/>
        <w:bCs/>
        <w:sz w:val="28"/>
        <w:szCs w:val="28"/>
      </w:rPr>
      <w:t>256</w:t>
    </w:r>
    <w:r w:rsidRPr="00E50F26">
      <w:rPr>
        <w:rFonts w:ascii="Angsana New" w:hAnsi="Angsana New"/>
        <w:b/>
        <w:bCs/>
        <w:sz w:val="28"/>
        <w:szCs w:val="28"/>
      </w:rPr>
      <w:t>8</w:t>
    </w:r>
  </w:p>
  <w:p w14:paraId="6B02DAD8" w14:textId="77777777" w:rsidR="002071FD" w:rsidRPr="00225770" w:rsidRDefault="002071FD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4DDB8" w14:textId="3FE6F9CD" w:rsidR="002071FD" w:rsidRDefault="002071FD" w:rsidP="002D02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 w:firstLine="720"/>
      <w:rPr>
        <w:rFonts w:ascii="Angsana New" w:hAnsi="Angsana New"/>
        <w:b/>
        <w:bCs/>
        <w:sz w:val="28"/>
        <w:szCs w:val="28"/>
      </w:rPr>
    </w:pPr>
    <w:r w:rsidRPr="00B5475F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B5475F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B5475F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B5475F">
      <w:rPr>
        <w:rFonts w:ascii="Angsana New" w:hAnsi="Angsana New"/>
        <w:b/>
        <w:bCs/>
        <w:sz w:val="28"/>
        <w:szCs w:val="28"/>
        <w:cs/>
      </w:rPr>
      <w:tab/>
    </w:r>
    <w:r w:rsidRPr="00B5475F">
      <w:rPr>
        <w:rFonts w:ascii="Angsana New" w:hAnsi="Angsana New"/>
        <w:b/>
        <w:bCs/>
        <w:sz w:val="28"/>
        <w:szCs w:val="28"/>
        <w:cs/>
      </w:rPr>
      <w:tab/>
    </w:r>
    <w:r w:rsidRPr="00B5475F">
      <w:rPr>
        <w:rFonts w:ascii="Angsana New" w:hAnsi="Angsana New"/>
        <w:b/>
        <w:bCs/>
        <w:sz w:val="28"/>
        <w:szCs w:val="28"/>
        <w:cs/>
      </w:rPr>
      <w:tab/>
    </w:r>
    <w:r w:rsidRPr="00B5475F">
      <w:rPr>
        <w:rFonts w:ascii="Angsana New" w:hAnsi="Angsana New"/>
        <w:b/>
        <w:bCs/>
        <w:sz w:val="28"/>
        <w:szCs w:val="28"/>
        <w:cs/>
      </w:rPr>
      <w:tab/>
    </w:r>
    <w:r w:rsidRPr="00B5475F">
      <w:rPr>
        <w:rFonts w:ascii="Angsana New" w:hAnsi="Angsana New"/>
        <w:b/>
        <w:bCs/>
        <w:sz w:val="28"/>
        <w:szCs w:val="28"/>
        <w:cs/>
      </w:rPr>
      <w:tab/>
    </w:r>
    <w:r w:rsidRPr="00B5475F">
      <w:rPr>
        <w:rFonts w:ascii="Angsana New" w:hAnsi="Angsana New"/>
        <w:b/>
        <w:bCs/>
        <w:sz w:val="28"/>
        <w:szCs w:val="28"/>
        <w:cs/>
      </w:rPr>
      <w:tab/>
    </w:r>
    <w:r w:rsidRPr="00B5475F">
      <w:rPr>
        <w:rFonts w:ascii="Angsana New" w:hAnsi="Angsana New"/>
        <w:b/>
        <w:bCs/>
        <w:sz w:val="28"/>
        <w:szCs w:val="28"/>
        <w:cs/>
      </w:rPr>
      <w:tab/>
    </w:r>
    <w:r w:rsidRPr="00B5475F">
      <w:rPr>
        <w:rFonts w:ascii="Angsana New" w:hAnsi="Angsana New"/>
        <w:b/>
        <w:bCs/>
        <w:sz w:val="28"/>
        <w:szCs w:val="28"/>
        <w:cs/>
      </w:rPr>
      <w:tab/>
    </w:r>
    <w:r w:rsidRPr="00B5475F">
      <w:rPr>
        <w:rFonts w:ascii="Angsana New" w:hAnsi="Angsana New"/>
        <w:b/>
        <w:bCs/>
        <w:sz w:val="28"/>
        <w:szCs w:val="28"/>
        <w:cs/>
      </w:rPr>
      <w:tab/>
    </w:r>
    <w:r w:rsidRPr="00B5475F">
      <w:rPr>
        <w:rFonts w:ascii="Angsana New" w:hAnsi="Angsana New"/>
        <w:b/>
        <w:bCs/>
        <w:sz w:val="28"/>
        <w:szCs w:val="28"/>
        <w:cs/>
      </w:rPr>
      <w:tab/>
    </w:r>
    <w:r w:rsidRPr="00B5475F">
      <w:rPr>
        <w:rFonts w:ascii="Angsana New" w:hAnsi="Angsana New"/>
        <w:b/>
        <w:bCs/>
        <w:sz w:val="28"/>
        <w:szCs w:val="28"/>
        <w:cs/>
      </w:rPr>
      <w:tab/>
    </w:r>
    <w:r w:rsidRPr="00B5475F">
      <w:rPr>
        <w:rFonts w:ascii="Angsana New" w:hAnsi="Angsana New"/>
        <w:b/>
        <w:bCs/>
        <w:sz w:val="28"/>
        <w:szCs w:val="28"/>
        <w:cs/>
      </w:rPr>
      <w:tab/>
    </w:r>
    <w:r w:rsidRPr="00B5475F">
      <w:rPr>
        <w:rFonts w:ascii="Angsana New" w:hAnsi="Angsana New"/>
        <w:b/>
        <w:bCs/>
        <w:sz w:val="28"/>
        <w:szCs w:val="28"/>
        <w:cs/>
      </w:rPr>
      <w:tab/>
    </w:r>
    <w:r w:rsidRPr="00B5475F">
      <w:rPr>
        <w:rFonts w:ascii="Angsana New" w:hAnsi="Angsana New"/>
        <w:b/>
        <w:bCs/>
        <w:sz w:val="28"/>
        <w:szCs w:val="28"/>
        <w:cs/>
      </w:rPr>
      <w:tab/>
    </w:r>
    <w:r w:rsidRPr="00B5475F">
      <w:rPr>
        <w:rFonts w:ascii="Angsana New" w:hAnsi="Angsana New" w:hint="cs"/>
        <w:b/>
        <w:bCs/>
        <w:sz w:val="28"/>
        <w:szCs w:val="28"/>
        <w:cs/>
      </w:rPr>
      <w:t xml:space="preserve">        </w:t>
    </w:r>
    <w:r w:rsidRPr="00B5475F">
      <w:rPr>
        <w:rFonts w:ascii="Angsana New" w:hAnsi="Angsana New"/>
        <w:b/>
        <w:bCs/>
        <w:sz w:val="28"/>
        <w:szCs w:val="28"/>
        <w:cs/>
      </w:rPr>
      <w:t xml:space="preserve"> </w:t>
    </w:r>
    <w:r w:rsidRPr="00B5475F">
      <w:rPr>
        <w:rFonts w:ascii="Angsana New" w:hAnsi="Angsana New" w:hint="cs"/>
        <w:b/>
        <w:bCs/>
        <w:sz w:val="28"/>
        <w:szCs w:val="28"/>
        <w:cs/>
      </w:rPr>
      <w:t>“ยังไม่ได้ตรวจสอบ”</w:t>
    </w:r>
    <w:r w:rsidRPr="00B5475F">
      <w:rPr>
        <w:rFonts w:ascii="Angsana New" w:hAnsi="Angsana New"/>
        <w:b/>
        <w:bCs/>
        <w:sz w:val="28"/>
        <w:szCs w:val="28"/>
        <w:cs/>
      </w:rPr>
      <w:t xml:space="preserve">                    </w:t>
    </w:r>
    <w:r>
      <w:rPr>
        <w:rFonts w:ascii="Angsana New" w:hAnsi="Angsana New"/>
        <w:b/>
        <w:bCs/>
        <w:sz w:val="28"/>
        <w:szCs w:val="28"/>
      </w:rPr>
      <w:tab/>
    </w:r>
    <w:r w:rsidRPr="00B5475F">
      <w:rPr>
        <w:rFonts w:ascii="Angsana New"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 w:rsidRPr="00027121">
      <w:rPr>
        <w:rFonts w:ascii="Angsana New" w:hAnsi="Angsana New" w:hint="cs"/>
        <w:b/>
        <w:bCs/>
        <w:sz w:val="28"/>
        <w:szCs w:val="28"/>
      </w:rPr>
      <w:t xml:space="preserve"> </w:t>
    </w:r>
    <w:r w:rsidRPr="00027121">
      <w:rPr>
        <w:rFonts w:ascii="Angsana New" w:hAnsi="Angsana New"/>
        <w:b/>
        <w:bCs/>
        <w:sz w:val="28"/>
        <w:szCs w:val="28"/>
      </w:rPr>
      <w:t xml:space="preserve"> </w:t>
    </w:r>
    <w:r w:rsidRPr="00027121">
      <w:rPr>
        <w:rFonts w:ascii="Angsana New" w:hAnsi="Angsana New" w:hint="cs"/>
        <w:b/>
        <w:bCs/>
        <w:sz w:val="28"/>
        <w:szCs w:val="28"/>
      </w:rPr>
      <w:t>“</w:t>
    </w:r>
    <w:r w:rsidRPr="00B5475F">
      <w:rPr>
        <w:rFonts w:ascii="Angsana New" w:hAnsi="Angsana New" w:hint="cs"/>
        <w:b/>
        <w:bCs/>
        <w:sz w:val="28"/>
        <w:szCs w:val="28"/>
        <w:cs/>
      </w:rPr>
      <w:t xml:space="preserve">สอบทานแล้ว”                    </w:t>
    </w:r>
  </w:p>
  <w:p w14:paraId="1548CD77" w14:textId="0162E033" w:rsidR="002071FD" w:rsidRPr="002D0232" w:rsidRDefault="002071FD" w:rsidP="002D02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 w:firstLine="720"/>
      <w:rPr>
        <w:rFonts w:ascii="Angsana New" w:hAnsi="Angsana New"/>
        <w:b/>
        <w:bCs/>
        <w:sz w:val="28"/>
        <w:szCs w:val="28"/>
      </w:rPr>
    </w:pPr>
    <w:r w:rsidRPr="00B5475F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="0031534D" w:rsidRPr="00E50F26">
      <w:rPr>
        <w:rFonts w:ascii="Angsana New" w:hAnsi="Angsana New" w:hint="cs"/>
        <w:b/>
        <w:bCs/>
        <w:sz w:val="28"/>
        <w:szCs w:val="28"/>
      </w:rPr>
      <w:t>3</w:t>
    </w:r>
    <w:r w:rsidR="0031534D" w:rsidRPr="00E50F26">
      <w:rPr>
        <w:rFonts w:ascii="Angsana New" w:hAnsi="Angsana New"/>
        <w:b/>
        <w:bCs/>
        <w:sz w:val="28"/>
        <w:szCs w:val="28"/>
      </w:rPr>
      <w:t>0</w:t>
    </w:r>
    <w:r w:rsidR="0031534D" w:rsidRPr="00B5475F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585A3F" w:rsidRPr="00B5475F">
      <w:rPr>
        <w:rFonts w:ascii="Angsana New" w:hAnsi="Angsana New" w:hint="cs"/>
        <w:b/>
        <w:bCs/>
        <w:sz w:val="28"/>
        <w:szCs w:val="28"/>
        <w:cs/>
      </w:rPr>
      <w:t>กันย</w:t>
    </w:r>
    <w:r w:rsidR="0031534D" w:rsidRPr="00B5475F">
      <w:rPr>
        <w:rFonts w:ascii="Angsana New" w:hAnsi="Angsana New" w:hint="cs"/>
        <w:b/>
        <w:bCs/>
        <w:sz w:val="28"/>
        <w:szCs w:val="28"/>
        <w:cs/>
      </w:rPr>
      <w:t xml:space="preserve">ายน </w:t>
    </w:r>
    <w:r w:rsidR="0031534D" w:rsidRPr="00E50F26">
      <w:rPr>
        <w:rFonts w:ascii="Angsana New" w:hAnsi="Angsana New" w:hint="cs"/>
        <w:b/>
        <w:bCs/>
        <w:sz w:val="28"/>
        <w:szCs w:val="28"/>
      </w:rPr>
      <w:t>256</w:t>
    </w:r>
    <w:r w:rsidR="0031534D" w:rsidRPr="00E50F26">
      <w:rPr>
        <w:rFonts w:ascii="Angsana New" w:hAnsi="Angsana New"/>
        <w:b/>
        <w:bCs/>
        <w:sz w:val="28"/>
        <w:szCs w:val="28"/>
      </w:rPr>
      <w:t>8</w:t>
    </w:r>
  </w:p>
  <w:p w14:paraId="105F1B2D" w14:textId="77777777" w:rsidR="002071FD" w:rsidRPr="00637127" w:rsidRDefault="002071F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68FA1" w14:textId="77777777" w:rsidR="002071FD" w:rsidRPr="00B5475F" w:rsidRDefault="002071FD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B5475F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5475F"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B5475F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B5475F">
      <w:rPr>
        <w:rFonts w:ascii="Angsana New" w:hAnsi="Angsana New"/>
        <w:b/>
        <w:bCs/>
        <w:sz w:val="34"/>
        <w:szCs w:val="34"/>
        <w:cs/>
      </w:rPr>
      <w:tab/>
    </w:r>
  </w:p>
  <w:p w14:paraId="5640EF59" w14:textId="77777777" w:rsidR="002071FD" w:rsidRPr="00B5475F" w:rsidRDefault="002071FD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B5475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B5475F"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B5475F">
      <w:rPr>
        <w:rFonts w:ascii="Angsana New" w:hAnsi="Angsana New"/>
        <w:b/>
        <w:bCs/>
        <w:sz w:val="32"/>
        <w:szCs w:val="32"/>
        <w:cs/>
      </w:rPr>
      <w:t xml:space="preserve"> </w:t>
    </w:r>
  </w:p>
  <w:p w14:paraId="142B1DB3" w14:textId="77777777" w:rsidR="002071FD" w:rsidRDefault="002071FD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5475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 w:rsidRPr="00B5475F">
      <w:rPr>
        <w:rFonts w:ascii="Angsana New" w:hAnsi="Angsana New"/>
        <w:b/>
        <w:bCs/>
        <w:sz w:val="32"/>
        <w:szCs w:val="32"/>
        <w:cs/>
      </w:rPr>
      <w:t xml:space="preserve"> </w:t>
    </w:r>
    <w:r w:rsidRPr="00B5475F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B5475F">
      <w:rPr>
        <w:rFonts w:ascii="Angsana New" w:hAnsi="Angsana New"/>
        <w:b/>
        <w:bCs/>
        <w:sz w:val="32"/>
        <w:szCs w:val="32"/>
        <w:cs/>
      </w:rPr>
      <w:t xml:space="preserve"> </w:t>
    </w:r>
    <w:r w:rsidRPr="00613099">
      <w:rPr>
        <w:rFonts w:ascii="Angsana New" w:hAnsi="Angsana New"/>
        <w:b/>
        <w:bCs/>
        <w:sz w:val="32"/>
        <w:szCs w:val="32"/>
      </w:rPr>
      <w:t>2553</w:t>
    </w:r>
    <w:r w:rsidRPr="00B5475F">
      <w:rPr>
        <w:rFonts w:ascii="Angsana New" w:hAnsi="Angsana New"/>
        <w:b/>
        <w:bCs/>
        <w:sz w:val="32"/>
        <w:szCs w:val="32"/>
        <w:cs/>
      </w:rPr>
      <w:t xml:space="preserve"> </w:t>
    </w:r>
    <w:r w:rsidRPr="00B5475F"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613099">
      <w:rPr>
        <w:rFonts w:ascii="Angsana New" w:hAnsi="Angsana New"/>
        <w:b/>
        <w:bCs/>
        <w:sz w:val="32"/>
        <w:szCs w:val="32"/>
      </w:rPr>
      <w:t>2552</w:t>
    </w:r>
    <w:r w:rsidRPr="00027121">
      <w:rPr>
        <w:rFonts w:ascii="Angsana New" w:hAnsi="Angsana New"/>
        <w:b/>
        <w:bCs/>
        <w:sz w:val="32"/>
        <w:szCs w:val="32"/>
      </w:rPr>
      <w:t xml:space="preserve"> (</w:t>
    </w:r>
    <w:r w:rsidRPr="00B5475F">
      <w:rPr>
        <w:rFonts w:ascii="Angsana New" w:hAnsi="Angsana New"/>
        <w:b/>
        <w:bCs/>
        <w:sz w:val="32"/>
        <w:szCs w:val="32"/>
        <w:cs/>
      </w:rPr>
      <w:t>สอบทานแล้ว)</w:t>
    </w:r>
  </w:p>
  <w:p w14:paraId="551F12E0" w14:textId="77777777" w:rsidR="002071FD" w:rsidRDefault="002071FD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5475F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 w:rsidRPr="00B5475F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613099">
      <w:rPr>
        <w:rFonts w:ascii="Angsana New" w:hAnsi="Angsana New"/>
        <w:b/>
        <w:bCs/>
        <w:sz w:val="32"/>
        <w:szCs w:val="32"/>
      </w:rPr>
      <w:t>2552</w:t>
    </w:r>
    <w:r w:rsidRPr="00027121">
      <w:rPr>
        <w:rFonts w:ascii="Angsana New" w:hAnsi="Angsana New"/>
        <w:b/>
        <w:bCs/>
        <w:sz w:val="32"/>
        <w:szCs w:val="32"/>
      </w:rPr>
      <w:t xml:space="preserve"> (</w:t>
    </w:r>
    <w:r w:rsidRPr="00B5475F">
      <w:rPr>
        <w:rFonts w:ascii="Angsana New" w:hAnsi="Angsana New"/>
        <w:b/>
        <w:bCs/>
        <w:sz w:val="32"/>
        <w:szCs w:val="32"/>
        <w:cs/>
      </w:rPr>
      <w:t>ตรวจสอบแล้ว)</w:t>
    </w:r>
  </w:p>
  <w:p w14:paraId="2423F3B8" w14:textId="77777777" w:rsidR="002071FD" w:rsidRPr="0093624F" w:rsidRDefault="002071FD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1B007" w14:textId="35E1DDEC" w:rsidR="002071FD" w:rsidRPr="00B5475F" w:rsidRDefault="002071FD" w:rsidP="00AC7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080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B5475F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B5475F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B5475F">
      <w:rPr>
        <w:rFonts w:ascii="Angsana New" w:hAnsi="Angsana New"/>
        <w:b/>
        <w:bCs/>
        <w:sz w:val="28"/>
        <w:szCs w:val="28"/>
        <w:cs/>
      </w:rPr>
      <w:t xml:space="preserve"> จำกัด (มหาชน)</w:t>
    </w:r>
    <w:r>
      <w:rPr>
        <w:rFonts w:ascii="Angsana New" w:hAnsi="Angsana New"/>
        <w:b/>
        <w:bCs/>
        <w:sz w:val="28"/>
        <w:szCs w:val="28"/>
      </w:rPr>
      <w:tab/>
    </w:r>
    <w:r w:rsidRPr="00027121">
      <w:rPr>
        <w:rFonts w:ascii="Angsana New" w:hAnsi="Angsana New" w:hint="cs"/>
        <w:b/>
        <w:bCs/>
        <w:sz w:val="28"/>
        <w:szCs w:val="28"/>
      </w:rPr>
      <w:t>“</w:t>
    </w:r>
    <w:r w:rsidRPr="00B5475F">
      <w:rPr>
        <w:rFonts w:ascii="Angsana New" w:hAnsi="Angsana New" w:hint="cs"/>
        <w:b/>
        <w:bCs/>
        <w:sz w:val="28"/>
        <w:szCs w:val="28"/>
        <w:cs/>
      </w:rPr>
      <w:t>ยังไม่ได้ตรวจสอบ”</w:t>
    </w:r>
  </w:p>
  <w:p w14:paraId="727AC6DE" w14:textId="53483BFE" w:rsidR="002071FD" w:rsidRPr="00B5475F" w:rsidRDefault="002071FD" w:rsidP="00AC7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97"/>
      </w:tabs>
      <w:spacing w:line="240" w:lineRule="auto"/>
      <w:ind w:left="-1531" w:firstLine="1531"/>
      <w:rPr>
        <w:rFonts w:ascii="Angsana New" w:hAnsi="Angsana New"/>
        <w:b/>
        <w:bCs/>
        <w:sz w:val="28"/>
        <w:szCs w:val="28"/>
        <w:cs/>
      </w:rPr>
    </w:pPr>
    <w:r w:rsidRPr="00B5475F">
      <w:rPr>
        <w:rFonts w:ascii="Angsana New"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Pr="00B5475F">
      <w:rPr>
        <w:rFonts w:ascii="Angsana New" w:hAnsi="Angsana New"/>
        <w:b/>
        <w:bCs/>
        <w:sz w:val="28"/>
        <w:szCs w:val="28"/>
        <w:cs/>
      </w:rPr>
      <w:tab/>
    </w:r>
    <w:r w:rsidRPr="00B5475F">
      <w:rPr>
        <w:rFonts w:ascii="Angsana New" w:hAnsi="Angsana New"/>
        <w:b/>
        <w:bCs/>
        <w:sz w:val="28"/>
        <w:szCs w:val="28"/>
        <w:cs/>
      </w:rPr>
      <w:tab/>
    </w:r>
    <w:r w:rsidRPr="00B5475F">
      <w:rPr>
        <w:rFonts w:ascii="Angsana New" w:hAnsi="Angsana New" w:hint="cs"/>
        <w:b/>
        <w:bCs/>
        <w:sz w:val="28"/>
        <w:szCs w:val="28"/>
        <w:cs/>
      </w:rPr>
      <w:t xml:space="preserve">             “สอบทานแล้ว”</w:t>
    </w:r>
  </w:p>
  <w:p w14:paraId="6B2C3A0B" w14:textId="4A1C6C95" w:rsidR="002071FD" w:rsidRDefault="002071FD" w:rsidP="00AC7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B5475F">
      <w:rPr>
        <w:rFonts w:ascii="Angsana New" w:hAnsi="Angsana New"/>
        <w:b/>
        <w:bCs/>
        <w:sz w:val="28"/>
        <w:szCs w:val="28"/>
        <w:cs/>
      </w:rPr>
      <w:t>วันที่</w:t>
    </w:r>
    <w:r w:rsidRPr="00B5475F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31534D" w:rsidRPr="00E50F26">
      <w:rPr>
        <w:rFonts w:ascii="Angsana New" w:hAnsi="Angsana New" w:hint="cs"/>
        <w:b/>
        <w:bCs/>
        <w:sz w:val="28"/>
        <w:szCs w:val="28"/>
      </w:rPr>
      <w:t>3</w:t>
    </w:r>
    <w:r w:rsidR="0031534D" w:rsidRPr="00E50F26">
      <w:rPr>
        <w:rFonts w:ascii="Angsana New" w:hAnsi="Angsana New"/>
        <w:b/>
        <w:bCs/>
        <w:sz w:val="28"/>
        <w:szCs w:val="28"/>
      </w:rPr>
      <w:t>0</w:t>
    </w:r>
    <w:r w:rsidR="0031534D" w:rsidRPr="00B5475F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585A3F" w:rsidRPr="00B5475F">
      <w:rPr>
        <w:rFonts w:ascii="Angsana New" w:hAnsi="Angsana New" w:hint="cs"/>
        <w:b/>
        <w:bCs/>
        <w:sz w:val="28"/>
        <w:szCs w:val="28"/>
        <w:cs/>
      </w:rPr>
      <w:t>กันย</w:t>
    </w:r>
    <w:r w:rsidR="0031534D" w:rsidRPr="00B5475F">
      <w:rPr>
        <w:rFonts w:ascii="Angsana New" w:hAnsi="Angsana New" w:hint="cs"/>
        <w:b/>
        <w:bCs/>
        <w:sz w:val="28"/>
        <w:szCs w:val="28"/>
        <w:cs/>
      </w:rPr>
      <w:t xml:space="preserve">ายน </w:t>
    </w:r>
    <w:r w:rsidR="0031534D" w:rsidRPr="00E50F26">
      <w:rPr>
        <w:rFonts w:ascii="Angsana New" w:hAnsi="Angsana New" w:hint="cs"/>
        <w:b/>
        <w:bCs/>
        <w:sz w:val="28"/>
        <w:szCs w:val="28"/>
      </w:rPr>
      <w:t>256</w:t>
    </w:r>
    <w:r w:rsidR="0031534D" w:rsidRPr="00E50F26">
      <w:rPr>
        <w:rFonts w:ascii="Angsana New" w:hAnsi="Angsana New"/>
        <w:b/>
        <w:bCs/>
        <w:sz w:val="28"/>
        <w:szCs w:val="28"/>
      </w:rPr>
      <w:t>8</w:t>
    </w:r>
  </w:p>
  <w:p w14:paraId="1ABB9A88" w14:textId="77777777" w:rsidR="002071FD" w:rsidRPr="00B5475F" w:rsidRDefault="002071FD" w:rsidP="00912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16986D13"/>
    <w:multiLevelType w:val="multilevel"/>
    <w:tmpl w:val="F1085996"/>
    <w:styleLink w:val="Style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6BA1234"/>
    <w:multiLevelType w:val="multilevel"/>
    <w:tmpl w:val="5C6AB89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88D0005"/>
    <w:multiLevelType w:val="hybridMultilevel"/>
    <w:tmpl w:val="0B844544"/>
    <w:lvl w:ilvl="0" w:tplc="77B4A298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E21683A"/>
    <w:multiLevelType w:val="multilevel"/>
    <w:tmpl w:val="3184DB4C"/>
    <w:styleLink w:val="Styl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  <w:bCs/>
        <w:lang w:val="en-US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 w:val="0"/>
      </w:rPr>
    </w:lvl>
  </w:abstractNum>
  <w:abstractNum w:abstractNumId="15" w15:restartNumberingAfterBreak="0">
    <w:nsid w:val="330A5009"/>
    <w:multiLevelType w:val="multilevel"/>
    <w:tmpl w:val="E97614E4"/>
    <w:lvl w:ilvl="0">
      <w:start w:val="1"/>
      <w:numFmt w:val="decimal"/>
      <w:pStyle w:val="1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 w15:restartNumberingAfterBreak="0">
    <w:nsid w:val="3EA27F6C"/>
    <w:multiLevelType w:val="hybridMultilevel"/>
    <w:tmpl w:val="0A3E3840"/>
    <w:lvl w:ilvl="0" w:tplc="877C35A2">
      <w:start w:val="1"/>
      <w:numFmt w:val="thaiLetters"/>
      <w:lvlText w:val="%1)"/>
      <w:lvlJc w:val="left"/>
      <w:pPr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9" w15:restartNumberingAfterBreak="0">
    <w:nsid w:val="59415993"/>
    <w:multiLevelType w:val="hybridMultilevel"/>
    <w:tmpl w:val="674C5364"/>
    <w:lvl w:ilvl="0" w:tplc="85765EFC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ED00E77"/>
    <w:multiLevelType w:val="multilevel"/>
    <w:tmpl w:val="711816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7DCF3F1B"/>
    <w:multiLevelType w:val="hybridMultilevel"/>
    <w:tmpl w:val="1360C440"/>
    <w:lvl w:ilvl="0" w:tplc="6EEAA0D8">
      <w:start w:val="1"/>
      <w:numFmt w:val="decimal"/>
      <w:lvlText w:val="%1."/>
      <w:lvlJc w:val="left"/>
      <w:pPr>
        <w:ind w:left="1353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826551061">
    <w:abstractNumId w:val="6"/>
  </w:num>
  <w:num w:numId="2" w16cid:durableId="908225290">
    <w:abstractNumId w:val="5"/>
  </w:num>
  <w:num w:numId="3" w16cid:durableId="174393235">
    <w:abstractNumId w:val="9"/>
  </w:num>
  <w:num w:numId="4" w16cid:durableId="1760367656">
    <w:abstractNumId w:val="7"/>
  </w:num>
  <w:num w:numId="5" w16cid:durableId="770472949">
    <w:abstractNumId w:val="8"/>
  </w:num>
  <w:num w:numId="6" w16cid:durableId="1437945668">
    <w:abstractNumId w:val="3"/>
  </w:num>
  <w:num w:numId="7" w16cid:durableId="508982330">
    <w:abstractNumId w:val="2"/>
  </w:num>
  <w:num w:numId="8" w16cid:durableId="1470973194">
    <w:abstractNumId w:val="0"/>
  </w:num>
  <w:num w:numId="9" w16cid:durableId="1486358529">
    <w:abstractNumId w:val="1"/>
  </w:num>
  <w:num w:numId="10" w16cid:durableId="322660597">
    <w:abstractNumId w:val="4"/>
  </w:num>
  <w:num w:numId="11" w16cid:durableId="1225604204">
    <w:abstractNumId w:val="16"/>
  </w:num>
  <w:num w:numId="12" w16cid:durableId="1873152473">
    <w:abstractNumId w:val="13"/>
  </w:num>
  <w:num w:numId="13" w16cid:durableId="1412585059">
    <w:abstractNumId w:val="21"/>
  </w:num>
  <w:num w:numId="14" w16cid:durableId="138153634">
    <w:abstractNumId w:val="15"/>
  </w:num>
  <w:num w:numId="15" w16cid:durableId="451486457">
    <w:abstractNumId w:val="18"/>
  </w:num>
  <w:num w:numId="16" w16cid:durableId="680932193">
    <w:abstractNumId w:val="11"/>
  </w:num>
  <w:num w:numId="17" w16cid:durableId="580411329">
    <w:abstractNumId w:val="12"/>
  </w:num>
  <w:num w:numId="18" w16cid:durableId="1098452353">
    <w:abstractNumId w:val="10"/>
  </w:num>
  <w:num w:numId="19" w16cid:durableId="549147321">
    <w:abstractNumId w:val="14"/>
  </w:num>
  <w:num w:numId="20" w16cid:durableId="369306714">
    <w:abstractNumId w:val="20"/>
  </w:num>
  <w:num w:numId="21" w16cid:durableId="1618566971">
    <w:abstractNumId w:val="19"/>
  </w:num>
  <w:num w:numId="22" w16cid:durableId="601300961">
    <w:abstractNumId w:val="17"/>
  </w:num>
  <w:num w:numId="23" w16cid:durableId="899051216">
    <w:abstractNumId w:val="2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2A6"/>
    <w:rsid w:val="000001AB"/>
    <w:rsid w:val="000002E5"/>
    <w:rsid w:val="00000409"/>
    <w:rsid w:val="0000048D"/>
    <w:rsid w:val="00000576"/>
    <w:rsid w:val="0000093E"/>
    <w:rsid w:val="00000DA0"/>
    <w:rsid w:val="00000F5D"/>
    <w:rsid w:val="00001017"/>
    <w:rsid w:val="00001215"/>
    <w:rsid w:val="00001476"/>
    <w:rsid w:val="00001523"/>
    <w:rsid w:val="00001536"/>
    <w:rsid w:val="0000168E"/>
    <w:rsid w:val="00001E43"/>
    <w:rsid w:val="0000217D"/>
    <w:rsid w:val="000023BC"/>
    <w:rsid w:val="00002518"/>
    <w:rsid w:val="00002ABF"/>
    <w:rsid w:val="00002D9A"/>
    <w:rsid w:val="00002EE8"/>
    <w:rsid w:val="00002F31"/>
    <w:rsid w:val="0000302C"/>
    <w:rsid w:val="000036DF"/>
    <w:rsid w:val="00003D77"/>
    <w:rsid w:val="00003E80"/>
    <w:rsid w:val="00004735"/>
    <w:rsid w:val="0000478C"/>
    <w:rsid w:val="000047E9"/>
    <w:rsid w:val="00004863"/>
    <w:rsid w:val="000049A0"/>
    <w:rsid w:val="00004F84"/>
    <w:rsid w:val="00004F93"/>
    <w:rsid w:val="000052BE"/>
    <w:rsid w:val="0000567C"/>
    <w:rsid w:val="000056BE"/>
    <w:rsid w:val="00005BDA"/>
    <w:rsid w:val="00005F80"/>
    <w:rsid w:val="00006131"/>
    <w:rsid w:val="00006503"/>
    <w:rsid w:val="0000657B"/>
    <w:rsid w:val="00006B5B"/>
    <w:rsid w:val="000072DA"/>
    <w:rsid w:val="0000740C"/>
    <w:rsid w:val="00007631"/>
    <w:rsid w:val="0000770E"/>
    <w:rsid w:val="000077F7"/>
    <w:rsid w:val="000078E0"/>
    <w:rsid w:val="00007A61"/>
    <w:rsid w:val="00007FAE"/>
    <w:rsid w:val="00010251"/>
    <w:rsid w:val="000102C6"/>
    <w:rsid w:val="000106F1"/>
    <w:rsid w:val="00010A8B"/>
    <w:rsid w:val="000114F7"/>
    <w:rsid w:val="000114FB"/>
    <w:rsid w:val="0001157B"/>
    <w:rsid w:val="00011886"/>
    <w:rsid w:val="000118FF"/>
    <w:rsid w:val="00011D3A"/>
    <w:rsid w:val="00011FDB"/>
    <w:rsid w:val="00012139"/>
    <w:rsid w:val="000125BD"/>
    <w:rsid w:val="000129CC"/>
    <w:rsid w:val="00012B7E"/>
    <w:rsid w:val="00013586"/>
    <w:rsid w:val="00013B52"/>
    <w:rsid w:val="00013C24"/>
    <w:rsid w:val="00013E0F"/>
    <w:rsid w:val="00013E34"/>
    <w:rsid w:val="00014556"/>
    <w:rsid w:val="00014620"/>
    <w:rsid w:val="00014799"/>
    <w:rsid w:val="00014D18"/>
    <w:rsid w:val="000151B1"/>
    <w:rsid w:val="000156BA"/>
    <w:rsid w:val="00015810"/>
    <w:rsid w:val="0001590C"/>
    <w:rsid w:val="000159C2"/>
    <w:rsid w:val="00015AE9"/>
    <w:rsid w:val="00016376"/>
    <w:rsid w:val="00016895"/>
    <w:rsid w:val="00016D45"/>
    <w:rsid w:val="00016E9B"/>
    <w:rsid w:val="00016FAB"/>
    <w:rsid w:val="000171EC"/>
    <w:rsid w:val="000172CF"/>
    <w:rsid w:val="000179D5"/>
    <w:rsid w:val="00017B0A"/>
    <w:rsid w:val="00017CD5"/>
    <w:rsid w:val="00020190"/>
    <w:rsid w:val="000202AE"/>
    <w:rsid w:val="000205D3"/>
    <w:rsid w:val="00020A41"/>
    <w:rsid w:val="00020E5D"/>
    <w:rsid w:val="00020ECB"/>
    <w:rsid w:val="00021109"/>
    <w:rsid w:val="00021538"/>
    <w:rsid w:val="000215A9"/>
    <w:rsid w:val="0002172F"/>
    <w:rsid w:val="000217E7"/>
    <w:rsid w:val="00021949"/>
    <w:rsid w:val="00021D81"/>
    <w:rsid w:val="00021E60"/>
    <w:rsid w:val="0002210D"/>
    <w:rsid w:val="0002214A"/>
    <w:rsid w:val="000223A6"/>
    <w:rsid w:val="000225DA"/>
    <w:rsid w:val="00022E2D"/>
    <w:rsid w:val="00022E8F"/>
    <w:rsid w:val="00022FFC"/>
    <w:rsid w:val="0002340D"/>
    <w:rsid w:val="00023525"/>
    <w:rsid w:val="00023552"/>
    <w:rsid w:val="00023642"/>
    <w:rsid w:val="00023C48"/>
    <w:rsid w:val="00023CB9"/>
    <w:rsid w:val="000241D5"/>
    <w:rsid w:val="000245AF"/>
    <w:rsid w:val="00024609"/>
    <w:rsid w:val="000246A7"/>
    <w:rsid w:val="00024789"/>
    <w:rsid w:val="000247BD"/>
    <w:rsid w:val="00024862"/>
    <w:rsid w:val="000249B6"/>
    <w:rsid w:val="00024A4D"/>
    <w:rsid w:val="00024FF9"/>
    <w:rsid w:val="000252F0"/>
    <w:rsid w:val="00025564"/>
    <w:rsid w:val="00025654"/>
    <w:rsid w:val="00025C9F"/>
    <w:rsid w:val="00025E2C"/>
    <w:rsid w:val="00026148"/>
    <w:rsid w:val="00026931"/>
    <w:rsid w:val="00026A4C"/>
    <w:rsid w:val="00027121"/>
    <w:rsid w:val="00027406"/>
    <w:rsid w:val="00027939"/>
    <w:rsid w:val="00027C26"/>
    <w:rsid w:val="00027DBC"/>
    <w:rsid w:val="00030356"/>
    <w:rsid w:val="000304F1"/>
    <w:rsid w:val="000307A3"/>
    <w:rsid w:val="00031235"/>
    <w:rsid w:val="00031329"/>
    <w:rsid w:val="000314CA"/>
    <w:rsid w:val="00031905"/>
    <w:rsid w:val="00031B51"/>
    <w:rsid w:val="00031BF9"/>
    <w:rsid w:val="00032A34"/>
    <w:rsid w:val="00032A77"/>
    <w:rsid w:val="00033058"/>
    <w:rsid w:val="000330E1"/>
    <w:rsid w:val="0003330E"/>
    <w:rsid w:val="00033513"/>
    <w:rsid w:val="00033B7A"/>
    <w:rsid w:val="00033C02"/>
    <w:rsid w:val="000341A0"/>
    <w:rsid w:val="00034258"/>
    <w:rsid w:val="0003452F"/>
    <w:rsid w:val="000348A9"/>
    <w:rsid w:val="000348FC"/>
    <w:rsid w:val="00034E89"/>
    <w:rsid w:val="0003514E"/>
    <w:rsid w:val="0003550E"/>
    <w:rsid w:val="00035B30"/>
    <w:rsid w:val="00035CED"/>
    <w:rsid w:val="00035E84"/>
    <w:rsid w:val="00035F2E"/>
    <w:rsid w:val="00036402"/>
    <w:rsid w:val="00036A95"/>
    <w:rsid w:val="00036B95"/>
    <w:rsid w:val="00036C01"/>
    <w:rsid w:val="00037234"/>
    <w:rsid w:val="0003762C"/>
    <w:rsid w:val="00037962"/>
    <w:rsid w:val="00040045"/>
    <w:rsid w:val="0004017B"/>
    <w:rsid w:val="000402D7"/>
    <w:rsid w:val="00040418"/>
    <w:rsid w:val="000405B6"/>
    <w:rsid w:val="000415F9"/>
    <w:rsid w:val="00041677"/>
    <w:rsid w:val="000416D5"/>
    <w:rsid w:val="0004184A"/>
    <w:rsid w:val="00041A01"/>
    <w:rsid w:val="00041BD0"/>
    <w:rsid w:val="00041CF6"/>
    <w:rsid w:val="00041F85"/>
    <w:rsid w:val="00042006"/>
    <w:rsid w:val="000429E6"/>
    <w:rsid w:val="00042C9E"/>
    <w:rsid w:val="00042DE6"/>
    <w:rsid w:val="00042F82"/>
    <w:rsid w:val="00043419"/>
    <w:rsid w:val="0004358E"/>
    <w:rsid w:val="00043980"/>
    <w:rsid w:val="00043A9B"/>
    <w:rsid w:val="00043BA7"/>
    <w:rsid w:val="00044793"/>
    <w:rsid w:val="00044819"/>
    <w:rsid w:val="000448CF"/>
    <w:rsid w:val="00044BDC"/>
    <w:rsid w:val="00044C08"/>
    <w:rsid w:val="0004570E"/>
    <w:rsid w:val="000459B6"/>
    <w:rsid w:val="00045A69"/>
    <w:rsid w:val="00045A88"/>
    <w:rsid w:val="00045FBB"/>
    <w:rsid w:val="00046847"/>
    <w:rsid w:val="00047072"/>
    <w:rsid w:val="00047226"/>
    <w:rsid w:val="000473D7"/>
    <w:rsid w:val="00047FD9"/>
    <w:rsid w:val="000502C9"/>
    <w:rsid w:val="00050571"/>
    <w:rsid w:val="000510F4"/>
    <w:rsid w:val="00051138"/>
    <w:rsid w:val="00051F65"/>
    <w:rsid w:val="00051F90"/>
    <w:rsid w:val="0005244B"/>
    <w:rsid w:val="00052909"/>
    <w:rsid w:val="00052AE3"/>
    <w:rsid w:val="00053099"/>
    <w:rsid w:val="000533E0"/>
    <w:rsid w:val="000536C7"/>
    <w:rsid w:val="00053954"/>
    <w:rsid w:val="00053978"/>
    <w:rsid w:val="00053B6A"/>
    <w:rsid w:val="000540AE"/>
    <w:rsid w:val="00054134"/>
    <w:rsid w:val="00054166"/>
    <w:rsid w:val="000549BC"/>
    <w:rsid w:val="00054CFF"/>
    <w:rsid w:val="0005500B"/>
    <w:rsid w:val="00055017"/>
    <w:rsid w:val="000550CF"/>
    <w:rsid w:val="00055853"/>
    <w:rsid w:val="00055F02"/>
    <w:rsid w:val="000569D6"/>
    <w:rsid w:val="00056B95"/>
    <w:rsid w:val="00056C13"/>
    <w:rsid w:val="00056C7A"/>
    <w:rsid w:val="00056ECE"/>
    <w:rsid w:val="000574DA"/>
    <w:rsid w:val="00057B6E"/>
    <w:rsid w:val="00057E28"/>
    <w:rsid w:val="00057ED5"/>
    <w:rsid w:val="00057F92"/>
    <w:rsid w:val="00057FFC"/>
    <w:rsid w:val="000603D6"/>
    <w:rsid w:val="000608DD"/>
    <w:rsid w:val="0006118B"/>
    <w:rsid w:val="00061270"/>
    <w:rsid w:val="000612F7"/>
    <w:rsid w:val="00061521"/>
    <w:rsid w:val="00061730"/>
    <w:rsid w:val="00061792"/>
    <w:rsid w:val="00061C01"/>
    <w:rsid w:val="00061D22"/>
    <w:rsid w:val="00061EAA"/>
    <w:rsid w:val="00062026"/>
    <w:rsid w:val="00062325"/>
    <w:rsid w:val="00062E8F"/>
    <w:rsid w:val="00063226"/>
    <w:rsid w:val="00063B7F"/>
    <w:rsid w:val="00063C1D"/>
    <w:rsid w:val="000640FF"/>
    <w:rsid w:val="000650FF"/>
    <w:rsid w:val="00065110"/>
    <w:rsid w:val="000653D9"/>
    <w:rsid w:val="00065541"/>
    <w:rsid w:val="000656E3"/>
    <w:rsid w:val="00065864"/>
    <w:rsid w:val="00065A9F"/>
    <w:rsid w:val="00065C6A"/>
    <w:rsid w:val="00065CD6"/>
    <w:rsid w:val="00065E3D"/>
    <w:rsid w:val="0006668C"/>
    <w:rsid w:val="00066D53"/>
    <w:rsid w:val="00067262"/>
    <w:rsid w:val="000673C9"/>
    <w:rsid w:val="00067794"/>
    <w:rsid w:val="000679E6"/>
    <w:rsid w:val="00067A28"/>
    <w:rsid w:val="00067E49"/>
    <w:rsid w:val="00070327"/>
    <w:rsid w:val="000703AD"/>
    <w:rsid w:val="000707D3"/>
    <w:rsid w:val="00070A26"/>
    <w:rsid w:val="000714E3"/>
    <w:rsid w:val="000715EA"/>
    <w:rsid w:val="000716F0"/>
    <w:rsid w:val="00071E32"/>
    <w:rsid w:val="00072019"/>
    <w:rsid w:val="000725B2"/>
    <w:rsid w:val="000727DE"/>
    <w:rsid w:val="00072F48"/>
    <w:rsid w:val="000730F4"/>
    <w:rsid w:val="00073338"/>
    <w:rsid w:val="0007338D"/>
    <w:rsid w:val="000738BB"/>
    <w:rsid w:val="00073C23"/>
    <w:rsid w:val="00073E7D"/>
    <w:rsid w:val="000747D9"/>
    <w:rsid w:val="00074A1A"/>
    <w:rsid w:val="00074B13"/>
    <w:rsid w:val="0007533C"/>
    <w:rsid w:val="00075E79"/>
    <w:rsid w:val="000762BE"/>
    <w:rsid w:val="00076664"/>
    <w:rsid w:val="00076676"/>
    <w:rsid w:val="000768AA"/>
    <w:rsid w:val="000769C6"/>
    <w:rsid w:val="00076A65"/>
    <w:rsid w:val="00076CAA"/>
    <w:rsid w:val="00076F9C"/>
    <w:rsid w:val="000771F1"/>
    <w:rsid w:val="00077287"/>
    <w:rsid w:val="000779C7"/>
    <w:rsid w:val="00077A7D"/>
    <w:rsid w:val="00077EAB"/>
    <w:rsid w:val="00077FA4"/>
    <w:rsid w:val="00080337"/>
    <w:rsid w:val="0008071E"/>
    <w:rsid w:val="000807DD"/>
    <w:rsid w:val="00080E1F"/>
    <w:rsid w:val="00081F8F"/>
    <w:rsid w:val="00082930"/>
    <w:rsid w:val="00082C47"/>
    <w:rsid w:val="000831E5"/>
    <w:rsid w:val="00083366"/>
    <w:rsid w:val="00083451"/>
    <w:rsid w:val="0008355A"/>
    <w:rsid w:val="00083721"/>
    <w:rsid w:val="00083AFC"/>
    <w:rsid w:val="00083C2A"/>
    <w:rsid w:val="00083EA8"/>
    <w:rsid w:val="00083FB3"/>
    <w:rsid w:val="000843B3"/>
    <w:rsid w:val="00084B8C"/>
    <w:rsid w:val="00084BF0"/>
    <w:rsid w:val="00084C31"/>
    <w:rsid w:val="00084DCA"/>
    <w:rsid w:val="00084F29"/>
    <w:rsid w:val="000854D8"/>
    <w:rsid w:val="00085831"/>
    <w:rsid w:val="00085B18"/>
    <w:rsid w:val="00085E94"/>
    <w:rsid w:val="000863E7"/>
    <w:rsid w:val="00086B57"/>
    <w:rsid w:val="00086BF7"/>
    <w:rsid w:val="000877F6"/>
    <w:rsid w:val="00087918"/>
    <w:rsid w:val="00090283"/>
    <w:rsid w:val="00090399"/>
    <w:rsid w:val="00090B69"/>
    <w:rsid w:val="00090F01"/>
    <w:rsid w:val="00090F25"/>
    <w:rsid w:val="00091117"/>
    <w:rsid w:val="0009130A"/>
    <w:rsid w:val="0009145E"/>
    <w:rsid w:val="00091F28"/>
    <w:rsid w:val="00091FF0"/>
    <w:rsid w:val="0009203B"/>
    <w:rsid w:val="00092216"/>
    <w:rsid w:val="0009248E"/>
    <w:rsid w:val="0009271E"/>
    <w:rsid w:val="0009294E"/>
    <w:rsid w:val="00092C95"/>
    <w:rsid w:val="00092CFB"/>
    <w:rsid w:val="00092D35"/>
    <w:rsid w:val="00092E14"/>
    <w:rsid w:val="00092E87"/>
    <w:rsid w:val="00092EC8"/>
    <w:rsid w:val="000932E0"/>
    <w:rsid w:val="000934B0"/>
    <w:rsid w:val="000935FC"/>
    <w:rsid w:val="00093DFC"/>
    <w:rsid w:val="00094094"/>
    <w:rsid w:val="000940DA"/>
    <w:rsid w:val="0009433E"/>
    <w:rsid w:val="0009446D"/>
    <w:rsid w:val="0009495B"/>
    <w:rsid w:val="000949F8"/>
    <w:rsid w:val="00094E26"/>
    <w:rsid w:val="00095357"/>
    <w:rsid w:val="000957E8"/>
    <w:rsid w:val="000966E7"/>
    <w:rsid w:val="00096CDF"/>
    <w:rsid w:val="00096D4B"/>
    <w:rsid w:val="000975F4"/>
    <w:rsid w:val="00097763"/>
    <w:rsid w:val="000978A4"/>
    <w:rsid w:val="00097BE1"/>
    <w:rsid w:val="00097D05"/>
    <w:rsid w:val="00097F48"/>
    <w:rsid w:val="000A01E8"/>
    <w:rsid w:val="000A0459"/>
    <w:rsid w:val="000A0623"/>
    <w:rsid w:val="000A06AA"/>
    <w:rsid w:val="000A0A9C"/>
    <w:rsid w:val="000A0C5D"/>
    <w:rsid w:val="000A0CC3"/>
    <w:rsid w:val="000A0DAE"/>
    <w:rsid w:val="000A104A"/>
    <w:rsid w:val="000A113F"/>
    <w:rsid w:val="000A121A"/>
    <w:rsid w:val="000A137B"/>
    <w:rsid w:val="000A14DA"/>
    <w:rsid w:val="000A15C4"/>
    <w:rsid w:val="000A17E0"/>
    <w:rsid w:val="000A1D71"/>
    <w:rsid w:val="000A1E35"/>
    <w:rsid w:val="000A2B65"/>
    <w:rsid w:val="000A2C20"/>
    <w:rsid w:val="000A2FAF"/>
    <w:rsid w:val="000A314D"/>
    <w:rsid w:val="000A3554"/>
    <w:rsid w:val="000A37E8"/>
    <w:rsid w:val="000A3820"/>
    <w:rsid w:val="000A3839"/>
    <w:rsid w:val="000A386F"/>
    <w:rsid w:val="000A3938"/>
    <w:rsid w:val="000A39EB"/>
    <w:rsid w:val="000A3AF2"/>
    <w:rsid w:val="000A3CCA"/>
    <w:rsid w:val="000A3E53"/>
    <w:rsid w:val="000A3F75"/>
    <w:rsid w:val="000A44AF"/>
    <w:rsid w:val="000A494D"/>
    <w:rsid w:val="000A4D80"/>
    <w:rsid w:val="000A4D89"/>
    <w:rsid w:val="000A502A"/>
    <w:rsid w:val="000A51A7"/>
    <w:rsid w:val="000A531D"/>
    <w:rsid w:val="000A5491"/>
    <w:rsid w:val="000A54F1"/>
    <w:rsid w:val="000A567D"/>
    <w:rsid w:val="000A5684"/>
    <w:rsid w:val="000A654F"/>
    <w:rsid w:val="000A76D2"/>
    <w:rsid w:val="000A788A"/>
    <w:rsid w:val="000A7BEC"/>
    <w:rsid w:val="000A7CA7"/>
    <w:rsid w:val="000A7DCF"/>
    <w:rsid w:val="000B02AE"/>
    <w:rsid w:val="000B0409"/>
    <w:rsid w:val="000B06C4"/>
    <w:rsid w:val="000B0951"/>
    <w:rsid w:val="000B0FA4"/>
    <w:rsid w:val="000B11EB"/>
    <w:rsid w:val="000B136B"/>
    <w:rsid w:val="000B1813"/>
    <w:rsid w:val="000B1870"/>
    <w:rsid w:val="000B19E3"/>
    <w:rsid w:val="000B1A52"/>
    <w:rsid w:val="000B1A9B"/>
    <w:rsid w:val="000B1D20"/>
    <w:rsid w:val="000B1F6D"/>
    <w:rsid w:val="000B2048"/>
    <w:rsid w:val="000B2320"/>
    <w:rsid w:val="000B26AF"/>
    <w:rsid w:val="000B2AC6"/>
    <w:rsid w:val="000B32A0"/>
    <w:rsid w:val="000B3A0F"/>
    <w:rsid w:val="000B3A8F"/>
    <w:rsid w:val="000B3C6D"/>
    <w:rsid w:val="000B3D0C"/>
    <w:rsid w:val="000B407A"/>
    <w:rsid w:val="000B40F1"/>
    <w:rsid w:val="000B417B"/>
    <w:rsid w:val="000B43C0"/>
    <w:rsid w:val="000B453A"/>
    <w:rsid w:val="000B460F"/>
    <w:rsid w:val="000B4893"/>
    <w:rsid w:val="000B4924"/>
    <w:rsid w:val="000B4DCD"/>
    <w:rsid w:val="000B4EFF"/>
    <w:rsid w:val="000B5392"/>
    <w:rsid w:val="000B54F8"/>
    <w:rsid w:val="000B5899"/>
    <w:rsid w:val="000B5999"/>
    <w:rsid w:val="000B5C45"/>
    <w:rsid w:val="000B5C52"/>
    <w:rsid w:val="000B5CFC"/>
    <w:rsid w:val="000B5E26"/>
    <w:rsid w:val="000B63F6"/>
    <w:rsid w:val="000B6B11"/>
    <w:rsid w:val="000B6E81"/>
    <w:rsid w:val="000B6F5A"/>
    <w:rsid w:val="000B7604"/>
    <w:rsid w:val="000B795F"/>
    <w:rsid w:val="000B7A6B"/>
    <w:rsid w:val="000B7C10"/>
    <w:rsid w:val="000B7C4F"/>
    <w:rsid w:val="000B7FE4"/>
    <w:rsid w:val="000C03A4"/>
    <w:rsid w:val="000C06A9"/>
    <w:rsid w:val="000C0752"/>
    <w:rsid w:val="000C0BD4"/>
    <w:rsid w:val="000C0D13"/>
    <w:rsid w:val="000C1025"/>
    <w:rsid w:val="000C104E"/>
    <w:rsid w:val="000C1458"/>
    <w:rsid w:val="000C16AE"/>
    <w:rsid w:val="000C1831"/>
    <w:rsid w:val="000C190F"/>
    <w:rsid w:val="000C1B64"/>
    <w:rsid w:val="000C1C26"/>
    <w:rsid w:val="000C1D99"/>
    <w:rsid w:val="000C1FD6"/>
    <w:rsid w:val="000C2066"/>
    <w:rsid w:val="000C25E2"/>
    <w:rsid w:val="000C25E9"/>
    <w:rsid w:val="000C26A2"/>
    <w:rsid w:val="000C2D7D"/>
    <w:rsid w:val="000C2D87"/>
    <w:rsid w:val="000C3190"/>
    <w:rsid w:val="000C3840"/>
    <w:rsid w:val="000C392F"/>
    <w:rsid w:val="000C3C6A"/>
    <w:rsid w:val="000C3EA8"/>
    <w:rsid w:val="000C4175"/>
    <w:rsid w:val="000C433E"/>
    <w:rsid w:val="000C470C"/>
    <w:rsid w:val="000C4D5E"/>
    <w:rsid w:val="000C4F48"/>
    <w:rsid w:val="000C4F71"/>
    <w:rsid w:val="000C50AC"/>
    <w:rsid w:val="000C52D7"/>
    <w:rsid w:val="000C5521"/>
    <w:rsid w:val="000C607C"/>
    <w:rsid w:val="000C6587"/>
    <w:rsid w:val="000C6D06"/>
    <w:rsid w:val="000C6E61"/>
    <w:rsid w:val="000C77B6"/>
    <w:rsid w:val="000C7A53"/>
    <w:rsid w:val="000D021F"/>
    <w:rsid w:val="000D0483"/>
    <w:rsid w:val="000D04A3"/>
    <w:rsid w:val="000D069A"/>
    <w:rsid w:val="000D0708"/>
    <w:rsid w:val="000D08E9"/>
    <w:rsid w:val="000D0A82"/>
    <w:rsid w:val="000D0FC6"/>
    <w:rsid w:val="000D1226"/>
    <w:rsid w:val="000D1D35"/>
    <w:rsid w:val="000D1D52"/>
    <w:rsid w:val="000D2110"/>
    <w:rsid w:val="000D2771"/>
    <w:rsid w:val="000D28A3"/>
    <w:rsid w:val="000D2A3E"/>
    <w:rsid w:val="000D2F3B"/>
    <w:rsid w:val="000D32C6"/>
    <w:rsid w:val="000D37C4"/>
    <w:rsid w:val="000D385F"/>
    <w:rsid w:val="000D38A1"/>
    <w:rsid w:val="000D38DE"/>
    <w:rsid w:val="000D399F"/>
    <w:rsid w:val="000D3AB4"/>
    <w:rsid w:val="000D403D"/>
    <w:rsid w:val="000D421E"/>
    <w:rsid w:val="000D4340"/>
    <w:rsid w:val="000D450B"/>
    <w:rsid w:val="000D4559"/>
    <w:rsid w:val="000D4A61"/>
    <w:rsid w:val="000D4E03"/>
    <w:rsid w:val="000D52EE"/>
    <w:rsid w:val="000D5DCC"/>
    <w:rsid w:val="000D602A"/>
    <w:rsid w:val="000D6394"/>
    <w:rsid w:val="000D63FB"/>
    <w:rsid w:val="000D644B"/>
    <w:rsid w:val="000D6962"/>
    <w:rsid w:val="000D69DC"/>
    <w:rsid w:val="000D6A2D"/>
    <w:rsid w:val="000D6C04"/>
    <w:rsid w:val="000D70A1"/>
    <w:rsid w:val="000D7128"/>
    <w:rsid w:val="000D71FF"/>
    <w:rsid w:val="000D72D3"/>
    <w:rsid w:val="000D7735"/>
    <w:rsid w:val="000D7832"/>
    <w:rsid w:val="000D7EDF"/>
    <w:rsid w:val="000E0041"/>
    <w:rsid w:val="000E01DA"/>
    <w:rsid w:val="000E02A2"/>
    <w:rsid w:val="000E0421"/>
    <w:rsid w:val="000E0428"/>
    <w:rsid w:val="000E0657"/>
    <w:rsid w:val="000E0AE0"/>
    <w:rsid w:val="000E0AE3"/>
    <w:rsid w:val="000E0B0E"/>
    <w:rsid w:val="000E0F3E"/>
    <w:rsid w:val="000E116D"/>
    <w:rsid w:val="000E18C6"/>
    <w:rsid w:val="000E1919"/>
    <w:rsid w:val="000E19AF"/>
    <w:rsid w:val="000E1B4D"/>
    <w:rsid w:val="000E2254"/>
    <w:rsid w:val="000E276E"/>
    <w:rsid w:val="000E28E1"/>
    <w:rsid w:val="000E2B14"/>
    <w:rsid w:val="000E2BB4"/>
    <w:rsid w:val="000E2D30"/>
    <w:rsid w:val="000E2DC6"/>
    <w:rsid w:val="000E336C"/>
    <w:rsid w:val="000E343D"/>
    <w:rsid w:val="000E353F"/>
    <w:rsid w:val="000E38F9"/>
    <w:rsid w:val="000E3BC8"/>
    <w:rsid w:val="000E3D6F"/>
    <w:rsid w:val="000E40D7"/>
    <w:rsid w:val="000E43AB"/>
    <w:rsid w:val="000E4714"/>
    <w:rsid w:val="000E4D43"/>
    <w:rsid w:val="000E4DAD"/>
    <w:rsid w:val="000E50CD"/>
    <w:rsid w:val="000E5118"/>
    <w:rsid w:val="000E5552"/>
    <w:rsid w:val="000E5611"/>
    <w:rsid w:val="000E594F"/>
    <w:rsid w:val="000E59D3"/>
    <w:rsid w:val="000E5A00"/>
    <w:rsid w:val="000E5AE3"/>
    <w:rsid w:val="000E5D3F"/>
    <w:rsid w:val="000E5E83"/>
    <w:rsid w:val="000E5FE1"/>
    <w:rsid w:val="000E61EA"/>
    <w:rsid w:val="000E6645"/>
    <w:rsid w:val="000E6766"/>
    <w:rsid w:val="000E67B8"/>
    <w:rsid w:val="000E6A8B"/>
    <w:rsid w:val="000E6DD7"/>
    <w:rsid w:val="000E6E4F"/>
    <w:rsid w:val="000E6EEE"/>
    <w:rsid w:val="000E71FF"/>
    <w:rsid w:val="000E728A"/>
    <w:rsid w:val="000E7750"/>
    <w:rsid w:val="000E785C"/>
    <w:rsid w:val="000E7AE9"/>
    <w:rsid w:val="000E7FF7"/>
    <w:rsid w:val="000F01B8"/>
    <w:rsid w:val="000F0239"/>
    <w:rsid w:val="000F0421"/>
    <w:rsid w:val="000F09F4"/>
    <w:rsid w:val="000F0C89"/>
    <w:rsid w:val="000F0D51"/>
    <w:rsid w:val="000F1165"/>
    <w:rsid w:val="000F11F6"/>
    <w:rsid w:val="000F1414"/>
    <w:rsid w:val="000F15FF"/>
    <w:rsid w:val="000F18C6"/>
    <w:rsid w:val="000F1B9C"/>
    <w:rsid w:val="000F1E19"/>
    <w:rsid w:val="000F1E51"/>
    <w:rsid w:val="000F1E68"/>
    <w:rsid w:val="000F21F4"/>
    <w:rsid w:val="000F2433"/>
    <w:rsid w:val="000F288C"/>
    <w:rsid w:val="000F28BF"/>
    <w:rsid w:val="000F2ED5"/>
    <w:rsid w:val="000F30E4"/>
    <w:rsid w:val="000F3579"/>
    <w:rsid w:val="000F3D51"/>
    <w:rsid w:val="000F47BB"/>
    <w:rsid w:val="000F48A6"/>
    <w:rsid w:val="000F50DA"/>
    <w:rsid w:val="000F5A00"/>
    <w:rsid w:val="000F5E09"/>
    <w:rsid w:val="000F5F95"/>
    <w:rsid w:val="000F6769"/>
    <w:rsid w:val="000F690E"/>
    <w:rsid w:val="000F6A55"/>
    <w:rsid w:val="000F6AD3"/>
    <w:rsid w:val="000F6ADF"/>
    <w:rsid w:val="000F6B04"/>
    <w:rsid w:val="000F6D68"/>
    <w:rsid w:val="000F7091"/>
    <w:rsid w:val="000F72E8"/>
    <w:rsid w:val="000F744A"/>
    <w:rsid w:val="000F7627"/>
    <w:rsid w:val="000F785B"/>
    <w:rsid w:val="000F7DCE"/>
    <w:rsid w:val="00100345"/>
    <w:rsid w:val="0010146E"/>
    <w:rsid w:val="001016C6"/>
    <w:rsid w:val="00101D19"/>
    <w:rsid w:val="00101F50"/>
    <w:rsid w:val="00102338"/>
    <w:rsid w:val="00102413"/>
    <w:rsid w:val="00102997"/>
    <w:rsid w:val="00102E54"/>
    <w:rsid w:val="0010316A"/>
    <w:rsid w:val="00103515"/>
    <w:rsid w:val="001037EB"/>
    <w:rsid w:val="00103A00"/>
    <w:rsid w:val="00103B64"/>
    <w:rsid w:val="001040C8"/>
    <w:rsid w:val="00104138"/>
    <w:rsid w:val="001043EE"/>
    <w:rsid w:val="001045A1"/>
    <w:rsid w:val="00105199"/>
    <w:rsid w:val="00105855"/>
    <w:rsid w:val="00105A84"/>
    <w:rsid w:val="00105A98"/>
    <w:rsid w:val="00105B30"/>
    <w:rsid w:val="00105B97"/>
    <w:rsid w:val="00106101"/>
    <w:rsid w:val="001061B1"/>
    <w:rsid w:val="00106A90"/>
    <w:rsid w:val="00106A9C"/>
    <w:rsid w:val="00106E3C"/>
    <w:rsid w:val="00106E75"/>
    <w:rsid w:val="00106EFA"/>
    <w:rsid w:val="001073AA"/>
    <w:rsid w:val="0010769F"/>
    <w:rsid w:val="0010776C"/>
    <w:rsid w:val="00107915"/>
    <w:rsid w:val="00107959"/>
    <w:rsid w:val="001079E7"/>
    <w:rsid w:val="00107A7C"/>
    <w:rsid w:val="0011046C"/>
    <w:rsid w:val="001104D2"/>
    <w:rsid w:val="00110544"/>
    <w:rsid w:val="001107F7"/>
    <w:rsid w:val="00110907"/>
    <w:rsid w:val="00110BE3"/>
    <w:rsid w:val="00110D02"/>
    <w:rsid w:val="00110FF3"/>
    <w:rsid w:val="00111249"/>
    <w:rsid w:val="001112AF"/>
    <w:rsid w:val="00111395"/>
    <w:rsid w:val="001118F0"/>
    <w:rsid w:val="00111A45"/>
    <w:rsid w:val="00112809"/>
    <w:rsid w:val="0011295C"/>
    <w:rsid w:val="00112E90"/>
    <w:rsid w:val="00113FF5"/>
    <w:rsid w:val="001140A2"/>
    <w:rsid w:val="00114123"/>
    <w:rsid w:val="001142F5"/>
    <w:rsid w:val="001151EB"/>
    <w:rsid w:val="0011525D"/>
    <w:rsid w:val="00115270"/>
    <w:rsid w:val="001152DA"/>
    <w:rsid w:val="00115821"/>
    <w:rsid w:val="001158B9"/>
    <w:rsid w:val="00115BF9"/>
    <w:rsid w:val="00115E3F"/>
    <w:rsid w:val="00116163"/>
    <w:rsid w:val="0011648A"/>
    <w:rsid w:val="00116A93"/>
    <w:rsid w:val="00116AD4"/>
    <w:rsid w:val="00116C19"/>
    <w:rsid w:val="00116D95"/>
    <w:rsid w:val="0011710F"/>
    <w:rsid w:val="00117721"/>
    <w:rsid w:val="0011787B"/>
    <w:rsid w:val="001178FE"/>
    <w:rsid w:val="00120160"/>
    <w:rsid w:val="00120554"/>
    <w:rsid w:val="00120DE4"/>
    <w:rsid w:val="001212E4"/>
    <w:rsid w:val="00121410"/>
    <w:rsid w:val="001214D8"/>
    <w:rsid w:val="001217AD"/>
    <w:rsid w:val="0012198F"/>
    <w:rsid w:val="00121FE3"/>
    <w:rsid w:val="00122156"/>
    <w:rsid w:val="00122A02"/>
    <w:rsid w:val="00122BDD"/>
    <w:rsid w:val="00122CAF"/>
    <w:rsid w:val="00122EE8"/>
    <w:rsid w:val="00122FFF"/>
    <w:rsid w:val="0012321E"/>
    <w:rsid w:val="0012350E"/>
    <w:rsid w:val="0012397B"/>
    <w:rsid w:val="00124171"/>
    <w:rsid w:val="00124217"/>
    <w:rsid w:val="001243E1"/>
    <w:rsid w:val="00124EAF"/>
    <w:rsid w:val="0012507C"/>
    <w:rsid w:val="001250C3"/>
    <w:rsid w:val="001251B0"/>
    <w:rsid w:val="0012533A"/>
    <w:rsid w:val="001259B5"/>
    <w:rsid w:val="00125B60"/>
    <w:rsid w:val="00125CEA"/>
    <w:rsid w:val="0012600E"/>
    <w:rsid w:val="00126490"/>
    <w:rsid w:val="00126B80"/>
    <w:rsid w:val="00126D41"/>
    <w:rsid w:val="001273C6"/>
    <w:rsid w:val="001302E1"/>
    <w:rsid w:val="00130301"/>
    <w:rsid w:val="001305A6"/>
    <w:rsid w:val="00130657"/>
    <w:rsid w:val="001308F0"/>
    <w:rsid w:val="001309A4"/>
    <w:rsid w:val="00130AFA"/>
    <w:rsid w:val="00130C5A"/>
    <w:rsid w:val="0013119D"/>
    <w:rsid w:val="001318EB"/>
    <w:rsid w:val="00131BBA"/>
    <w:rsid w:val="00132038"/>
    <w:rsid w:val="001326AC"/>
    <w:rsid w:val="001326F7"/>
    <w:rsid w:val="00132D1A"/>
    <w:rsid w:val="00132DF6"/>
    <w:rsid w:val="0013396F"/>
    <w:rsid w:val="00133CDD"/>
    <w:rsid w:val="00133D8E"/>
    <w:rsid w:val="0013477E"/>
    <w:rsid w:val="00134913"/>
    <w:rsid w:val="00134EF7"/>
    <w:rsid w:val="00134FE8"/>
    <w:rsid w:val="001350E4"/>
    <w:rsid w:val="001353C5"/>
    <w:rsid w:val="001354CF"/>
    <w:rsid w:val="001357AE"/>
    <w:rsid w:val="00135BAB"/>
    <w:rsid w:val="00136091"/>
    <w:rsid w:val="001364E8"/>
    <w:rsid w:val="00136681"/>
    <w:rsid w:val="001366EA"/>
    <w:rsid w:val="00136CAA"/>
    <w:rsid w:val="0013712B"/>
    <w:rsid w:val="001375FF"/>
    <w:rsid w:val="00137961"/>
    <w:rsid w:val="00137A8D"/>
    <w:rsid w:val="00137E44"/>
    <w:rsid w:val="00137EA4"/>
    <w:rsid w:val="00137F53"/>
    <w:rsid w:val="00140016"/>
    <w:rsid w:val="0014065C"/>
    <w:rsid w:val="00140A9D"/>
    <w:rsid w:val="00140BBC"/>
    <w:rsid w:val="00141418"/>
    <w:rsid w:val="00141633"/>
    <w:rsid w:val="00141AA6"/>
    <w:rsid w:val="00141F84"/>
    <w:rsid w:val="00141FDD"/>
    <w:rsid w:val="00143871"/>
    <w:rsid w:val="001438B9"/>
    <w:rsid w:val="00144318"/>
    <w:rsid w:val="001444BC"/>
    <w:rsid w:val="0014471B"/>
    <w:rsid w:val="00144971"/>
    <w:rsid w:val="00144AB0"/>
    <w:rsid w:val="001450FA"/>
    <w:rsid w:val="0014534F"/>
    <w:rsid w:val="00145701"/>
    <w:rsid w:val="001458BC"/>
    <w:rsid w:val="00145BD8"/>
    <w:rsid w:val="00145C3C"/>
    <w:rsid w:val="00146246"/>
    <w:rsid w:val="001466C8"/>
    <w:rsid w:val="00146A4A"/>
    <w:rsid w:val="00146A4F"/>
    <w:rsid w:val="00146B86"/>
    <w:rsid w:val="00146F38"/>
    <w:rsid w:val="00146FE5"/>
    <w:rsid w:val="001473CB"/>
    <w:rsid w:val="0014755B"/>
    <w:rsid w:val="001476BB"/>
    <w:rsid w:val="001478C0"/>
    <w:rsid w:val="00147AA9"/>
    <w:rsid w:val="00147B5A"/>
    <w:rsid w:val="00147F2A"/>
    <w:rsid w:val="00147F33"/>
    <w:rsid w:val="00147F4B"/>
    <w:rsid w:val="00150208"/>
    <w:rsid w:val="001508CB"/>
    <w:rsid w:val="00150A3D"/>
    <w:rsid w:val="0015102D"/>
    <w:rsid w:val="001513CF"/>
    <w:rsid w:val="00151590"/>
    <w:rsid w:val="00151861"/>
    <w:rsid w:val="00151913"/>
    <w:rsid w:val="00151B07"/>
    <w:rsid w:val="00151C7D"/>
    <w:rsid w:val="00151FF8"/>
    <w:rsid w:val="001523ED"/>
    <w:rsid w:val="00152670"/>
    <w:rsid w:val="0015270D"/>
    <w:rsid w:val="001528F6"/>
    <w:rsid w:val="00152A95"/>
    <w:rsid w:val="00152C52"/>
    <w:rsid w:val="00153123"/>
    <w:rsid w:val="00153225"/>
    <w:rsid w:val="00153277"/>
    <w:rsid w:val="00153344"/>
    <w:rsid w:val="0015386A"/>
    <w:rsid w:val="00153A31"/>
    <w:rsid w:val="00153A7F"/>
    <w:rsid w:val="00153AEA"/>
    <w:rsid w:val="00153BD5"/>
    <w:rsid w:val="00153CE1"/>
    <w:rsid w:val="00153FBD"/>
    <w:rsid w:val="0015423C"/>
    <w:rsid w:val="00154274"/>
    <w:rsid w:val="0015492A"/>
    <w:rsid w:val="001551EC"/>
    <w:rsid w:val="001551F9"/>
    <w:rsid w:val="0015535D"/>
    <w:rsid w:val="001557AC"/>
    <w:rsid w:val="00155A50"/>
    <w:rsid w:val="001565DC"/>
    <w:rsid w:val="001566C1"/>
    <w:rsid w:val="001568FE"/>
    <w:rsid w:val="001569A9"/>
    <w:rsid w:val="00156CF4"/>
    <w:rsid w:val="00156F48"/>
    <w:rsid w:val="00157017"/>
    <w:rsid w:val="0015738B"/>
    <w:rsid w:val="00157463"/>
    <w:rsid w:val="001574AE"/>
    <w:rsid w:val="00157508"/>
    <w:rsid w:val="00157718"/>
    <w:rsid w:val="0015781A"/>
    <w:rsid w:val="00157AE4"/>
    <w:rsid w:val="00157BEC"/>
    <w:rsid w:val="00157DAA"/>
    <w:rsid w:val="001604CE"/>
    <w:rsid w:val="001605E0"/>
    <w:rsid w:val="00160657"/>
    <w:rsid w:val="00160715"/>
    <w:rsid w:val="001607E8"/>
    <w:rsid w:val="00160CA4"/>
    <w:rsid w:val="00161041"/>
    <w:rsid w:val="00161186"/>
    <w:rsid w:val="001613B4"/>
    <w:rsid w:val="00161497"/>
    <w:rsid w:val="00161883"/>
    <w:rsid w:val="001618AE"/>
    <w:rsid w:val="001619A7"/>
    <w:rsid w:val="00161B8C"/>
    <w:rsid w:val="00161DAF"/>
    <w:rsid w:val="00161E51"/>
    <w:rsid w:val="00161EF7"/>
    <w:rsid w:val="001620A0"/>
    <w:rsid w:val="00162123"/>
    <w:rsid w:val="00162353"/>
    <w:rsid w:val="001623FE"/>
    <w:rsid w:val="00162C06"/>
    <w:rsid w:val="00162E79"/>
    <w:rsid w:val="00163411"/>
    <w:rsid w:val="00163674"/>
    <w:rsid w:val="001638AD"/>
    <w:rsid w:val="00163A0F"/>
    <w:rsid w:val="00163B05"/>
    <w:rsid w:val="00163CAD"/>
    <w:rsid w:val="00163D6A"/>
    <w:rsid w:val="00164348"/>
    <w:rsid w:val="00164731"/>
    <w:rsid w:val="00164C0C"/>
    <w:rsid w:val="00164C86"/>
    <w:rsid w:val="00164ED6"/>
    <w:rsid w:val="00164F79"/>
    <w:rsid w:val="001658E8"/>
    <w:rsid w:val="00165AAA"/>
    <w:rsid w:val="00165B7C"/>
    <w:rsid w:val="001662D9"/>
    <w:rsid w:val="001663C8"/>
    <w:rsid w:val="00166B3B"/>
    <w:rsid w:val="00166BCA"/>
    <w:rsid w:val="00166C93"/>
    <w:rsid w:val="001674DD"/>
    <w:rsid w:val="0016750A"/>
    <w:rsid w:val="00167539"/>
    <w:rsid w:val="00167576"/>
    <w:rsid w:val="00167662"/>
    <w:rsid w:val="001678A4"/>
    <w:rsid w:val="001679A4"/>
    <w:rsid w:val="00167A32"/>
    <w:rsid w:val="00167D5D"/>
    <w:rsid w:val="0017057A"/>
    <w:rsid w:val="00170609"/>
    <w:rsid w:val="00170654"/>
    <w:rsid w:val="001708FD"/>
    <w:rsid w:val="00170A27"/>
    <w:rsid w:val="00170BDA"/>
    <w:rsid w:val="00170C3E"/>
    <w:rsid w:val="00170C4A"/>
    <w:rsid w:val="00170DE0"/>
    <w:rsid w:val="00170E9A"/>
    <w:rsid w:val="00171A06"/>
    <w:rsid w:val="00171AC1"/>
    <w:rsid w:val="00171B9F"/>
    <w:rsid w:val="00171C45"/>
    <w:rsid w:val="00171DD7"/>
    <w:rsid w:val="001729B9"/>
    <w:rsid w:val="00172CD6"/>
    <w:rsid w:val="00172DC6"/>
    <w:rsid w:val="0017318F"/>
    <w:rsid w:val="0017319E"/>
    <w:rsid w:val="0017328D"/>
    <w:rsid w:val="001738B3"/>
    <w:rsid w:val="00173CBC"/>
    <w:rsid w:val="00173DC8"/>
    <w:rsid w:val="00174051"/>
    <w:rsid w:val="00174345"/>
    <w:rsid w:val="00174389"/>
    <w:rsid w:val="00174C6D"/>
    <w:rsid w:val="00174D6B"/>
    <w:rsid w:val="0017512C"/>
    <w:rsid w:val="001752AE"/>
    <w:rsid w:val="001753F5"/>
    <w:rsid w:val="0017545A"/>
    <w:rsid w:val="001759B6"/>
    <w:rsid w:val="00175E87"/>
    <w:rsid w:val="00175EDA"/>
    <w:rsid w:val="00175F93"/>
    <w:rsid w:val="00176311"/>
    <w:rsid w:val="00176346"/>
    <w:rsid w:val="001764DF"/>
    <w:rsid w:val="001768AC"/>
    <w:rsid w:val="00176E33"/>
    <w:rsid w:val="001770CD"/>
    <w:rsid w:val="001771E2"/>
    <w:rsid w:val="0017728F"/>
    <w:rsid w:val="0017732D"/>
    <w:rsid w:val="0017742A"/>
    <w:rsid w:val="001777C2"/>
    <w:rsid w:val="00177F45"/>
    <w:rsid w:val="00180047"/>
    <w:rsid w:val="0018062D"/>
    <w:rsid w:val="00180F67"/>
    <w:rsid w:val="0018135D"/>
    <w:rsid w:val="0018146F"/>
    <w:rsid w:val="001814AE"/>
    <w:rsid w:val="001818A6"/>
    <w:rsid w:val="00181A68"/>
    <w:rsid w:val="00181F49"/>
    <w:rsid w:val="001824EB"/>
    <w:rsid w:val="0018254E"/>
    <w:rsid w:val="00182A77"/>
    <w:rsid w:val="00182E98"/>
    <w:rsid w:val="001831A3"/>
    <w:rsid w:val="001835AD"/>
    <w:rsid w:val="0018367C"/>
    <w:rsid w:val="0018372C"/>
    <w:rsid w:val="00183B8F"/>
    <w:rsid w:val="00183D44"/>
    <w:rsid w:val="00183F50"/>
    <w:rsid w:val="00184090"/>
    <w:rsid w:val="00184342"/>
    <w:rsid w:val="00184441"/>
    <w:rsid w:val="0018448D"/>
    <w:rsid w:val="00184724"/>
    <w:rsid w:val="001847AB"/>
    <w:rsid w:val="00184C19"/>
    <w:rsid w:val="001850BD"/>
    <w:rsid w:val="0018538B"/>
    <w:rsid w:val="00185F9B"/>
    <w:rsid w:val="00186074"/>
    <w:rsid w:val="001862EA"/>
    <w:rsid w:val="00186598"/>
    <w:rsid w:val="001865F7"/>
    <w:rsid w:val="0018664B"/>
    <w:rsid w:val="0018669A"/>
    <w:rsid w:val="00186B04"/>
    <w:rsid w:val="00186B69"/>
    <w:rsid w:val="00186E63"/>
    <w:rsid w:val="00187187"/>
    <w:rsid w:val="001871D8"/>
    <w:rsid w:val="00187337"/>
    <w:rsid w:val="00187A4F"/>
    <w:rsid w:val="00187EC7"/>
    <w:rsid w:val="00190631"/>
    <w:rsid w:val="00190C33"/>
    <w:rsid w:val="00191055"/>
    <w:rsid w:val="001916F0"/>
    <w:rsid w:val="001918E6"/>
    <w:rsid w:val="00191A7C"/>
    <w:rsid w:val="00191B06"/>
    <w:rsid w:val="00191C2C"/>
    <w:rsid w:val="00191CC7"/>
    <w:rsid w:val="00191F43"/>
    <w:rsid w:val="001920B1"/>
    <w:rsid w:val="001920E1"/>
    <w:rsid w:val="00192484"/>
    <w:rsid w:val="001924AF"/>
    <w:rsid w:val="001928A9"/>
    <w:rsid w:val="00192A1A"/>
    <w:rsid w:val="00192CED"/>
    <w:rsid w:val="00193079"/>
    <w:rsid w:val="00193230"/>
    <w:rsid w:val="001938D5"/>
    <w:rsid w:val="00193B1C"/>
    <w:rsid w:val="00193BE9"/>
    <w:rsid w:val="00193D90"/>
    <w:rsid w:val="00193DC4"/>
    <w:rsid w:val="001940F5"/>
    <w:rsid w:val="00194309"/>
    <w:rsid w:val="00194421"/>
    <w:rsid w:val="00194501"/>
    <w:rsid w:val="0019469C"/>
    <w:rsid w:val="001947D8"/>
    <w:rsid w:val="00194A96"/>
    <w:rsid w:val="00194AEB"/>
    <w:rsid w:val="00195344"/>
    <w:rsid w:val="00195678"/>
    <w:rsid w:val="00195815"/>
    <w:rsid w:val="00195E3A"/>
    <w:rsid w:val="00195E52"/>
    <w:rsid w:val="0019637A"/>
    <w:rsid w:val="001965DB"/>
    <w:rsid w:val="001966C0"/>
    <w:rsid w:val="001966F4"/>
    <w:rsid w:val="001967F9"/>
    <w:rsid w:val="0019698B"/>
    <w:rsid w:val="00196C4A"/>
    <w:rsid w:val="00196D49"/>
    <w:rsid w:val="00196DFA"/>
    <w:rsid w:val="00196EC5"/>
    <w:rsid w:val="0019712A"/>
    <w:rsid w:val="001978F5"/>
    <w:rsid w:val="0019796D"/>
    <w:rsid w:val="00197B17"/>
    <w:rsid w:val="00197BDC"/>
    <w:rsid w:val="001A041D"/>
    <w:rsid w:val="001A04BE"/>
    <w:rsid w:val="001A0519"/>
    <w:rsid w:val="001A05EA"/>
    <w:rsid w:val="001A0D65"/>
    <w:rsid w:val="001A0DE5"/>
    <w:rsid w:val="001A0FB9"/>
    <w:rsid w:val="001A12AB"/>
    <w:rsid w:val="001A1741"/>
    <w:rsid w:val="001A1840"/>
    <w:rsid w:val="001A1B02"/>
    <w:rsid w:val="001A1CD4"/>
    <w:rsid w:val="001A2011"/>
    <w:rsid w:val="001A20E6"/>
    <w:rsid w:val="001A2174"/>
    <w:rsid w:val="001A24F8"/>
    <w:rsid w:val="001A25BB"/>
    <w:rsid w:val="001A25DC"/>
    <w:rsid w:val="001A281F"/>
    <w:rsid w:val="001A2BAF"/>
    <w:rsid w:val="001A329E"/>
    <w:rsid w:val="001A3301"/>
    <w:rsid w:val="001A3450"/>
    <w:rsid w:val="001A36B6"/>
    <w:rsid w:val="001A376D"/>
    <w:rsid w:val="001A3AB7"/>
    <w:rsid w:val="001A3E16"/>
    <w:rsid w:val="001A41C3"/>
    <w:rsid w:val="001A4300"/>
    <w:rsid w:val="001A472E"/>
    <w:rsid w:val="001A5193"/>
    <w:rsid w:val="001A52BA"/>
    <w:rsid w:val="001A5543"/>
    <w:rsid w:val="001A5910"/>
    <w:rsid w:val="001A5A03"/>
    <w:rsid w:val="001A6171"/>
    <w:rsid w:val="001A61BE"/>
    <w:rsid w:val="001A6828"/>
    <w:rsid w:val="001A6A0D"/>
    <w:rsid w:val="001A6B72"/>
    <w:rsid w:val="001A6D2C"/>
    <w:rsid w:val="001A6E34"/>
    <w:rsid w:val="001A74ED"/>
    <w:rsid w:val="001A770E"/>
    <w:rsid w:val="001A7A78"/>
    <w:rsid w:val="001A7AD7"/>
    <w:rsid w:val="001A7BD7"/>
    <w:rsid w:val="001A7C1B"/>
    <w:rsid w:val="001A7C5A"/>
    <w:rsid w:val="001A7D49"/>
    <w:rsid w:val="001A7FB4"/>
    <w:rsid w:val="001A7FD6"/>
    <w:rsid w:val="001B012D"/>
    <w:rsid w:val="001B0806"/>
    <w:rsid w:val="001B0C1A"/>
    <w:rsid w:val="001B0C6C"/>
    <w:rsid w:val="001B0C9A"/>
    <w:rsid w:val="001B0E0F"/>
    <w:rsid w:val="001B1321"/>
    <w:rsid w:val="001B142F"/>
    <w:rsid w:val="001B1C66"/>
    <w:rsid w:val="001B2158"/>
    <w:rsid w:val="001B2566"/>
    <w:rsid w:val="001B3063"/>
    <w:rsid w:val="001B3110"/>
    <w:rsid w:val="001B31C9"/>
    <w:rsid w:val="001B323E"/>
    <w:rsid w:val="001B345D"/>
    <w:rsid w:val="001B3552"/>
    <w:rsid w:val="001B361E"/>
    <w:rsid w:val="001B3626"/>
    <w:rsid w:val="001B3889"/>
    <w:rsid w:val="001B389F"/>
    <w:rsid w:val="001B39E7"/>
    <w:rsid w:val="001B3C77"/>
    <w:rsid w:val="001B43D1"/>
    <w:rsid w:val="001B4CA5"/>
    <w:rsid w:val="001B51A7"/>
    <w:rsid w:val="001B51AC"/>
    <w:rsid w:val="001B5A1E"/>
    <w:rsid w:val="001B5C0A"/>
    <w:rsid w:val="001B5C2D"/>
    <w:rsid w:val="001B5FE1"/>
    <w:rsid w:val="001B637D"/>
    <w:rsid w:val="001B67D0"/>
    <w:rsid w:val="001B6D6C"/>
    <w:rsid w:val="001B6F04"/>
    <w:rsid w:val="001B71EA"/>
    <w:rsid w:val="001B7470"/>
    <w:rsid w:val="001B74DD"/>
    <w:rsid w:val="001B7549"/>
    <w:rsid w:val="001B79B0"/>
    <w:rsid w:val="001B7A0E"/>
    <w:rsid w:val="001B7BF4"/>
    <w:rsid w:val="001B7DCE"/>
    <w:rsid w:val="001C0653"/>
    <w:rsid w:val="001C0976"/>
    <w:rsid w:val="001C09E5"/>
    <w:rsid w:val="001C0AD3"/>
    <w:rsid w:val="001C0D06"/>
    <w:rsid w:val="001C132F"/>
    <w:rsid w:val="001C1531"/>
    <w:rsid w:val="001C1B76"/>
    <w:rsid w:val="001C21B8"/>
    <w:rsid w:val="001C2281"/>
    <w:rsid w:val="001C234B"/>
    <w:rsid w:val="001C25F4"/>
    <w:rsid w:val="001C2718"/>
    <w:rsid w:val="001C2E07"/>
    <w:rsid w:val="001C2F0E"/>
    <w:rsid w:val="001C36B0"/>
    <w:rsid w:val="001C38B7"/>
    <w:rsid w:val="001C3B17"/>
    <w:rsid w:val="001C3B61"/>
    <w:rsid w:val="001C3BD9"/>
    <w:rsid w:val="001C3FF6"/>
    <w:rsid w:val="001C4123"/>
    <w:rsid w:val="001C42F6"/>
    <w:rsid w:val="001C4526"/>
    <w:rsid w:val="001C528C"/>
    <w:rsid w:val="001C5308"/>
    <w:rsid w:val="001C5853"/>
    <w:rsid w:val="001C5D1A"/>
    <w:rsid w:val="001C5D83"/>
    <w:rsid w:val="001C5EF8"/>
    <w:rsid w:val="001C6340"/>
    <w:rsid w:val="001C6D39"/>
    <w:rsid w:val="001C6DAB"/>
    <w:rsid w:val="001C6DB5"/>
    <w:rsid w:val="001C6F8B"/>
    <w:rsid w:val="001C77B5"/>
    <w:rsid w:val="001C7A17"/>
    <w:rsid w:val="001C7ABF"/>
    <w:rsid w:val="001C7BE3"/>
    <w:rsid w:val="001C7BFF"/>
    <w:rsid w:val="001C7F52"/>
    <w:rsid w:val="001D028B"/>
    <w:rsid w:val="001D02CA"/>
    <w:rsid w:val="001D04B4"/>
    <w:rsid w:val="001D04C9"/>
    <w:rsid w:val="001D07A2"/>
    <w:rsid w:val="001D0B56"/>
    <w:rsid w:val="001D0E43"/>
    <w:rsid w:val="001D13FE"/>
    <w:rsid w:val="001D16D1"/>
    <w:rsid w:val="001D1959"/>
    <w:rsid w:val="001D1E1F"/>
    <w:rsid w:val="001D2103"/>
    <w:rsid w:val="001D2733"/>
    <w:rsid w:val="001D29CC"/>
    <w:rsid w:val="001D2B25"/>
    <w:rsid w:val="001D2CB7"/>
    <w:rsid w:val="001D301D"/>
    <w:rsid w:val="001D31AF"/>
    <w:rsid w:val="001D379F"/>
    <w:rsid w:val="001D3882"/>
    <w:rsid w:val="001D3CD4"/>
    <w:rsid w:val="001D50D1"/>
    <w:rsid w:val="001D5372"/>
    <w:rsid w:val="001D5463"/>
    <w:rsid w:val="001D5549"/>
    <w:rsid w:val="001D5732"/>
    <w:rsid w:val="001D57F9"/>
    <w:rsid w:val="001D5F14"/>
    <w:rsid w:val="001D600B"/>
    <w:rsid w:val="001D6371"/>
    <w:rsid w:val="001D654D"/>
    <w:rsid w:val="001D6884"/>
    <w:rsid w:val="001D6966"/>
    <w:rsid w:val="001D6EE7"/>
    <w:rsid w:val="001D71C3"/>
    <w:rsid w:val="001D7282"/>
    <w:rsid w:val="001D7604"/>
    <w:rsid w:val="001D7865"/>
    <w:rsid w:val="001D7C12"/>
    <w:rsid w:val="001E0644"/>
    <w:rsid w:val="001E0B59"/>
    <w:rsid w:val="001E0DA7"/>
    <w:rsid w:val="001E1209"/>
    <w:rsid w:val="001E155E"/>
    <w:rsid w:val="001E1615"/>
    <w:rsid w:val="001E1639"/>
    <w:rsid w:val="001E16A8"/>
    <w:rsid w:val="001E1702"/>
    <w:rsid w:val="001E1A94"/>
    <w:rsid w:val="001E234C"/>
    <w:rsid w:val="001E23F7"/>
    <w:rsid w:val="001E23FA"/>
    <w:rsid w:val="001E293B"/>
    <w:rsid w:val="001E2BBF"/>
    <w:rsid w:val="001E2BFA"/>
    <w:rsid w:val="001E2E94"/>
    <w:rsid w:val="001E2EC8"/>
    <w:rsid w:val="001E3A04"/>
    <w:rsid w:val="001E41C5"/>
    <w:rsid w:val="001E43FD"/>
    <w:rsid w:val="001E462E"/>
    <w:rsid w:val="001E4A60"/>
    <w:rsid w:val="001E50EA"/>
    <w:rsid w:val="001E5CD5"/>
    <w:rsid w:val="001E5D59"/>
    <w:rsid w:val="001E65A7"/>
    <w:rsid w:val="001E6BB6"/>
    <w:rsid w:val="001E6C46"/>
    <w:rsid w:val="001E6DC6"/>
    <w:rsid w:val="001E73BB"/>
    <w:rsid w:val="001E7B07"/>
    <w:rsid w:val="001F0386"/>
    <w:rsid w:val="001F0469"/>
    <w:rsid w:val="001F07B3"/>
    <w:rsid w:val="001F0B05"/>
    <w:rsid w:val="001F0BA0"/>
    <w:rsid w:val="001F0CBA"/>
    <w:rsid w:val="001F1063"/>
    <w:rsid w:val="001F10A4"/>
    <w:rsid w:val="001F10B2"/>
    <w:rsid w:val="001F14D3"/>
    <w:rsid w:val="001F15AB"/>
    <w:rsid w:val="001F17B0"/>
    <w:rsid w:val="001F17C4"/>
    <w:rsid w:val="001F193D"/>
    <w:rsid w:val="001F1944"/>
    <w:rsid w:val="001F228A"/>
    <w:rsid w:val="001F22F4"/>
    <w:rsid w:val="001F23FA"/>
    <w:rsid w:val="001F28DD"/>
    <w:rsid w:val="001F2ACB"/>
    <w:rsid w:val="001F2EDA"/>
    <w:rsid w:val="001F3010"/>
    <w:rsid w:val="001F34DE"/>
    <w:rsid w:val="001F35F0"/>
    <w:rsid w:val="001F379F"/>
    <w:rsid w:val="001F38B1"/>
    <w:rsid w:val="001F3EB5"/>
    <w:rsid w:val="001F442C"/>
    <w:rsid w:val="001F447E"/>
    <w:rsid w:val="001F45A4"/>
    <w:rsid w:val="001F4634"/>
    <w:rsid w:val="001F4683"/>
    <w:rsid w:val="001F486C"/>
    <w:rsid w:val="001F4B3B"/>
    <w:rsid w:val="001F4CB9"/>
    <w:rsid w:val="001F5013"/>
    <w:rsid w:val="001F5337"/>
    <w:rsid w:val="001F5375"/>
    <w:rsid w:val="001F5884"/>
    <w:rsid w:val="001F635C"/>
    <w:rsid w:val="001F63F4"/>
    <w:rsid w:val="001F640E"/>
    <w:rsid w:val="001F6578"/>
    <w:rsid w:val="001F66DD"/>
    <w:rsid w:val="001F66E5"/>
    <w:rsid w:val="001F6E58"/>
    <w:rsid w:val="001F7153"/>
    <w:rsid w:val="001F738F"/>
    <w:rsid w:val="001F74EB"/>
    <w:rsid w:val="001F786F"/>
    <w:rsid w:val="001F7B6A"/>
    <w:rsid w:val="002001D7"/>
    <w:rsid w:val="0020038B"/>
    <w:rsid w:val="00200643"/>
    <w:rsid w:val="0020066D"/>
    <w:rsid w:val="00200766"/>
    <w:rsid w:val="002008FB"/>
    <w:rsid w:val="00200AE9"/>
    <w:rsid w:val="00200F14"/>
    <w:rsid w:val="00201051"/>
    <w:rsid w:val="002012AB"/>
    <w:rsid w:val="002018AA"/>
    <w:rsid w:val="00201A44"/>
    <w:rsid w:val="00201FC1"/>
    <w:rsid w:val="00202A09"/>
    <w:rsid w:val="00202F1B"/>
    <w:rsid w:val="00203084"/>
    <w:rsid w:val="00203116"/>
    <w:rsid w:val="00203516"/>
    <w:rsid w:val="00203B15"/>
    <w:rsid w:val="00203E02"/>
    <w:rsid w:val="002040DE"/>
    <w:rsid w:val="0020470E"/>
    <w:rsid w:val="00204AB5"/>
    <w:rsid w:val="00204B7F"/>
    <w:rsid w:val="00204C1E"/>
    <w:rsid w:val="00204C65"/>
    <w:rsid w:val="00204DC3"/>
    <w:rsid w:val="0020590E"/>
    <w:rsid w:val="00205EDD"/>
    <w:rsid w:val="00205F3C"/>
    <w:rsid w:val="002060BB"/>
    <w:rsid w:val="00206208"/>
    <w:rsid w:val="0020692E"/>
    <w:rsid w:val="002069B4"/>
    <w:rsid w:val="002069D0"/>
    <w:rsid w:val="00206ECB"/>
    <w:rsid w:val="002071FD"/>
    <w:rsid w:val="002075BF"/>
    <w:rsid w:val="00207669"/>
    <w:rsid w:val="002079E1"/>
    <w:rsid w:val="00207A6F"/>
    <w:rsid w:val="00210389"/>
    <w:rsid w:val="00210AEC"/>
    <w:rsid w:val="00211067"/>
    <w:rsid w:val="00211A0F"/>
    <w:rsid w:val="00211E29"/>
    <w:rsid w:val="00211E31"/>
    <w:rsid w:val="00211E53"/>
    <w:rsid w:val="00212075"/>
    <w:rsid w:val="00212180"/>
    <w:rsid w:val="0021224E"/>
    <w:rsid w:val="00212294"/>
    <w:rsid w:val="0021254D"/>
    <w:rsid w:val="00212620"/>
    <w:rsid w:val="0021264B"/>
    <w:rsid w:val="00212908"/>
    <w:rsid w:val="00212960"/>
    <w:rsid w:val="00212D95"/>
    <w:rsid w:val="00212ECD"/>
    <w:rsid w:val="00212F67"/>
    <w:rsid w:val="00212FF5"/>
    <w:rsid w:val="002134C7"/>
    <w:rsid w:val="002136EA"/>
    <w:rsid w:val="002137F7"/>
    <w:rsid w:val="00214C4F"/>
    <w:rsid w:val="00214C7C"/>
    <w:rsid w:val="002155C1"/>
    <w:rsid w:val="002157E3"/>
    <w:rsid w:val="002158A4"/>
    <w:rsid w:val="00215F78"/>
    <w:rsid w:val="002161E9"/>
    <w:rsid w:val="002163D9"/>
    <w:rsid w:val="00216462"/>
    <w:rsid w:val="00216684"/>
    <w:rsid w:val="002166E5"/>
    <w:rsid w:val="002167B2"/>
    <w:rsid w:val="00216AA4"/>
    <w:rsid w:val="00216C6B"/>
    <w:rsid w:val="00216DA4"/>
    <w:rsid w:val="00216DAE"/>
    <w:rsid w:val="00216FBB"/>
    <w:rsid w:val="002170AF"/>
    <w:rsid w:val="00217130"/>
    <w:rsid w:val="00217298"/>
    <w:rsid w:val="00217749"/>
    <w:rsid w:val="00217CD6"/>
    <w:rsid w:val="00217FF3"/>
    <w:rsid w:val="00220135"/>
    <w:rsid w:val="002201CF"/>
    <w:rsid w:val="002209EB"/>
    <w:rsid w:val="00221050"/>
    <w:rsid w:val="0022121E"/>
    <w:rsid w:val="00221AB8"/>
    <w:rsid w:val="00221DC0"/>
    <w:rsid w:val="00221DEF"/>
    <w:rsid w:val="002220CC"/>
    <w:rsid w:val="00222852"/>
    <w:rsid w:val="00222920"/>
    <w:rsid w:val="00222AC4"/>
    <w:rsid w:val="00222BE8"/>
    <w:rsid w:val="00222EC1"/>
    <w:rsid w:val="00223005"/>
    <w:rsid w:val="00223171"/>
    <w:rsid w:val="00223578"/>
    <w:rsid w:val="0022376F"/>
    <w:rsid w:val="002247B8"/>
    <w:rsid w:val="002247EB"/>
    <w:rsid w:val="002247FC"/>
    <w:rsid w:val="00224929"/>
    <w:rsid w:val="00224AE7"/>
    <w:rsid w:val="00224BDE"/>
    <w:rsid w:val="00224CB6"/>
    <w:rsid w:val="00225304"/>
    <w:rsid w:val="00225352"/>
    <w:rsid w:val="002254A5"/>
    <w:rsid w:val="00225705"/>
    <w:rsid w:val="00225770"/>
    <w:rsid w:val="00225DD1"/>
    <w:rsid w:val="002264E5"/>
    <w:rsid w:val="0022682A"/>
    <w:rsid w:val="00226CFF"/>
    <w:rsid w:val="002279E7"/>
    <w:rsid w:val="00227BCF"/>
    <w:rsid w:val="0023008B"/>
    <w:rsid w:val="002300D1"/>
    <w:rsid w:val="002302F1"/>
    <w:rsid w:val="002304C4"/>
    <w:rsid w:val="00230974"/>
    <w:rsid w:val="00230E24"/>
    <w:rsid w:val="002312DD"/>
    <w:rsid w:val="0023140F"/>
    <w:rsid w:val="00231560"/>
    <w:rsid w:val="002316DA"/>
    <w:rsid w:val="00231723"/>
    <w:rsid w:val="002317D1"/>
    <w:rsid w:val="002318EC"/>
    <w:rsid w:val="00231CA1"/>
    <w:rsid w:val="00232386"/>
    <w:rsid w:val="0023247B"/>
    <w:rsid w:val="002327C0"/>
    <w:rsid w:val="00232C1E"/>
    <w:rsid w:val="00232DF1"/>
    <w:rsid w:val="00232E1F"/>
    <w:rsid w:val="00232E3F"/>
    <w:rsid w:val="002331DE"/>
    <w:rsid w:val="00233318"/>
    <w:rsid w:val="0023353D"/>
    <w:rsid w:val="002339FC"/>
    <w:rsid w:val="00233BFC"/>
    <w:rsid w:val="00234007"/>
    <w:rsid w:val="00234107"/>
    <w:rsid w:val="002342E4"/>
    <w:rsid w:val="002347C9"/>
    <w:rsid w:val="00234B91"/>
    <w:rsid w:val="00234BBA"/>
    <w:rsid w:val="0023556E"/>
    <w:rsid w:val="00235833"/>
    <w:rsid w:val="002359FA"/>
    <w:rsid w:val="00235DC3"/>
    <w:rsid w:val="002363C3"/>
    <w:rsid w:val="002366C6"/>
    <w:rsid w:val="002366E3"/>
    <w:rsid w:val="0023676B"/>
    <w:rsid w:val="0023692F"/>
    <w:rsid w:val="00236A96"/>
    <w:rsid w:val="00236ABD"/>
    <w:rsid w:val="00236B72"/>
    <w:rsid w:val="00236DD2"/>
    <w:rsid w:val="00236DEA"/>
    <w:rsid w:val="002371FD"/>
    <w:rsid w:val="00237406"/>
    <w:rsid w:val="002375BF"/>
    <w:rsid w:val="002376DE"/>
    <w:rsid w:val="00237880"/>
    <w:rsid w:val="00237FDE"/>
    <w:rsid w:val="00240494"/>
    <w:rsid w:val="00240D0A"/>
    <w:rsid w:val="00240E5D"/>
    <w:rsid w:val="002412F3"/>
    <w:rsid w:val="0024137C"/>
    <w:rsid w:val="0024161A"/>
    <w:rsid w:val="002417A2"/>
    <w:rsid w:val="00241964"/>
    <w:rsid w:val="002419B0"/>
    <w:rsid w:val="002419DF"/>
    <w:rsid w:val="00241F5F"/>
    <w:rsid w:val="002421C7"/>
    <w:rsid w:val="0024224F"/>
    <w:rsid w:val="002422C1"/>
    <w:rsid w:val="0024290C"/>
    <w:rsid w:val="0024294A"/>
    <w:rsid w:val="00242BDE"/>
    <w:rsid w:val="00243201"/>
    <w:rsid w:val="00243842"/>
    <w:rsid w:val="00243968"/>
    <w:rsid w:val="00243A01"/>
    <w:rsid w:val="00243C90"/>
    <w:rsid w:val="00243ED8"/>
    <w:rsid w:val="00243F3B"/>
    <w:rsid w:val="00244C2F"/>
    <w:rsid w:val="00244DA1"/>
    <w:rsid w:val="00244F87"/>
    <w:rsid w:val="0024568E"/>
    <w:rsid w:val="00245F89"/>
    <w:rsid w:val="00246520"/>
    <w:rsid w:val="0024668F"/>
    <w:rsid w:val="00246789"/>
    <w:rsid w:val="00246AAC"/>
    <w:rsid w:val="00246AE1"/>
    <w:rsid w:val="00246CCE"/>
    <w:rsid w:val="002470C0"/>
    <w:rsid w:val="002471BF"/>
    <w:rsid w:val="002471FF"/>
    <w:rsid w:val="0024744F"/>
    <w:rsid w:val="002475CC"/>
    <w:rsid w:val="0024771D"/>
    <w:rsid w:val="002477DA"/>
    <w:rsid w:val="002479F1"/>
    <w:rsid w:val="00247B98"/>
    <w:rsid w:val="00247BC6"/>
    <w:rsid w:val="00247C42"/>
    <w:rsid w:val="002502EA"/>
    <w:rsid w:val="002506AC"/>
    <w:rsid w:val="0025092E"/>
    <w:rsid w:val="00250E05"/>
    <w:rsid w:val="00250FCA"/>
    <w:rsid w:val="00250FF1"/>
    <w:rsid w:val="0025102B"/>
    <w:rsid w:val="0025105F"/>
    <w:rsid w:val="002512BF"/>
    <w:rsid w:val="0025145C"/>
    <w:rsid w:val="0025178F"/>
    <w:rsid w:val="002518EF"/>
    <w:rsid w:val="0025239B"/>
    <w:rsid w:val="002524D0"/>
    <w:rsid w:val="00252F0B"/>
    <w:rsid w:val="00253443"/>
    <w:rsid w:val="0025389C"/>
    <w:rsid w:val="002539F4"/>
    <w:rsid w:val="00253A05"/>
    <w:rsid w:val="00253F1E"/>
    <w:rsid w:val="00253F6B"/>
    <w:rsid w:val="00254392"/>
    <w:rsid w:val="002546B3"/>
    <w:rsid w:val="0025482F"/>
    <w:rsid w:val="002549CD"/>
    <w:rsid w:val="00255085"/>
    <w:rsid w:val="00255118"/>
    <w:rsid w:val="00255592"/>
    <w:rsid w:val="0025597C"/>
    <w:rsid w:val="0025624D"/>
    <w:rsid w:val="0025644E"/>
    <w:rsid w:val="0025645B"/>
    <w:rsid w:val="00256587"/>
    <w:rsid w:val="00256683"/>
    <w:rsid w:val="0025686E"/>
    <w:rsid w:val="00256B8C"/>
    <w:rsid w:val="00256BBC"/>
    <w:rsid w:val="00256D22"/>
    <w:rsid w:val="00256F0B"/>
    <w:rsid w:val="00256FD6"/>
    <w:rsid w:val="00257586"/>
    <w:rsid w:val="0025784C"/>
    <w:rsid w:val="00257EC4"/>
    <w:rsid w:val="0026068D"/>
    <w:rsid w:val="00260704"/>
    <w:rsid w:val="00260A82"/>
    <w:rsid w:val="00260B2A"/>
    <w:rsid w:val="002615FB"/>
    <w:rsid w:val="002619CD"/>
    <w:rsid w:val="00261EF2"/>
    <w:rsid w:val="002620E8"/>
    <w:rsid w:val="00262366"/>
    <w:rsid w:val="002623A4"/>
    <w:rsid w:val="0026252B"/>
    <w:rsid w:val="0026265D"/>
    <w:rsid w:val="00262A21"/>
    <w:rsid w:val="0026339F"/>
    <w:rsid w:val="00263546"/>
    <w:rsid w:val="00263953"/>
    <w:rsid w:val="002639CB"/>
    <w:rsid w:val="00264B13"/>
    <w:rsid w:val="00264C91"/>
    <w:rsid w:val="00265CFF"/>
    <w:rsid w:val="002670DA"/>
    <w:rsid w:val="002671AD"/>
    <w:rsid w:val="002672DB"/>
    <w:rsid w:val="00267327"/>
    <w:rsid w:val="00267347"/>
    <w:rsid w:val="0026739D"/>
    <w:rsid w:val="002674D8"/>
    <w:rsid w:val="00267524"/>
    <w:rsid w:val="00267882"/>
    <w:rsid w:val="00267F54"/>
    <w:rsid w:val="002702C6"/>
    <w:rsid w:val="00270782"/>
    <w:rsid w:val="00271901"/>
    <w:rsid w:val="00272284"/>
    <w:rsid w:val="002725A7"/>
    <w:rsid w:val="002726C3"/>
    <w:rsid w:val="0027286B"/>
    <w:rsid w:val="00272A69"/>
    <w:rsid w:val="00272B3B"/>
    <w:rsid w:val="00272C9B"/>
    <w:rsid w:val="00273002"/>
    <w:rsid w:val="002730DE"/>
    <w:rsid w:val="002732D3"/>
    <w:rsid w:val="002732FF"/>
    <w:rsid w:val="00273AE5"/>
    <w:rsid w:val="00274268"/>
    <w:rsid w:val="002746A7"/>
    <w:rsid w:val="00274761"/>
    <w:rsid w:val="0027487F"/>
    <w:rsid w:val="00274BD6"/>
    <w:rsid w:val="00274C5B"/>
    <w:rsid w:val="002753D3"/>
    <w:rsid w:val="00275424"/>
    <w:rsid w:val="002754FF"/>
    <w:rsid w:val="00275601"/>
    <w:rsid w:val="002759C6"/>
    <w:rsid w:val="00275C8A"/>
    <w:rsid w:val="00275C95"/>
    <w:rsid w:val="00276495"/>
    <w:rsid w:val="00276989"/>
    <w:rsid w:val="00276AF6"/>
    <w:rsid w:val="00276BF6"/>
    <w:rsid w:val="00277090"/>
    <w:rsid w:val="0027709D"/>
    <w:rsid w:val="0027709F"/>
    <w:rsid w:val="002771AD"/>
    <w:rsid w:val="00277227"/>
    <w:rsid w:val="00277882"/>
    <w:rsid w:val="00277907"/>
    <w:rsid w:val="00277BAA"/>
    <w:rsid w:val="00277D5F"/>
    <w:rsid w:val="00277E8F"/>
    <w:rsid w:val="00280019"/>
    <w:rsid w:val="002805E0"/>
    <w:rsid w:val="0028088E"/>
    <w:rsid w:val="002808E7"/>
    <w:rsid w:val="00280C80"/>
    <w:rsid w:val="00280D65"/>
    <w:rsid w:val="00280DE9"/>
    <w:rsid w:val="00280FEE"/>
    <w:rsid w:val="0028171F"/>
    <w:rsid w:val="00281C72"/>
    <w:rsid w:val="00281CAD"/>
    <w:rsid w:val="0028209A"/>
    <w:rsid w:val="0028222F"/>
    <w:rsid w:val="00282252"/>
    <w:rsid w:val="002823B4"/>
    <w:rsid w:val="0028258D"/>
    <w:rsid w:val="002825FF"/>
    <w:rsid w:val="002826FE"/>
    <w:rsid w:val="0028270C"/>
    <w:rsid w:val="0028298A"/>
    <w:rsid w:val="002829D3"/>
    <w:rsid w:val="00282E8B"/>
    <w:rsid w:val="002834D4"/>
    <w:rsid w:val="002835F8"/>
    <w:rsid w:val="0028373A"/>
    <w:rsid w:val="00283830"/>
    <w:rsid w:val="00283842"/>
    <w:rsid w:val="00283858"/>
    <w:rsid w:val="002839EE"/>
    <w:rsid w:val="002844A6"/>
    <w:rsid w:val="00284A17"/>
    <w:rsid w:val="00284F8D"/>
    <w:rsid w:val="00286090"/>
    <w:rsid w:val="00286DBE"/>
    <w:rsid w:val="00286DD9"/>
    <w:rsid w:val="00287082"/>
    <w:rsid w:val="00287230"/>
    <w:rsid w:val="002872B7"/>
    <w:rsid w:val="0028733F"/>
    <w:rsid w:val="00287953"/>
    <w:rsid w:val="00287F9A"/>
    <w:rsid w:val="00290012"/>
    <w:rsid w:val="002900B8"/>
    <w:rsid w:val="00290130"/>
    <w:rsid w:val="00290A1F"/>
    <w:rsid w:val="00290B5E"/>
    <w:rsid w:val="00290C98"/>
    <w:rsid w:val="00290D48"/>
    <w:rsid w:val="00290FE3"/>
    <w:rsid w:val="0029119F"/>
    <w:rsid w:val="00291338"/>
    <w:rsid w:val="002914D7"/>
    <w:rsid w:val="00291FD2"/>
    <w:rsid w:val="00292149"/>
    <w:rsid w:val="002929BC"/>
    <w:rsid w:val="0029329C"/>
    <w:rsid w:val="00293855"/>
    <w:rsid w:val="002939BA"/>
    <w:rsid w:val="002941D6"/>
    <w:rsid w:val="002943AD"/>
    <w:rsid w:val="0029465C"/>
    <w:rsid w:val="002948F6"/>
    <w:rsid w:val="00294C32"/>
    <w:rsid w:val="00294FB6"/>
    <w:rsid w:val="00295032"/>
    <w:rsid w:val="002951C0"/>
    <w:rsid w:val="002952EC"/>
    <w:rsid w:val="002955CA"/>
    <w:rsid w:val="002959F9"/>
    <w:rsid w:val="00295B10"/>
    <w:rsid w:val="00295E2E"/>
    <w:rsid w:val="002965C3"/>
    <w:rsid w:val="002966A5"/>
    <w:rsid w:val="00296A31"/>
    <w:rsid w:val="00296B13"/>
    <w:rsid w:val="002974C2"/>
    <w:rsid w:val="00297A04"/>
    <w:rsid w:val="00297DE8"/>
    <w:rsid w:val="00297EE9"/>
    <w:rsid w:val="002A00B9"/>
    <w:rsid w:val="002A01DA"/>
    <w:rsid w:val="002A03A6"/>
    <w:rsid w:val="002A0572"/>
    <w:rsid w:val="002A059E"/>
    <w:rsid w:val="002A0828"/>
    <w:rsid w:val="002A0D98"/>
    <w:rsid w:val="002A0E17"/>
    <w:rsid w:val="002A0F5D"/>
    <w:rsid w:val="002A1472"/>
    <w:rsid w:val="002A1740"/>
    <w:rsid w:val="002A1910"/>
    <w:rsid w:val="002A2738"/>
    <w:rsid w:val="002A2895"/>
    <w:rsid w:val="002A2FDF"/>
    <w:rsid w:val="002A3386"/>
    <w:rsid w:val="002A3622"/>
    <w:rsid w:val="002A39C8"/>
    <w:rsid w:val="002A3AA9"/>
    <w:rsid w:val="002A3ADB"/>
    <w:rsid w:val="002A3B24"/>
    <w:rsid w:val="002A3B36"/>
    <w:rsid w:val="002A3DF7"/>
    <w:rsid w:val="002A474D"/>
    <w:rsid w:val="002A4990"/>
    <w:rsid w:val="002A4A25"/>
    <w:rsid w:val="002A4BA1"/>
    <w:rsid w:val="002A4EB6"/>
    <w:rsid w:val="002A5042"/>
    <w:rsid w:val="002A53E5"/>
    <w:rsid w:val="002A55AE"/>
    <w:rsid w:val="002A5730"/>
    <w:rsid w:val="002A5781"/>
    <w:rsid w:val="002A5BCD"/>
    <w:rsid w:val="002A5D24"/>
    <w:rsid w:val="002A664B"/>
    <w:rsid w:val="002A669D"/>
    <w:rsid w:val="002A6890"/>
    <w:rsid w:val="002A6B32"/>
    <w:rsid w:val="002A77CC"/>
    <w:rsid w:val="002A7957"/>
    <w:rsid w:val="002A7F05"/>
    <w:rsid w:val="002B0492"/>
    <w:rsid w:val="002B04E4"/>
    <w:rsid w:val="002B072C"/>
    <w:rsid w:val="002B083D"/>
    <w:rsid w:val="002B093F"/>
    <w:rsid w:val="002B1489"/>
    <w:rsid w:val="002B1670"/>
    <w:rsid w:val="002B1984"/>
    <w:rsid w:val="002B1AAB"/>
    <w:rsid w:val="002B1E23"/>
    <w:rsid w:val="002B2521"/>
    <w:rsid w:val="002B252A"/>
    <w:rsid w:val="002B28A9"/>
    <w:rsid w:val="002B2B08"/>
    <w:rsid w:val="002B2B6C"/>
    <w:rsid w:val="002B2DAB"/>
    <w:rsid w:val="002B2E96"/>
    <w:rsid w:val="002B2F7D"/>
    <w:rsid w:val="002B2F89"/>
    <w:rsid w:val="002B3431"/>
    <w:rsid w:val="002B36EC"/>
    <w:rsid w:val="002B3763"/>
    <w:rsid w:val="002B37D0"/>
    <w:rsid w:val="002B385C"/>
    <w:rsid w:val="002B3F33"/>
    <w:rsid w:val="002B4096"/>
    <w:rsid w:val="002B5182"/>
    <w:rsid w:val="002B5739"/>
    <w:rsid w:val="002B57BD"/>
    <w:rsid w:val="002B57FD"/>
    <w:rsid w:val="002B5886"/>
    <w:rsid w:val="002B592E"/>
    <w:rsid w:val="002B5D67"/>
    <w:rsid w:val="002B6243"/>
    <w:rsid w:val="002B6336"/>
    <w:rsid w:val="002B6388"/>
    <w:rsid w:val="002B6414"/>
    <w:rsid w:val="002B6723"/>
    <w:rsid w:val="002B6BF2"/>
    <w:rsid w:val="002B6CD3"/>
    <w:rsid w:val="002B74FF"/>
    <w:rsid w:val="002B7904"/>
    <w:rsid w:val="002B7C39"/>
    <w:rsid w:val="002B7DA3"/>
    <w:rsid w:val="002C03BC"/>
    <w:rsid w:val="002C06D5"/>
    <w:rsid w:val="002C0714"/>
    <w:rsid w:val="002C0848"/>
    <w:rsid w:val="002C0A59"/>
    <w:rsid w:val="002C1563"/>
    <w:rsid w:val="002C16E1"/>
    <w:rsid w:val="002C192E"/>
    <w:rsid w:val="002C19FF"/>
    <w:rsid w:val="002C1BA4"/>
    <w:rsid w:val="002C1BAA"/>
    <w:rsid w:val="002C201C"/>
    <w:rsid w:val="002C213E"/>
    <w:rsid w:val="002C24B7"/>
    <w:rsid w:val="002C26D3"/>
    <w:rsid w:val="002C2737"/>
    <w:rsid w:val="002C288D"/>
    <w:rsid w:val="002C2946"/>
    <w:rsid w:val="002C2D9E"/>
    <w:rsid w:val="002C2E10"/>
    <w:rsid w:val="002C2EA5"/>
    <w:rsid w:val="002C2FF9"/>
    <w:rsid w:val="002C3319"/>
    <w:rsid w:val="002C33B0"/>
    <w:rsid w:val="002C340B"/>
    <w:rsid w:val="002C3552"/>
    <w:rsid w:val="002C3848"/>
    <w:rsid w:val="002C38D0"/>
    <w:rsid w:val="002C38EA"/>
    <w:rsid w:val="002C3E1F"/>
    <w:rsid w:val="002C3E48"/>
    <w:rsid w:val="002C4224"/>
    <w:rsid w:val="002C44BE"/>
    <w:rsid w:val="002C46ED"/>
    <w:rsid w:val="002C4769"/>
    <w:rsid w:val="002C48B9"/>
    <w:rsid w:val="002C4B71"/>
    <w:rsid w:val="002C4CEA"/>
    <w:rsid w:val="002C5610"/>
    <w:rsid w:val="002C5A25"/>
    <w:rsid w:val="002C5AFF"/>
    <w:rsid w:val="002C5CCA"/>
    <w:rsid w:val="002C5DFE"/>
    <w:rsid w:val="002C61F8"/>
    <w:rsid w:val="002C652F"/>
    <w:rsid w:val="002C667E"/>
    <w:rsid w:val="002C66C4"/>
    <w:rsid w:val="002C67A2"/>
    <w:rsid w:val="002C6C35"/>
    <w:rsid w:val="002C7145"/>
    <w:rsid w:val="002C74A9"/>
    <w:rsid w:val="002C7613"/>
    <w:rsid w:val="002C7963"/>
    <w:rsid w:val="002C7F22"/>
    <w:rsid w:val="002D0232"/>
    <w:rsid w:val="002D086D"/>
    <w:rsid w:val="002D0CDA"/>
    <w:rsid w:val="002D1042"/>
    <w:rsid w:val="002D131C"/>
    <w:rsid w:val="002D1346"/>
    <w:rsid w:val="002D1485"/>
    <w:rsid w:val="002D15CA"/>
    <w:rsid w:val="002D1979"/>
    <w:rsid w:val="002D1CC7"/>
    <w:rsid w:val="002D2214"/>
    <w:rsid w:val="002D2250"/>
    <w:rsid w:val="002D2632"/>
    <w:rsid w:val="002D2A8B"/>
    <w:rsid w:val="002D2AEE"/>
    <w:rsid w:val="002D3074"/>
    <w:rsid w:val="002D30B0"/>
    <w:rsid w:val="002D38CB"/>
    <w:rsid w:val="002D39A2"/>
    <w:rsid w:val="002D3B05"/>
    <w:rsid w:val="002D3CA1"/>
    <w:rsid w:val="002D3D2F"/>
    <w:rsid w:val="002D3DA1"/>
    <w:rsid w:val="002D3EFD"/>
    <w:rsid w:val="002D42D6"/>
    <w:rsid w:val="002D459D"/>
    <w:rsid w:val="002D4BE8"/>
    <w:rsid w:val="002D4FD1"/>
    <w:rsid w:val="002D5190"/>
    <w:rsid w:val="002D5462"/>
    <w:rsid w:val="002D54BE"/>
    <w:rsid w:val="002D55DA"/>
    <w:rsid w:val="002D55F5"/>
    <w:rsid w:val="002D5CA8"/>
    <w:rsid w:val="002D5CDE"/>
    <w:rsid w:val="002D5E2B"/>
    <w:rsid w:val="002D5F9F"/>
    <w:rsid w:val="002D6174"/>
    <w:rsid w:val="002D6316"/>
    <w:rsid w:val="002D68EA"/>
    <w:rsid w:val="002D6B2D"/>
    <w:rsid w:val="002D6FFC"/>
    <w:rsid w:val="002D71A3"/>
    <w:rsid w:val="002D71D1"/>
    <w:rsid w:val="002D76DE"/>
    <w:rsid w:val="002D78A8"/>
    <w:rsid w:val="002D78F2"/>
    <w:rsid w:val="002D7903"/>
    <w:rsid w:val="002D7926"/>
    <w:rsid w:val="002D7D4D"/>
    <w:rsid w:val="002D7D70"/>
    <w:rsid w:val="002E0046"/>
    <w:rsid w:val="002E016B"/>
    <w:rsid w:val="002E02A0"/>
    <w:rsid w:val="002E03BF"/>
    <w:rsid w:val="002E0504"/>
    <w:rsid w:val="002E0589"/>
    <w:rsid w:val="002E06CD"/>
    <w:rsid w:val="002E06D4"/>
    <w:rsid w:val="002E0EF8"/>
    <w:rsid w:val="002E10B0"/>
    <w:rsid w:val="002E132A"/>
    <w:rsid w:val="002E13F4"/>
    <w:rsid w:val="002E14B1"/>
    <w:rsid w:val="002E177B"/>
    <w:rsid w:val="002E18AD"/>
    <w:rsid w:val="002E215C"/>
    <w:rsid w:val="002E256A"/>
    <w:rsid w:val="002E25B0"/>
    <w:rsid w:val="002E2BA1"/>
    <w:rsid w:val="002E2FAB"/>
    <w:rsid w:val="002E35CE"/>
    <w:rsid w:val="002E395D"/>
    <w:rsid w:val="002E39A2"/>
    <w:rsid w:val="002E39D3"/>
    <w:rsid w:val="002E39F4"/>
    <w:rsid w:val="002E3DCB"/>
    <w:rsid w:val="002E3E8A"/>
    <w:rsid w:val="002E4093"/>
    <w:rsid w:val="002E4190"/>
    <w:rsid w:val="002E49B1"/>
    <w:rsid w:val="002E515E"/>
    <w:rsid w:val="002E5235"/>
    <w:rsid w:val="002E5A53"/>
    <w:rsid w:val="002E5AFA"/>
    <w:rsid w:val="002E5DFC"/>
    <w:rsid w:val="002E6249"/>
    <w:rsid w:val="002E67CF"/>
    <w:rsid w:val="002E6E23"/>
    <w:rsid w:val="002E702B"/>
    <w:rsid w:val="002E70C7"/>
    <w:rsid w:val="002E7723"/>
    <w:rsid w:val="002E78AA"/>
    <w:rsid w:val="002E791B"/>
    <w:rsid w:val="002E7A07"/>
    <w:rsid w:val="002E7E95"/>
    <w:rsid w:val="002F013F"/>
    <w:rsid w:val="002F02B5"/>
    <w:rsid w:val="002F065B"/>
    <w:rsid w:val="002F0D51"/>
    <w:rsid w:val="002F0DC8"/>
    <w:rsid w:val="002F0ED8"/>
    <w:rsid w:val="002F1C40"/>
    <w:rsid w:val="002F1FA3"/>
    <w:rsid w:val="002F2822"/>
    <w:rsid w:val="002F2F41"/>
    <w:rsid w:val="002F3048"/>
    <w:rsid w:val="002F372D"/>
    <w:rsid w:val="002F3865"/>
    <w:rsid w:val="002F39E1"/>
    <w:rsid w:val="002F3A67"/>
    <w:rsid w:val="002F3B9D"/>
    <w:rsid w:val="002F42AA"/>
    <w:rsid w:val="002F438B"/>
    <w:rsid w:val="002F4681"/>
    <w:rsid w:val="002F4AB2"/>
    <w:rsid w:val="002F5230"/>
    <w:rsid w:val="002F5425"/>
    <w:rsid w:val="002F5616"/>
    <w:rsid w:val="002F590B"/>
    <w:rsid w:val="002F59B5"/>
    <w:rsid w:val="002F5DBC"/>
    <w:rsid w:val="002F5DDC"/>
    <w:rsid w:val="002F5E6F"/>
    <w:rsid w:val="002F61A9"/>
    <w:rsid w:val="002F61BF"/>
    <w:rsid w:val="002F6724"/>
    <w:rsid w:val="002F73CD"/>
    <w:rsid w:val="002F7A63"/>
    <w:rsid w:val="002F7A70"/>
    <w:rsid w:val="002F7A99"/>
    <w:rsid w:val="002F7B00"/>
    <w:rsid w:val="002F7B23"/>
    <w:rsid w:val="002F7E5E"/>
    <w:rsid w:val="002F7F2B"/>
    <w:rsid w:val="002F7FA9"/>
    <w:rsid w:val="0030027F"/>
    <w:rsid w:val="0030058B"/>
    <w:rsid w:val="003005CC"/>
    <w:rsid w:val="003008B8"/>
    <w:rsid w:val="003008FD"/>
    <w:rsid w:val="00300B7E"/>
    <w:rsid w:val="00300EEA"/>
    <w:rsid w:val="00300F4D"/>
    <w:rsid w:val="00301009"/>
    <w:rsid w:val="00301159"/>
    <w:rsid w:val="00301712"/>
    <w:rsid w:val="00301720"/>
    <w:rsid w:val="00301ADA"/>
    <w:rsid w:val="00301B2D"/>
    <w:rsid w:val="00301F99"/>
    <w:rsid w:val="003023B3"/>
    <w:rsid w:val="003024A6"/>
    <w:rsid w:val="0030252D"/>
    <w:rsid w:val="003027BD"/>
    <w:rsid w:val="00302DA3"/>
    <w:rsid w:val="0030300F"/>
    <w:rsid w:val="00303026"/>
    <w:rsid w:val="0030314F"/>
    <w:rsid w:val="003039F9"/>
    <w:rsid w:val="00303E4A"/>
    <w:rsid w:val="00304296"/>
    <w:rsid w:val="003043CD"/>
    <w:rsid w:val="0030442B"/>
    <w:rsid w:val="0030448B"/>
    <w:rsid w:val="003045A8"/>
    <w:rsid w:val="003047E0"/>
    <w:rsid w:val="00304AB6"/>
    <w:rsid w:val="003053F9"/>
    <w:rsid w:val="003057A0"/>
    <w:rsid w:val="003061C1"/>
    <w:rsid w:val="00306215"/>
    <w:rsid w:val="0030655C"/>
    <w:rsid w:val="0030673C"/>
    <w:rsid w:val="003067EC"/>
    <w:rsid w:val="0030688D"/>
    <w:rsid w:val="003071A5"/>
    <w:rsid w:val="0030728A"/>
    <w:rsid w:val="00307624"/>
    <w:rsid w:val="00307905"/>
    <w:rsid w:val="0030790F"/>
    <w:rsid w:val="00307A6D"/>
    <w:rsid w:val="00307CF0"/>
    <w:rsid w:val="003101D1"/>
    <w:rsid w:val="00310F4F"/>
    <w:rsid w:val="003110EF"/>
    <w:rsid w:val="00311608"/>
    <w:rsid w:val="003116F3"/>
    <w:rsid w:val="003117AD"/>
    <w:rsid w:val="00311AB8"/>
    <w:rsid w:val="00312260"/>
    <w:rsid w:val="003122B1"/>
    <w:rsid w:val="003124C3"/>
    <w:rsid w:val="003124CD"/>
    <w:rsid w:val="00312603"/>
    <w:rsid w:val="00312A5B"/>
    <w:rsid w:val="00312B73"/>
    <w:rsid w:val="00312C28"/>
    <w:rsid w:val="00313279"/>
    <w:rsid w:val="003134F3"/>
    <w:rsid w:val="00313595"/>
    <w:rsid w:val="0031366E"/>
    <w:rsid w:val="003139F7"/>
    <w:rsid w:val="00313A77"/>
    <w:rsid w:val="003140E4"/>
    <w:rsid w:val="003142FE"/>
    <w:rsid w:val="00314399"/>
    <w:rsid w:val="00314742"/>
    <w:rsid w:val="0031492A"/>
    <w:rsid w:val="00314956"/>
    <w:rsid w:val="00314A2C"/>
    <w:rsid w:val="00314AAE"/>
    <w:rsid w:val="00314B90"/>
    <w:rsid w:val="00314C77"/>
    <w:rsid w:val="0031517D"/>
    <w:rsid w:val="00315297"/>
    <w:rsid w:val="0031534D"/>
    <w:rsid w:val="0031553B"/>
    <w:rsid w:val="003157CD"/>
    <w:rsid w:val="00315950"/>
    <w:rsid w:val="00315CC3"/>
    <w:rsid w:val="00315EE7"/>
    <w:rsid w:val="00316567"/>
    <w:rsid w:val="00316FFC"/>
    <w:rsid w:val="0031702B"/>
    <w:rsid w:val="0031781C"/>
    <w:rsid w:val="00317DF3"/>
    <w:rsid w:val="00317F1C"/>
    <w:rsid w:val="00317F2D"/>
    <w:rsid w:val="00320048"/>
    <w:rsid w:val="003202DB"/>
    <w:rsid w:val="003203CF"/>
    <w:rsid w:val="00320B30"/>
    <w:rsid w:val="00320ECA"/>
    <w:rsid w:val="00321073"/>
    <w:rsid w:val="003215E5"/>
    <w:rsid w:val="003216B0"/>
    <w:rsid w:val="00321820"/>
    <w:rsid w:val="00321A26"/>
    <w:rsid w:val="00321A30"/>
    <w:rsid w:val="00321BEB"/>
    <w:rsid w:val="00321C8A"/>
    <w:rsid w:val="00321EFD"/>
    <w:rsid w:val="00322142"/>
    <w:rsid w:val="00322246"/>
    <w:rsid w:val="00322852"/>
    <w:rsid w:val="00322A74"/>
    <w:rsid w:val="00322BC2"/>
    <w:rsid w:val="00322F08"/>
    <w:rsid w:val="00323777"/>
    <w:rsid w:val="00323890"/>
    <w:rsid w:val="00323AA7"/>
    <w:rsid w:val="003240D4"/>
    <w:rsid w:val="0032424F"/>
    <w:rsid w:val="0032440D"/>
    <w:rsid w:val="003244E0"/>
    <w:rsid w:val="00324800"/>
    <w:rsid w:val="00325114"/>
    <w:rsid w:val="00325B66"/>
    <w:rsid w:val="0032603B"/>
    <w:rsid w:val="00326081"/>
    <w:rsid w:val="00326122"/>
    <w:rsid w:val="003261F0"/>
    <w:rsid w:val="00326A86"/>
    <w:rsid w:val="0032711E"/>
    <w:rsid w:val="003271F6"/>
    <w:rsid w:val="003275A0"/>
    <w:rsid w:val="00327D5D"/>
    <w:rsid w:val="0033013B"/>
    <w:rsid w:val="003305BF"/>
    <w:rsid w:val="0033068E"/>
    <w:rsid w:val="0033078E"/>
    <w:rsid w:val="00330A67"/>
    <w:rsid w:val="00330E63"/>
    <w:rsid w:val="00331403"/>
    <w:rsid w:val="0033146F"/>
    <w:rsid w:val="00331D11"/>
    <w:rsid w:val="00331ECE"/>
    <w:rsid w:val="003320E8"/>
    <w:rsid w:val="00332194"/>
    <w:rsid w:val="00332DD4"/>
    <w:rsid w:val="00333055"/>
    <w:rsid w:val="0033336A"/>
    <w:rsid w:val="0033337B"/>
    <w:rsid w:val="003333C2"/>
    <w:rsid w:val="0033366D"/>
    <w:rsid w:val="00333AD3"/>
    <w:rsid w:val="00333EAE"/>
    <w:rsid w:val="00333ECF"/>
    <w:rsid w:val="00334019"/>
    <w:rsid w:val="00334215"/>
    <w:rsid w:val="0033474E"/>
    <w:rsid w:val="00334858"/>
    <w:rsid w:val="0033499D"/>
    <w:rsid w:val="00334DDC"/>
    <w:rsid w:val="00334FF9"/>
    <w:rsid w:val="00335110"/>
    <w:rsid w:val="003357D0"/>
    <w:rsid w:val="0033593D"/>
    <w:rsid w:val="00335AB7"/>
    <w:rsid w:val="00335DBA"/>
    <w:rsid w:val="0033602A"/>
    <w:rsid w:val="003362C5"/>
    <w:rsid w:val="00336A38"/>
    <w:rsid w:val="00336E63"/>
    <w:rsid w:val="00336FDC"/>
    <w:rsid w:val="0033708A"/>
    <w:rsid w:val="003371F8"/>
    <w:rsid w:val="00337206"/>
    <w:rsid w:val="003373E7"/>
    <w:rsid w:val="00337466"/>
    <w:rsid w:val="0033766C"/>
    <w:rsid w:val="00337902"/>
    <w:rsid w:val="00337DF3"/>
    <w:rsid w:val="00340035"/>
    <w:rsid w:val="0034011E"/>
    <w:rsid w:val="0034013C"/>
    <w:rsid w:val="0034022A"/>
    <w:rsid w:val="003402C9"/>
    <w:rsid w:val="00340688"/>
    <w:rsid w:val="00340A4D"/>
    <w:rsid w:val="00340BDA"/>
    <w:rsid w:val="003413E3"/>
    <w:rsid w:val="0034158F"/>
    <w:rsid w:val="00341996"/>
    <w:rsid w:val="00341C70"/>
    <w:rsid w:val="00341FF0"/>
    <w:rsid w:val="0034247A"/>
    <w:rsid w:val="00342488"/>
    <w:rsid w:val="00342806"/>
    <w:rsid w:val="00342ACD"/>
    <w:rsid w:val="003430CC"/>
    <w:rsid w:val="0034315A"/>
    <w:rsid w:val="00343AAC"/>
    <w:rsid w:val="00343B7F"/>
    <w:rsid w:val="00343E2A"/>
    <w:rsid w:val="0034421B"/>
    <w:rsid w:val="003445AD"/>
    <w:rsid w:val="0034464C"/>
    <w:rsid w:val="00344807"/>
    <w:rsid w:val="00344979"/>
    <w:rsid w:val="003449BB"/>
    <w:rsid w:val="003449E9"/>
    <w:rsid w:val="00344A0F"/>
    <w:rsid w:val="00344E6C"/>
    <w:rsid w:val="0034527B"/>
    <w:rsid w:val="003454A6"/>
    <w:rsid w:val="00345A5F"/>
    <w:rsid w:val="003460EB"/>
    <w:rsid w:val="00346673"/>
    <w:rsid w:val="00346A35"/>
    <w:rsid w:val="00347053"/>
    <w:rsid w:val="003470C6"/>
    <w:rsid w:val="003473EA"/>
    <w:rsid w:val="00347440"/>
    <w:rsid w:val="0034748F"/>
    <w:rsid w:val="003478BA"/>
    <w:rsid w:val="00347C78"/>
    <w:rsid w:val="00347C89"/>
    <w:rsid w:val="00347CD4"/>
    <w:rsid w:val="00347E3C"/>
    <w:rsid w:val="003500D5"/>
    <w:rsid w:val="0035053D"/>
    <w:rsid w:val="00350599"/>
    <w:rsid w:val="00350B29"/>
    <w:rsid w:val="00350B8C"/>
    <w:rsid w:val="00351287"/>
    <w:rsid w:val="003512A3"/>
    <w:rsid w:val="003512D4"/>
    <w:rsid w:val="0035168F"/>
    <w:rsid w:val="0035196D"/>
    <w:rsid w:val="00351BF5"/>
    <w:rsid w:val="00351E6F"/>
    <w:rsid w:val="00352652"/>
    <w:rsid w:val="00352743"/>
    <w:rsid w:val="003528BA"/>
    <w:rsid w:val="00352C66"/>
    <w:rsid w:val="00352C74"/>
    <w:rsid w:val="00352D1F"/>
    <w:rsid w:val="00353217"/>
    <w:rsid w:val="00353365"/>
    <w:rsid w:val="0035354C"/>
    <w:rsid w:val="003535EB"/>
    <w:rsid w:val="00353C6C"/>
    <w:rsid w:val="003541CE"/>
    <w:rsid w:val="00354418"/>
    <w:rsid w:val="00354712"/>
    <w:rsid w:val="00354D3C"/>
    <w:rsid w:val="003551D2"/>
    <w:rsid w:val="003554E3"/>
    <w:rsid w:val="0035562F"/>
    <w:rsid w:val="00355DD8"/>
    <w:rsid w:val="00355F06"/>
    <w:rsid w:val="00356070"/>
    <w:rsid w:val="003560B5"/>
    <w:rsid w:val="00356468"/>
    <w:rsid w:val="00356C26"/>
    <w:rsid w:val="00356C42"/>
    <w:rsid w:val="00356EDF"/>
    <w:rsid w:val="003576E7"/>
    <w:rsid w:val="00357811"/>
    <w:rsid w:val="003579E9"/>
    <w:rsid w:val="00357B07"/>
    <w:rsid w:val="00357B61"/>
    <w:rsid w:val="00357F19"/>
    <w:rsid w:val="00360139"/>
    <w:rsid w:val="00360515"/>
    <w:rsid w:val="003605BF"/>
    <w:rsid w:val="003606AB"/>
    <w:rsid w:val="00360E66"/>
    <w:rsid w:val="0036134A"/>
    <w:rsid w:val="003613C9"/>
    <w:rsid w:val="0036170B"/>
    <w:rsid w:val="00361716"/>
    <w:rsid w:val="00361A0C"/>
    <w:rsid w:val="00361B41"/>
    <w:rsid w:val="00361EB9"/>
    <w:rsid w:val="00361ED2"/>
    <w:rsid w:val="00362289"/>
    <w:rsid w:val="003625F0"/>
    <w:rsid w:val="00362C0F"/>
    <w:rsid w:val="00362E59"/>
    <w:rsid w:val="00362F5D"/>
    <w:rsid w:val="00362FEA"/>
    <w:rsid w:val="00363A77"/>
    <w:rsid w:val="00363AA8"/>
    <w:rsid w:val="00363B59"/>
    <w:rsid w:val="00363E03"/>
    <w:rsid w:val="00363F1C"/>
    <w:rsid w:val="003640D5"/>
    <w:rsid w:val="00364291"/>
    <w:rsid w:val="003646A6"/>
    <w:rsid w:val="00364821"/>
    <w:rsid w:val="00364A10"/>
    <w:rsid w:val="00364EE3"/>
    <w:rsid w:val="003656A8"/>
    <w:rsid w:val="0036582A"/>
    <w:rsid w:val="00365894"/>
    <w:rsid w:val="003658B7"/>
    <w:rsid w:val="00365D22"/>
    <w:rsid w:val="00366626"/>
    <w:rsid w:val="003667DA"/>
    <w:rsid w:val="003668F7"/>
    <w:rsid w:val="00366B83"/>
    <w:rsid w:val="00366DB1"/>
    <w:rsid w:val="0036707A"/>
    <w:rsid w:val="003672BC"/>
    <w:rsid w:val="0036735A"/>
    <w:rsid w:val="0036740A"/>
    <w:rsid w:val="00367498"/>
    <w:rsid w:val="003674AE"/>
    <w:rsid w:val="0036764C"/>
    <w:rsid w:val="00367996"/>
    <w:rsid w:val="003679AD"/>
    <w:rsid w:val="00367A33"/>
    <w:rsid w:val="00367C33"/>
    <w:rsid w:val="003700A6"/>
    <w:rsid w:val="0037059F"/>
    <w:rsid w:val="003707DD"/>
    <w:rsid w:val="00371284"/>
    <w:rsid w:val="003714E2"/>
    <w:rsid w:val="0037151E"/>
    <w:rsid w:val="00371679"/>
    <w:rsid w:val="003716E9"/>
    <w:rsid w:val="00371718"/>
    <w:rsid w:val="00371A80"/>
    <w:rsid w:val="00371D77"/>
    <w:rsid w:val="00372180"/>
    <w:rsid w:val="003722AB"/>
    <w:rsid w:val="003724FA"/>
    <w:rsid w:val="00372502"/>
    <w:rsid w:val="00372699"/>
    <w:rsid w:val="00372711"/>
    <w:rsid w:val="00372A81"/>
    <w:rsid w:val="00372BD0"/>
    <w:rsid w:val="00372DC4"/>
    <w:rsid w:val="00372F00"/>
    <w:rsid w:val="003733C1"/>
    <w:rsid w:val="0037396B"/>
    <w:rsid w:val="003739AA"/>
    <w:rsid w:val="00373DF8"/>
    <w:rsid w:val="00374229"/>
    <w:rsid w:val="00374826"/>
    <w:rsid w:val="00374992"/>
    <w:rsid w:val="00374DAC"/>
    <w:rsid w:val="003750FD"/>
    <w:rsid w:val="0037545E"/>
    <w:rsid w:val="003756A4"/>
    <w:rsid w:val="00375F2D"/>
    <w:rsid w:val="00375FDE"/>
    <w:rsid w:val="003761F3"/>
    <w:rsid w:val="003762B4"/>
    <w:rsid w:val="003764A6"/>
    <w:rsid w:val="0037656C"/>
    <w:rsid w:val="00376E65"/>
    <w:rsid w:val="00377442"/>
    <w:rsid w:val="003777F0"/>
    <w:rsid w:val="003779FA"/>
    <w:rsid w:val="003779FF"/>
    <w:rsid w:val="00377B45"/>
    <w:rsid w:val="00377BC2"/>
    <w:rsid w:val="00377CDE"/>
    <w:rsid w:val="00377E5B"/>
    <w:rsid w:val="00377EDC"/>
    <w:rsid w:val="00377F5F"/>
    <w:rsid w:val="00377F81"/>
    <w:rsid w:val="003802E8"/>
    <w:rsid w:val="0038096C"/>
    <w:rsid w:val="00380FCE"/>
    <w:rsid w:val="00381001"/>
    <w:rsid w:val="003810B3"/>
    <w:rsid w:val="0038122A"/>
    <w:rsid w:val="003813F1"/>
    <w:rsid w:val="00382489"/>
    <w:rsid w:val="00382585"/>
    <w:rsid w:val="00382B98"/>
    <w:rsid w:val="003831FC"/>
    <w:rsid w:val="00383495"/>
    <w:rsid w:val="003834C8"/>
    <w:rsid w:val="00383809"/>
    <w:rsid w:val="00383AAD"/>
    <w:rsid w:val="00383BF1"/>
    <w:rsid w:val="003840A4"/>
    <w:rsid w:val="003848DF"/>
    <w:rsid w:val="00384DBE"/>
    <w:rsid w:val="00384E9F"/>
    <w:rsid w:val="00384FAB"/>
    <w:rsid w:val="003853EF"/>
    <w:rsid w:val="003855EE"/>
    <w:rsid w:val="00385960"/>
    <w:rsid w:val="00385EF0"/>
    <w:rsid w:val="00386775"/>
    <w:rsid w:val="00386DAE"/>
    <w:rsid w:val="00386F96"/>
    <w:rsid w:val="003872C2"/>
    <w:rsid w:val="003873D6"/>
    <w:rsid w:val="003903CE"/>
    <w:rsid w:val="003906E0"/>
    <w:rsid w:val="003907E3"/>
    <w:rsid w:val="00390806"/>
    <w:rsid w:val="0039081E"/>
    <w:rsid w:val="00390C01"/>
    <w:rsid w:val="003910F5"/>
    <w:rsid w:val="00391292"/>
    <w:rsid w:val="003912DD"/>
    <w:rsid w:val="003913F1"/>
    <w:rsid w:val="00391599"/>
    <w:rsid w:val="003915D5"/>
    <w:rsid w:val="0039172D"/>
    <w:rsid w:val="003917A4"/>
    <w:rsid w:val="00391C03"/>
    <w:rsid w:val="00391D38"/>
    <w:rsid w:val="00391E70"/>
    <w:rsid w:val="00391EB9"/>
    <w:rsid w:val="003921F1"/>
    <w:rsid w:val="00392259"/>
    <w:rsid w:val="00392297"/>
    <w:rsid w:val="00392344"/>
    <w:rsid w:val="0039252F"/>
    <w:rsid w:val="00392581"/>
    <w:rsid w:val="003926C1"/>
    <w:rsid w:val="0039274D"/>
    <w:rsid w:val="0039298F"/>
    <w:rsid w:val="00392C11"/>
    <w:rsid w:val="00392C4E"/>
    <w:rsid w:val="00392C6B"/>
    <w:rsid w:val="00392F36"/>
    <w:rsid w:val="00393555"/>
    <w:rsid w:val="003935CA"/>
    <w:rsid w:val="00393755"/>
    <w:rsid w:val="003938C5"/>
    <w:rsid w:val="00393A3F"/>
    <w:rsid w:val="00393B3F"/>
    <w:rsid w:val="00393D73"/>
    <w:rsid w:val="003940F2"/>
    <w:rsid w:val="00394370"/>
    <w:rsid w:val="0039490E"/>
    <w:rsid w:val="00394BFC"/>
    <w:rsid w:val="00394D46"/>
    <w:rsid w:val="00395031"/>
    <w:rsid w:val="003958A4"/>
    <w:rsid w:val="003958AA"/>
    <w:rsid w:val="00395E44"/>
    <w:rsid w:val="00395F9F"/>
    <w:rsid w:val="00395FF2"/>
    <w:rsid w:val="0039603F"/>
    <w:rsid w:val="00396A53"/>
    <w:rsid w:val="003970B8"/>
    <w:rsid w:val="0039734B"/>
    <w:rsid w:val="0039774C"/>
    <w:rsid w:val="00397756"/>
    <w:rsid w:val="003977E4"/>
    <w:rsid w:val="00397EBB"/>
    <w:rsid w:val="003A016E"/>
    <w:rsid w:val="003A0533"/>
    <w:rsid w:val="003A09FD"/>
    <w:rsid w:val="003A0AC9"/>
    <w:rsid w:val="003A0F00"/>
    <w:rsid w:val="003A1250"/>
    <w:rsid w:val="003A139D"/>
    <w:rsid w:val="003A1D13"/>
    <w:rsid w:val="003A1D2E"/>
    <w:rsid w:val="003A2430"/>
    <w:rsid w:val="003A248F"/>
    <w:rsid w:val="003A2566"/>
    <w:rsid w:val="003A331D"/>
    <w:rsid w:val="003A3375"/>
    <w:rsid w:val="003A3859"/>
    <w:rsid w:val="003A3A8D"/>
    <w:rsid w:val="003A4091"/>
    <w:rsid w:val="003A4648"/>
    <w:rsid w:val="003A4908"/>
    <w:rsid w:val="003A4D30"/>
    <w:rsid w:val="003A4DB4"/>
    <w:rsid w:val="003A4DB6"/>
    <w:rsid w:val="003A502A"/>
    <w:rsid w:val="003A55F5"/>
    <w:rsid w:val="003A5BA8"/>
    <w:rsid w:val="003A5E92"/>
    <w:rsid w:val="003A6110"/>
    <w:rsid w:val="003A64C1"/>
    <w:rsid w:val="003A67ED"/>
    <w:rsid w:val="003A6941"/>
    <w:rsid w:val="003A69C6"/>
    <w:rsid w:val="003A6A05"/>
    <w:rsid w:val="003A7074"/>
    <w:rsid w:val="003A724F"/>
    <w:rsid w:val="003A736F"/>
    <w:rsid w:val="003A75C4"/>
    <w:rsid w:val="003A7A26"/>
    <w:rsid w:val="003B003F"/>
    <w:rsid w:val="003B02E6"/>
    <w:rsid w:val="003B0448"/>
    <w:rsid w:val="003B0788"/>
    <w:rsid w:val="003B0934"/>
    <w:rsid w:val="003B09A9"/>
    <w:rsid w:val="003B09DF"/>
    <w:rsid w:val="003B12D5"/>
    <w:rsid w:val="003B1670"/>
    <w:rsid w:val="003B1940"/>
    <w:rsid w:val="003B1A55"/>
    <w:rsid w:val="003B2030"/>
    <w:rsid w:val="003B264E"/>
    <w:rsid w:val="003B2B89"/>
    <w:rsid w:val="003B30FB"/>
    <w:rsid w:val="003B35F4"/>
    <w:rsid w:val="003B37E8"/>
    <w:rsid w:val="003B3CE4"/>
    <w:rsid w:val="003B42DB"/>
    <w:rsid w:val="003B4A96"/>
    <w:rsid w:val="003B4F7F"/>
    <w:rsid w:val="003B541D"/>
    <w:rsid w:val="003B552C"/>
    <w:rsid w:val="003B57C2"/>
    <w:rsid w:val="003B57CA"/>
    <w:rsid w:val="003B58D4"/>
    <w:rsid w:val="003B5F7E"/>
    <w:rsid w:val="003B6307"/>
    <w:rsid w:val="003B66A0"/>
    <w:rsid w:val="003B6AAB"/>
    <w:rsid w:val="003B7BD3"/>
    <w:rsid w:val="003B7BF2"/>
    <w:rsid w:val="003B7C28"/>
    <w:rsid w:val="003C0763"/>
    <w:rsid w:val="003C08B8"/>
    <w:rsid w:val="003C10D7"/>
    <w:rsid w:val="003C10FB"/>
    <w:rsid w:val="003C1220"/>
    <w:rsid w:val="003C17BF"/>
    <w:rsid w:val="003C18B7"/>
    <w:rsid w:val="003C18EA"/>
    <w:rsid w:val="003C1B03"/>
    <w:rsid w:val="003C251C"/>
    <w:rsid w:val="003C257B"/>
    <w:rsid w:val="003C27D3"/>
    <w:rsid w:val="003C2C8F"/>
    <w:rsid w:val="003C3001"/>
    <w:rsid w:val="003C3279"/>
    <w:rsid w:val="003C3BC3"/>
    <w:rsid w:val="003C3C54"/>
    <w:rsid w:val="003C407A"/>
    <w:rsid w:val="003C448B"/>
    <w:rsid w:val="003C44EE"/>
    <w:rsid w:val="003C496A"/>
    <w:rsid w:val="003C4A17"/>
    <w:rsid w:val="003C4E33"/>
    <w:rsid w:val="003C5176"/>
    <w:rsid w:val="003C5FBF"/>
    <w:rsid w:val="003C6405"/>
    <w:rsid w:val="003C6827"/>
    <w:rsid w:val="003C6ACC"/>
    <w:rsid w:val="003C6ADC"/>
    <w:rsid w:val="003C6BC1"/>
    <w:rsid w:val="003C7B4C"/>
    <w:rsid w:val="003C7B66"/>
    <w:rsid w:val="003C7D42"/>
    <w:rsid w:val="003C7D68"/>
    <w:rsid w:val="003D0E54"/>
    <w:rsid w:val="003D13DA"/>
    <w:rsid w:val="003D144B"/>
    <w:rsid w:val="003D1CE8"/>
    <w:rsid w:val="003D1D88"/>
    <w:rsid w:val="003D32E2"/>
    <w:rsid w:val="003D3425"/>
    <w:rsid w:val="003D35B5"/>
    <w:rsid w:val="003D377D"/>
    <w:rsid w:val="003D3890"/>
    <w:rsid w:val="003D3B4B"/>
    <w:rsid w:val="003D3B9C"/>
    <w:rsid w:val="003D3C71"/>
    <w:rsid w:val="003D3FE9"/>
    <w:rsid w:val="003D4453"/>
    <w:rsid w:val="003D4678"/>
    <w:rsid w:val="003D4955"/>
    <w:rsid w:val="003D4B1A"/>
    <w:rsid w:val="003D4C28"/>
    <w:rsid w:val="003D4C95"/>
    <w:rsid w:val="003D4DC4"/>
    <w:rsid w:val="003D4FA3"/>
    <w:rsid w:val="003D4FAF"/>
    <w:rsid w:val="003D58B9"/>
    <w:rsid w:val="003D5990"/>
    <w:rsid w:val="003D5CAE"/>
    <w:rsid w:val="003D5E8E"/>
    <w:rsid w:val="003D5FB8"/>
    <w:rsid w:val="003D6030"/>
    <w:rsid w:val="003D6034"/>
    <w:rsid w:val="003D624B"/>
    <w:rsid w:val="003D63A7"/>
    <w:rsid w:val="003D6445"/>
    <w:rsid w:val="003D686B"/>
    <w:rsid w:val="003D697B"/>
    <w:rsid w:val="003D6B84"/>
    <w:rsid w:val="003D708E"/>
    <w:rsid w:val="003D735F"/>
    <w:rsid w:val="003D7757"/>
    <w:rsid w:val="003D784A"/>
    <w:rsid w:val="003D7D1B"/>
    <w:rsid w:val="003E02FB"/>
    <w:rsid w:val="003E06F6"/>
    <w:rsid w:val="003E0755"/>
    <w:rsid w:val="003E0B8D"/>
    <w:rsid w:val="003E0E5A"/>
    <w:rsid w:val="003E13DB"/>
    <w:rsid w:val="003E14D0"/>
    <w:rsid w:val="003E1511"/>
    <w:rsid w:val="003E15D6"/>
    <w:rsid w:val="003E165D"/>
    <w:rsid w:val="003E16CB"/>
    <w:rsid w:val="003E17DD"/>
    <w:rsid w:val="003E257C"/>
    <w:rsid w:val="003E297C"/>
    <w:rsid w:val="003E2CD2"/>
    <w:rsid w:val="003E2EB5"/>
    <w:rsid w:val="003E32A4"/>
    <w:rsid w:val="003E3336"/>
    <w:rsid w:val="003E37D9"/>
    <w:rsid w:val="003E3812"/>
    <w:rsid w:val="003E398F"/>
    <w:rsid w:val="003E3B5D"/>
    <w:rsid w:val="003E3C8C"/>
    <w:rsid w:val="003E3F87"/>
    <w:rsid w:val="003E4382"/>
    <w:rsid w:val="003E4CE1"/>
    <w:rsid w:val="003E5034"/>
    <w:rsid w:val="003E543B"/>
    <w:rsid w:val="003E559B"/>
    <w:rsid w:val="003E5D21"/>
    <w:rsid w:val="003E60BF"/>
    <w:rsid w:val="003E61B6"/>
    <w:rsid w:val="003E61E1"/>
    <w:rsid w:val="003E663C"/>
    <w:rsid w:val="003E683C"/>
    <w:rsid w:val="003E692E"/>
    <w:rsid w:val="003E6DE3"/>
    <w:rsid w:val="003E7225"/>
    <w:rsid w:val="003E724F"/>
    <w:rsid w:val="003E7667"/>
    <w:rsid w:val="003E78A1"/>
    <w:rsid w:val="003E7941"/>
    <w:rsid w:val="003E7CC9"/>
    <w:rsid w:val="003F0509"/>
    <w:rsid w:val="003F051B"/>
    <w:rsid w:val="003F068E"/>
    <w:rsid w:val="003F0755"/>
    <w:rsid w:val="003F0B28"/>
    <w:rsid w:val="003F0EA7"/>
    <w:rsid w:val="003F131C"/>
    <w:rsid w:val="003F1947"/>
    <w:rsid w:val="003F19C7"/>
    <w:rsid w:val="003F1C6A"/>
    <w:rsid w:val="003F1C9D"/>
    <w:rsid w:val="003F1E86"/>
    <w:rsid w:val="003F2501"/>
    <w:rsid w:val="003F2A7D"/>
    <w:rsid w:val="003F3011"/>
    <w:rsid w:val="003F3234"/>
    <w:rsid w:val="003F32F7"/>
    <w:rsid w:val="003F385A"/>
    <w:rsid w:val="003F38FE"/>
    <w:rsid w:val="003F3F52"/>
    <w:rsid w:val="003F403C"/>
    <w:rsid w:val="003F4312"/>
    <w:rsid w:val="003F448F"/>
    <w:rsid w:val="003F45FA"/>
    <w:rsid w:val="003F4777"/>
    <w:rsid w:val="003F49BA"/>
    <w:rsid w:val="003F541F"/>
    <w:rsid w:val="003F57FE"/>
    <w:rsid w:val="003F5AD8"/>
    <w:rsid w:val="003F5DEA"/>
    <w:rsid w:val="003F5F1E"/>
    <w:rsid w:val="003F5F7C"/>
    <w:rsid w:val="003F614C"/>
    <w:rsid w:val="003F6592"/>
    <w:rsid w:val="003F67DB"/>
    <w:rsid w:val="003F67FA"/>
    <w:rsid w:val="003F6963"/>
    <w:rsid w:val="003F69EB"/>
    <w:rsid w:val="003F6CDE"/>
    <w:rsid w:val="003F706A"/>
    <w:rsid w:val="003F706B"/>
    <w:rsid w:val="003F7400"/>
    <w:rsid w:val="003F77C8"/>
    <w:rsid w:val="003F77F5"/>
    <w:rsid w:val="003F7956"/>
    <w:rsid w:val="003F79C7"/>
    <w:rsid w:val="003F7F52"/>
    <w:rsid w:val="004000E3"/>
    <w:rsid w:val="0040046A"/>
    <w:rsid w:val="00400541"/>
    <w:rsid w:val="004005C6"/>
    <w:rsid w:val="00400B37"/>
    <w:rsid w:val="00400C94"/>
    <w:rsid w:val="00400D0C"/>
    <w:rsid w:val="00400D9E"/>
    <w:rsid w:val="00400E1F"/>
    <w:rsid w:val="0040136D"/>
    <w:rsid w:val="004014A2"/>
    <w:rsid w:val="00401737"/>
    <w:rsid w:val="0040177E"/>
    <w:rsid w:val="0040181C"/>
    <w:rsid w:val="00401A9F"/>
    <w:rsid w:val="0040200F"/>
    <w:rsid w:val="004020FB"/>
    <w:rsid w:val="00402416"/>
    <w:rsid w:val="00402A62"/>
    <w:rsid w:val="00402EDE"/>
    <w:rsid w:val="00403253"/>
    <w:rsid w:val="004035B2"/>
    <w:rsid w:val="004037B0"/>
    <w:rsid w:val="00403850"/>
    <w:rsid w:val="00403AF7"/>
    <w:rsid w:val="00403B49"/>
    <w:rsid w:val="004046F4"/>
    <w:rsid w:val="0040494D"/>
    <w:rsid w:val="0040519A"/>
    <w:rsid w:val="004054F7"/>
    <w:rsid w:val="00405658"/>
    <w:rsid w:val="004056C8"/>
    <w:rsid w:val="0040577B"/>
    <w:rsid w:val="00405996"/>
    <w:rsid w:val="00405D37"/>
    <w:rsid w:val="004060A1"/>
    <w:rsid w:val="004063FD"/>
    <w:rsid w:val="0040649E"/>
    <w:rsid w:val="004065C1"/>
    <w:rsid w:val="00407275"/>
    <w:rsid w:val="004074EA"/>
    <w:rsid w:val="004079A8"/>
    <w:rsid w:val="00407BE6"/>
    <w:rsid w:val="00407DF1"/>
    <w:rsid w:val="00410678"/>
    <w:rsid w:val="00410BDD"/>
    <w:rsid w:val="00411363"/>
    <w:rsid w:val="00411447"/>
    <w:rsid w:val="00411A92"/>
    <w:rsid w:val="00411DF7"/>
    <w:rsid w:val="00411EC6"/>
    <w:rsid w:val="00411F46"/>
    <w:rsid w:val="00412126"/>
    <w:rsid w:val="0041265F"/>
    <w:rsid w:val="004127A4"/>
    <w:rsid w:val="00412B9F"/>
    <w:rsid w:val="00413235"/>
    <w:rsid w:val="004133B5"/>
    <w:rsid w:val="004135FF"/>
    <w:rsid w:val="004136CA"/>
    <w:rsid w:val="004139FC"/>
    <w:rsid w:val="00413B9F"/>
    <w:rsid w:val="00413C50"/>
    <w:rsid w:val="00413E7E"/>
    <w:rsid w:val="00413FD9"/>
    <w:rsid w:val="004144D1"/>
    <w:rsid w:val="004145D3"/>
    <w:rsid w:val="00415492"/>
    <w:rsid w:val="00415588"/>
    <w:rsid w:val="004157E1"/>
    <w:rsid w:val="004158F6"/>
    <w:rsid w:val="00415E01"/>
    <w:rsid w:val="00415F84"/>
    <w:rsid w:val="004163C6"/>
    <w:rsid w:val="004163DA"/>
    <w:rsid w:val="00416508"/>
    <w:rsid w:val="00416911"/>
    <w:rsid w:val="00417130"/>
    <w:rsid w:val="004175A2"/>
    <w:rsid w:val="0042011C"/>
    <w:rsid w:val="00420665"/>
    <w:rsid w:val="004207DD"/>
    <w:rsid w:val="00420923"/>
    <w:rsid w:val="00420C63"/>
    <w:rsid w:val="00421187"/>
    <w:rsid w:val="0042151D"/>
    <w:rsid w:val="00421C7D"/>
    <w:rsid w:val="00421C94"/>
    <w:rsid w:val="00421E03"/>
    <w:rsid w:val="00421EBE"/>
    <w:rsid w:val="00421FB2"/>
    <w:rsid w:val="0042259E"/>
    <w:rsid w:val="00422EC5"/>
    <w:rsid w:val="00422ED2"/>
    <w:rsid w:val="0042330F"/>
    <w:rsid w:val="00423557"/>
    <w:rsid w:val="00423674"/>
    <w:rsid w:val="0042388B"/>
    <w:rsid w:val="0042402E"/>
    <w:rsid w:val="004246E0"/>
    <w:rsid w:val="004246E1"/>
    <w:rsid w:val="004247DF"/>
    <w:rsid w:val="00424911"/>
    <w:rsid w:val="00424B70"/>
    <w:rsid w:val="00425066"/>
    <w:rsid w:val="004255C9"/>
    <w:rsid w:val="00425AF3"/>
    <w:rsid w:val="00425FEE"/>
    <w:rsid w:val="00426243"/>
    <w:rsid w:val="00426A8A"/>
    <w:rsid w:val="00426B60"/>
    <w:rsid w:val="00427601"/>
    <w:rsid w:val="004276FB"/>
    <w:rsid w:val="004277DF"/>
    <w:rsid w:val="00427853"/>
    <w:rsid w:val="00427BD5"/>
    <w:rsid w:val="00427CFB"/>
    <w:rsid w:val="00427F4A"/>
    <w:rsid w:val="00427F53"/>
    <w:rsid w:val="00427FCE"/>
    <w:rsid w:val="0043015E"/>
    <w:rsid w:val="004302A6"/>
    <w:rsid w:val="004302E0"/>
    <w:rsid w:val="00430421"/>
    <w:rsid w:val="0043066C"/>
    <w:rsid w:val="00430804"/>
    <w:rsid w:val="0043096D"/>
    <w:rsid w:val="00430F85"/>
    <w:rsid w:val="004314B5"/>
    <w:rsid w:val="004319E4"/>
    <w:rsid w:val="00431E0F"/>
    <w:rsid w:val="00431E55"/>
    <w:rsid w:val="00432028"/>
    <w:rsid w:val="0043211C"/>
    <w:rsid w:val="00432386"/>
    <w:rsid w:val="0043287C"/>
    <w:rsid w:val="00432999"/>
    <w:rsid w:val="00432B4E"/>
    <w:rsid w:val="004331BC"/>
    <w:rsid w:val="004336B4"/>
    <w:rsid w:val="0043371B"/>
    <w:rsid w:val="00433883"/>
    <w:rsid w:val="00433996"/>
    <w:rsid w:val="00433B3D"/>
    <w:rsid w:val="00433DEB"/>
    <w:rsid w:val="004342E2"/>
    <w:rsid w:val="00434E73"/>
    <w:rsid w:val="00434FD1"/>
    <w:rsid w:val="00435075"/>
    <w:rsid w:val="00435137"/>
    <w:rsid w:val="004351E8"/>
    <w:rsid w:val="00435C0E"/>
    <w:rsid w:val="00435E36"/>
    <w:rsid w:val="00435FCD"/>
    <w:rsid w:val="004362B9"/>
    <w:rsid w:val="00436CCF"/>
    <w:rsid w:val="004375CF"/>
    <w:rsid w:val="0043775D"/>
    <w:rsid w:val="004379B2"/>
    <w:rsid w:val="00437D83"/>
    <w:rsid w:val="004404CC"/>
    <w:rsid w:val="00440EC8"/>
    <w:rsid w:val="0044111F"/>
    <w:rsid w:val="00441AB0"/>
    <w:rsid w:val="0044209A"/>
    <w:rsid w:val="004422E1"/>
    <w:rsid w:val="00442475"/>
    <w:rsid w:val="00442844"/>
    <w:rsid w:val="004428E2"/>
    <w:rsid w:val="00442A97"/>
    <w:rsid w:val="00442BEE"/>
    <w:rsid w:val="00442DF7"/>
    <w:rsid w:val="00442E68"/>
    <w:rsid w:val="00442E7E"/>
    <w:rsid w:val="00443143"/>
    <w:rsid w:val="00443374"/>
    <w:rsid w:val="004438B5"/>
    <w:rsid w:val="00443B62"/>
    <w:rsid w:val="00443D38"/>
    <w:rsid w:val="00443D46"/>
    <w:rsid w:val="00443E2B"/>
    <w:rsid w:val="00443F8B"/>
    <w:rsid w:val="0044409C"/>
    <w:rsid w:val="00444254"/>
    <w:rsid w:val="004442F3"/>
    <w:rsid w:val="004445CF"/>
    <w:rsid w:val="004445D3"/>
    <w:rsid w:val="004446C2"/>
    <w:rsid w:val="0044491A"/>
    <w:rsid w:val="00444AE0"/>
    <w:rsid w:val="00445080"/>
    <w:rsid w:val="00445301"/>
    <w:rsid w:val="004453AF"/>
    <w:rsid w:val="00445CD8"/>
    <w:rsid w:val="00445E83"/>
    <w:rsid w:val="00446004"/>
    <w:rsid w:val="00446172"/>
    <w:rsid w:val="004467B0"/>
    <w:rsid w:val="004468F8"/>
    <w:rsid w:val="00446947"/>
    <w:rsid w:val="00446B2F"/>
    <w:rsid w:val="00446E50"/>
    <w:rsid w:val="00447503"/>
    <w:rsid w:val="00447936"/>
    <w:rsid w:val="00447F58"/>
    <w:rsid w:val="00450066"/>
    <w:rsid w:val="00450241"/>
    <w:rsid w:val="00450613"/>
    <w:rsid w:val="00450A77"/>
    <w:rsid w:val="00450B58"/>
    <w:rsid w:val="00450CD2"/>
    <w:rsid w:val="004511E5"/>
    <w:rsid w:val="004513D9"/>
    <w:rsid w:val="00451B2F"/>
    <w:rsid w:val="00451F70"/>
    <w:rsid w:val="004523B3"/>
    <w:rsid w:val="004527AA"/>
    <w:rsid w:val="004527F8"/>
    <w:rsid w:val="00452916"/>
    <w:rsid w:val="00452A70"/>
    <w:rsid w:val="00452DF6"/>
    <w:rsid w:val="00452F9A"/>
    <w:rsid w:val="00453543"/>
    <w:rsid w:val="0045375A"/>
    <w:rsid w:val="004539A8"/>
    <w:rsid w:val="00453B1C"/>
    <w:rsid w:val="00453C18"/>
    <w:rsid w:val="0045423E"/>
    <w:rsid w:val="004547DF"/>
    <w:rsid w:val="00454A6C"/>
    <w:rsid w:val="00455117"/>
    <w:rsid w:val="00455530"/>
    <w:rsid w:val="004558D7"/>
    <w:rsid w:val="0045687C"/>
    <w:rsid w:val="00456A7E"/>
    <w:rsid w:val="00456B38"/>
    <w:rsid w:val="00456DA4"/>
    <w:rsid w:val="00456F7A"/>
    <w:rsid w:val="00456FE2"/>
    <w:rsid w:val="00457411"/>
    <w:rsid w:val="00457413"/>
    <w:rsid w:val="0045772F"/>
    <w:rsid w:val="00457762"/>
    <w:rsid w:val="00457908"/>
    <w:rsid w:val="00457940"/>
    <w:rsid w:val="00457BFC"/>
    <w:rsid w:val="004601C0"/>
    <w:rsid w:val="00460254"/>
    <w:rsid w:val="0046054C"/>
    <w:rsid w:val="0046078F"/>
    <w:rsid w:val="00460802"/>
    <w:rsid w:val="0046095A"/>
    <w:rsid w:val="00460D44"/>
    <w:rsid w:val="00460E46"/>
    <w:rsid w:val="0046139B"/>
    <w:rsid w:val="0046158D"/>
    <w:rsid w:val="004615DF"/>
    <w:rsid w:val="00461989"/>
    <w:rsid w:val="004619F6"/>
    <w:rsid w:val="00461C01"/>
    <w:rsid w:val="00461D00"/>
    <w:rsid w:val="00461D71"/>
    <w:rsid w:val="00461ED0"/>
    <w:rsid w:val="00462506"/>
    <w:rsid w:val="00462A9F"/>
    <w:rsid w:val="00462E34"/>
    <w:rsid w:val="00462E44"/>
    <w:rsid w:val="00462FB1"/>
    <w:rsid w:val="00462FCF"/>
    <w:rsid w:val="0046345B"/>
    <w:rsid w:val="0046354E"/>
    <w:rsid w:val="00463816"/>
    <w:rsid w:val="00463E97"/>
    <w:rsid w:val="004640D1"/>
    <w:rsid w:val="00464111"/>
    <w:rsid w:val="004642A3"/>
    <w:rsid w:val="004642F0"/>
    <w:rsid w:val="00464821"/>
    <w:rsid w:val="004649D2"/>
    <w:rsid w:val="00464A30"/>
    <w:rsid w:val="0046514E"/>
    <w:rsid w:val="004651F7"/>
    <w:rsid w:val="00465651"/>
    <w:rsid w:val="004656D1"/>
    <w:rsid w:val="00465A77"/>
    <w:rsid w:val="00465E47"/>
    <w:rsid w:val="00466905"/>
    <w:rsid w:val="004669BC"/>
    <w:rsid w:val="00466C2D"/>
    <w:rsid w:val="00466E71"/>
    <w:rsid w:val="00467753"/>
    <w:rsid w:val="00467E90"/>
    <w:rsid w:val="00470B75"/>
    <w:rsid w:val="0047111D"/>
    <w:rsid w:val="004715E2"/>
    <w:rsid w:val="00471610"/>
    <w:rsid w:val="0047177D"/>
    <w:rsid w:val="004718A9"/>
    <w:rsid w:val="00471A27"/>
    <w:rsid w:val="00471E18"/>
    <w:rsid w:val="00471ED5"/>
    <w:rsid w:val="0047209C"/>
    <w:rsid w:val="00472680"/>
    <w:rsid w:val="00472944"/>
    <w:rsid w:val="00473262"/>
    <w:rsid w:val="0047327E"/>
    <w:rsid w:val="00473494"/>
    <w:rsid w:val="00473522"/>
    <w:rsid w:val="0047378F"/>
    <w:rsid w:val="00473835"/>
    <w:rsid w:val="00473B40"/>
    <w:rsid w:val="00473D01"/>
    <w:rsid w:val="00473D5E"/>
    <w:rsid w:val="00473E22"/>
    <w:rsid w:val="00473E64"/>
    <w:rsid w:val="00473E69"/>
    <w:rsid w:val="00474264"/>
    <w:rsid w:val="0047446C"/>
    <w:rsid w:val="00474610"/>
    <w:rsid w:val="00474F20"/>
    <w:rsid w:val="004752B2"/>
    <w:rsid w:val="004753AE"/>
    <w:rsid w:val="00475D59"/>
    <w:rsid w:val="00475F8A"/>
    <w:rsid w:val="00476132"/>
    <w:rsid w:val="00476359"/>
    <w:rsid w:val="00476549"/>
    <w:rsid w:val="004768BF"/>
    <w:rsid w:val="004768DD"/>
    <w:rsid w:val="0047699A"/>
    <w:rsid w:val="00476B09"/>
    <w:rsid w:val="00476CA0"/>
    <w:rsid w:val="00476F23"/>
    <w:rsid w:val="00476F5E"/>
    <w:rsid w:val="0047739F"/>
    <w:rsid w:val="004778B6"/>
    <w:rsid w:val="0047790D"/>
    <w:rsid w:val="00477B4C"/>
    <w:rsid w:val="004801FD"/>
    <w:rsid w:val="00480263"/>
    <w:rsid w:val="00480322"/>
    <w:rsid w:val="0048065F"/>
    <w:rsid w:val="00480693"/>
    <w:rsid w:val="004809D2"/>
    <w:rsid w:val="00480BA4"/>
    <w:rsid w:val="00481081"/>
    <w:rsid w:val="00481120"/>
    <w:rsid w:val="00481580"/>
    <w:rsid w:val="00481784"/>
    <w:rsid w:val="00481C34"/>
    <w:rsid w:val="00481C88"/>
    <w:rsid w:val="00481F9F"/>
    <w:rsid w:val="00482B89"/>
    <w:rsid w:val="00482D80"/>
    <w:rsid w:val="00482DC9"/>
    <w:rsid w:val="00482DFF"/>
    <w:rsid w:val="004830B5"/>
    <w:rsid w:val="004830CA"/>
    <w:rsid w:val="004837BB"/>
    <w:rsid w:val="00483AAB"/>
    <w:rsid w:val="00484147"/>
    <w:rsid w:val="0048430D"/>
    <w:rsid w:val="004845C0"/>
    <w:rsid w:val="0048469B"/>
    <w:rsid w:val="004847AC"/>
    <w:rsid w:val="004847E4"/>
    <w:rsid w:val="004849D1"/>
    <w:rsid w:val="00484EF9"/>
    <w:rsid w:val="004850C1"/>
    <w:rsid w:val="00485A56"/>
    <w:rsid w:val="00485B07"/>
    <w:rsid w:val="00485BF5"/>
    <w:rsid w:val="00485E46"/>
    <w:rsid w:val="00485F06"/>
    <w:rsid w:val="00486061"/>
    <w:rsid w:val="00486266"/>
    <w:rsid w:val="00486455"/>
    <w:rsid w:val="0048667E"/>
    <w:rsid w:val="0048669F"/>
    <w:rsid w:val="004866CE"/>
    <w:rsid w:val="0048682A"/>
    <w:rsid w:val="00486A97"/>
    <w:rsid w:val="00486BF4"/>
    <w:rsid w:val="004870CF"/>
    <w:rsid w:val="004873D1"/>
    <w:rsid w:val="004874DB"/>
    <w:rsid w:val="004878C9"/>
    <w:rsid w:val="0048798C"/>
    <w:rsid w:val="00487CA8"/>
    <w:rsid w:val="00487D4E"/>
    <w:rsid w:val="00490113"/>
    <w:rsid w:val="00490474"/>
    <w:rsid w:val="0049059F"/>
    <w:rsid w:val="00490AEB"/>
    <w:rsid w:val="00490F9B"/>
    <w:rsid w:val="004913B6"/>
    <w:rsid w:val="00491855"/>
    <w:rsid w:val="00491B8C"/>
    <w:rsid w:val="00491EEE"/>
    <w:rsid w:val="0049203D"/>
    <w:rsid w:val="0049204E"/>
    <w:rsid w:val="0049245E"/>
    <w:rsid w:val="00492D54"/>
    <w:rsid w:val="00492DB7"/>
    <w:rsid w:val="00492E5B"/>
    <w:rsid w:val="0049303E"/>
    <w:rsid w:val="00493253"/>
    <w:rsid w:val="004933D5"/>
    <w:rsid w:val="004933DD"/>
    <w:rsid w:val="0049375A"/>
    <w:rsid w:val="00493A1A"/>
    <w:rsid w:val="00493C0A"/>
    <w:rsid w:val="00493C66"/>
    <w:rsid w:val="00493C9A"/>
    <w:rsid w:val="00493DCC"/>
    <w:rsid w:val="00493E80"/>
    <w:rsid w:val="00493F02"/>
    <w:rsid w:val="004943B7"/>
    <w:rsid w:val="004945FB"/>
    <w:rsid w:val="0049464E"/>
    <w:rsid w:val="00494895"/>
    <w:rsid w:val="00494A9B"/>
    <w:rsid w:val="00494B88"/>
    <w:rsid w:val="00495039"/>
    <w:rsid w:val="00495048"/>
    <w:rsid w:val="0049506C"/>
    <w:rsid w:val="0049506D"/>
    <w:rsid w:val="004951E3"/>
    <w:rsid w:val="004957E9"/>
    <w:rsid w:val="00495A4D"/>
    <w:rsid w:val="00495AE5"/>
    <w:rsid w:val="00495CFB"/>
    <w:rsid w:val="00495F01"/>
    <w:rsid w:val="00496001"/>
    <w:rsid w:val="0049603C"/>
    <w:rsid w:val="00496078"/>
    <w:rsid w:val="00496115"/>
    <w:rsid w:val="0049699A"/>
    <w:rsid w:val="00496AB3"/>
    <w:rsid w:val="00496E8A"/>
    <w:rsid w:val="00496EFD"/>
    <w:rsid w:val="00496FD7"/>
    <w:rsid w:val="00497D70"/>
    <w:rsid w:val="004A0829"/>
    <w:rsid w:val="004A0974"/>
    <w:rsid w:val="004A0C18"/>
    <w:rsid w:val="004A10E2"/>
    <w:rsid w:val="004A128F"/>
    <w:rsid w:val="004A1904"/>
    <w:rsid w:val="004A1FDD"/>
    <w:rsid w:val="004A22FE"/>
    <w:rsid w:val="004A276D"/>
    <w:rsid w:val="004A2AAE"/>
    <w:rsid w:val="004A2CE1"/>
    <w:rsid w:val="004A2F78"/>
    <w:rsid w:val="004A2F8D"/>
    <w:rsid w:val="004A30F1"/>
    <w:rsid w:val="004A33B0"/>
    <w:rsid w:val="004A349E"/>
    <w:rsid w:val="004A3933"/>
    <w:rsid w:val="004A3A28"/>
    <w:rsid w:val="004A3BD9"/>
    <w:rsid w:val="004A3C63"/>
    <w:rsid w:val="004A3FD4"/>
    <w:rsid w:val="004A408D"/>
    <w:rsid w:val="004A45B5"/>
    <w:rsid w:val="004A49EF"/>
    <w:rsid w:val="004A4B81"/>
    <w:rsid w:val="004A4D7A"/>
    <w:rsid w:val="004A56B7"/>
    <w:rsid w:val="004A5739"/>
    <w:rsid w:val="004A57EF"/>
    <w:rsid w:val="004A57FB"/>
    <w:rsid w:val="004A5848"/>
    <w:rsid w:val="004A5B5B"/>
    <w:rsid w:val="004A5FAD"/>
    <w:rsid w:val="004A635F"/>
    <w:rsid w:val="004A6607"/>
    <w:rsid w:val="004A67B6"/>
    <w:rsid w:val="004A6A0D"/>
    <w:rsid w:val="004A6EE9"/>
    <w:rsid w:val="004A6FCA"/>
    <w:rsid w:val="004A71F3"/>
    <w:rsid w:val="004A762B"/>
    <w:rsid w:val="004A763F"/>
    <w:rsid w:val="004A79CB"/>
    <w:rsid w:val="004A7C68"/>
    <w:rsid w:val="004A7E4B"/>
    <w:rsid w:val="004A7E74"/>
    <w:rsid w:val="004A7EF7"/>
    <w:rsid w:val="004A7F8C"/>
    <w:rsid w:val="004B053D"/>
    <w:rsid w:val="004B07A7"/>
    <w:rsid w:val="004B07CC"/>
    <w:rsid w:val="004B08DC"/>
    <w:rsid w:val="004B0B24"/>
    <w:rsid w:val="004B0BE3"/>
    <w:rsid w:val="004B180A"/>
    <w:rsid w:val="004B1BD0"/>
    <w:rsid w:val="004B2031"/>
    <w:rsid w:val="004B22ED"/>
    <w:rsid w:val="004B268B"/>
    <w:rsid w:val="004B2B7A"/>
    <w:rsid w:val="004B2BC2"/>
    <w:rsid w:val="004B305C"/>
    <w:rsid w:val="004B3472"/>
    <w:rsid w:val="004B35D8"/>
    <w:rsid w:val="004B3952"/>
    <w:rsid w:val="004B3C69"/>
    <w:rsid w:val="004B3EAF"/>
    <w:rsid w:val="004B405C"/>
    <w:rsid w:val="004B4130"/>
    <w:rsid w:val="004B41AF"/>
    <w:rsid w:val="004B481F"/>
    <w:rsid w:val="004B4853"/>
    <w:rsid w:val="004B489D"/>
    <w:rsid w:val="004B4A44"/>
    <w:rsid w:val="004B4D26"/>
    <w:rsid w:val="004B4EA2"/>
    <w:rsid w:val="004B5030"/>
    <w:rsid w:val="004B5205"/>
    <w:rsid w:val="004B5257"/>
    <w:rsid w:val="004B52CE"/>
    <w:rsid w:val="004B55FA"/>
    <w:rsid w:val="004B572F"/>
    <w:rsid w:val="004B57CA"/>
    <w:rsid w:val="004B5991"/>
    <w:rsid w:val="004B59A5"/>
    <w:rsid w:val="004B6119"/>
    <w:rsid w:val="004B68E2"/>
    <w:rsid w:val="004B6C02"/>
    <w:rsid w:val="004B72E6"/>
    <w:rsid w:val="004B7EBD"/>
    <w:rsid w:val="004B7F7E"/>
    <w:rsid w:val="004C0065"/>
    <w:rsid w:val="004C011D"/>
    <w:rsid w:val="004C03C9"/>
    <w:rsid w:val="004C0540"/>
    <w:rsid w:val="004C0C42"/>
    <w:rsid w:val="004C1079"/>
    <w:rsid w:val="004C12A9"/>
    <w:rsid w:val="004C1716"/>
    <w:rsid w:val="004C17CF"/>
    <w:rsid w:val="004C1A28"/>
    <w:rsid w:val="004C1C78"/>
    <w:rsid w:val="004C1E6E"/>
    <w:rsid w:val="004C1F0A"/>
    <w:rsid w:val="004C1F45"/>
    <w:rsid w:val="004C215E"/>
    <w:rsid w:val="004C2E96"/>
    <w:rsid w:val="004C2EDA"/>
    <w:rsid w:val="004C2F8F"/>
    <w:rsid w:val="004C333C"/>
    <w:rsid w:val="004C37DF"/>
    <w:rsid w:val="004C3970"/>
    <w:rsid w:val="004C3A61"/>
    <w:rsid w:val="004C3BB0"/>
    <w:rsid w:val="004C3D4F"/>
    <w:rsid w:val="004C3E3A"/>
    <w:rsid w:val="004C40B6"/>
    <w:rsid w:val="004C417D"/>
    <w:rsid w:val="004C4239"/>
    <w:rsid w:val="004C4448"/>
    <w:rsid w:val="004C4631"/>
    <w:rsid w:val="004C47C2"/>
    <w:rsid w:val="004C4BBD"/>
    <w:rsid w:val="004C4D6A"/>
    <w:rsid w:val="004C4E44"/>
    <w:rsid w:val="004C4E51"/>
    <w:rsid w:val="004C4FE4"/>
    <w:rsid w:val="004C514A"/>
    <w:rsid w:val="004C54C0"/>
    <w:rsid w:val="004C6178"/>
    <w:rsid w:val="004C6452"/>
    <w:rsid w:val="004C64D0"/>
    <w:rsid w:val="004C684B"/>
    <w:rsid w:val="004C755B"/>
    <w:rsid w:val="004C7DCD"/>
    <w:rsid w:val="004D05A1"/>
    <w:rsid w:val="004D05BE"/>
    <w:rsid w:val="004D0730"/>
    <w:rsid w:val="004D0755"/>
    <w:rsid w:val="004D0848"/>
    <w:rsid w:val="004D08B2"/>
    <w:rsid w:val="004D0C60"/>
    <w:rsid w:val="004D0EA1"/>
    <w:rsid w:val="004D0F1F"/>
    <w:rsid w:val="004D0F21"/>
    <w:rsid w:val="004D1AB9"/>
    <w:rsid w:val="004D1D71"/>
    <w:rsid w:val="004D205C"/>
    <w:rsid w:val="004D20AF"/>
    <w:rsid w:val="004D2522"/>
    <w:rsid w:val="004D253D"/>
    <w:rsid w:val="004D2544"/>
    <w:rsid w:val="004D2663"/>
    <w:rsid w:val="004D26B5"/>
    <w:rsid w:val="004D2734"/>
    <w:rsid w:val="004D280B"/>
    <w:rsid w:val="004D28A1"/>
    <w:rsid w:val="004D2AD7"/>
    <w:rsid w:val="004D2CF9"/>
    <w:rsid w:val="004D2EE8"/>
    <w:rsid w:val="004D2FDC"/>
    <w:rsid w:val="004D356C"/>
    <w:rsid w:val="004D37EB"/>
    <w:rsid w:val="004D3CA0"/>
    <w:rsid w:val="004D47A9"/>
    <w:rsid w:val="004D4A37"/>
    <w:rsid w:val="004D4BB3"/>
    <w:rsid w:val="004D4CAD"/>
    <w:rsid w:val="004D4D30"/>
    <w:rsid w:val="004D5458"/>
    <w:rsid w:val="004D545F"/>
    <w:rsid w:val="004D55DD"/>
    <w:rsid w:val="004D5CD2"/>
    <w:rsid w:val="004D5E11"/>
    <w:rsid w:val="004D61BB"/>
    <w:rsid w:val="004D62B2"/>
    <w:rsid w:val="004D63AC"/>
    <w:rsid w:val="004D65C2"/>
    <w:rsid w:val="004D65FC"/>
    <w:rsid w:val="004D6C16"/>
    <w:rsid w:val="004D72CB"/>
    <w:rsid w:val="004D7394"/>
    <w:rsid w:val="004D7C62"/>
    <w:rsid w:val="004D7C88"/>
    <w:rsid w:val="004D7CA0"/>
    <w:rsid w:val="004E0183"/>
    <w:rsid w:val="004E0646"/>
    <w:rsid w:val="004E068D"/>
    <w:rsid w:val="004E088D"/>
    <w:rsid w:val="004E0ED3"/>
    <w:rsid w:val="004E1684"/>
    <w:rsid w:val="004E1884"/>
    <w:rsid w:val="004E21D1"/>
    <w:rsid w:val="004E2256"/>
    <w:rsid w:val="004E26C3"/>
    <w:rsid w:val="004E2D1B"/>
    <w:rsid w:val="004E2E22"/>
    <w:rsid w:val="004E30A8"/>
    <w:rsid w:val="004E319C"/>
    <w:rsid w:val="004E3E40"/>
    <w:rsid w:val="004E3F0A"/>
    <w:rsid w:val="004E48BB"/>
    <w:rsid w:val="004E4C60"/>
    <w:rsid w:val="004E50F5"/>
    <w:rsid w:val="004E51BF"/>
    <w:rsid w:val="004E5554"/>
    <w:rsid w:val="004E5976"/>
    <w:rsid w:val="004E5B51"/>
    <w:rsid w:val="004E5E2D"/>
    <w:rsid w:val="004E6090"/>
    <w:rsid w:val="004E624D"/>
    <w:rsid w:val="004E648A"/>
    <w:rsid w:val="004E6EA7"/>
    <w:rsid w:val="004E70E9"/>
    <w:rsid w:val="004E7119"/>
    <w:rsid w:val="004E759C"/>
    <w:rsid w:val="004E76B6"/>
    <w:rsid w:val="004E7B09"/>
    <w:rsid w:val="004E7D16"/>
    <w:rsid w:val="004F0337"/>
    <w:rsid w:val="004F049B"/>
    <w:rsid w:val="004F0E89"/>
    <w:rsid w:val="004F0F5B"/>
    <w:rsid w:val="004F11C2"/>
    <w:rsid w:val="004F1495"/>
    <w:rsid w:val="004F153F"/>
    <w:rsid w:val="004F1743"/>
    <w:rsid w:val="004F17F8"/>
    <w:rsid w:val="004F1D5D"/>
    <w:rsid w:val="004F2782"/>
    <w:rsid w:val="004F2EDC"/>
    <w:rsid w:val="004F307F"/>
    <w:rsid w:val="004F3215"/>
    <w:rsid w:val="004F328D"/>
    <w:rsid w:val="004F37EA"/>
    <w:rsid w:val="004F3897"/>
    <w:rsid w:val="004F3C65"/>
    <w:rsid w:val="004F4776"/>
    <w:rsid w:val="004F4978"/>
    <w:rsid w:val="004F4AD2"/>
    <w:rsid w:val="004F4EA3"/>
    <w:rsid w:val="004F4FB4"/>
    <w:rsid w:val="004F4FF0"/>
    <w:rsid w:val="004F50E8"/>
    <w:rsid w:val="004F52BB"/>
    <w:rsid w:val="004F53A3"/>
    <w:rsid w:val="004F55EC"/>
    <w:rsid w:val="004F57FD"/>
    <w:rsid w:val="004F6453"/>
    <w:rsid w:val="004F71AC"/>
    <w:rsid w:val="004F72E6"/>
    <w:rsid w:val="004F7551"/>
    <w:rsid w:val="004F7C18"/>
    <w:rsid w:val="004F7D83"/>
    <w:rsid w:val="004F7E7B"/>
    <w:rsid w:val="0050001F"/>
    <w:rsid w:val="005004FC"/>
    <w:rsid w:val="00500617"/>
    <w:rsid w:val="0050064B"/>
    <w:rsid w:val="00501448"/>
    <w:rsid w:val="00501AC5"/>
    <w:rsid w:val="00501F50"/>
    <w:rsid w:val="005020AA"/>
    <w:rsid w:val="005021DE"/>
    <w:rsid w:val="005023BC"/>
    <w:rsid w:val="00502849"/>
    <w:rsid w:val="005028E2"/>
    <w:rsid w:val="00502A2E"/>
    <w:rsid w:val="00502A54"/>
    <w:rsid w:val="00502F68"/>
    <w:rsid w:val="00502FB0"/>
    <w:rsid w:val="00502FB1"/>
    <w:rsid w:val="0050315B"/>
    <w:rsid w:val="00503406"/>
    <w:rsid w:val="0050373E"/>
    <w:rsid w:val="00503968"/>
    <w:rsid w:val="005039A1"/>
    <w:rsid w:val="00504793"/>
    <w:rsid w:val="0050567B"/>
    <w:rsid w:val="0050578B"/>
    <w:rsid w:val="00505E7A"/>
    <w:rsid w:val="00505F32"/>
    <w:rsid w:val="00505FE0"/>
    <w:rsid w:val="005066BF"/>
    <w:rsid w:val="00506820"/>
    <w:rsid w:val="0050692A"/>
    <w:rsid w:val="0050773A"/>
    <w:rsid w:val="00507855"/>
    <w:rsid w:val="00510032"/>
    <w:rsid w:val="00510A75"/>
    <w:rsid w:val="00510C1B"/>
    <w:rsid w:val="0051145F"/>
    <w:rsid w:val="0051155A"/>
    <w:rsid w:val="00511569"/>
    <w:rsid w:val="00511AA9"/>
    <w:rsid w:val="00511F52"/>
    <w:rsid w:val="005120F0"/>
    <w:rsid w:val="005123F9"/>
    <w:rsid w:val="00512480"/>
    <w:rsid w:val="00512EA9"/>
    <w:rsid w:val="005130D4"/>
    <w:rsid w:val="00513893"/>
    <w:rsid w:val="00513F3E"/>
    <w:rsid w:val="0051404F"/>
    <w:rsid w:val="00514110"/>
    <w:rsid w:val="00514533"/>
    <w:rsid w:val="005148D7"/>
    <w:rsid w:val="00514984"/>
    <w:rsid w:val="00514B23"/>
    <w:rsid w:val="005151F0"/>
    <w:rsid w:val="00515317"/>
    <w:rsid w:val="00515605"/>
    <w:rsid w:val="0051566D"/>
    <w:rsid w:val="00515858"/>
    <w:rsid w:val="00515888"/>
    <w:rsid w:val="00515E23"/>
    <w:rsid w:val="0051614A"/>
    <w:rsid w:val="00516304"/>
    <w:rsid w:val="00516751"/>
    <w:rsid w:val="005168E7"/>
    <w:rsid w:val="00516EB8"/>
    <w:rsid w:val="005177C3"/>
    <w:rsid w:val="00517BAC"/>
    <w:rsid w:val="00517C8C"/>
    <w:rsid w:val="00520516"/>
    <w:rsid w:val="005209F6"/>
    <w:rsid w:val="00520A7E"/>
    <w:rsid w:val="005210EC"/>
    <w:rsid w:val="005214A3"/>
    <w:rsid w:val="00521A02"/>
    <w:rsid w:val="00521DC6"/>
    <w:rsid w:val="00521F21"/>
    <w:rsid w:val="00522487"/>
    <w:rsid w:val="005225C4"/>
    <w:rsid w:val="0052269D"/>
    <w:rsid w:val="005226FC"/>
    <w:rsid w:val="00522858"/>
    <w:rsid w:val="00522A35"/>
    <w:rsid w:val="00522CC0"/>
    <w:rsid w:val="00522DB4"/>
    <w:rsid w:val="00522EA6"/>
    <w:rsid w:val="0052312C"/>
    <w:rsid w:val="00523B10"/>
    <w:rsid w:val="00523DDD"/>
    <w:rsid w:val="0052409F"/>
    <w:rsid w:val="00524538"/>
    <w:rsid w:val="00524EC1"/>
    <w:rsid w:val="00524ED2"/>
    <w:rsid w:val="005250B6"/>
    <w:rsid w:val="005255CC"/>
    <w:rsid w:val="005256DB"/>
    <w:rsid w:val="0052599B"/>
    <w:rsid w:val="00525B29"/>
    <w:rsid w:val="00525BEA"/>
    <w:rsid w:val="00525F6C"/>
    <w:rsid w:val="00525FD6"/>
    <w:rsid w:val="00526645"/>
    <w:rsid w:val="00526759"/>
    <w:rsid w:val="005267DB"/>
    <w:rsid w:val="00526875"/>
    <w:rsid w:val="00526E00"/>
    <w:rsid w:val="00526EA2"/>
    <w:rsid w:val="0052708D"/>
    <w:rsid w:val="0052712B"/>
    <w:rsid w:val="00527449"/>
    <w:rsid w:val="00527A9E"/>
    <w:rsid w:val="00530235"/>
    <w:rsid w:val="005302B8"/>
    <w:rsid w:val="005303F3"/>
    <w:rsid w:val="00530E26"/>
    <w:rsid w:val="00530EF4"/>
    <w:rsid w:val="005316CC"/>
    <w:rsid w:val="00531C09"/>
    <w:rsid w:val="00531C54"/>
    <w:rsid w:val="00531CC7"/>
    <w:rsid w:val="00532395"/>
    <w:rsid w:val="005324B0"/>
    <w:rsid w:val="00532F28"/>
    <w:rsid w:val="005331FF"/>
    <w:rsid w:val="0053395F"/>
    <w:rsid w:val="0053396A"/>
    <w:rsid w:val="00533B1A"/>
    <w:rsid w:val="00533C78"/>
    <w:rsid w:val="00533EE8"/>
    <w:rsid w:val="00534208"/>
    <w:rsid w:val="005348FC"/>
    <w:rsid w:val="005349D9"/>
    <w:rsid w:val="00534C97"/>
    <w:rsid w:val="005357CB"/>
    <w:rsid w:val="00535B48"/>
    <w:rsid w:val="00535B80"/>
    <w:rsid w:val="00535C08"/>
    <w:rsid w:val="005360F7"/>
    <w:rsid w:val="0053677C"/>
    <w:rsid w:val="0053696F"/>
    <w:rsid w:val="00536A36"/>
    <w:rsid w:val="00536BD0"/>
    <w:rsid w:val="00536C58"/>
    <w:rsid w:val="005371F0"/>
    <w:rsid w:val="0053775B"/>
    <w:rsid w:val="00537B20"/>
    <w:rsid w:val="00537E64"/>
    <w:rsid w:val="00537F1E"/>
    <w:rsid w:val="00537F68"/>
    <w:rsid w:val="005404C5"/>
    <w:rsid w:val="005408AF"/>
    <w:rsid w:val="0054094D"/>
    <w:rsid w:val="00540A5C"/>
    <w:rsid w:val="00540AAF"/>
    <w:rsid w:val="00540C87"/>
    <w:rsid w:val="00540DEC"/>
    <w:rsid w:val="0054166C"/>
    <w:rsid w:val="00541F97"/>
    <w:rsid w:val="00542819"/>
    <w:rsid w:val="00542C0D"/>
    <w:rsid w:val="00542DB0"/>
    <w:rsid w:val="00542E9C"/>
    <w:rsid w:val="00542F1B"/>
    <w:rsid w:val="005431C3"/>
    <w:rsid w:val="005436D5"/>
    <w:rsid w:val="0054394F"/>
    <w:rsid w:val="00544084"/>
    <w:rsid w:val="00544211"/>
    <w:rsid w:val="005442F1"/>
    <w:rsid w:val="00544323"/>
    <w:rsid w:val="0054485F"/>
    <w:rsid w:val="005449C3"/>
    <w:rsid w:val="005451CF"/>
    <w:rsid w:val="00545286"/>
    <w:rsid w:val="005455AE"/>
    <w:rsid w:val="005457FC"/>
    <w:rsid w:val="005458EF"/>
    <w:rsid w:val="00545933"/>
    <w:rsid w:val="00545BE8"/>
    <w:rsid w:val="0054612D"/>
    <w:rsid w:val="0054621F"/>
    <w:rsid w:val="0054633D"/>
    <w:rsid w:val="00546382"/>
    <w:rsid w:val="00546874"/>
    <w:rsid w:val="00546A1F"/>
    <w:rsid w:val="00546E21"/>
    <w:rsid w:val="0054701D"/>
    <w:rsid w:val="00547137"/>
    <w:rsid w:val="00547312"/>
    <w:rsid w:val="00547532"/>
    <w:rsid w:val="005476B5"/>
    <w:rsid w:val="0054784D"/>
    <w:rsid w:val="00547863"/>
    <w:rsid w:val="00547B72"/>
    <w:rsid w:val="00547E32"/>
    <w:rsid w:val="0055096E"/>
    <w:rsid w:val="00550B11"/>
    <w:rsid w:val="00550DB8"/>
    <w:rsid w:val="0055117D"/>
    <w:rsid w:val="005517F2"/>
    <w:rsid w:val="00551AE9"/>
    <w:rsid w:val="00551B54"/>
    <w:rsid w:val="00552219"/>
    <w:rsid w:val="00552488"/>
    <w:rsid w:val="005524C1"/>
    <w:rsid w:val="00552721"/>
    <w:rsid w:val="00552C7D"/>
    <w:rsid w:val="00552CD9"/>
    <w:rsid w:val="00552E51"/>
    <w:rsid w:val="005530DA"/>
    <w:rsid w:val="005534FF"/>
    <w:rsid w:val="0055366F"/>
    <w:rsid w:val="00553807"/>
    <w:rsid w:val="00553837"/>
    <w:rsid w:val="00553A9D"/>
    <w:rsid w:val="00553BE7"/>
    <w:rsid w:val="00553C38"/>
    <w:rsid w:val="005544D7"/>
    <w:rsid w:val="005548FC"/>
    <w:rsid w:val="005549D2"/>
    <w:rsid w:val="00554FC8"/>
    <w:rsid w:val="00555265"/>
    <w:rsid w:val="005555FD"/>
    <w:rsid w:val="0055585A"/>
    <w:rsid w:val="00555A04"/>
    <w:rsid w:val="00555B77"/>
    <w:rsid w:val="00555BC9"/>
    <w:rsid w:val="00555D22"/>
    <w:rsid w:val="00555E3D"/>
    <w:rsid w:val="00555EFB"/>
    <w:rsid w:val="00555FA8"/>
    <w:rsid w:val="0055607A"/>
    <w:rsid w:val="005565CA"/>
    <w:rsid w:val="0055664C"/>
    <w:rsid w:val="00556BB4"/>
    <w:rsid w:val="00557939"/>
    <w:rsid w:val="00557CE0"/>
    <w:rsid w:val="005601AA"/>
    <w:rsid w:val="005602E2"/>
    <w:rsid w:val="005603AC"/>
    <w:rsid w:val="00560541"/>
    <w:rsid w:val="005606CD"/>
    <w:rsid w:val="005606D4"/>
    <w:rsid w:val="005609F7"/>
    <w:rsid w:val="00560B96"/>
    <w:rsid w:val="005610B6"/>
    <w:rsid w:val="00561343"/>
    <w:rsid w:val="0056136E"/>
    <w:rsid w:val="00561D10"/>
    <w:rsid w:val="0056227C"/>
    <w:rsid w:val="00562782"/>
    <w:rsid w:val="005629C2"/>
    <w:rsid w:val="005630EC"/>
    <w:rsid w:val="0056355F"/>
    <w:rsid w:val="005636B8"/>
    <w:rsid w:val="00563B6C"/>
    <w:rsid w:val="00563ECE"/>
    <w:rsid w:val="00563FFD"/>
    <w:rsid w:val="00564E5D"/>
    <w:rsid w:val="00564F61"/>
    <w:rsid w:val="0056578F"/>
    <w:rsid w:val="005658D5"/>
    <w:rsid w:val="00565EA7"/>
    <w:rsid w:val="00565F71"/>
    <w:rsid w:val="005668B8"/>
    <w:rsid w:val="00566ACD"/>
    <w:rsid w:val="00567807"/>
    <w:rsid w:val="005679D4"/>
    <w:rsid w:val="00567D68"/>
    <w:rsid w:val="00567DFA"/>
    <w:rsid w:val="00567F1D"/>
    <w:rsid w:val="00570609"/>
    <w:rsid w:val="005708D7"/>
    <w:rsid w:val="00570AF3"/>
    <w:rsid w:val="00570C1C"/>
    <w:rsid w:val="00570FD5"/>
    <w:rsid w:val="00571464"/>
    <w:rsid w:val="00571891"/>
    <w:rsid w:val="00571DF7"/>
    <w:rsid w:val="00571E34"/>
    <w:rsid w:val="0057204A"/>
    <w:rsid w:val="00572053"/>
    <w:rsid w:val="0057208D"/>
    <w:rsid w:val="0057257F"/>
    <w:rsid w:val="00572806"/>
    <w:rsid w:val="00572A30"/>
    <w:rsid w:val="00572F53"/>
    <w:rsid w:val="00573584"/>
    <w:rsid w:val="00573590"/>
    <w:rsid w:val="0057369D"/>
    <w:rsid w:val="0057374A"/>
    <w:rsid w:val="00573752"/>
    <w:rsid w:val="00573AC0"/>
    <w:rsid w:val="005741EA"/>
    <w:rsid w:val="005743D9"/>
    <w:rsid w:val="00574543"/>
    <w:rsid w:val="00574580"/>
    <w:rsid w:val="00574B4C"/>
    <w:rsid w:val="00574C4A"/>
    <w:rsid w:val="00574EC7"/>
    <w:rsid w:val="00575521"/>
    <w:rsid w:val="005758A7"/>
    <w:rsid w:val="00575F87"/>
    <w:rsid w:val="00576076"/>
    <w:rsid w:val="005761A3"/>
    <w:rsid w:val="0057647F"/>
    <w:rsid w:val="005764E7"/>
    <w:rsid w:val="0057669B"/>
    <w:rsid w:val="0057694A"/>
    <w:rsid w:val="00576D6F"/>
    <w:rsid w:val="00576E88"/>
    <w:rsid w:val="00576F64"/>
    <w:rsid w:val="00576FEA"/>
    <w:rsid w:val="00577251"/>
    <w:rsid w:val="00577779"/>
    <w:rsid w:val="00577FB9"/>
    <w:rsid w:val="0058001C"/>
    <w:rsid w:val="0058008E"/>
    <w:rsid w:val="00580580"/>
    <w:rsid w:val="00580EFA"/>
    <w:rsid w:val="00581744"/>
    <w:rsid w:val="00581C9E"/>
    <w:rsid w:val="00582035"/>
    <w:rsid w:val="0058256B"/>
    <w:rsid w:val="00582905"/>
    <w:rsid w:val="00582AED"/>
    <w:rsid w:val="00582C1F"/>
    <w:rsid w:val="005836D5"/>
    <w:rsid w:val="00583774"/>
    <w:rsid w:val="00583862"/>
    <w:rsid w:val="0058389E"/>
    <w:rsid w:val="005838BA"/>
    <w:rsid w:val="00583B35"/>
    <w:rsid w:val="00583D1C"/>
    <w:rsid w:val="0058404C"/>
    <w:rsid w:val="00584137"/>
    <w:rsid w:val="0058421C"/>
    <w:rsid w:val="00584755"/>
    <w:rsid w:val="005849FE"/>
    <w:rsid w:val="0058513F"/>
    <w:rsid w:val="0058530F"/>
    <w:rsid w:val="0058572B"/>
    <w:rsid w:val="0058589F"/>
    <w:rsid w:val="00585A0A"/>
    <w:rsid w:val="00585A3F"/>
    <w:rsid w:val="00586065"/>
    <w:rsid w:val="0058615A"/>
    <w:rsid w:val="00586464"/>
    <w:rsid w:val="005866D6"/>
    <w:rsid w:val="005866F8"/>
    <w:rsid w:val="0058686B"/>
    <w:rsid w:val="00586A8D"/>
    <w:rsid w:val="00586C2A"/>
    <w:rsid w:val="00586E1B"/>
    <w:rsid w:val="0058734B"/>
    <w:rsid w:val="005873BC"/>
    <w:rsid w:val="0058743F"/>
    <w:rsid w:val="00587EE4"/>
    <w:rsid w:val="00587F27"/>
    <w:rsid w:val="0059034A"/>
    <w:rsid w:val="0059034E"/>
    <w:rsid w:val="0059038A"/>
    <w:rsid w:val="0059041F"/>
    <w:rsid w:val="005905A7"/>
    <w:rsid w:val="0059061D"/>
    <w:rsid w:val="00590744"/>
    <w:rsid w:val="00590DC3"/>
    <w:rsid w:val="00590F3B"/>
    <w:rsid w:val="00590FD1"/>
    <w:rsid w:val="00591093"/>
    <w:rsid w:val="005912B6"/>
    <w:rsid w:val="00591F15"/>
    <w:rsid w:val="0059221C"/>
    <w:rsid w:val="0059242D"/>
    <w:rsid w:val="005925BC"/>
    <w:rsid w:val="00592899"/>
    <w:rsid w:val="005931CA"/>
    <w:rsid w:val="005933AD"/>
    <w:rsid w:val="005934E7"/>
    <w:rsid w:val="00593515"/>
    <w:rsid w:val="00593739"/>
    <w:rsid w:val="0059373C"/>
    <w:rsid w:val="00593BE3"/>
    <w:rsid w:val="00594112"/>
    <w:rsid w:val="00594382"/>
    <w:rsid w:val="005944A4"/>
    <w:rsid w:val="005944D8"/>
    <w:rsid w:val="00594588"/>
    <w:rsid w:val="00594822"/>
    <w:rsid w:val="00594AA1"/>
    <w:rsid w:val="00595089"/>
    <w:rsid w:val="005957ED"/>
    <w:rsid w:val="00595FA0"/>
    <w:rsid w:val="0059673A"/>
    <w:rsid w:val="005969D8"/>
    <w:rsid w:val="00596C89"/>
    <w:rsid w:val="00597272"/>
    <w:rsid w:val="0059743F"/>
    <w:rsid w:val="00597576"/>
    <w:rsid w:val="005976C9"/>
    <w:rsid w:val="00597FF7"/>
    <w:rsid w:val="005A02EE"/>
    <w:rsid w:val="005A0770"/>
    <w:rsid w:val="005A0784"/>
    <w:rsid w:val="005A08AC"/>
    <w:rsid w:val="005A09E0"/>
    <w:rsid w:val="005A0A78"/>
    <w:rsid w:val="005A0B28"/>
    <w:rsid w:val="005A0BC1"/>
    <w:rsid w:val="005A1326"/>
    <w:rsid w:val="005A171F"/>
    <w:rsid w:val="005A1ACD"/>
    <w:rsid w:val="005A1CED"/>
    <w:rsid w:val="005A2130"/>
    <w:rsid w:val="005A273E"/>
    <w:rsid w:val="005A28C5"/>
    <w:rsid w:val="005A2DB3"/>
    <w:rsid w:val="005A2DDC"/>
    <w:rsid w:val="005A2FC7"/>
    <w:rsid w:val="005A332E"/>
    <w:rsid w:val="005A3572"/>
    <w:rsid w:val="005A3708"/>
    <w:rsid w:val="005A3B76"/>
    <w:rsid w:val="005A3C71"/>
    <w:rsid w:val="005A3EEC"/>
    <w:rsid w:val="005A3F8C"/>
    <w:rsid w:val="005A40C3"/>
    <w:rsid w:val="005A43A2"/>
    <w:rsid w:val="005A4A65"/>
    <w:rsid w:val="005A4DE0"/>
    <w:rsid w:val="005A4F2E"/>
    <w:rsid w:val="005A517A"/>
    <w:rsid w:val="005A5F3D"/>
    <w:rsid w:val="005A6105"/>
    <w:rsid w:val="005A6463"/>
    <w:rsid w:val="005A6500"/>
    <w:rsid w:val="005A65B1"/>
    <w:rsid w:val="005A6C60"/>
    <w:rsid w:val="005A723F"/>
    <w:rsid w:val="005A7278"/>
    <w:rsid w:val="005A72B0"/>
    <w:rsid w:val="005A7355"/>
    <w:rsid w:val="005A74C4"/>
    <w:rsid w:val="005A75A2"/>
    <w:rsid w:val="005A76DC"/>
    <w:rsid w:val="005A7C04"/>
    <w:rsid w:val="005A7DAE"/>
    <w:rsid w:val="005A7EED"/>
    <w:rsid w:val="005B0145"/>
    <w:rsid w:val="005B036C"/>
    <w:rsid w:val="005B0AA4"/>
    <w:rsid w:val="005B0AA8"/>
    <w:rsid w:val="005B0B64"/>
    <w:rsid w:val="005B0E60"/>
    <w:rsid w:val="005B0EB0"/>
    <w:rsid w:val="005B0FC9"/>
    <w:rsid w:val="005B13AE"/>
    <w:rsid w:val="005B1688"/>
    <w:rsid w:val="005B1781"/>
    <w:rsid w:val="005B1782"/>
    <w:rsid w:val="005B1A4B"/>
    <w:rsid w:val="005B1BD8"/>
    <w:rsid w:val="005B1FE4"/>
    <w:rsid w:val="005B2EA8"/>
    <w:rsid w:val="005B316E"/>
    <w:rsid w:val="005B35E9"/>
    <w:rsid w:val="005B3845"/>
    <w:rsid w:val="005B388A"/>
    <w:rsid w:val="005B3C7B"/>
    <w:rsid w:val="005B3CC2"/>
    <w:rsid w:val="005B3D02"/>
    <w:rsid w:val="005B3D03"/>
    <w:rsid w:val="005B424B"/>
    <w:rsid w:val="005B4329"/>
    <w:rsid w:val="005B4370"/>
    <w:rsid w:val="005B473E"/>
    <w:rsid w:val="005B49F3"/>
    <w:rsid w:val="005B53E7"/>
    <w:rsid w:val="005B540F"/>
    <w:rsid w:val="005B56C4"/>
    <w:rsid w:val="005B59BD"/>
    <w:rsid w:val="005B5B1D"/>
    <w:rsid w:val="005B5CAF"/>
    <w:rsid w:val="005B5E4B"/>
    <w:rsid w:val="005B5EAA"/>
    <w:rsid w:val="005B6153"/>
    <w:rsid w:val="005B6595"/>
    <w:rsid w:val="005B6896"/>
    <w:rsid w:val="005B6BA8"/>
    <w:rsid w:val="005B6C09"/>
    <w:rsid w:val="005B6F18"/>
    <w:rsid w:val="005B6F3C"/>
    <w:rsid w:val="005B7074"/>
    <w:rsid w:val="005B7294"/>
    <w:rsid w:val="005B7334"/>
    <w:rsid w:val="005B73D1"/>
    <w:rsid w:val="005B760F"/>
    <w:rsid w:val="005B765B"/>
    <w:rsid w:val="005B7866"/>
    <w:rsid w:val="005B789F"/>
    <w:rsid w:val="005B7EDE"/>
    <w:rsid w:val="005C0135"/>
    <w:rsid w:val="005C0540"/>
    <w:rsid w:val="005C084C"/>
    <w:rsid w:val="005C0B0B"/>
    <w:rsid w:val="005C0B1B"/>
    <w:rsid w:val="005C0C0E"/>
    <w:rsid w:val="005C0C72"/>
    <w:rsid w:val="005C0EDC"/>
    <w:rsid w:val="005C0F40"/>
    <w:rsid w:val="005C18F0"/>
    <w:rsid w:val="005C19C7"/>
    <w:rsid w:val="005C1C2C"/>
    <w:rsid w:val="005C21FC"/>
    <w:rsid w:val="005C2671"/>
    <w:rsid w:val="005C27B0"/>
    <w:rsid w:val="005C31AB"/>
    <w:rsid w:val="005C321B"/>
    <w:rsid w:val="005C3464"/>
    <w:rsid w:val="005C3694"/>
    <w:rsid w:val="005C373F"/>
    <w:rsid w:val="005C37C1"/>
    <w:rsid w:val="005C38B5"/>
    <w:rsid w:val="005C38F8"/>
    <w:rsid w:val="005C3934"/>
    <w:rsid w:val="005C39A8"/>
    <w:rsid w:val="005C3A3E"/>
    <w:rsid w:val="005C3AEA"/>
    <w:rsid w:val="005C41C2"/>
    <w:rsid w:val="005C4269"/>
    <w:rsid w:val="005C43CD"/>
    <w:rsid w:val="005C4CD4"/>
    <w:rsid w:val="005C4D74"/>
    <w:rsid w:val="005C5B19"/>
    <w:rsid w:val="005C5CC7"/>
    <w:rsid w:val="005C5CFE"/>
    <w:rsid w:val="005C5FD6"/>
    <w:rsid w:val="005C6056"/>
    <w:rsid w:val="005C6131"/>
    <w:rsid w:val="005C621D"/>
    <w:rsid w:val="005C67E8"/>
    <w:rsid w:val="005C6B19"/>
    <w:rsid w:val="005C6D30"/>
    <w:rsid w:val="005C6E2A"/>
    <w:rsid w:val="005C73DC"/>
    <w:rsid w:val="005C7754"/>
    <w:rsid w:val="005C7B60"/>
    <w:rsid w:val="005C7C20"/>
    <w:rsid w:val="005C7C43"/>
    <w:rsid w:val="005C7CF4"/>
    <w:rsid w:val="005D0031"/>
    <w:rsid w:val="005D02F9"/>
    <w:rsid w:val="005D0930"/>
    <w:rsid w:val="005D0BBB"/>
    <w:rsid w:val="005D0D13"/>
    <w:rsid w:val="005D0FE2"/>
    <w:rsid w:val="005D1710"/>
    <w:rsid w:val="005D17A5"/>
    <w:rsid w:val="005D1841"/>
    <w:rsid w:val="005D1D67"/>
    <w:rsid w:val="005D20F7"/>
    <w:rsid w:val="005D2262"/>
    <w:rsid w:val="005D2524"/>
    <w:rsid w:val="005D2E39"/>
    <w:rsid w:val="005D308D"/>
    <w:rsid w:val="005D3187"/>
    <w:rsid w:val="005D3568"/>
    <w:rsid w:val="005D3646"/>
    <w:rsid w:val="005D3A0E"/>
    <w:rsid w:val="005D4508"/>
    <w:rsid w:val="005D4837"/>
    <w:rsid w:val="005D49E8"/>
    <w:rsid w:val="005D4BBE"/>
    <w:rsid w:val="005D4CDB"/>
    <w:rsid w:val="005D563D"/>
    <w:rsid w:val="005D62A4"/>
    <w:rsid w:val="005D668B"/>
    <w:rsid w:val="005D6B87"/>
    <w:rsid w:val="005D6C21"/>
    <w:rsid w:val="005D6E99"/>
    <w:rsid w:val="005D701E"/>
    <w:rsid w:val="005D70AD"/>
    <w:rsid w:val="005D7CD8"/>
    <w:rsid w:val="005E000D"/>
    <w:rsid w:val="005E0228"/>
    <w:rsid w:val="005E0451"/>
    <w:rsid w:val="005E0730"/>
    <w:rsid w:val="005E0DDF"/>
    <w:rsid w:val="005E0FE7"/>
    <w:rsid w:val="005E115C"/>
    <w:rsid w:val="005E1C6B"/>
    <w:rsid w:val="005E2018"/>
    <w:rsid w:val="005E2680"/>
    <w:rsid w:val="005E2B2C"/>
    <w:rsid w:val="005E2E42"/>
    <w:rsid w:val="005E2EAA"/>
    <w:rsid w:val="005E2FBC"/>
    <w:rsid w:val="005E30A1"/>
    <w:rsid w:val="005E39AA"/>
    <w:rsid w:val="005E40F5"/>
    <w:rsid w:val="005E4241"/>
    <w:rsid w:val="005E443C"/>
    <w:rsid w:val="005E46FB"/>
    <w:rsid w:val="005E48ED"/>
    <w:rsid w:val="005E4961"/>
    <w:rsid w:val="005E4B60"/>
    <w:rsid w:val="005E4BCB"/>
    <w:rsid w:val="005E4D75"/>
    <w:rsid w:val="005E4D88"/>
    <w:rsid w:val="005E51B3"/>
    <w:rsid w:val="005E5381"/>
    <w:rsid w:val="005E5CA8"/>
    <w:rsid w:val="005E5DBD"/>
    <w:rsid w:val="005E5E15"/>
    <w:rsid w:val="005E6048"/>
    <w:rsid w:val="005E604D"/>
    <w:rsid w:val="005E6165"/>
    <w:rsid w:val="005E66E4"/>
    <w:rsid w:val="005E69E2"/>
    <w:rsid w:val="005E6FC1"/>
    <w:rsid w:val="005E702C"/>
    <w:rsid w:val="005E71C5"/>
    <w:rsid w:val="005E7536"/>
    <w:rsid w:val="005E7995"/>
    <w:rsid w:val="005E7CCE"/>
    <w:rsid w:val="005E7EDE"/>
    <w:rsid w:val="005E7F42"/>
    <w:rsid w:val="005F006A"/>
    <w:rsid w:val="005F011B"/>
    <w:rsid w:val="005F011D"/>
    <w:rsid w:val="005F06FF"/>
    <w:rsid w:val="005F0D69"/>
    <w:rsid w:val="005F0E01"/>
    <w:rsid w:val="005F0FE5"/>
    <w:rsid w:val="005F10E9"/>
    <w:rsid w:val="005F1AE1"/>
    <w:rsid w:val="005F1FD9"/>
    <w:rsid w:val="005F2897"/>
    <w:rsid w:val="005F2D74"/>
    <w:rsid w:val="005F2E15"/>
    <w:rsid w:val="005F2EC0"/>
    <w:rsid w:val="005F30B4"/>
    <w:rsid w:val="005F3116"/>
    <w:rsid w:val="005F3188"/>
    <w:rsid w:val="005F36B4"/>
    <w:rsid w:val="005F399B"/>
    <w:rsid w:val="005F3AD4"/>
    <w:rsid w:val="005F3D87"/>
    <w:rsid w:val="005F3E2F"/>
    <w:rsid w:val="005F411D"/>
    <w:rsid w:val="005F4124"/>
    <w:rsid w:val="005F47D0"/>
    <w:rsid w:val="005F4EC4"/>
    <w:rsid w:val="005F5296"/>
    <w:rsid w:val="005F5BD8"/>
    <w:rsid w:val="005F5C47"/>
    <w:rsid w:val="005F5F76"/>
    <w:rsid w:val="005F604E"/>
    <w:rsid w:val="005F6060"/>
    <w:rsid w:val="005F63D6"/>
    <w:rsid w:val="005F6AA0"/>
    <w:rsid w:val="005F6D36"/>
    <w:rsid w:val="005F717F"/>
    <w:rsid w:val="005F79F9"/>
    <w:rsid w:val="005F7CE8"/>
    <w:rsid w:val="005F7DE0"/>
    <w:rsid w:val="0060006E"/>
    <w:rsid w:val="006001FD"/>
    <w:rsid w:val="006003AA"/>
    <w:rsid w:val="00600730"/>
    <w:rsid w:val="006007D5"/>
    <w:rsid w:val="00600E76"/>
    <w:rsid w:val="0060113B"/>
    <w:rsid w:val="00601303"/>
    <w:rsid w:val="0060138B"/>
    <w:rsid w:val="006016A6"/>
    <w:rsid w:val="006018CA"/>
    <w:rsid w:val="00601A96"/>
    <w:rsid w:val="00602053"/>
    <w:rsid w:val="00602338"/>
    <w:rsid w:val="00602445"/>
    <w:rsid w:val="00602495"/>
    <w:rsid w:val="00602665"/>
    <w:rsid w:val="00602918"/>
    <w:rsid w:val="00602A0B"/>
    <w:rsid w:val="00602DAA"/>
    <w:rsid w:val="00602DFF"/>
    <w:rsid w:val="006030F5"/>
    <w:rsid w:val="00603630"/>
    <w:rsid w:val="00603B0E"/>
    <w:rsid w:val="00603BD5"/>
    <w:rsid w:val="00603BE1"/>
    <w:rsid w:val="00603CC4"/>
    <w:rsid w:val="00603DA3"/>
    <w:rsid w:val="006042F7"/>
    <w:rsid w:val="00604441"/>
    <w:rsid w:val="00604524"/>
    <w:rsid w:val="006046D4"/>
    <w:rsid w:val="0060473F"/>
    <w:rsid w:val="0060478A"/>
    <w:rsid w:val="00604A65"/>
    <w:rsid w:val="00605718"/>
    <w:rsid w:val="00605800"/>
    <w:rsid w:val="00605A86"/>
    <w:rsid w:val="00606104"/>
    <w:rsid w:val="006061E0"/>
    <w:rsid w:val="006066F4"/>
    <w:rsid w:val="00606ADF"/>
    <w:rsid w:val="00606D7D"/>
    <w:rsid w:val="00606F1E"/>
    <w:rsid w:val="00607099"/>
    <w:rsid w:val="0060757A"/>
    <w:rsid w:val="00607896"/>
    <w:rsid w:val="0060799F"/>
    <w:rsid w:val="006079FB"/>
    <w:rsid w:val="00607B06"/>
    <w:rsid w:val="00607CA9"/>
    <w:rsid w:val="00607DDE"/>
    <w:rsid w:val="00607E8B"/>
    <w:rsid w:val="00607ECC"/>
    <w:rsid w:val="006102E5"/>
    <w:rsid w:val="006105F6"/>
    <w:rsid w:val="0061078A"/>
    <w:rsid w:val="0061097C"/>
    <w:rsid w:val="00610F1D"/>
    <w:rsid w:val="00610FB1"/>
    <w:rsid w:val="00610FC5"/>
    <w:rsid w:val="00611089"/>
    <w:rsid w:val="006111E6"/>
    <w:rsid w:val="006118D7"/>
    <w:rsid w:val="00612666"/>
    <w:rsid w:val="00613099"/>
    <w:rsid w:val="00613219"/>
    <w:rsid w:val="006132FB"/>
    <w:rsid w:val="00613306"/>
    <w:rsid w:val="0061363B"/>
    <w:rsid w:val="006136F8"/>
    <w:rsid w:val="0061471D"/>
    <w:rsid w:val="00614808"/>
    <w:rsid w:val="00614CE4"/>
    <w:rsid w:val="00615007"/>
    <w:rsid w:val="00615144"/>
    <w:rsid w:val="006151C7"/>
    <w:rsid w:val="006153CF"/>
    <w:rsid w:val="006153E7"/>
    <w:rsid w:val="00615777"/>
    <w:rsid w:val="0061608E"/>
    <w:rsid w:val="00616459"/>
    <w:rsid w:val="00616547"/>
    <w:rsid w:val="00616589"/>
    <w:rsid w:val="0061698C"/>
    <w:rsid w:val="00616D8A"/>
    <w:rsid w:val="0061747F"/>
    <w:rsid w:val="00617550"/>
    <w:rsid w:val="00617776"/>
    <w:rsid w:val="00617E0B"/>
    <w:rsid w:val="00620C9C"/>
    <w:rsid w:val="006213C8"/>
    <w:rsid w:val="006213DA"/>
    <w:rsid w:val="006216A8"/>
    <w:rsid w:val="00621A6D"/>
    <w:rsid w:val="00621D2B"/>
    <w:rsid w:val="00621E56"/>
    <w:rsid w:val="0062230E"/>
    <w:rsid w:val="0062252B"/>
    <w:rsid w:val="006225A4"/>
    <w:rsid w:val="0062299C"/>
    <w:rsid w:val="00622F7A"/>
    <w:rsid w:val="0062371A"/>
    <w:rsid w:val="00623775"/>
    <w:rsid w:val="00623833"/>
    <w:rsid w:val="006238F2"/>
    <w:rsid w:val="00623DD9"/>
    <w:rsid w:val="006242C1"/>
    <w:rsid w:val="006242F0"/>
    <w:rsid w:val="00624728"/>
    <w:rsid w:val="00624ADC"/>
    <w:rsid w:val="00624CDD"/>
    <w:rsid w:val="00624F3B"/>
    <w:rsid w:val="00625007"/>
    <w:rsid w:val="0062547D"/>
    <w:rsid w:val="00625E94"/>
    <w:rsid w:val="00626594"/>
    <w:rsid w:val="0062674A"/>
    <w:rsid w:val="006269DE"/>
    <w:rsid w:val="00626DC5"/>
    <w:rsid w:val="00626F30"/>
    <w:rsid w:val="00627303"/>
    <w:rsid w:val="006274DB"/>
    <w:rsid w:val="00627CBF"/>
    <w:rsid w:val="00630364"/>
    <w:rsid w:val="00630831"/>
    <w:rsid w:val="006309D3"/>
    <w:rsid w:val="00630A2B"/>
    <w:rsid w:val="00630ED3"/>
    <w:rsid w:val="00630FB4"/>
    <w:rsid w:val="006312AF"/>
    <w:rsid w:val="00631600"/>
    <w:rsid w:val="00631C85"/>
    <w:rsid w:val="00631F77"/>
    <w:rsid w:val="00632ACA"/>
    <w:rsid w:val="00632B7F"/>
    <w:rsid w:val="00632DDC"/>
    <w:rsid w:val="00632F8E"/>
    <w:rsid w:val="006330C1"/>
    <w:rsid w:val="006335F9"/>
    <w:rsid w:val="00633B81"/>
    <w:rsid w:val="00633BD4"/>
    <w:rsid w:val="00633D2F"/>
    <w:rsid w:val="00633D70"/>
    <w:rsid w:val="00634181"/>
    <w:rsid w:val="00634497"/>
    <w:rsid w:val="00634CAF"/>
    <w:rsid w:val="00634E04"/>
    <w:rsid w:val="00634EC7"/>
    <w:rsid w:val="00635097"/>
    <w:rsid w:val="006353D3"/>
    <w:rsid w:val="006357A2"/>
    <w:rsid w:val="00636248"/>
    <w:rsid w:val="006363EB"/>
    <w:rsid w:val="006365C2"/>
    <w:rsid w:val="0063686C"/>
    <w:rsid w:val="0063701E"/>
    <w:rsid w:val="0063704D"/>
    <w:rsid w:val="00637127"/>
    <w:rsid w:val="006373B9"/>
    <w:rsid w:val="0063747C"/>
    <w:rsid w:val="00637F74"/>
    <w:rsid w:val="00640028"/>
    <w:rsid w:val="00640138"/>
    <w:rsid w:val="006401A2"/>
    <w:rsid w:val="006405B8"/>
    <w:rsid w:val="006416D9"/>
    <w:rsid w:val="00641863"/>
    <w:rsid w:val="006419FD"/>
    <w:rsid w:val="00641D1B"/>
    <w:rsid w:val="00641F49"/>
    <w:rsid w:val="00642129"/>
    <w:rsid w:val="00642136"/>
    <w:rsid w:val="0064232F"/>
    <w:rsid w:val="00642398"/>
    <w:rsid w:val="006423D5"/>
    <w:rsid w:val="00642445"/>
    <w:rsid w:val="00642686"/>
    <w:rsid w:val="00642B9F"/>
    <w:rsid w:val="00642BFA"/>
    <w:rsid w:val="00642DCA"/>
    <w:rsid w:val="00643635"/>
    <w:rsid w:val="0064386A"/>
    <w:rsid w:val="00643BE9"/>
    <w:rsid w:val="00643CA2"/>
    <w:rsid w:val="00643F27"/>
    <w:rsid w:val="00644623"/>
    <w:rsid w:val="00644734"/>
    <w:rsid w:val="006448AB"/>
    <w:rsid w:val="00644BA2"/>
    <w:rsid w:val="00644CAB"/>
    <w:rsid w:val="00644DC4"/>
    <w:rsid w:val="00644F26"/>
    <w:rsid w:val="00645019"/>
    <w:rsid w:val="006452B2"/>
    <w:rsid w:val="00645376"/>
    <w:rsid w:val="00645AE0"/>
    <w:rsid w:val="00645CCE"/>
    <w:rsid w:val="00645DDA"/>
    <w:rsid w:val="00646579"/>
    <w:rsid w:val="006467BC"/>
    <w:rsid w:val="00646AD1"/>
    <w:rsid w:val="00646F62"/>
    <w:rsid w:val="006476EA"/>
    <w:rsid w:val="00647A33"/>
    <w:rsid w:val="00647C03"/>
    <w:rsid w:val="00647FB5"/>
    <w:rsid w:val="006500A4"/>
    <w:rsid w:val="006504C1"/>
    <w:rsid w:val="00650986"/>
    <w:rsid w:val="00651275"/>
    <w:rsid w:val="00651907"/>
    <w:rsid w:val="00651BE5"/>
    <w:rsid w:val="00652243"/>
    <w:rsid w:val="00652254"/>
    <w:rsid w:val="006524B3"/>
    <w:rsid w:val="006526FA"/>
    <w:rsid w:val="006527C2"/>
    <w:rsid w:val="00652A0C"/>
    <w:rsid w:val="00653983"/>
    <w:rsid w:val="00653C75"/>
    <w:rsid w:val="0065403B"/>
    <w:rsid w:val="00654CE6"/>
    <w:rsid w:val="00655000"/>
    <w:rsid w:val="0065516B"/>
    <w:rsid w:val="006556A9"/>
    <w:rsid w:val="00655A7B"/>
    <w:rsid w:val="00655AC5"/>
    <w:rsid w:val="00656928"/>
    <w:rsid w:val="00656A5D"/>
    <w:rsid w:val="00656B26"/>
    <w:rsid w:val="00656B55"/>
    <w:rsid w:val="00656DB4"/>
    <w:rsid w:val="00656DCC"/>
    <w:rsid w:val="00656DCE"/>
    <w:rsid w:val="00657356"/>
    <w:rsid w:val="00657358"/>
    <w:rsid w:val="0065750B"/>
    <w:rsid w:val="0065773E"/>
    <w:rsid w:val="0065775C"/>
    <w:rsid w:val="00657DE3"/>
    <w:rsid w:val="006602D4"/>
    <w:rsid w:val="00660574"/>
    <w:rsid w:val="006608A4"/>
    <w:rsid w:val="00660A87"/>
    <w:rsid w:val="006613B4"/>
    <w:rsid w:val="0066178E"/>
    <w:rsid w:val="006618A4"/>
    <w:rsid w:val="00661A2A"/>
    <w:rsid w:val="00661A81"/>
    <w:rsid w:val="0066229C"/>
    <w:rsid w:val="006622E9"/>
    <w:rsid w:val="006624C7"/>
    <w:rsid w:val="00662562"/>
    <w:rsid w:val="00662BFE"/>
    <w:rsid w:val="006632D1"/>
    <w:rsid w:val="0066339A"/>
    <w:rsid w:val="00663BBE"/>
    <w:rsid w:val="00663CC1"/>
    <w:rsid w:val="00663F22"/>
    <w:rsid w:val="006640FC"/>
    <w:rsid w:val="006647AB"/>
    <w:rsid w:val="00664B2D"/>
    <w:rsid w:val="00664BD1"/>
    <w:rsid w:val="00665332"/>
    <w:rsid w:val="00665747"/>
    <w:rsid w:val="00665850"/>
    <w:rsid w:val="006659D0"/>
    <w:rsid w:val="006659E1"/>
    <w:rsid w:val="00665CF8"/>
    <w:rsid w:val="00665EAE"/>
    <w:rsid w:val="0066614E"/>
    <w:rsid w:val="00666311"/>
    <w:rsid w:val="00666545"/>
    <w:rsid w:val="0066674B"/>
    <w:rsid w:val="006669A8"/>
    <w:rsid w:val="00666BAB"/>
    <w:rsid w:val="00666E5C"/>
    <w:rsid w:val="00666F20"/>
    <w:rsid w:val="00666F78"/>
    <w:rsid w:val="0066735E"/>
    <w:rsid w:val="0066782C"/>
    <w:rsid w:val="00667859"/>
    <w:rsid w:val="00667C62"/>
    <w:rsid w:val="00667D40"/>
    <w:rsid w:val="0067011C"/>
    <w:rsid w:val="0067058F"/>
    <w:rsid w:val="0067060E"/>
    <w:rsid w:val="00670A41"/>
    <w:rsid w:val="00670BF1"/>
    <w:rsid w:val="00670F8E"/>
    <w:rsid w:val="00671673"/>
    <w:rsid w:val="00671685"/>
    <w:rsid w:val="00671988"/>
    <w:rsid w:val="006719AA"/>
    <w:rsid w:val="00671C87"/>
    <w:rsid w:val="00671CCD"/>
    <w:rsid w:val="00672115"/>
    <w:rsid w:val="00672366"/>
    <w:rsid w:val="0067257D"/>
    <w:rsid w:val="0067263B"/>
    <w:rsid w:val="006726A8"/>
    <w:rsid w:val="006726DF"/>
    <w:rsid w:val="00673344"/>
    <w:rsid w:val="0067347C"/>
    <w:rsid w:val="0067371A"/>
    <w:rsid w:val="00673FE6"/>
    <w:rsid w:val="00674101"/>
    <w:rsid w:val="00674247"/>
    <w:rsid w:val="006749BE"/>
    <w:rsid w:val="00674BE3"/>
    <w:rsid w:val="00674C0A"/>
    <w:rsid w:val="00674E95"/>
    <w:rsid w:val="006753B8"/>
    <w:rsid w:val="0067563C"/>
    <w:rsid w:val="00675D98"/>
    <w:rsid w:val="006763A5"/>
    <w:rsid w:val="00676453"/>
    <w:rsid w:val="00676930"/>
    <w:rsid w:val="00676C9D"/>
    <w:rsid w:val="00676D0E"/>
    <w:rsid w:val="006770BE"/>
    <w:rsid w:val="006775BD"/>
    <w:rsid w:val="006775F6"/>
    <w:rsid w:val="006777E2"/>
    <w:rsid w:val="006777F2"/>
    <w:rsid w:val="00677FDA"/>
    <w:rsid w:val="006801ED"/>
    <w:rsid w:val="00680279"/>
    <w:rsid w:val="0068027E"/>
    <w:rsid w:val="0068062D"/>
    <w:rsid w:val="006806A9"/>
    <w:rsid w:val="006812B9"/>
    <w:rsid w:val="006812FB"/>
    <w:rsid w:val="006814D7"/>
    <w:rsid w:val="00681576"/>
    <w:rsid w:val="00681738"/>
    <w:rsid w:val="00681F0D"/>
    <w:rsid w:val="006820ED"/>
    <w:rsid w:val="0068216C"/>
    <w:rsid w:val="00682204"/>
    <w:rsid w:val="00682567"/>
    <w:rsid w:val="006826FC"/>
    <w:rsid w:val="00682833"/>
    <w:rsid w:val="00682EC2"/>
    <w:rsid w:val="006830A2"/>
    <w:rsid w:val="00683407"/>
    <w:rsid w:val="006838B4"/>
    <w:rsid w:val="006839F6"/>
    <w:rsid w:val="00683E11"/>
    <w:rsid w:val="00684181"/>
    <w:rsid w:val="006844C9"/>
    <w:rsid w:val="00684617"/>
    <w:rsid w:val="00684A5A"/>
    <w:rsid w:val="00684ED0"/>
    <w:rsid w:val="0068542B"/>
    <w:rsid w:val="00685667"/>
    <w:rsid w:val="00685B94"/>
    <w:rsid w:val="00685E1C"/>
    <w:rsid w:val="00685ECE"/>
    <w:rsid w:val="00685FCF"/>
    <w:rsid w:val="006863EC"/>
    <w:rsid w:val="00686E0E"/>
    <w:rsid w:val="00686E19"/>
    <w:rsid w:val="00686EC4"/>
    <w:rsid w:val="00686EF8"/>
    <w:rsid w:val="00687400"/>
    <w:rsid w:val="0068773E"/>
    <w:rsid w:val="00687A0F"/>
    <w:rsid w:val="00687B7B"/>
    <w:rsid w:val="00687EA1"/>
    <w:rsid w:val="00687EF0"/>
    <w:rsid w:val="00690AA3"/>
    <w:rsid w:val="00690CF1"/>
    <w:rsid w:val="00690E6A"/>
    <w:rsid w:val="00690F89"/>
    <w:rsid w:val="00690FA1"/>
    <w:rsid w:val="0069131D"/>
    <w:rsid w:val="00691D15"/>
    <w:rsid w:val="00691F24"/>
    <w:rsid w:val="0069237A"/>
    <w:rsid w:val="0069257A"/>
    <w:rsid w:val="006926B0"/>
    <w:rsid w:val="00692C18"/>
    <w:rsid w:val="00692F70"/>
    <w:rsid w:val="00692FC0"/>
    <w:rsid w:val="00693283"/>
    <w:rsid w:val="0069350C"/>
    <w:rsid w:val="00693B60"/>
    <w:rsid w:val="00693D23"/>
    <w:rsid w:val="006943DF"/>
    <w:rsid w:val="006946F7"/>
    <w:rsid w:val="006946FA"/>
    <w:rsid w:val="0069475D"/>
    <w:rsid w:val="00694C6E"/>
    <w:rsid w:val="00694D7C"/>
    <w:rsid w:val="00694D96"/>
    <w:rsid w:val="00694E93"/>
    <w:rsid w:val="00694EC9"/>
    <w:rsid w:val="0069504E"/>
    <w:rsid w:val="006951FB"/>
    <w:rsid w:val="006952B0"/>
    <w:rsid w:val="006953D6"/>
    <w:rsid w:val="00695447"/>
    <w:rsid w:val="00695C37"/>
    <w:rsid w:val="00695EB6"/>
    <w:rsid w:val="00695EF9"/>
    <w:rsid w:val="00695F96"/>
    <w:rsid w:val="0069610A"/>
    <w:rsid w:val="006961D6"/>
    <w:rsid w:val="0069641E"/>
    <w:rsid w:val="0069656D"/>
    <w:rsid w:val="0069657A"/>
    <w:rsid w:val="006968D0"/>
    <w:rsid w:val="00696927"/>
    <w:rsid w:val="00696A4C"/>
    <w:rsid w:val="00696EB6"/>
    <w:rsid w:val="0069712E"/>
    <w:rsid w:val="006974DE"/>
    <w:rsid w:val="006975B9"/>
    <w:rsid w:val="00697C40"/>
    <w:rsid w:val="00697CB2"/>
    <w:rsid w:val="00697D2B"/>
    <w:rsid w:val="00697D5F"/>
    <w:rsid w:val="00697D9A"/>
    <w:rsid w:val="006A020E"/>
    <w:rsid w:val="006A0795"/>
    <w:rsid w:val="006A081F"/>
    <w:rsid w:val="006A0E89"/>
    <w:rsid w:val="006A0EE0"/>
    <w:rsid w:val="006A11CD"/>
    <w:rsid w:val="006A120C"/>
    <w:rsid w:val="006A1605"/>
    <w:rsid w:val="006A1EE1"/>
    <w:rsid w:val="006A1FD1"/>
    <w:rsid w:val="006A2137"/>
    <w:rsid w:val="006A214C"/>
    <w:rsid w:val="006A21C1"/>
    <w:rsid w:val="006A2723"/>
    <w:rsid w:val="006A30A8"/>
    <w:rsid w:val="006A30B0"/>
    <w:rsid w:val="006A31D3"/>
    <w:rsid w:val="006A32F7"/>
    <w:rsid w:val="006A357F"/>
    <w:rsid w:val="006A3F59"/>
    <w:rsid w:val="006A43B9"/>
    <w:rsid w:val="006A45AE"/>
    <w:rsid w:val="006A4D10"/>
    <w:rsid w:val="006A50EF"/>
    <w:rsid w:val="006A5345"/>
    <w:rsid w:val="006A53F6"/>
    <w:rsid w:val="006A5B1B"/>
    <w:rsid w:val="006A60F9"/>
    <w:rsid w:val="006A6186"/>
    <w:rsid w:val="006A6294"/>
    <w:rsid w:val="006A63F0"/>
    <w:rsid w:val="006A649D"/>
    <w:rsid w:val="006A661F"/>
    <w:rsid w:val="006A6624"/>
    <w:rsid w:val="006A6C09"/>
    <w:rsid w:val="006A6C2C"/>
    <w:rsid w:val="006A7170"/>
    <w:rsid w:val="006A746B"/>
    <w:rsid w:val="006A7783"/>
    <w:rsid w:val="006A78F6"/>
    <w:rsid w:val="006A7A7A"/>
    <w:rsid w:val="006B0090"/>
    <w:rsid w:val="006B0224"/>
    <w:rsid w:val="006B06DC"/>
    <w:rsid w:val="006B082A"/>
    <w:rsid w:val="006B0AC7"/>
    <w:rsid w:val="006B0FE1"/>
    <w:rsid w:val="006B100E"/>
    <w:rsid w:val="006B1749"/>
    <w:rsid w:val="006B177C"/>
    <w:rsid w:val="006B1FDB"/>
    <w:rsid w:val="006B22C0"/>
    <w:rsid w:val="006B2874"/>
    <w:rsid w:val="006B2A3E"/>
    <w:rsid w:val="006B2A9F"/>
    <w:rsid w:val="006B2B15"/>
    <w:rsid w:val="006B2B3E"/>
    <w:rsid w:val="006B2B7B"/>
    <w:rsid w:val="006B2E12"/>
    <w:rsid w:val="006B3110"/>
    <w:rsid w:val="006B376A"/>
    <w:rsid w:val="006B404D"/>
    <w:rsid w:val="006B42BC"/>
    <w:rsid w:val="006B4656"/>
    <w:rsid w:val="006B47C3"/>
    <w:rsid w:val="006B482D"/>
    <w:rsid w:val="006B4B0B"/>
    <w:rsid w:val="006B4D7E"/>
    <w:rsid w:val="006B535D"/>
    <w:rsid w:val="006B576E"/>
    <w:rsid w:val="006B5C4E"/>
    <w:rsid w:val="006B5D79"/>
    <w:rsid w:val="006B5E11"/>
    <w:rsid w:val="006B5E72"/>
    <w:rsid w:val="006B5FBC"/>
    <w:rsid w:val="006B6064"/>
    <w:rsid w:val="006B68EB"/>
    <w:rsid w:val="006B7101"/>
    <w:rsid w:val="006B7435"/>
    <w:rsid w:val="006B7664"/>
    <w:rsid w:val="006B7AB6"/>
    <w:rsid w:val="006B7AC0"/>
    <w:rsid w:val="006B7DEA"/>
    <w:rsid w:val="006C0613"/>
    <w:rsid w:val="006C0621"/>
    <w:rsid w:val="006C0650"/>
    <w:rsid w:val="006C072C"/>
    <w:rsid w:val="006C1282"/>
    <w:rsid w:val="006C146D"/>
    <w:rsid w:val="006C1640"/>
    <w:rsid w:val="006C1C64"/>
    <w:rsid w:val="006C2092"/>
    <w:rsid w:val="006C22CB"/>
    <w:rsid w:val="006C23A5"/>
    <w:rsid w:val="006C254F"/>
    <w:rsid w:val="006C2827"/>
    <w:rsid w:val="006C2AA6"/>
    <w:rsid w:val="006C30FE"/>
    <w:rsid w:val="006C3EA4"/>
    <w:rsid w:val="006C41FF"/>
    <w:rsid w:val="006C4FCB"/>
    <w:rsid w:val="006C516A"/>
    <w:rsid w:val="006C523E"/>
    <w:rsid w:val="006C5798"/>
    <w:rsid w:val="006C59B9"/>
    <w:rsid w:val="006C5D70"/>
    <w:rsid w:val="006C5F82"/>
    <w:rsid w:val="006C6103"/>
    <w:rsid w:val="006C6A08"/>
    <w:rsid w:val="006C6DFF"/>
    <w:rsid w:val="006C6E3E"/>
    <w:rsid w:val="006C6F8A"/>
    <w:rsid w:val="006C7734"/>
    <w:rsid w:val="006C7871"/>
    <w:rsid w:val="006C7998"/>
    <w:rsid w:val="006C7B9F"/>
    <w:rsid w:val="006C7D05"/>
    <w:rsid w:val="006D02B0"/>
    <w:rsid w:val="006D0620"/>
    <w:rsid w:val="006D0A69"/>
    <w:rsid w:val="006D0C44"/>
    <w:rsid w:val="006D0DC5"/>
    <w:rsid w:val="006D1115"/>
    <w:rsid w:val="006D1530"/>
    <w:rsid w:val="006D172E"/>
    <w:rsid w:val="006D1AB6"/>
    <w:rsid w:val="006D202F"/>
    <w:rsid w:val="006D2A42"/>
    <w:rsid w:val="006D2D22"/>
    <w:rsid w:val="006D3039"/>
    <w:rsid w:val="006D3216"/>
    <w:rsid w:val="006D3248"/>
    <w:rsid w:val="006D332E"/>
    <w:rsid w:val="006D387F"/>
    <w:rsid w:val="006D388B"/>
    <w:rsid w:val="006D3921"/>
    <w:rsid w:val="006D39F2"/>
    <w:rsid w:val="006D3A84"/>
    <w:rsid w:val="006D3BCD"/>
    <w:rsid w:val="006D3BF1"/>
    <w:rsid w:val="006D4077"/>
    <w:rsid w:val="006D4181"/>
    <w:rsid w:val="006D41F2"/>
    <w:rsid w:val="006D4366"/>
    <w:rsid w:val="006D4494"/>
    <w:rsid w:val="006D4759"/>
    <w:rsid w:val="006D4A56"/>
    <w:rsid w:val="006D4BD9"/>
    <w:rsid w:val="006D4C17"/>
    <w:rsid w:val="006D4C4F"/>
    <w:rsid w:val="006D4C9B"/>
    <w:rsid w:val="006D4CDE"/>
    <w:rsid w:val="006D4EDA"/>
    <w:rsid w:val="006D4FA0"/>
    <w:rsid w:val="006D5064"/>
    <w:rsid w:val="006D5140"/>
    <w:rsid w:val="006D55BA"/>
    <w:rsid w:val="006D562A"/>
    <w:rsid w:val="006D58FA"/>
    <w:rsid w:val="006D5946"/>
    <w:rsid w:val="006D5B98"/>
    <w:rsid w:val="006D5D1B"/>
    <w:rsid w:val="006D5FB1"/>
    <w:rsid w:val="006D5FC1"/>
    <w:rsid w:val="006D6211"/>
    <w:rsid w:val="006D62F3"/>
    <w:rsid w:val="006D6453"/>
    <w:rsid w:val="006D64E1"/>
    <w:rsid w:val="006D6877"/>
    <w:rsid w:val="006D6B0F"/>
    <w:rsid w:val="006D6EAA"/>
    <w:rsid w:val="006D6EB1"/>
    <w:rsid w:val="006D709F"/>
    <w:rsid w:val="006D725B"/>
    <w:rsid w:val="006D7312"/>
    <w:rsid w:val="006D78FB"/>
    <w:rsid w:val="006D7D97"/>
    <w:rsid w:val="006D7F7E"/>
    <w:rsid w:val="006E060A"/>
    <w:rsid w:val="006E0937"/>
    <w:rsid w:val="006E0E02"/>
    <w:rsid w:val="006E14CC"/>
    <w:rsid w:val="006E1537"/>
    <w:rsid w:val="006E17BC"/>
    <w:rsid w:val="006E1A58"/>
    <w:rsid w:val="006E1D17"/>
    <w:rsid w:val="006E1EEA"/>
    <w:rsid w:val="006E28DD"/>
    <w:rsid w:val="006E29CF"/>
    <w:rsid w:val="006E29E9"/>
    <w:rsid w:val="006E2AAE"/>
    <w:rsid w:val="006E2F53"/>
    <w:rsid w:val="006E3009"/>
    <w:rsid w:val="006E3064"/>
    <w:rsid w:val="006E3199"/>
    <w:rsid w:val="006E323D"/>
    <w:rsid w:val="006E3589"/>
    <w:rsid w:val="006E371E"/>
    <w:rsid w:val="006E3C2B"/>
    <w:rsid w:val="006E3C5E"/>
    <w:rsid w:val="006E3C9B"/>
    <w:rsid w:val="006E3D85"/>
    <w:rsid w:val="006E3E0D"/>
    <w:rsid w:val="006E3FCC"/>
    <w:rsid w:val="006E487C"/>
    <w:rsid w:val="006E4CE1"/>
    <w:rsid w:val="006E4E29"/>
    <w:rsid w:val="006E4ECA"/>
    <w:rsid w:val="006E539B"/>
    <w:rsid w:val="006E53F1"/>
    <w:rsid w:val="006E5465"/>
    <w:rsid w:val="006E55C1"/>
    <w:rsid w:val="006E57B9"/>
    <w:rsid w:val="006E58DC"/>
    <w:rsid w:val="006E5A79"/>
    <w:rsid w:val="006E6565"/>
    <w:rsid w:val="006E71CE"/>
    <w:rsid w:val="006E7751"/>
    <w:rsid w:val="006E7A6D"/>
    <w:rsid w:val="006E7B8E"/>
    <w:rsid w:val="006E7D81"/>
    <w:rsid w:val="006E7E21"/>
    <w:rsid w:val="006E7FD0"/>
    <w:rsid w:val="006F005D"/>
    <w:rsid w:val="006F01AF"/>
    <w:rsid w:val="006F0216"/>
    <w:rsid w:val="006F02A2"/>
    <w:rsid w:val="006F035C"/>
    <w:rsid w:val="006F0A7F"/>
    <w:rsid w:val="006F0DEC"/>
    <w:rsid w:val="006F1017"/>
    <w:rsid w:val="006F103F"/>
    <w:rsid w:val="006F149B"/>
    <w:rsid w:val="006F1555"/>
    <w:rsid w:val="006F1BFE"/>
    <w:rsid w:val="006F1E0D"/>
    <w:rsid w:val="006F1E38"/>
    <w:rsid w:val="006F1EEB"/>
    <w:rsid w:val="006F1FDD"/>
    <w:rsid w:val="006F20DE"/>
    <w:rsid w:val="006F2381"/>
    <w:rsid w:val="006F257C"/>
    <w:rsid w:val="006F2861"/>
    <w:rsid w:val="006F2E12"/>
    <w:rsid w:val="006F32A7"/>
    <w:rsid w:val="006F3440"/>
    <w:rsid w:val="006F34C5"/>
    <w:rsid w:val="006F3695"/>
    <w:rsid w:val="006F371E"/>
    <w:rsid w:val="006F3D23"/>
    <w:rsid w:val="006F3EE2"/>
    <w:rsid w:val="006F3F89"/>
    <w:rsid w:val="006F40C7"/>
    <w:rsid w:val="006F4164"/>
    <w:rsid w:val="006F420D"/>
    <w:rsid w:val="006F425F"/>
    <w:rsid w:val="006F45C0"/>
    <w:rsid w:val="006F46D0"/>
    <w:rsid w:val="006F4982"/>
    <w:rsid w:val="006F4C0C"/>
    <w:rsid w:val="006F4C3E"/>
    <w:rsid w:val="006F4C56"/>
    <w:rsid w:val="006F4D56"/>
    <w:rsid w:val="006F51D6"/>
    <w:rsid w:val="006F55A1"/>
    <w:rsid w:val="006F585C"/>
    <w:rsid w:val="006F5B46"/>
    <w:rsid w:val="006F5B5B"/>
    <w:rsid w:val="006F5CC5"/>
    <w:rsid w:val="006F5F3F"/>
    <w:rsid w:val="006F6CEB"/>
    <w:rsid w:val="006F6DEE"/>
    <w:rsid w:val="006F6FAD"/>
    <w:rsid w:val="006F7312"/>
    <w:rsid w:val="006F7629"/>
    <w:rsid w:val="006F7640"/>
    <w:rsid w:val="006F7BEB"/>
    <w:rsid w:val="006F7D5E"/>
    <w:rsid w:val="006F7E82"/>
    <w:rsid w:val="00700026"/>
    <w:rsid w:val="00700078"/>
    <w:rsid w:val="00700242"/>
    <w:rsid w:val="00700751"/>
    <w:rsid w:val="00700895"/>
    <w:rsid w:val="00700CD6"/>
    <w:rsid w:val="0070124D"/>
    <w:rsid w:val="0070126A"/>
    <w:rsid w:val="007012BF"/>
    <w:rsid w:val="00701313"/>
    <w:rsid w:val="007015B1"/>
    <w:rsid w:val="00701D4A"/>
    <w:rsid w:val="00702548"/>
    <w:rsid w:val="00702611"/>
    <w:rsid w:val="007026C3"/>
    <w:rsid w:val="0070285C"/>
    <w:rsid w:val="00702F39"/>
    <w:rsid w:val="00702FCC"/>
    <w:rsid w:val="007031B1"/>
    <w:rsid w:val="007032F2"/>
    <w:rsid w:val="007037FE"/>
    <w:rsid w:val="00703B7F"/>
    <w:rsid w:val="00703CA0"/>
    <w:rsid w:val="00703CE0"/>
    <w:rsid w:val="00703FA3"/>
    <w:rsid w:val="0070401E"/>
    <w:rsid w:val="00704049"/>
    <w:rsid w:val="007042B3"/>
    <w:rsid w:val="00704503"/>
    <w:rsid w:val="0070463E"/>
    <w:rsid w:val="007046BE"/>
    <w:rsid w:val="0070531D"/>
    <w:rsid w:val="0070532F"/>
    <w:rsid w:val="007055C7"/>
    <w:rsid w:val="00705724"/>
    <w:rsid w:val="0070595C"/>
    <w:rsid w:val="00705AB8"/>
    <w:rsid w:val="00705AEF"/>
    <w:rsid w:val="00705C47"/>
    <w:rsid w:val="00705E88"/>
    <w:rsid w:val="00705F84"/>
    <w:rsid w:val="00705FFC"/>
    <w:rsid w:val="0070627B"/>
    <w:rsid w:val="007064BB"/>
    <w:rsid w:val="00706A16"/>
    <w:rsid w:val="00706AC4"/>
    <w:rsid w:val="00706B2F"/>
    <w:rsid w:val="00706B8D"/>
    <w:rsid w:val="00706E33"/>
    <w:rsid w:val="0070712B"/>
    <w:rsid w:val="0070752C"/>
    <w:rsid w:val="0070788F"/>
    <w:rsid w:val="00707BCA"/>
    <w:rsid w:val="00707E96"/>
    <w:rsid w:val="0071072E"/>
    <w:rsid w:val="00710802"/>
    <w:rsid w:val="00710C10"/>
    <w:rsid w:val="00711266"/>
    <w:rsid w:val="00711641"/>
    <w:rsid w:val="00711754"/>
    <w:rsid w:val="00711963"/>
    <w:rsid w:val="00711B37"/>
    <w:rsid w:val="00711EE2"/>
    <w:rsid w:val="007122F8"/>
    <w:rsid w:val="007125AD"/>
    <w:rsid w:val="0071263D"/>
    <w:rsid w:val="00712984"/>
    <w:rsid w:val="00712BAC"/>
    <w:rsid w:val="00713261"/>
    <w:rsid w:val="007133A7"/>
    <w:rsid w:val="00713482"/>
    <w:rsid w:val="00713885"/>
    <w:rsid w:val="00713E38"/>
    <w:rsid w:val="007140A3"/>
    <w:rsid w:val="007142B8"/>
    <w:rsid w:val="00714728"/>
    <w:rsid w:val="007147D5"/>
    <w:rsid w:val="0071487F"/>
    <w:rsid w:val="0071497F"/>
    <w:rsid w:val="00714BB4"/>
    <w:rsid w:val="00714D48"/>
    <w:rsid w:val="00714E7B"/>
    <w:rsid w:val="00714EC9"/>
    <w:rsid w:val="00714F0A"/>
    <w:rsid w:val="007152DA"/>
    <w:rsid w:val="0071531B"/>
    <w:rsid w:val="00715668"/>
    <w:rsid w:val="007159ED"/>
    <w:rsid w:val="00715AE1"/>
    <w:rsid w:val="00715E2F"/>
    <w:rsid w:val="007160D4"/>
    <w:rsid w:val="0071630D"/>
    <w:rsid w:val="00716488"/>
    <w:rsid w:val="007167A1"/>
    <w:rsid w:val="007169F3"/>
    <w:rsid w:val="00716DB1"/>
    <w:rsid w:val="00716FD6"/>
    <w:rsid w:val="00716FEF"/>
    <w:rsid w:val="007173F8"/>
    <w:rsid w:val="00717C35"/>
    <w:rsid w:val="00717EC5"/>
    <w:rsid w:val="007201A3"/>
    <w:rsid w:val="007204BB"/>
    <w:rsid w:val="00720ABB"/>
    <w:rsid w:val="00721814"/>
    <w:rsid w:val="00721A1E"/>
    <w:rsid w:val="00721AEF"/>
    <w:rsid w:val="00721C9C"/>
    <w:rsid w:val="00721D53"/>
    <w:rsid w:val="00721DDF"/>
    <w:rsid w:val="00722033"/>
    <w:rsid w:val="007220D3"/>
    <w:rsid w:val="007226DC"/>
    <w:rsid w:val="0072280D"/>
    <w:rsid w:val="00722DCD"/>
    <w:rsid w:val="007234BF"/>
    <w:rsid w:val="007236AF"/>
    <w:rsid w:val="007237F4"/>
    <w:rsid w:val="00723840"/>
    <w:rsid w:val="00723C45"/>
    <w:rsid w:val="00723FF3"/>
    <w:rsid w:val="007241A4"/>
    <w:rsid w:val="00724496"/>
    <w:rsid w:val="007244B9"/>
    <w:rsid w:val="0072458E"/>
    <w:rsid w:val="0072490E"/>
    <w:rsid w:val="00724A9F"/>
    <w:rsid w:val="007254C3"/>
    <w:rsid w:val="00725C53"/>
    <w:rsid w:val="00725C7D"/>
    <w:rsid w:val="00725CDC"/>
    <w:rsid w:val="00726115"/>
    <w:rsid w:val="00726173"/>
    <w:rsid w:val="007261D6"/>
    <w:rsid w:val="007262CB"/>
    <w:rsid w:val="007268DC"/>
    <w:rsid w:val="00726AE5"/>
    <w:rsid w:val="00726E80"/>
    <w:rsid w:val="00726E8F"/>
    <w:rsid w:val="00727101"/>
    <w:rsid w:val="00727102"/>
    <w:rsid w:val="00727163"/>
    <w:rsid w:val="00727347"/>
    <w:rsid w:val="00727597"/>
    <w:rsid w:val="00727813"/>
    <w:rsid w:val="00727CBE"/>
    <w:rsid w:val="00727E86"/>
    <w:rsid w:val="00730260"/>
    <w:rsid w:val="007305F8"/>
    <w:rsid w:val="0073064E"/>
    <w:rsid w:val="007307E0"/>
    <w:rsid w:val="00730B42"/>
    <w:rsid w:val="00730CD4"/>
    <w:rsid w:val="00730D5C"/>
    <w:rsid w:val="00730E3E"/>
    <w:rsid w:val="00730EAC"/>
    <w:rsid w:val="007311E9"/>
    <w:rsid w:val="00731599"/>
    <w:rsid w:val="00731BAB"/>
    <w:rsid w:val="00731C2E"/>
    <w:rsid w:val="007325A9"/>
    <w:rsid w:val="0073333C"/>
    <w:rsid w:val="00733456"/>
    <w:rsid w:val="00733668"/>
    <w:rsid w:val="00733B1C"/>
    <w:rsid w:val="00733EAA"/>
    <w:rsid w:val="00734092"/>
    <w:rsid w:val="00734804"/>
    <w:rsid w:val="0073497A"/>
    <w:rsid w:val="00734AE9"/>
    <w:rsid w:val="00734BE0"/>
    <w:rsid w:val="00734CDA"/>
    <w:rsid w:val="00734E36"/>
    <w:rsid w:val="00734F4A"/>
    <w:rsid w:val="00735001"/>
    <w:rsid w:val="007351B4"/>
    <w:rsid w:val="00735209"/>
    <w:rsid w:val="00735489"/>
    <w:rsid w:val="007356A6"/>
    <w:rsid w:val="00735A40"/>
    <w:rsid w:val="00735A94"/>
    <w:rsid w:val="00735DF7"/>
    <w:rsid w:val="00735F3C"/>
    <w:rsid w:val="00735FAF"/>
    <w:rsid w:val="007363A8"/>
    <w:rsid w:val="007365F5"/>
    <w:rsid w:val="007367D3"/>
    <w:rsid w:val="007369AC"/>
    <w:rsid w:val="007369C3"/>
    <w:rsid w:val="00736AC6"/>
    <w:rsid w:val="007373BB"/>
    <w:rsid w:val="0073759E"/>
    <w:rsid w:val="00737738"/>
    <w:rsid w:val="007379FE"/>
    <w:rsid w:val="00737A58"/>
    <w:rsid w:val="00737B32"/>
    <w:rsid w:val="00737B4A"/>
    <w:rsid w:val="00737B6C"/>
    <w:rsid w:val="00737D55"/>
    <w:rsid w:val="00737E3E"/>
    <w:rsid w:val="00737FE0"/>
    <w:rsid w:val="0074046A"/>
    <w:rsid w:val="007405C5"/>
    <w:rsid w:val="0074090A"/>
    <w:rsid w:val="007409CA"/>
    <w:rsid w:val="00740BA0"/>
    <w:rsid w:val="00740EDC"/>
    <w:rsid w:val="007412A1"/>
    <w:rsid w:val="007415C8"/>
    <w:rsid w:val="0074187F"/>
    <w:rsid w:val="00741B71"/>
    <w:rsid w:val="00741C70"/>
    <w:rsid w:val="00741E03"/>
    <w:rsid w:val="007422C5"/>
    <w:rsid w:val="007427BF"/>
    <w:rsid w:val="00742A42"/>
    <w:rsid w:val="007430E5"/>
    <w:rsid w:val="007431CD"/>
    <w:rsid w:val="0074321B"/>
    <w:rsid w:val="00743768"/>
    <w:rsid w:val="007438A1"/>
    <w:rsid w:val="00743976"/>
    <w:rsid w:val="00744096"/>
    <w:rsid w:val="0074496E"/>
    <w:rsid w:val="007449D9"/>
    <w:rsid w:val="007450B8"/>
    <w:rsid w:val="00745286"/>
    <w:rsid w:val="00745D10"/>
    <w:rsid w:val="00745D5D"/>
    <w:rsid w:val="00745E7B"/>
    <w:rsid w:val="00745F00"/>
    <w:rsid w:val="007461BF"/>
    <w:rsid w:val="007462C5"/>
    <w:rsid w:val="0074695F"/>
    <w:rsid w:val="00746B2B"/>
    <w:rsid w:val="00746BCB"/>
    <w:rsid w:val="00747016"/>
    <w:rsid w:val="007473D1"/>
    <w:rsid w:val="007476D5"/>
    <w:rsid w:val="00747856"/>
    <w:rsid w:val="00747AC6"/>
    <w:rsid w:val="00747CC9"/>
    <w:rsid w:val="0075023C"/>
    <w:rsid w:val="007503BD"/>
    <w:rsid w:val="0075116F"/>
    <w:rsid w:val="00751587"/>
    <w:rsid w:val="00751760"/>
    <w:rsid w:val="00751AFC"/>
    <w:rsid w:val="00751EC5"/>
    <w:rsid w:val="00751FC7"/>
    <w:rsid w:val="00752061"/>
    <w:rsid w:val="007528DB"/>
    <w:rsid w:val="00752E6E"/>
    <w:rsid w:val="00752E71"/>
    <w:rsid w:val="00753163"/>
    <w:rsid w:val="007532E2"/>
    <w:rsid w:val="007533BB"/>
    <w:rsid w:val="0075347A"/>
    <w:rsid w:val="00753F8F"/>
    <w:rsid w:val="00754281"/>
    <w:rsid w:val="007548AD"/>
    <w:rsid w:val="00754F79"/>
    <w:rsid w:val="0075504E"/>
    <w:rsid w:val="007550DD"/>
    <w:rsid w:val="0075511C"/>
    <w:rsid w:val="007553F8"/>
    <w:rsid w:val="007559BF"/>
    <w:rsid w:val="00755CF9"/>
    <w:rsid w:val="00755F50"/>
    <w:rsid w:val="00756329"/>
    <w:rsid w:val="007565F5"/>
    <w:rsid w:val="00756CCA"/>
    <w:rsid w:val="00756D09"/>
    <w:rsid w:val="00756F6B"/>
    <w:rsid w:val="00757163"/>
    <w:rsid w:val="00757B09"/>
    <w:rsid w:val="00757BE5"/>
    <w:rsid w:val="007600D7"/>
    <w:rsid w:val="00760149"/>
    <w:rsid w:val="007604FA"/>
    <w:rsid w:val="00760570"/>
    <w:rsid w:val="007606CE"/>
    <w:rsid w:val="00760C9C"/>
    <w:rsid w:val="00760CC5"/>
    <w:rsid w:val="00760F48"/>
    <w:rsid w:val="00761051"/>
    <w:rsid w:val="007615CB"/>
    <w:rsid w:val="00761671"/>
    <w:rsid w:val="007618E8"/>
    <w:rsid w:val="00761EBE"/>
    <w:rsid w:val="0076275E"/>
    <w:rsid w:val="00762AE1"/>
    <w:rsid w:val="00763127"/>
    <w:rsid w:val="0076367F"/>
    <w:rsid w:val="00763AE9"/>
    <w:rsid w:val="00763F62"/>
    <w:rsid w:val="007640A9"/>
    <w:rsid w:val="00764137"/>
    <w:rsid w:val="007645D0"/>
    <w:rsid w:val="00764DF0"/>
    <w:rsid w:val="00764E3C"/>
    <w:rsid w:val="00765C9A"/>
    <w:rsid w:val="0076631E"/>
    <w:rsid w:val="00766A4E"/>
    <w:rsid w:val="00766BF5"/>
    <w:rsid w:val="00766C1A"/>
    <w:rsid w:val="0076740A"/>
    <w:rsid w:val="00767844"/>
    <w:rsid w:val="0076794B"/>
    <w:rsid w:val="00770023"/>
    <w:rsid w:val="00770549"/>
    <w:rsid w:val="0077057B"/>
    <w:rsid w:val="00770EBF"/>
    <w:rsid w:val="00771093"/>
    <w:rsid w:val="0077131B"/>
    <w:rsid w:val="007714FA"/>
    <w:rsid w:val="007719BB"/>
    <w:rsid w:val="00772391"/>
    <w:rsid w:val="007723C5"/>
    <w:rsid w:val="007724C0"/>
    <w:rsid w:val="00772581"/>
    <w:rsid w:val="007734C9"/>
    <w:rsid w:val="00773B6F"/>
    <w:rsid w:val="00773BC4"/>
    <w:rsid w:val="00773D19"/>
    <w:rsid w:val="0077406C"/>
    <w:rsid w:val="007740E4"/>
    <w:rsid w:val="007742C2"/>
    <w:rsid w:val="007748F8"/>
    <w:rsid w:val="00774FEE"/>
    <w:rsid w:val="0077551C"/>
    <w:rsid w:val="007759EB"/>
    <w:rsid w:val="00775F7D"/>
    <w:rsid w:val="00776011"/>
    <w:rsid w:val="00776548"/>
    <w:rsid w:val="00776BBC"/>
    <w:rsid w:val="00776C67"/>
    <w:rsid w:val="00776E2B"/>
    <w:rsid w:val="00776F7D"/>
    <w:rsid w:val="0077765C"/>
    <w:rsid w:val="00777A8A"/>
    <w:rsid w:val="00780B44"/>
    <w:rsid w:val="00780F59"/>
    <w:rsid w:val="007810EF"/>
    <w:rsid w:val="007813FA"/>
    <w:rsid w:val="00781AD3"/>
    <w:rsid w:val="00781B0D"/>
    <w:rsid w:val="00781C1B"/>
    <w:rsid w:val="00781F2D"/>
    <w:rsid w:val="00781F4C"/>
    <w:rsid w:val="0078259D"/>
    <w:rsid w:val="00782B04"/>
    <w:rsid w:val="00782CFE"/>
    <w:rsid w:val="00782F4D"/>
    <w:rsid w:val="00782FA0"/>
    <w:rsid w:val="00783127"/>
    <w:rsid w:val="00783152"/>
    <w:rsid w:val="007833BB"/>
    <w:rsid w:val="00783416"/>
    <w:rsid w:val="0078343C"/>
    <w:rsid w:val="007836F0"/>
    <w:rsid w:val="00783B38"/>
    <w:rsid w:val="00783B5F"/>
    <w:rsid w:val="00783BD6"/>
    <w:rsid w:val="00783F04"/>
    <w:rsid w:val="00783F52"/>
    <w:rsid w:val="00784042"/>
    <w:rsid w:val="00784047"/>
    <w:rsid w:val="0078425B"/>
    <w:rsid w:val="00784293"/>
    <w:rsid w:val="0078457B"/>
    <w:rsid w:val="00784590"/>
    <w:rsid w:val="0078476E"/>
    <w:rsid w:val="00784BD4"/>
    <w:rsid w:val="00784C16"/>
    <w:rsid w:val="00784E4F"/>
    <w:rsid w:val="00785801"/>
    <w:rsid w:val="007858F2"/>
    <w:rsid w:val="00785AC1"/>
    <w:rsid w:val="00785C0A"/>
    <w:rsid w:val="0078646E"/>
    <w:rsid w:val="00786655"/>
    <w:rsid w:val="007868C8"/>
    <w:rsid w:val="00786999"/>
    <w:rsid w:val="00786A26"/>
    <w:rsid w:val="00786D50"/>
    <w:rsid w:val="0078727B"/>
    <w:rsid w:val="00787516"/>
    <w:rsid w:val="007875A6"/>
    <w:rsid w:val="00787D02"/>
    <w:rsid w:val="00787E51"/>
    <w:rsid w:val="00787F55"/>
    <w:rsid w:val="0079007C"/>
    <w:rsid w:val="00790448"/>
    <w:rsid w:val="0079054F"/>
    <w:rsid w:val="00790661"/>
    <w:rsid w:val="00790A00"/>
    <w:rsid w:val="00790DA0"/>
    <w:rsid w:val="00791099"/>
    <w:rsid w:val="0079152F"/>
    <w:rsid w:val="00791744"/>
    <w:rsid w:val="007917C0"/>
    <w:rsid w:val="007919E2"/>
    <w:rsid w:val="00791CB2"/>
    <w:rsid w:val="00791D9C"/>
    <w:rsid w:val="00791E3A"/>
    <w:rsid w:val="00791FCA"/>
    <w:rsid w:val="00792231"/>
    <w:rsid w:val="0079267C"/>
    <w:rsid w:val="00792A4C"/>
    <w:rsid w:val="00792B0A"/>
    <w:rsid w:val="00792C27"/>
    <w:rsid w:val="00792E87"/>
    <w:rsid w:val="00792EA5"/>
    <w:rsid w:val="00792EAB"/>
    <w:rsid w:val="00793331"/>
    <w:rsid w:val="00793727"/>
    <w:rsid w:val="0079372C"/>
    <w:rsid w:val="00793C3C"/>
    <w:rsid w:val="00793EA0"/>
    <w:rsid w:val="0079408B"/>
    <w:rsid w:val="00794701"/>
    <w:rsid w:val="007953EC"/>
    <w:rsid w:val="0079562B"/>
    <w:rsid w:val="007957BC"/>
    <w:rsid w:val="007957C0"/>
    <w:rsid w:val="00795961"/>
    <w:rsid w:val="00795C77"/>
    <w:rsid w:val="00795D70"/>
    <w:rsid w:val="00795E34"/>
    <w:rsid w:val="00795EEC"/>
    <w:rsid w:val="00795FFF"/>
    <w:rsid w:val="007962AA"/>
    <w:rsid w:val="0079660C"/>
    <w:rsid w:val="0079674C"/>
    <w:rsid w:val="00796B82"/>
    <w:rsid w:val="00796F68"/>
    <w:rsid w:val="00797360"/>
    <w:rsid w:val="0079753E"/>
    <w:rsid w:val="00797B09"/>
    <w:rsid w:val="00797C1B"/>
    <w:rsid w:val="00797FA6"/>
    <w:rsid w:val="007A00DF"/>
    <w:rsid w:val="007A0928"/>
    <w:rsid w:val="007A0991"/>
    <w:rsid w:val="007A0AA3"/>
    <w:rsid w:val="007A0D53"/>
    <w:rsid w:val="007A0FB5"/>
    <w:rsid w:val="007A125B"/>
    <w:rsid w:val="007A1605"/>
    <w:rsid w:val="007A1882"/>
    <w:rsid w:val="007A1C19"/>
    <w:rsid w:val="007A1D32"/>
    <w:rsid w:val="007A1F03"/>
    <w:rsid w:val="007A202C"/>
    <w:rsid w:val="007A21B2"/>
    <w:rsid w:val="007A26F1"/>
    <w:rsid w:val="007A2926"/>
    <w:rsid w:val="007A2C35"/>
    <w:rsid w:val="007A3092"/>
    <w:rsid w:val="007A321A"/>
    <w:rsid w:val="007A3299"/>
    <w:rsid w:val="007A3502"/>
    <w:rsid w:val="007A3600"/>
    <w:rsid w:val="007A3D2F"/>
    <w:rsid w:val="007A425B"/>
    <w:rsid w:val="007A4505"/>
    <w:rsid w:val="007A4779"/>
    <w:rsid w:val="007A47AB"/>
    <w:rsid w:val="007A4B41"/>
    <w:rsid w:val="007A4CB8"/>
    <w:rsid w:val="007A4E8D"/>
    <w:rsid w:val="007A51C2"/>
    <w:rsid w:val="007A5385"/>
    <w:rsid w:val="007A5769"/>
    <w:rsid w:val="007A5AF9"/>
    <w:rsid w:val="007A5D17"/>
    <w:rsid w:val="007A66E2"/>
    <w:rsid w:val="007A68CB"/>
    <w:rsid w:val="007A69B7"/>
    <w:rsid w:val="007A6CE1"/>
    <w:rsid w:val="007A708B"/>
    <w:rsid w:val="007A745F"/>
    <w:rsid w:val="007A74EC"/>
    <w:rsid w:val="007A751E"/>
    <w:rsid w:val="007A757C"/>
    <w:rsid w:val="007A7938"/>
    <w:rsid w:val="007A7A19"/>
    <w:rsid w:val="007A7BD0"/>
    <w:rsid w:val="007A7E80"/>
    <w:rsid w:val="007B0868"/>
    <w:rsid w:val="007B08E9"/>
    <w:rsid w:val="007B0B28"/>
    <w:rsid w:val="007B0EB8"/>
    <w:rsid w:val="007B103D"/>
    <w:rsid w:val="007B1D8E"/>
    <w:rsid w:val="007B1DFB"/>
    <w:rsid w:val="007B2197"/>
    <w:rsid w:val="007B231F"/>
    <w:rsid w:val="007B23DD"/>
    <w:rsid w:val="007B2929"/>
    <w:rsid w:val="007B2CCA"/>
    <w:rsid w:val="007B3030"/>
    <w:rsid w:val="007B304A"/>
    <w:rsid w:val="007B31B2"/>
    <w:rsid w:val="007B36F1"/>
    <w:rsid w:val="007B3839"/>
    <w:rsid w:val="007B46D6"/>
    <w:rsid w:val="007B49E0"/>
    <w:rsid w:val="007B4C2A"/>
    <w:rsid w:val="007B4CCD"/>
    <w:rsid w:val="007B549C"/>
    <w:rsid w:val="007B5524"/>
    <w:rsid w:val="007B5D7C"/>
    <w:rsid w:val="007B64A0"/>
    <w:rsid w:val="007B6580"/>
    <w:rsid w:val="007B6948"/>
    <w:rsid w:val="007B6963"/>
    <w:rsid w:val="007B6E98"/>
    <w:rsid w:val="007B6F2E"/>
    <w:rsid w:val="007B72B3"/>
    <w:rsid w:val="007B784F"/>
    <w:rsid w:val="007B7ACC"/>
    <w:rsid w:val="007B7B93"/>
    <w:rsid w:val="007C0267"/>
    <w:rsid w:val="007C0774"/>
    <w:rsid w:val="007C0823"/>
    <w:rsid w:val="007C089C"/>
    <w:rsid w:val="007C093D"/>
    <w:rsid w:val="007C09DC"/>
    <w:rsid w:val="007C0B41"/>
    <w:rsid w:val="007C129B"/>
    <w:rsid w:val="007C1764"/>
    <w:rsid w:val="007C2116"/>
    <w:rsid w:val="007C26B2"/>
    <w:rsid w:val="007C2FA9"/>
    <w:rsid w:val="007C308A"/>
    <w:rsid w:val="007C3480"/>
    <w:rsid w:val="007C3534"/>
    <w:rsid w:val="007C37D5"/>
    <w:rsid w:val="007C3BA8"/>
    <w:rsid w:val="007C4027"/>
    <w:rsid w:val="007C4A37"/>
    <w:rsid w:val="007C5060"/>
    <w:rsid w:val="007C51A4"/>
    <w:rsid w:val="007C5512"/>
    <w:rsid w:val="007C5584"/>
    <w:rsid w:val="007C5BBB"/>
    <w:rsid w:val="007C5E43"/>
    <w:rsid w:val="007C6163"/>
    <w:rsid w:val="007C6683"/>
    <w:rsid w:val="007C6A3E"/>
    <w:rsid w:val="007C6B1C"/>
    <w:rsid w:val="007C704D"/>
    <w:rsid w:val="007C7156"/>
    <w:rsid w:val="007C715E"/>
    <w:rsid w:val="007C7423"/>
    <w:rsid w:val="007C74F9"/>
    <w:rsid w:val="007C753D"/>
    <w:rsid w:val="007C77D4"/>
    <w:rsid w:val="007C7FF8"/>
    <w:rsid w:val="007D0292"/>
    <w:rsid w:val="007D0638"/>
    <w:rsid w:val="007D0827"/>
    <w:rsid w:val="007D0AC5"/>
    <w:rsid w:val="007D0BC1"/>
    <w:rsid w:val="007D0C4D"/>
    <w:rsid w:val="007D0CE9"/>
    <w:rsid w:val="007D1081"/>
    <w:rsid w:val="007D1B5D"/>
    <w:rsid w:val="007D1E42"/>
    <w:rsid w:val="007D1F6A"/>
    <w:rsid w:val="007D26A9"/>
    <w:rsid w:val="007D2925"/>
    <w:rsid w:val="007D29AF"/>
    <w:rsid w:val="007D2B4C"/>
    <w:rsid w:val="007D2C42"/>
    <w:rsid w:val="007D2CE5"/>
    <w:rsid w:val="007D2FC0"/>
    <w:rsid w:val="007D3013"/>
    <w:rsid w:val="007D3159"/>
    <w:rsid w:val="007D3201"/>
    <w:rsid w:val="007D3349"/>
    <w:rsid w:val="007D3427"/>
    <w:rsid w:val="007D3928"/>
    <w:rsid w:val="007D3AE9"/>
    <w:rsid w:val="007D40BE"/>
    <w:rsid w:val="007D48F3"/>
    <w:rsid w:val="007D498A"/>
    <w:rsid w:val="007D499B"/>
    <w:rsid w:val="007D4A16"/>
    <w:rsid w:val="007D4B36"/>
    <w:rsid w:val="007D4CA7"/>
    <w:rsid w:val="007D5204"/>
    <w:rsid w:val="007D5522"/>
    <w:rsid w:val="007D5CD3"/>
    <w:rsid w:val="007D5F1D"/>
    <w:rsid w:val="007D5F28"/>
    <w:rsid w:val="007D62FC"/>
    <w:rsid w:val="007D719D"/>
    <w:rsid w:val="007D71FB"/>
    <w:rsid w:val="007D7429"/>
    <w:rsid w:val="007D7439"/>
    <w:rsid w:val="007D76E7"/>
    <w:rsid w:val="007D7B99"/>
    <w:rsid w:val="007D7CD4"/>
    <w:rsid w:val="007D7D3C"/>
    <w:rsid w:val="007D7D7A"/>
    <w:rsid w:val="007D7E95"/>
    <w:rsid w:val="007E02AB"/>
    <w:rsid w:val="007E02EA"/>
    <w:rsid w:val="007E0663"/>
    <w:rsid w:val="007E06C7"/>
    <w:rsid w:val="007E0F91"/>
    <w:rsid w:val="007E12B1"/>
    <w:rsid w:val="007E20D2"/>
    <w:rsid w:val="007E2322"/>
    <w:rsid w:val="007E253D"/>
    <w:rsid w:val="007E293E"/>
    <w:rsid w:val="007E30DD"/>
    <w:rsid w:val="007E3BC2"/>
    <w:rsid w:val="007E3F2E"/>
    <w:rsid w:val="007E4370"/>
    <w:rsid w:val="007E4866"/>
    <w:rsid w:val="007E4BCD"/>
    <w:rsid w:val="007E4E7C"/>
    <w:rsid w:val="007E4ED8"/>
    <w:rsid w:val="007E5222"/>
    <w:rsid w:val="007E529D"/>
    <w:rsid w:val="007E5346"/>
    <w:rsid w:val="007E5494"/>
    <w:rsid w:val="007E581C"/>
    <w:rsid w:val="007E64AA"/>
    <w:rsid w:val="007E650B"/>
    <w:rsid w:val="007E6711"/>
    <w:rsid w:val="007E6D34"/>
    <w:rsid w:val="007E6D45"/>
    <w:rsid w:val="007E7A4A"/>
    <w:rsid w:val="007E7F32"/>
    <w:rsid w:val="007F0663"/>
    <w:rsid w:val="007F07E3"/>
    <w:rsid w:val="007F0C7A"/>
    <w:rsid w:val="007F0D8D"/>
    <w:rsid w:val="007F1020"/>
    <w:rsid w:val="007F118B"/>
    <w:rsid w:val="007F148A"/>
    <w:rsid w:val="007F14A7"/>
    <w:rsid w:val="007F16AD"/>
    <w:rsid w:val="007F17FC"/>
    <w:rsid w:val="007F18F4"/>
    <w:rsid w:val="007F1CB7"/>
    <w:rsid w:val="007F1CCA"/>
    <w:rsid w:val="007F2209"/>
    <w:rsid w:val="007F22C9"/>
    <w:rsid w:val="007F23BF"/>
    <w:rsid w:val="007F25C2"/>
    <w:rsid w:val="007F2931"/>
    <w:rsid w:val="007F2979"/>
    <w:rsid w:val="007F2A49"/>
    <w:rsid w:val="007F2E37"/>
    <w:rsid w:val="007F3080"/>
    <w:rsid w:val="007F37E0"/>
    <w:rsid w:val="007F3A28"/>
    <w:rsid w:val="007F3CF7"/>
    <w:rsid w:val="007F3D7C"/>
    <w:rsid w:val="007F46A6"/>
    <w:rsid w:val="007F499B"/>
    <w:rsid w:val="007F4DB5"/>
    <w:rsid w:val="007F4DE9"/>
    <w:rsid w:val="007F4E1B"/>
    <w:rsid w:val="007F4F44"/>
    <w:rsid w:val="007F5114"/>
    <w:rsid w:val="007F53BB"/>
    <w:rsid w:val="007F5467"/>
    <w:rsid w:val="007F5531"/>
    <w:rsid w:val="007F57E2"/>
    <w:rsid w:val="007F580A"/>
    <w:rsid w:val="007F5A7F"/>
    <w:rsid w:val="007F5E4D"/>
    <w:rsid w:val="007F5EB4"/>
    <w:rsid w:val="007F6154"/>
    <w:rsid w:val="007F61D3"/>
    <w:rsid w:val="007F651F"/>
    <w:rsid w:val="007F65CD"/>
    <w:rsid w:val="007F67A8"/>
    <w:rsid w:val="007F6E58"/>
    <w:rsid w:val="007F706F"/>
    <w:rsid w:val="007F796D"/>
    <w:rsid w:val="007F7CAE"/>
    <w:rsid w:val="007F7D9D"/>
    <w:rsid w:val="007F7E96"/>
    <w:rsid w:val="00800C86"/>
    <w:rsid w:val="00800F16"/>
    <w:rsid w:val="00800F44"/>
    <w:rsid w:val="00800FA1"/>
    <w:rsid w:val="008014EE"/>
    <w:rsid w:val="008019BF"/>
    <w:rsid w:val="00801A86"/>
    <w:rsid w:val="00801B0B"/>
    <w:rsid w:val="00801D34"/>
    <w:rsid w:val="00801EFF"/>
    <w:rsid w:val="00801FD8"/>
    <w:rsid w:val="008020F2"/>
    <w:rsid w:val="00802217"/>
    <w:rsid w:val="00802892"/>
    <w:rsid w:val="00802C8D"/>
    <w:rsid w:val="00802D0F"/>
    <w:rsid w:val="00802E30"/>
    <w:rsid w:val="008033F4"/>
    <w:rsid w:val="0080367C"/>
    <w:rsid w:val="008038B0"/>
    <w:rsid w:val="00803DFC"/>
    <w:rsid w:val="00803FAC"/>
    <w:rsid w:val="00804AB4"/>
    <w:rsid w:val="00804B88"/>
    <w:rsid w:val="00805128"/>
    <w:rsid w:val="008051A6"/>
    <w:rsid w:val="008053CD"/>
    <w:rsid w:val="0080550B"/>
    <w:rsid w:val="00805714"/>
    <w:rsid w:val="00805A31"/>
    <w:rsid w:val="00805DAC"/>
    <w:rsid w:val="00805F89"/>
    <w:rsid w:val="00806557"/>
    <w:rsid w:val="008069BC"/>
    <w:rsid w:val="00806D4B"/>
    <w:rsid w:val="0080726A"/>
    <w:rsid w:val="008076AD"/>
    <w:rsid w:val="00807CBA"/>
    <w:rsid w:val="0081014A"/>
    <w:rsid w:val="008102BF"/>
    <w:rsid w:val="00810408"/>
    <w:rsid w:val="0081059B"/>
    <w:rsid w:val="00810838"/>
    <w:rsid w:val="008110D4"/>
    <w:rsid w:val="00811574"/>
    <w:rsid w:val="00811610"/>
    <w:rsid w:val="00811642"/>
    <w:rsid w:val="008119C6"/>
    <w:rsid w:val="00811C2B"/>
    <w:rsid w:val="008122D6"/>
    <w:rsid w:val="008128DE"/>
    <w:rsid w:val="0081291B"/>
    <w:rsid w:val="00812FE3"/>
    <w:rsid w:val="00813060"/>
    <w:rsid w:val="00813273"/>
    <w:rsid w:val="0081338C"/>
    <w:rsid w:val="008133C6"/>
    <w:rsid w:val="008135F2"/>
    <w:rsid w:val="0081376F"/>
    <w:rsid w:val="00813872"/>
    <w:rsid w:val="0081395B"/>
    <w:rsid w:val="00813C70"/>
    <w:rsid w:val="00813CF9"/>
    <w:rsid w:val="00813D31"/>
    <w:rsid w:val="00813E8D"/>
    <w:rsid w:val="0081471A"/>
    <w:rsid w:val="00814852"/>
    <w:rsid w:val="00814CB5"/>
    <w:rsid w:val="00814EB3"/>
    <w:rsid w:val="00814FDA"/>
    <w:rsid w:val="008154BC"/>
    <w:rsid w:val="00815823"/>
    <w:rsid w:val="00815918"/>
    <w:rsid w:val="008161DC"/>
    <w:rsid w:val="00816226"/>
    <w:rsid w:val="00816362"/>
    <w:rsid w:val="008167B0"/>
    <w:rsid w:val="008169DE"/>
    <w:rsid w:val="00816A6D"/>
    <w:rsid w:val="00816B8E"/>
    <w:rsid w:val="00816CD4"/>
    <w:rsid w:val="00817184"/>
    <w:rsid w:val="00817234"/>
    <w:rsid w:val="0081726D"/>
    <w:rsid w:val="00817A1D"/>
    <w:rsid w:val="00817B1F"/>
    <w:rsid w:val="00817B25"/>
    <w:rsid w:val="00817CA9"/>
    <w:rsid w:val="00817DE5"/>
    <w:rsid w:val="00817DF2"/>
    <w:rsid w:val="00817E1F"/>
    <w:rsid w:val="00817EC7"/>
    <w:rsid w:val="00820482"/>
    <w:rsid w:val="008204DE"/>
    <w:rsid w:val="0082057D"/>
    <w:rsid w:val="008207ED"/>
    <w:rsid w:val="008209CC"/>
    <w:rsid w:val="00820E43"/>
    <w:rsid w:val="0082101A"/>
    <w:rsid w:val="008217F2"/>
    <w:rsid w:val="008218A9"/>
    <w:rsid w:val="00821A89"/>
    <w:rsid w:val="00821E81"/>
    <w:rsid w:val="0082267C"/>
    <w:rsid w:val="008228E7"/>
    <w:rsid w:val="00822C8A"/>
    <w:rsid w:val="0082302A"/>
    <w:rsid w:val="0082399A"/>
    <w:rsid w:val="00823C44"/>
    <w:rsid w:val="008245A2"/>
    <w:rsid w:val="0082477E"/>
    <w:rsid w:val="008248B8"/>
    <w:rsid w:val="00824C84"/>
    <w:rsid w:val="00824D0A"/>
    <w:rsid w:val="00824FBF"/>
    <w:rsid w:val="0082555F"/>
    <w:rsid w:val="00825A00"/>
    <w:rsid w:val="008261F5"/>
    <w:rsid w:val="0082631B"/>
    <w:rsid w:val="008263F9"/>
    <w:rsid w:val="008265CC"/>
    <w:rsid w:val="008266B3"/>
    <w:rsid w:val="00826868"/>
    <w:rsid w:val="00826BDF"/>
    <w:rsid w:val="00826FCF"/>
    <w:rsid w:val="00826FF6"/>
    <w:rsid w:val="008302BC"/>
    <w:rsid w:val="00830363"/>
    <w:rsid w:val="00830464"/>
    <w:rsid w:val="00830619"/>
    <w:rsid w:val="008308C3"/>
    <w:rsid w:val="00830B79"/>
    <w:rsid w:val="00830BBE"/>
    <w:rsid w:val="00830DC6"/>
    <w:rsid w:val="0083110C"/>
    <w:rsid w:val="008316FE"/>
    <w:rsid w:val="00831E4C"/>
    <w:rsid w:val="008320EA"/>
    <w:rsid w:val="00832175"/>
    <w:rsid w:val="00832792"/>
    <w:rsid w:val="00832B91"/>
    <w:rsid w:val="00832C56"/>
    <w:rsid w:val="00832E45"/>
    <w:rsid w:val="0083327C"/>
    <w:rsid w:val="00833598"/>
    <w:rsid w:val="00833D9D"/>
    <w:rsid w:val="008340E5"/>
    <w:rsid w:val="008341D8"/>
    <w:rsid w:val="00834216"/>
    <w:rsid w:val="00834565"/>
    <w:rsid w:val="0083467C"/>
    <w:rsid w:val="00834923"/>
    <w:rsid w:val="00834939"/>
    <w:rsid w:val="00834A00"/>
    <w:rsid w:val="00834CE7"/>
    <w:rsid w:val="008358D6"/>
    <w:rsid w:val="00835B75"/>
    <w:rsid w:val="00835EAC"/>
    <w:rsid w:val="00835F19"/>
    <w:rsid w:val="0083626C"/>
    <w:rsid w:val="008362A9"/>
    <w:rsid w:val="008366C9"/>
    <w:rsid w:val="0083687D"/>
    <w:rsid w:val="00836B52"/>
    <w:rsid w:val="00836D73"/>
    <w:rsid w:val="008370CE"/>
    <w:rsid w:val="008372AA"/>
    <w:rsid w:val="008379D6"/>
    <w:rsid w:val="00837AF8"/>
    <w:rsid w:val="00837E09"/>
    <w:rsid w:val="008401B8"/>
    <w:rsid w:val="008401F3"/>
    <w:rsid w:val="00840A75"/>
    <w:rsid w:val="00840BE3"/>
    <w:rsid w:val="00841162"/>
    <w:rsid w:val="0084156C"/>
    <w:rsid w:val="00841E36"/>
    <w:rsid w:val="00841EC9"/>
    <w:rsid w:val="00841EF9"/>
    <w:rsid w:val="00841F2E"/>
    <w:rsid w:val="00841F6D"/>
    <w:rsid w:val="0084200A"/>
    <w:rsid w:val="00842284"/>
    <w:rsid w:val="00842511"/>
    <w:rsid w:val="0084273F"/>
    <w:rsid w:val="0084286C"/>
    <w:rsid w:val="00842F53"/>
    <w:rsid w:val="00843046"/>
    <w:rsid w:val="00843240"/>
    <w:rsid w:val="0084325F"/>
    <w:rsid w:val="008434B1"/>
    <w:rsid w:val="008435C3"/>
    <w:rsid w:val="00843AD7"/>
    <w:rsid w:val="00843F68"/>
    <w:rsid w:val="00844022"/>
    <w:rsid w:val="008445D7"/>
    <w:rsid w:val="00844796"/>
    <w:rsid w:val="00844CCF"/>
    <w:rsid w:val="00844F92"/>
    <w:rsid w:val="008450A5"/>
    <w:rsid w:val="008451F8"/>
    <w:rsid w:val="0084546F"/>
    <w:rsid w:val="0084580A"/>
    <w:rsid w:val="00845F35"/>
    <w:rsid w:val="008460DD"/>
    <w:rsid w:val="008460E1"/>
    <w:rsid w:val="00846173"/>
    <w:rsid w:val="008461F7"/>
    <w:rsid w:val="008462ED"/>
    <w:rsid w:val="00846528"/>
    <w:rsid w:val="008466C5"/>
    <w:rsid w:val="008469CF"/>
    <w:rsid w:val="00846E25"/>
    <w:rsid w:val="008475B7"/>
    <w:rsid w:val="00847657"/>
    <w:rsid w:val="00847D79"/>
    <w:rsid w:val="00850163"/>
    <w:rsid w:val="008501EE"/>
    <w:rsid w:val="00850398"/>
    <w:rsid w:val="00850CB0"/>
    <w:rsid w:val="00850E71"/>
    <w:rsid w:val="00851065"/>
    <w:rsid w:val="00851645"/>
    <w:rsid w:val="00851671"/>
    <w:rsid w:val="008519FF"/>
    <w:rsid w:val="00851BEC"/>
    <w:rsid w:val="00851D09"/>
    <w:rsid w:val="00851F60"/>
    <w:rsid w:val="008522AD"/>
    <w:rsid w:val="00852763"/>
    <w:rsid w:val="00852C2C"/>
    <w:rsid w:val="008532D5"/>
    <w:rsid w:val="00853538"/>
    <w:rsid w:val="00853828"/>
    <w:rsid w:val="008538B4"/>
    <w:rsid w:val="00853AB9"/>
    <w:rsid w:val="00853C01"/>
    <w:rsid w:val="00853C52"/>
    <w:rsid w:val="00853F65"/>
    <w:rsid w:val="00854011"/>
    <w:rsid w:val="008545B6"/>
    <w:rsid w:val="008545E5"/>
    <w:rsid w:val="00854687"/>
    <w:rsid w:val="008549BD"/>
    <w:rsid w:val="00854B0A"/>
    <w:rsid w:val="00854D4B"/>
    <w:rsid w:val="00855207"/>
    <w:rsid w:val="008556BB"/>
    <w:rsid w:val="0085587E"/>
    <w:rsid w:val="00855C4E"/>
    <w:rsid w:val="00855EF4"/>
    <w:rsid w:val="008562E3"/>
    <w:rsid w:val="00856300"/>
    <w:rsid w:val="0085639C"/>
    <w:rsid w:val="008563DC"/>
    <w:rsid w:val="008569B9"/>
    <w:rsid w:val="00856D46"/>
    <w:rsid w:val="00856D58"/>
    <w:rsid w:val="008571DF"/>
    <w:rsid w:val="008577CE"/>
    <w:rsid w:val="00857820"/>
    <w:rsid w:val="00857CBE"/>
    <w:rsid w:val="00857F9D"/>
    <w:rsid w:val="008601ED"/>
    <w:rsid w:val="0086064A"/>
    <w:rsid w:val="0086064B"/>
    <w:rsid w:val="00860686"/>
    <w:rsid w:val="008607FA"/>
    <w:rsid w:val="00860B20"/>
    <w:rsid w:val="00860D93"/>
    <w:rsid w:val="00860DDD"/>
    <w:rsid w:val="008611ED"/>
    <w:rsid w:val="00861C5F"/>
    <w:rsid w:val="00861F8C"/>
    <w:rsid w:val="0086232D"/>
    <w:rsid w:val="00862847"/>
    <w:rsid w:val="0086297B"/>
    <w:rsid w:val="00862DBA"/>
    <w:rsid w:val="0086379F"/>
    <w:rsid w:val="00863FC7"/>
    <w:rsid w:val="00864374"/>
    <w:rsid w:val="00864380"/>
    <w:rsid w:val="008645A5"/>
    <w:rsid w:val="0086466E"/>
    <w:rsid w:val="008649FD"/>
    <w:rsid w:val="00865317"/>
    <w:rsid w:val="00865596"/>
    <w:rsid w:val="0086562F"/>
    <w:rsid w:val="008657FD"/>
    <w:rsid w:val="008659E6"/>
    <w:rsid w:val="00865D02"/>
    <w:rsid w:val="00865D92"/>
    <w:rsid w:val="00865E78"/>
    <w:rsid w:val="008665EC"/>
    <w:rsid w:val="008667F0"/>
    <w:rsid w:val="00866BBA"/>
    <w:rsid w:val="00866CF1"/>
    <w:rsid w:val="0086760D"/>
    <w:rsid w:val="008700C3"/>
    <w:rsid w:val="0087042F"/>
    <w:rsid w:val="00870C9D"/>
    <w:rsid w:val="00870EA2"/>
    <w:rsid w:val="00870F3C"/>
    <w:rsid w:val="00870F51"/>
    <w:rsid w:val="00871075"/>
    <w:rsid w:val="008713E5"/>
    <w:rsid w:val="008723C3"/>
    <w:rsid w:val="0087248F"/>
    <w:rsid w:val="0087258B"/>
    <w:rsid w:val="00872746"/>
    <w:rsid w:val="00872A17"/>
    <w:rsid w:val="0087317D"/>
    <w:rsid w:val="008733A9"/>
    <w:rsid w:val="00873621"/>
    <w:rsid w:val="00873742"/>
    <w:rsid w:val="00873986"/>
    <w:rsid w:val="0087398A"/>
    <w:rsid w:val="00873C51"/>
    <w:rsid w:val="0087402E"/>
    <w:rsid w:val="00874092"/>
    <w:rsid w:val="008742EA"/>
    <w:rsid w:val="00874925"/>
    <w:rsid w:val="0087496E"/>
    <w:rsid w:val="00874CBF"/>
    <w:rsid w:val="00874D0B"/>
    <w:rsid w:val="0087571E"/>
    <w:rsid w:val="00875AC5"/>
    <w:rsid w:val="00875EE5"/>
    <w:rsid w:val="00876026"/>
    <w:rsid w:val="00876323"/>
    <w:rsid w:val="00876692"/>
    <w:rsid w:val="0087680D"/>
    <w:rsid w:val="00877228"/>
    <w:rsid w:val="00877325"/>
    <w:rsid w:val="00877B3D"/>
    <w:rsid w:val="00877C68"/>
    <w:rsid w:val="00877D23"/>
    <w:rsid w:val="008806A1"/>
    <w:rsid w:val="008807BA"/>
    <w:rsid w:val="00880DDC"/>
    <w:rsid w:val="00880EDA"/>
    <w:rsid w:val="00880EE3"/>
    <w:rsid w:val="00881197"/>
    <w:rsid w:val="008818B9"/>
    <w:rsid w:val="00881ED7"/>
    <w:rsid w:val="00882416"/>
    <w:rsid w:val="00882436"/>
    <w:rsid w:val="00882B04"/>
    <w:rsid w:val="00882F78"/>
    <w:rsid w:val="00883020"/>
    <w:rsid w:val="0088325F"/>
    <w:rsid w:val="008832FE"/>
    <w:rsid w:val="008833E5"/>
    <w:rsid w:val="008834A4"/>
    <w:rsid w:val="00883518"/>
    <w:rsid w:val="0088352A"/>
    <w:rsid w:val="00883734"/>
    <w:rsid w:val="008837DF"/>
    <w:rsid w:val="0088398F"/>
    <w:rsid w:val="00883E6C"/>
    <w:rsid w:val="008840C7"/>
    <w:rsid w:val="0088462E"/>
    <w:rsid w:val="00884A85"/>
    <w:rsid w:val="00884C6F"/>
    <w:rsid w:val="00884DFF"/>
    <w:rsid w:val="00884E04"/>
    <w:rsid w:val="008850A6"/>
    <w:rsid w:val="00885119"/>
    <w:rsid w:val="008852C1"/>
    <w:rsid w:val="00885358"/>
    <w:rsid w:val="00885EE2"/>
    <w:rsid w:val="00885F7C"/>
    <w:rsid w:val="0088601B"/>
    <w:rsid w:val="008861B8"/>
    <w:rsid w:val="0088631E"/>
    <w:rsid w:val="00886661"/>
    <w:rsid w:val="00886879"/>
    <w:rsid w:val="00886A24"/>
    <w:rsid w:val="00886A32"/>
    <w:rsid w:val="0088703B"/>
    <w:rsid w:val="0088714E"/>
    <w:rsid w:val="00887CA8"/>
    <w:rsid w:val="00890365"/>
    <w:rsid w:val="00890807"/>
    <w:rsid w:val="0089083F"/>
    <w:rsid w:val="008908DB"/>
    <w:rsid w:val="00890C20"/>
    <w:rsid w:val="00890C8A"/>
    <w:rsid w:val="00890CAF"/>
    <w:rsid w:val="00891771"/>
    <w:rsid w:val="00891B65"/>
    <w:rsid w:val="00891BDA"/>
    <w:rsid w:val="00891CA9"/>
    <w:rsid w:val="008929E5"/>
    <w:rsid w:val="00892E4B"/>
    <w:rsid w:val="00893CEA"/>
    <w:rsid w:val="00893D45"/>
    <w:rsid w:val="0089405B"/>
    <w:rsid w:val="008940B4"/>
    <w:rsid w:val="00894B41"/>
    <w:rsid w:val="00894D71"/>
    <w:rsid w:val="0089556E"/>
    <w:rsid w:val="00895B1D"/>
    <w:rsid w:val="0089687C"/>
    <w:rsid w:val="00896AF8"/>
    <w:rsid w:val="00896DA7"/>
    <w:rsid w:val="00896E2A"/>
    <w:rsid w:val="00896F06"/>
    <w:rsid w:val="00897214"/>
    <w:rsid w:val="00897E44"/>
    <w:rsid w:val="00897EB0"/>
    <w:rsid w:val="00897F48"/>
    <w:rsid w:val="008A0491"/>
    <w:rsid w:val="008A07BC"/>
    <w:rsid w:val="008A08D3"/>
    <w:rsid w:val="008A0DDA"/>
    <w:rsid w:val="008A0F42"/>
    <w:rsid w:val="008A153D"/>
    <w:rsid w:val="008A1F43"/>
    <w:rsid w:val="008A20D9"/>
    <w:rsid w:val="008A2167"/>
    <w:rsid w:val="008A25E2"/>
    <w:rsid w:val="008A2761"/>
    <w:rsid w:val="008A28CE"/>
    <w:rsid w:val="008A293F"/>
    <w:rsid w:val="008A31F0"/>
    <w:rsid w:val="008A3421"/>
    <w:rsid w:val="008A3619"/>
    <w:rsid w:val="008A3843"/>
    <w:rsid w:val="008A3BF5"/>
    <w:rsid w:val="008A3E44"/>
    <w:rsid w:val="008A3EA6"/>
    <w:rsid w:val="008A43EA"/>
    <w:rsid w:val="008A46E7"/>
    <w:rsid w:val="008A50A6"/>
    <w:rsid w:val="008A50F0"/>
    <w:rsid w:val="008A5215"/>
    <w:rsid w:val="008A559F"/>
    <w:rsid w:val="008A56E9"/>
    <w:rsid w:val="008A5901"/>
    <w:rsid w:val="008A6898"/>
    <w:rsid w:val="008A68CC"/>
    <w:rsid w:val="008A71B5"/>
    <w:rsid w:val="008A7232"/>
    <w:rsid w:val="008A7467"/>
    <w:rsid w:val="008A7A57"/>
    <w:rsid w:val="008A7F00"/>
    <w:rsid w:val="008B07C1"/>
    <w:rsid w:val="008B1445"/>
    <w:rsid w:val="008B15B9"/>
    <w:rsid w:val="008B1871"/>
    <w:rsid w:val="008B1A6D"/>
    <w:rsid w:val="008B1A92"/>
    <w:rsid w:val="008B1B0B"/>
    <w:rsid w:val="008B1C19"/>
    <w:rsid w:val="008B23F4"/>
    <w:rsid w:val="008B2563"/>
    <w:rsid w:val="008B3038"/>
    <w:rsid w:val="008B38B2"/>
    <w:rsid w:val="008B3B3B"/>
    <w:rsid w:val="008B3DC9"/>
    <w:rsid w:val="008B4679"/>
    <w:rsid w:val="008B4BE8"/>
    <w:rsid w:val="008B4BEB"/>
    <w:rsid w:val="008B4D2B"/>
    <w:rsid w:val="008B559B"/>
    <w:rsid w:val="008B58C6"/>
    <w:rsid w:val="008B5A2C"/>
    <w:rsid w:val="008B5C8B"/>
    <w:rsid w:val="008B6848"/>
    <w:rsid w:val="008B6880"/>
    <w:rsid w:val="008B6A48"/>
    <w:rsid w:val="008B6B01"/>
    <w:rsid w:val="008B6E6E"/>
    <w:rsid w:val="008B6F83"/>
    <w:rsid w:val="008B70AB"/>
    <w:rsid w:val="008B7384"/>
    <w:rsid w:val="008B76EE"/>
    <w:rsid w:val="008B7CDE"/>
    <w:rsid w:val="008B7E0C"/>
    <w:rsid w:val="008C0133"/>
    <w:rsid w:val="008C047F"/>
    <w:rsid w:val="008C04A7"/>
    <w:rsid w:val="008C06F7"/>
    <w:rsid w:val="008C0C49"/>
    <w:rsid w:val="008C10BB"/>
    <w:rsid w:val="008C164A"/>
    <w:rsid w:val="008C168B"/>
    <w:rsid w:val="008C16BA"/>
    <w:rsid w:val="008C19C7"/>
    <w:rsid w:val="008C1E46"/>
    <w:rsid w:val="008C1F86"/>
    <w:rsid w:val="008C2246"/>
    <w:rsid w:val="008C251A"/>
    <w:rsid w:val="008C2622"/>
    <w:rsid w:val="008C2632"/>
    <w:rsid w:val="008C273E"/>
    <w:rsid w:val="008C2AEE"/>
    <w:rsid w:val="008C2CC5"/>
    <w:rsid w:val="008C2CE4"/>
    <w:rsid w:val="008C326B"/>
    <w:rsid w:val="008C3426"/>
    <w:rsid w:val="008C344A"/>
    <w:rsid w:val="008C36F0"/>
    <w:rsid w:val="008C3F6C"/>
    <w:rsid w:val="008C4024"/>
    <w:rsid w:val="008C4053"/>
    <w:rsid w:val="008C423E"/>
    <w:rsid w:val="008C4773"/>
    <w:rsid w:val="008C4E24"/>
    <w:rsid w:val="008C5050"/>
    <w:rsid w:val="008C53C0"/>
    <w:rsid w:val="008C53E0"/>
    <w:rsid w:val="008C573B"/>
    <w:rsid w:val="008C5E46"/>
    <w:rsid w:val="008C60AE"/>
    <w:rsid w:val="008C6306"/>
    <w:rsid w:val="008C642B"/>
    <w:rsid w:val="008C664B"/>
    <w:rsid w:val="008C66D5"/>
    <w:rsid w:val="008C68AA"/>
    <w:rsid w:val="008C6D47"/>
    <w:rsid w:val="008C6D61"/>
    <w:rsid w:val="008C6FFB"/>
    <w:rsid w:val="008C70B8"/>
    <w:rsid w:val="008C754E"/>
    <w:rsid w:val="008C754F"/>
    <w:rsid w:val="008C7901"/>
    <w:rsid w:val="008C7BFF"/>
    <w:rsid w:val="008C7D09"/>
    <w:rsid w:val="008C7DC1"/>
    <w:rsid w:val="008D015E"/>
    <w:rsid w:val="008D02AF"/>
    <w:rsid w:val="008D0921"/>
    <w:rsid w:val="008D0C64"/>
    <w:rsid w:val="008D0CA0"/>
    <w:rsid w:val="008D1284"/>
    <w:rsid w:val="008D18A0"/>
    <w:rsid w:val="008D191A"/>
    <w:rsid w:val="008D1F28"/>
    <w:rsid w:val="008D22E9"/>
    <w:rsid w:val="008D231D"/>
    <w:rsid w:val="008D2540"/>
    <w:rsid w:val="008D256E"/>
    <w:rsid w:val="008D25D6"/>
    <w:rsid w:val="008D2D3A"/>
    <w:rsid w:val="008D30BB"/>
    <w:rsid w:val="008D34F3"/>
    <w:rsid w:val="008D39E1"/>
    <w:rsid w:val="008D3AA6"/>
    <w:rsid w:val="008D3CDB"/>
    <w:rsid w:val="008D42F6"/>
    <w:rsid w:val="008D4385"/>
    <w:rsid w:val="008D4836"/>
    <w:rsid w:val="008D4D0E"/>
    <w:rsid w:val="008D5318"/>
    <w:rsid w:val="008D5362"/>
    <w:rsid w:val="008D53E8"/>
    <w:rsid w:val="008D5569"/>
    <w:rsid w:val="008D6019"/>
    <w:rsid w:val="008D627E"/>
    <w:rsid w:val="008D62D9"/>
    <w:rsid w:val="008D65C1"/>
    <w:rsid w:val="008D6AE8"/>
    <w:rsid w:val="008D6F24"/>
    <w:rsid w:val="008D7489"/>
    <w:rsid w:val="008D7866"/>
    <w:rsid w:val="008D78BB"/>
    <w:rsid w:val="008D7B74"/>
    <w:rsid w:val="008E007F"/>
    <w:rsid w:val="008E04E3"/>
    <w:rsid w:val="008E0554"/>
    <w:rsid w:val="008E0876"/>
    <w:rsid w:val="008E1038"/>
    <w:rsid w:val="008E109F"/>
    <w:rsid w:val="008E13DE"/>
    <w:rsid w:val="008E15B1"/>
    <w:rsid w:val="008E1E49"/>
    <w:rsid w:val="008E21B5"/>
    <w:rsid w:val="008E2377"/>
    <w:rsid w:val="008E23EA"/>
    <w:rsid w:val="008E245E"/>
    <w:rsid w:val="008E29BA"/>
    <w:rsid w:val="008E2DAF"/>
    <w:rsid w:val="008E3170"/>
    <w:rsid w:val="008E3202"/>
    <w:rsid w:val="008E3542"/>
    <w:rsid w:val="008E35F0"/>
    <w:rsid w:val="008E397C"/>
    <w:rsid w:val="008E4099"/>
    <w:rsid w:val="008E40C8"/>
    <w:rsid w:val="008E40F9"/>
    <w:rsid w:val="008E421C"/>
    <w:rsid w:val="008E42FF"/>
    <w:rsid w:val="008E481F"/>
    <w:rsid w:val="008E4889"/>
    <w:rsid w:val="008E4941"/>
    <w:rsid w:val="008E4967"/>
    <w:rsid w:val="008E4BCC"/>
    <w:rsid w:val="008E4E12"/>
    <w:rsid w:val="008E53AB"/>
    <w:rsid w:val="008E5CC1"/>
    <w:rsid w:val="008E5D8E"/>
    <w:rsid w:val="008E5FEB"/>
    <w:rsid w:val="008E5FF6"/>
    <w:rsid w:val="008E628A"/>
    <w:rsid w:val="008E6B91"/>
    <w:rsid w:val="008E6BA6"/>
    <w:rsid w:val="008E7106"/>
    <w:rsid w:val="008E7741"/>
    <w:rsid w:val="008E7BDF"/>
    <w:rsid w:val="008E7D8A"/>
    <w:rsid w:val="008E7F96"/>
    <w:rsid w:val="008F0072"/>
    <w:rsid w:val="008F0139"/>
    <w:rsid w:val="008F0149"/>
    <w:rsid w:val="008F06D1"/>
    <w:rsid w:val="008F0803"/>
    <w:rsid w:val="008F09A1"/>
    <w:rsid w:val="008F17BC"/>
    <w:rsid w:val="008F1A52"/>
    <w:rsid w:val="008F1D90"/>
    <w:rsid w:val="008F1F0B"/>
    <w:rsid w:val="008F1F4C"/>
    <w:rsid w:val="008F2142"/>
    <w:rsid w:val="008F22E4"/>
    <w:rsid w:val="008F23CA"/>
    <w:rsid w:val="008F252F"/>
    <w:rsid w:val="008F2DA0"/>
    <w:rsid w:val="008F30BB"/>
    <w:rsid w:val="008F320E"/>
    <w:rsid w:val="008F3466"/>
    <w:rsid w:val="008F36C7"/>
    <w:rsid w:val="008F3B31"/>
    <w:rsid w:val="008F3EB7"/>
    <w:rsid w:val="008F41B5"/>
    <w:rsid w:val="008F4AC0"/>
    <w:rsid w:val="008F4CA6"/>
    <w:rsid w:val="008F5332"/>
    <w:rsid w:val="008F53A7"/>
    <w:rsid w:val="008F54C8"/>
    <w:rsid w:val="008F5726"/>
    <w:rsid w:val="008F582E"/>
    <w:rsid w:val="008F5C62"/>
    <w:rsid w:val="008F62D9"/>
    <w:rsid w:val="008F64A5"/>
    <w:rsid w:val="008F674F"/>
    <w:rsid w:val="008F6A05"/>
    <w:rsid w:val="008F6A70"/>
    <w:rsid w:val="008F6AAD"/>
    <w:rsid w:val="008F71D4"/>
    <w:rsid w:val="008F759E"/>
    <w:rsid w:val="008F76BB"/>
    <w:rsid w:val="008F782B"/>
    <w:rsid w:val="008F7975"/>
    <w:rsid w:val="008F7C81"/>
    <w:rsid w:val="0090059C"/>
    <w:rsid w:val="009006F8"/>
    <w:rsid w:val="00900852"/>
    <w:rsid w:val="00900A57"/>
    <w:rsid w:val="00900C83"/>
    <w:rsid w:val="00900EDC"/>
    <w:rsid w:val="00900F46"/>
    <w:rsid w:val="00901442"/>
    <w:rsid w:val="009015A3"/>
    <w:rsid w:val="009016AD"/>
    <w:rsid w:val="00901705"/>
    <w:rsid w:val="00901924"/>
    <w:rsid w:val="00901AFA"/>
    <w:rsid w:val="00901DAA"/>
    <w:rsid w:val="00901E09"/>
    <w:rsid w:val="00901EE4"/>
    <w:rsid w:val="00902488"/>
    <w:rsid w:val="0090275D"/>
    <w:rsid w:val="00902905"/>
    <w:rsid w:val="00902E5B"/>
    <w:rsid w:val="00903179"/>
    <w:rsid w:val="00903428"/>
    <w:rsid w:val="00903EBD"/>
    <w:rsid w:val="00903F05"/>
    <w:rsid w:val="00903F0D"/>
    <w:rsid w:val="0090457F"/>
    <w:rsid w:val="00904AA7"/>
    <w:rsid w:val="00904C27"/>
    <w:rsid w:val="00904E87"/>
    <w:rsid w:val="00904E93"/>
    <w:rsid w:val="00905204"/>
    <w:rsid w:val="009055F4"/>
    <w:rsid w:val="009056C2"/>
    <w:rsid w:val="00905794"/>
    <w:rsid w:val="00905EA1"/>
    <w:rsid w:val="00905EC1"/>
    <w:rsid w:val="0090653E"/>
    <w:rsid w:val="0090687C"/>
    <w:rsid w:val="00906E9F"/>
    <w:rsid w:val="00906FC7"/>
    <w:rsid w:val="00907C82"/>
    <w:rsid w:val="00907E3E"/>
    <w:rsid w:val="009102F7"/>
    <w:rsid w:val="009103FF"/>
    <w:rsid w:val="00910DAF"/>
    <w:rsid w:val="00911215"/>
    <w:rsid w:val="0091174B"/>
    <w:rsid w:val="009117E6"/>
    <w:rsid w:val="009118C5"/>
    <w:rsid w:val="00911DD3"/>
    <w:rsid w:val="00912007"/>
    <w:rsid w:val="009123B6"/>
    <w:rsid w:val="009123C6"/>
    <w:rsid w:val="009124C0"/>
    <w:rsid w:val="00912740"/>
    <w:rsid w:val="0091282B"/>
    <w:rsid w:val="009129DD"/>
    <w:rsid w:val="00912EC1"/>
    <w:rsid w:val="00912FAA"/>
    <w:rsid w:val="0091302D"/>
    <w:rsid w:val="009135ED"/>
    <w:rsid w:val="0091370A"/>
    <w:rsid w:val="00913894"/>
    <w:rsid w:val="00913908"/>
    <w:rsid w:val="00913CA8"/>
    <w:rsid w:val="00913FAE"/>
    <w:rsid w:val="00914C55"/>
    <w:rsid w:val="00914E5C"/>
    <w:rsid w:val="00915546"/>
    <w:rsid w:val="00915A0A"/>
    <w:rsid w:val="00915B75"/>
    <w:rsid w:val="00916316"/>
    <w:rsid w:val="0091663A"/>
    <w:rsid w:val="0091688E"/>
    <w:rsid w:val="009169D7"/>
    <w:rsid w:val="00916F5D"/>
    <w:rsid w:val="009172E1"/>
    <w:rsid w:val="00917596"/>
    <w:rsid w:val="00917E1B"/>
    <w:rsid w:val="00917E3B"/>
    <w:rsid w:val="00920215"/>
    <w:rsid w:val="009205E9"/>
    <w:rsid w:val="0092060C"/>
    <w:rsid w:val="00920CA6"/>
    <w:rsid w:val="00920D03"/>
    <w:rsid w:val="009211F5"/>
    <w:rsid w:val="009214FD"/>
    <w:rsid w:val="009219B3"/>
    <w:rsid w:val="009219D1"/>
    <w:rsid w:val="00921AD2"/>
    <w:rsid w:val="00921CD7"/>
    <w:rsid w:val="00921F8D"/>
    <w:rsid w:val="0092223A"/>
    <w:rsid w:val="009222C7"/>
    <w:rsid w:val="0092231C"/>
    <w:rsid w:val="00922827"/>
    <w:rsid w:val="00922889"/>
    <w:rsid w:val="00922B6D"/>
    <w:rsid w:val="00922C48"/>
    <w:rsid w:val="00922F8C"/>
    <w:rsid w:val="00922FBE"/>
    <w:rsid w:val="009238CC"/>
    <w:rsid w:val="00923CD9"/>
    <w:rsid w:val="00923D5F"/>
    <w:rsid w:val="0092413C"/>
    <w:rsid w:val="009242E2"/>
    <w:rsid w:val="00924A00"/>
    <w:rsid w:val="00924B26"/>
    <w:rsid w:val="009252E7"/>
    <w:rsid w:val="009254F0"/>
    <w:rsid w:val="0092562E"/>
    <w:rsid w:val="00925DF4"/>
    <w:rsid w:val="009263C3"/>
    <w:rsid w:val="0092652B"/>
    <w:rsid w:val="00926535"/>
    <w:rsid w:val="00926FB2"/>
    <w:rsid w:val="0092740F"/>
    <w:rsid w:val="009275DB"/>
    <w:rsid w:val="00927740"/>
    <w:rsid w:val="009279E6"/>
    <w:rsid w:val="00927A63"/>
    <w:rsid w:val="00927C6F"/>
    <w:rsid w:val="00930093"/>
    <w:rsid w:val="0093011E"/>
    <w:rsid w:val="00930262"/>
    <w:rsid w:val="009307AE"/>
    <w:rsid w:val="00930996"/>
    <w:rsid w:val="0093099C"/>
    <w:rsid w:val="00930C4E"/>
    <w:rsid w:val="00930EAB"/>
    <w:rsid w:val="00930F4F"/>
    <w:rsid w:val="00930F5A"/>
    <w:rsid w:val="00931155"/>
    <w:rsid w:val="0093119B"/>
    <w:rsid w:val="009312A2"/>
    <w:rsid w:val="00931482"/>
    <w:rsid w:val="0093165E"/>
    <w:rsid w:val="00931BC5"/>
    <w:rsid w:val="009320AD"/>
    <w:rsid w:val="00932346"/>
    <w:rsid w:val="00932B0E"/>
    <w:rsid w:val="00932CA4"/>
    <w:rsid w:val="009331C6"/>
    <w:rsid w:val="0093323E"/>
    <w:rsid w:val="009332FB"/>
    <w:rsid w:val="00933424"/>
    <w:rsid w:val="0093353A"/>
    <w:rsid w:val="0093380D"/>
    <w:rsid w:val="009339D6"/>
    <w:rsid w:val="00933A5F"/>
    <w:rsid w:val="00933A9F"/>
    <w:rsid w:val="0093447C"/>
    <w:rsid w:val="009344DF"/>
    <w:rsid w:val="009347CA"/>
    <w:rsid w:val="00934983"/>
    <w:rsid w:val="00934A7C"/>
    <w:rsid w:val="00934C47"/>
    <w:rsid w:val="00934D62"/>
    <w:rsid w:val="009351F6"/>
    <w:rsid w:val="0093547D"/>
    <w:rsid w:val="00935ECF"/>
    <w:rsid w:val="00936237"/>
    <w:rsid w:val="0093624F"/>
    <w:rsid w:val="00936305"/>
    <w:rsid w:val="0093649C"/>
    <w:rsid w:val="00936618"/>
    <w:rsid w:val="00936A25"/>
    <w:rsid w:val="00936A9B"/>
    <w:rsid w:val="00936ABA"/>
    <w:rsid w:val="00936ADC"/>
    <w:rsid w:val="00936AF8"/>
    <w:rsid w:val="00936EA7"/>
    <w:rsid w:val="00936EE7"/>
    <w:rsid w:val="00936F2E"/>
    <w:rsid w:val="0093719B"/>
    <w:rsid w:val="009373AB"/>
    <w:rsid w:val="009373BE"/>
    <w:rsid w:val="00937847"/>
    <w:rsid w:val="00937866"/>
    <w:rsid w:val="0093794F"/>
    <w:rsid w:val="00937B6A"/>
    <w:rsid w:val="009403DB"/>
    <w:rsid w:val="0094083C"/>
    <w:rsid w:val="00940F20"/>
    <w:rsid w:val="00940FAD"/>
    <w:rsid w:val="0094100D"/>
    <w:rsid w:val="009416FF"/>
    <w:rsid w:val="009419C5"/>
    <w:rsid w:val="00941CC2"/>
    <w:rsid w:val="00941DBD"/>
    <w:rsid w:val="009422E8"/>
    <w:rsid w:val="009425D0"/>
    <w:rsid w:val="00942614"/>
    <w:rsid w:val="00942FA6"/>
    <w:rsid w:val="00943037"/>
    <w:rsid w:val="00943211"/>
    <w:rsid w:val="00943523"/>
    <w:rsid w:val="009437D6"/>
    <w:rsid w:val="00944215"/>
    <w:rsid w:val="0094466D"/>
    <w:rsid w:val="00944683"/>
    <w:rsid w:val="009447C1"/>
    <w:rsid w:val="00944ABB"/>
    <w:rsid w:val="00944B48"/>
    <w:rsid w:val="00944F7F"/>
    <w:rsid w:val="00944F91"/>
    <w:rsid w:val="00945259"/>
    <w:rsid w:val="00945276"/>
    <w:rsid w:val="009457B8"/>
    <w:rsid w:val="0094581B"/>
    <w:rsid w:val="00945A20"/>
    <w:rsid w:val="00945C3C"/>
    <w:rsid w:val="00945DB5"/>
    <w:rsid w:val="0094604F"/>
    <w:rsid w:val="009460D8"/>
    <w:rsid w:val="009461F4"/>
    <w:rsid w:val="00946E2C"/>
    <w:rsid w:val="00946E46"/>
    <w:rsid w:val="009471BD"/>
    <w:rsid w:val="00947683"/>
    <w:rsid w:val="00947A22"/>
    <w:rsid w:val="009502E5"/>
    <w:rsid w:val="00950DD8"/>
    <w:rsid w:val="00951081"/>
    <w:rsid w:val="00951A75"/>
    <w:rsid w:val="00951EA6"/>
    <w:rsid w:val="00952A10"/>
    <w:rsid w:val="009532B5"/>
    <w:rsid w:val="009538A1"/>
    <w:rsid w:val="00954126"/>
    <w:rsid w:val="00954749"/>
    <w:rsid w:val="0095482C"/>
    <w:rsid w:val="00954930"/>
    <w:rsid w:val="0095493D"/>
    <w:rsid w:val="00954A51"/>
    <w:rsid w:val="00954AB7"/>
    <w:rsid w:val="00954C2A"/>
    <w:rsid w:val="00954DB5"/>
    <w:rsid w:val="00954F57"/>
    <w:rsid w:val="009553E2"/>
    <w:rsid w:val="00955468"/>
    <w:rsid w:val="00955470"/>
    <w:rsid w:val="00955620"/>
    <w:rsid w:val="009558E1"/>
    <w:rsid w:val="00955D6B"/>
    <w:rsid w:val="00955F24"/>
    <w:rsid w:val="00956223"/>
    <w:rsid w:val="009562CD"/>
    <w:rsid w:val="009563EB"/>
    <w:rsid w:val="009573A7"/>
    <w:rsid w:val="00957822"/>
    <w:rsid w:val="0095791E"/>
    <w:rsid w:val="00957ACD"/>
    <w:rsid w:val="00957EE3"/>
    <w:rsid w:val="00960B87"/>
    <w:rsid w:val="00960C14"/>
    <w:rsid w:val="00960D10"/>
    <w:rsid w:val="00960DA6"/>
    <w:rsid w:val="00961106"/>
    <w:rsid w:val="00961160"/>
    <w:rsid w:val="009611E7"/>
    <w:rsid w:val="0096124C"/>
    <w:rsid w:val="0096199C"/>
    <w:rsid w:val="00961C2E"/>
    <w:rsid w:val="009622DF"/>
    <w:rsid w:val="00962358"/>
    <w:rsid w:val="009626E7"/>
    <w:rsid w:val="009627BF"/>
    <w:rsid w:val="0096293A"/>
    <w:rsid w:val="00962A3D"/>
    <w:rsid w:val="00963494"/>
    <w:rsid w:val="009634DA"/>
    <w:rsid w:val="00963520"/>
    <w:rsid w:val="00963606"/>
    <w:rsid w:val="0096361A"/>
    <w:rsid w:val="00963705"/>
    <w:rsid w:val="00963766"/>
    <w:rsid w:val="009638A5"/>
    <w:rsid w:val="00963AE1"/>
    <w:rsid w:val="00963AEC"/>
    <w:rsid w:val="00963E38"/>
    <w:rsid w:val="00964196"/>
    <w:rsid w:val="00964221"/>
    <w:rsid w:val="00964E46"/>
    <w:rsid w:val="0096542B"/>
    <w:rsid w:val="00965D7B"/>
    <w:rsid w:val="00965FA0"/>
    <w:rsid w:val="0096644D"/>
    <w:rsid w:val="00966579"/>
    <w:rsid w:val="009668D0"/>
    <w:rsid w:val="009669DC"/>
    <w:rsid w:val="00966EC1"/>
    <w:rsid w:val="009673AF"/>
    <w:rsid w:val="00967715"/>
    <w:rsid w:val="0096771D"/>
    <w:rsid w:val="009679E9"/>
    <w:rsid w:val="00967A21"/>
    <w:rsid w:val="00967C46"/>
    <w:rsid w:val="00967CF5"/>
    <w:rsid w:val="00970E02"/>
    <w:rsid w:val="009710E3"/>
    <w:rsid w:val="00971267"/>
    <w:rsid w:val="00971688"/>
    <w:rsid w:val="009718D8"/>
    <w:rsid w:val="0097225C"/>
    <w:rsid w:val="0097231D"/>
    <w:rsid w:val="009724DE"/>
    <w:rsid w:val="00972B1A"/>
    <w:rsid w:val="00972F46"/>
    <w:rsid w:val="0097309C"/>
    <w:rsid w:val="00973233"/>
    <w:rsid w:val="00973683"/>
    <w:rsid w:val="00973780"/>
    <w:rsid w:val="00973AB3"/>
    <w:rsid w:val="00973FE6"/>
    <w:rsid w:val="0097402A"/>
    <w:rsid w:val="0097405A"/>
    <w:rsid w:val="00974811"/>
    <w:rsid w:val="00975231"/>
    <w:rsid w:val="00975468"/>
    <w:rsid w:val="0097556F"/>
    <w:rsid w:val="0097575D"/>
    <w:rsid w:val="009757F1"/>
    <w:rsid w:val="00975B44"/>
    <w:rsid w:val="00975C6D"/>
    <w:rsid w:val="0097600F"/>
    <w:rsid w:val="0097619A"/>
    <w:rsid w:val="009761CB"/>
    <w:rsid w:val="00976605"/>
    <w:rsid w:val="0097684A"/>
    <w:rsid w:val="009768F0"/>
    <w:rsid w:val="00976AD6"/>
    <w:rsid w:val="00976CEB"/>
    <w:rsid w:val="00976F62"/>
    <w:rsid w:val="0097742A"/>
    <w:rsid w:val="00977D74"/>
    <w:rsid w:val="00977E00"/>
    <w:rsid w:val="00977E31"/>
    <w:rsid w:val="00977EFB"/>
    <w:rsid w:val="0098050B"/>
    <w:rsid w:val="0098083C"/>
    <w:rsid w:val="00980AEA"/>
    <w:rsid w:val="00980B5F"/>
    <w:rsid w:val="00980D8D"/>
    <w:rsid w:val="00981581"/>
    <w:rsid w:val="00981977"/>
    <w:rsid w:val="00981B3E"/>
    <w:rsid w:val="009820BC"/>
    <w:rsid w:val="00982434"/>
    <w:rsid w:val="00982761"/>
    <w:rsid w:val="00982845"/>
    <w:rsid w:val="00982D3A"/>
    <w:rsid w:val="00982F98"/>
    <w:rsid w:val="00983318"/>
    <w:rsid w:val="00983323"/>
    <w:rsid w:val="009833C3"/>
    <w:rsid w:val="00983643"/>
    <w:rsid w:val="00983757"/>
    <w:rsid w:val="0098397D"/>
    <w:rsid w:val="00983C1E"/>
    <w:rsid w:val="00983CAD"/>
    <w:rsid w:val="00983D9F"/>
    <w:rsid w:val="00983FB1"/>
    <w:rsid w:val="009844D7"/>
    <w:rsid w:val="009845F5"/>
    <w:rsid w:val="009847EA"/>
    <w:rsid w:val="0098486F"/>
    <w:rsid w:val="00984E57"/>
    <w:rsid w:val="00984F91"/>
    <w:rsid w:val="00985312"/>
    <w:rsid w:val="009853C5"/>
    <w:rsid w:val="0098565B"/>
    <w:rsid w:val="009858DA"/>
    <w:rsid w:val="00985F84"/>
    <w:rsid w:val="00986102"/>
    <w:rsid w:val="0098644E"/>
    <w:rsid w:val="00986558"/>
    <w:rsid w:val="00986A66"/>
    <w:rsid w:val="00986C5F"/>
    <w:rsid w:val="00986F05"/>
    <w:rsid w:val="00987175"/>
    <w:rsid w:val="00987229"/>
    <w:rsid w:val="00987869"/>
    <w:rsid w:val="00990201"/>
    <w:rsid w:val="00990619"/>
    <w:rsid w:val="00990941"/>
    <w:rsid w:val="00990D91"/>
    <w:rsid w:val="00990FA3"/>
    <w:rsid w:val="009911C8"/>
    <w:rsid w:val="009913B8"/>
    <w:rsid w:val="0099177E"/>
    <w:rsid w:val="00991B86"/>
    <w:rsid w:val="00991BCF"/>
    <w:rsid w:val="00991E36"/>
    <w:rsid w:val="00992169"/>
    <w:rsid w:val="00992439"/>
    <w:rsid w:val="0099247B"/>
    <w:rsid w:val="009931FA"/>
    <w:rsid w:val="00993390"/>
    <w:rsid w:val="0099375E"/>
    <w:rsid w:val="00993887"/>
    <w:rsid w:val="00993F3B"/>
    <w:rsid w:val="009943E0"/>
    <w:rsid w:val="00994848"/>
    <w:rsid w:val="00994E78"/>
    <w:rsid w:val="00995239"/>
    <w:rsid w:val="009955B8"/>
    <w:rsid w:val="009955F6"/>
    <w:rsid w:val="00996446"/>
    <w:rsid w:val="009966A5"/>
    <w:rsid w:val="009966BC"/>
    <w:rsid w:val="00996890"/>
    <w:rsid w:val="009970A9"/>
    <w:rsid w:val="0099739A"/>
    <w:rsid w:val="009974C4"/>
    <w:rsid w:val="009977A2"/>
    <w:rsid w:val="00997973"/>
    <w:rsid w:val="00997FDB"/>
    <w:rsid w:val="009A0201"/>
    <w:rsid w:val="009A03FF"/>
    <w:rsid w:val="009A0420"/>
    <w:rsid w:val="009A09E4"/>
    <w:rsid w:val="009A0D6A"/>
    <w:rsid w:val="009A10BA"/>
    <w:rsid w:val="009A1424"/>
    <w:rsid w:val="009A15F0"/>
    <w:rsid w:val="009A15F1"/>
    <w:rsid w:val="009A1EA7"/>
    <w:rsid w:val="009A2047"/>
    <w:rsid w:val="009A2126"/>
    <w:rsid w:val="009A2297"/>
    <w:rsid w:val="009A2448"/>
    <w:rsid w:val="009A24BA"/>
    <w:rsid w:val="009A25A3"/>
    <w:rsid w:val="009A25C1"/>
    <w:rsid w:val="009A270C"/>
    <w:rsid w:val="009A28F6"/>
    <w:rsid w:val="009A298A"/>
    <w:rsid w:val="009A2F75"/>
    <w:rsid w:val="009A2FDD"/>
    <w:rsid w:val="009A3222"/>
    <w:rsid w:val="009A3889"/>
    <w:rsid w:val="009A3A6A"/>
    <w:rsid w:val="009A3DFE"/>
    <w:rsid w:val="009A3F46"/>
    <w:rsid w:val="009A3F67"/>
    <w:rsid w:val="009A3FC6"/>
    <w:rsid w:val="009A42CB"/>
    <w:rsid w:val="009A4351"/>
    <w:rsid w:val="009A44AD"/>
    <w:rsid w:val="009A4624"/>
    <w:rsid w:val="009A4C98"/>
    <w:rsid w:val="009A4D1A"/>
    <w:rsid w:val="009A5079"/>
    <w:rsid w:val="009A50DF"/>
    <w:rsid w:val="009A514D"/>
    <w:rsid w:val="009A5339"/>
    <w:rsid w:val="009A57E0"/>
    <w:rsid w:val="009A5FED"/>
    <w:rsid w:val="009A640B"/>
    <w:rsid w:val="009A646B"/>
    <w:rsid w:val="009A6B9E"/>
    <w:rsid w:val="009A6D19"/>
    <w:rsid w:val="009A70BA"/>
    <w:rsid w:val="009A72E9"/>
    <w:rsid w:val="009A7719"/>
    <w:rsid w:val="009B0349"/>
    <w:rsid w:val="009B04A4"/>
    <w:rsid w:val="009B0AB4"/>
    <w:rsid w:val="009B0BDD"/>
    <w:rsid w:val="009B0C94"/>
    <w:rsid w:val="009B13BF"/>
    <w:rsid w:val="009B22F3"/>
    <w:rsid w:val="009B2481"/>
    <w:rsid w:val="009B24D7"/>
    <w:rsid w:val="009B24DF"/>
    <w:rsid w:val="009B2686"/>
    <w:rsid w:val="009B2921"/>
    <w:rsid w:val="009B2931"/>
    <w:rsid w:val="009B29B0"/>
    <w:rsid w:val="009B2ADB"/>
    <w:rsid w:val="009B38DD"/>
    <w:rsid w:val="009B4480"/>
    <w:rsid w:val="009B4670"/>
    <w:rsid w:val="009B474E"/>
    <w:rsid w:val="009B4C2A"/>
    <w:rsid w:val="009B520F"/>
    <w:rsid w:val="009B555D"/>
    <w:rsid w:val="009B5570"/>
    <w:rsid w:val="009B56B9"/>
    <w:rsid w:val="009B57FD"/>
    <w:rsid w:val="009B5832"/>
    <w:rsid w:val="009B5957"/>
    <w:rsid w:val="009B5A8F"/>
    <w:rsid w:val="009B5E2E"/>
    <w:rsid w:val="009B60CB"/>
    <w:rsid w:val="009B60E3"/>
    <w:rsid w:val="009B664E"/>
    <w:rsid w:val="009B67E4"/>
    <w:rsid w:val="009B7266"/>
    <w:rsid w:val="009B74EF"/>
    <w:rsid w:val="009B750B"/>
    <w:rsid w:val="009B75D9"/>
    <w:rsid w:val="009B7611"/>
    <w:rsid w:val="009B7844"/>
    <w:rsid w:val="009C00CB"/>
    <w:rsid w:val="009C0423"/>
    <w:rsid w:val="009C079A"/>
    <w:rsid w:val="009C07DD"/>
    <w:rsid w:val="009C08CC"/>
    <w:rsid w:val="009C0DB5"/>
    <w:rsid w:val="009C155A"/>
    <w:rsid w:val="009C16A0"/>
    <w:rsid w:val="009C1B07"/>
    <w:rsid w:val="009C1E98"/>
    <w:rsid w:val="009C20D2"/>
    <w:rsid w:val="009C2155"/>
    <w:rsid w:val="009C2407"/>
    <w:rsid w:val="009C277F"/>
    <w:rsid w:val="009C2AEE"/>
    <w:rsid w:val="009C2CDD"/>
    <w:rsid w:val="009C3045"/>
    <w:rsid w:val="009C3690"/>
    <w:rsid w:val="009C3A7A"/>
    <w:rsid w:val="009C3EA3"/>
    <w:rsid w:val="009C3EC8"/>
    <w:rsid w:val="009C3F74"/>
    <w:rsid w:val="009C435A"/>
    <w:rsid w:val="009C4696"/>
    <w:rsid w:val="009C48F4"/>
    <w:rsid w:val="009C4C0B"/>
    <w:rsid w:val="009C529A"/>
    <w:rsid w:val="009C5300"/>
    <w:rsid w:val="009C5412"/>
    <w:rsid w:val="009C61F7"/>
    <w:rsid w:val="009C626A"/>
    <w:rsid w:val="009C6DA3"/>
    <w:rsid w:val="009C6E22"/>
    <w:rsid w:val="009C78FE"/>
    <w:rsid w:val="009C7BBF"/>
    <w:rsid w:val="009C7E11"/>
    <w:rsid w:val="009D03FA"/>
    <w:rsid w:val="009D07E5"/>
    <w:rsid w:val="009D0916"/>
    <w:rsid w:val="009D0B6D"/>
    <w:rsid w:val="009D0BD3"/>
    <w:rsid w:val="009D0E80"/>
    <w:rsid w:val="009D152A"/>
    <w:rsid w:val="009D1555"/>
    <w:rsid w:val="009D19BF"/>
    <w:rsid w:val="009D1DB8"/>
    <w:rsid w:val="009D1DCB"/>
    <w:rsid w:val="009D20C5"/>
    <w:rsid w:val="009D22AD"/>
    <w:rsid w:val="009D2317"/>
    <w:rsid w:val="009D25D4"/>
    <w:rsid w:val="009D2BEC"/>
    <w:rsid w:val="009D2D95"/>
    <w:rsid w:val="009D2E50"/>
    <w:rsid w:val="009D330C"/>
    <w:rsid w:val="009D4BCB"/>
    <w:rsid w:val="009D575B"/>
    <w:rsid w:val="009D5846"/>
    <w:rsid w:val="009D5A4D"/>
    <w:rsid w:val="009D5AAF"/>
    <w:rsid w:val="009D5BD3"/>
    <w:rsid w:val="009D624F"/>
    <w:rsid w:val="009D6266"/>
    <w:rsid w:val="009D6273"/>
    <w:rsid w:val="009D638C"/>
    <w:rsid w:val="009D648A"/>
    <w:rsid w:val="009D664D"/>
    <w:rsid w:val="009D6BAB"/>
    <w:rsid w:val="009D6C68"/>
    <w:rsid w:val="009D6F12"/>
    <w:rsid w:val="009D70E8"/>
    <w:rsid w:val="009D71D5"/>
    <w:rsid w:val="009D7417"/>
    <w:rsid w:val="009D7567"/>
    <w:rsid w:val="009E0231"/>
    <w:rsid w:val="009E08DE"/>
    <w:rsid w:val="009E127B"/>
    <w:rsid w:val="009E1291"/>
    <w:rsid w:val="009E14FF"/>
    <w:rsid w:val="009E1B39"/>
    <w:rsid w:val="009E1C39"/>
    <w:rsid w:val="009E2131"/>
    <w:rsid w:val="009E2282"/>
    <w:rsid w:val="009E2BA7"/>
    <w:rsid w:val="009E33BE"/>
    <w:rsid w:val="009E361D"/>
    <w:rsid w:val="009E374D"/>
    <w:rsid w:val="009E3AAC"/>
    <w:rsid w:val="009E3BF0"/>
    <w:rsid w:val="009E3EF0"/>
    <w:rsid w:val="009E3F6E"/>
    <w:rsid w:val="009E408B"/>
    <w:rsid w:val="009E43C4"/>
    <w:rsid w:val="009E43C8"/>
    <w:rsid w:val="009E4C86"/>
    <w:rsid w:val="009E551D"/>
    <w:rsid w:val="009E563F"/>
    <w:rsid w:val="009E5AEC"/>
    <w:rsid w:val="009E5B43"/>
    <w:rsid w:val="009E5FCD"/>
    <w:rsid w:val="009E5FCF"/>
    <w:rsid w:val="009E635E"/>
    <w:rsid w:val="009E6A29"/>
    <w:rsid w:val="009E6E53"/>
    <w:rsid w:val="009E700B"/>
    <w:rsid w:val="009E74C8"/>
    <w:rsid w:val="009E7745"/>
    <w:rsid w:val="009E7806"/>
    <w:rsid w:val="009E7823"/>
    <w:rsid w:val="009E79D5"/>
    <w:rsid w:val="009E7AE3"/>
    <w:rsid w:val="009E7D03"/>
    <w:rsid w:val="009E7DED"/>
    <w:rsid w:val="009E7E94"/>
    <w:rsid w:val="009F0009"/>
    <w:rsid w:val="009F02E7"/>
    <w:rsid w:val="009F0366"/>
    <w:rsid w:val="009F0376"/>
    <w:rsid w:val="009F044D"/>
    <w:rsid w:val="009F0682"/>
    <w:rsid w:val="009F06B2"/>
    <w:rsid w:val="009F08C6"/>
    <w:rsid w:val="009F08D0"/>
    <w:rsid w:val="009F08FB"/>
    <w:rsid w:val="009F1290"/>
    <w:rsid w:val="009F1828"/>
    <w:rsid w:val="009F1B07"/>
    <w:rsid w:val="009F1CF1"/>
    <w:rsid w:val="009F1CFE"/>
    <w:rsid w:val="009F223E"/>
    <w:rsid w:val="009F2942"/>
    <w:rsid w:val="009F3963"/>
    <w:rsid w:val="009F3FE1"/>
    <w:rsid w:val="009F412E"/>
    <w:rsid w:val="009F435F"/>
    <w:rsid w:val="009F4413"/>
    <w:rsid w:val="009F4E17"/>
    <w:rsid w:val="009F5245"/>
    <w:rsid w:val="009F55EB"/>
    <w:rsid w:val="009F5B90"/>
    <w:rsid w:val="009F5F9E"/>
    <w:rsid w:val="009F6239"/>
    <w:rsid w:val="009F6288"/>
    <w:rsid w:val="009F6353"/>
    <w:rsid w:val="009F6526"/>
    <w:rsid w:val="009F6554"/>
    <w:rsid w:val="009F68CC"/>
    <w:rsid w:val="009F68FE"/>
    <w:rsid w:val="009F6D00"/>
    <w:rsid w:val="009F6E4C"/>
    <w:rsid w:val="009F6EE9"/>
    <w:rsid w:val="009F70FF"/>
    <w:rsid w:val="009F73F1"/>
    <w:rsid w:val="009F771A"/>
    <w:rsid w:val="009F78B3"/>
    <w:rsid w:val="009F78F4"/>
    <w:rsid w:val="009F7FD9"/>
    <w:rsid w:val="00A0008B"/>
    <w:rsid w:val="00A00347"/>
    <w:rsid w:val="00A006F0"/>
    <w:rsid w:val="00A01C57"/>
    <w:rsid w:val="00A02248"/>
    <w:rsid w:val="00A02355"/>
    <w:rsid w:val="00A027E2"/>
    <w:rsid w:val="00A02CDF"/>
    <w:rsid w:val="00A02ED6"/>
    <w:rsid w:val="00A0372A"/>
    <w:rsid w:val="00A03C1A"/>
    <w:rsid w:val="00A040F1"/>
    <w:rsid w:val="00A04C5D"/>
    <w:rsid w:val="00A04DBE"/>
    <w:rsid w:val="00A05037"/>
    <w:rsid w:val="00A05B2D"/>
    <w:rsid w:val="00A06567"/>
    <w:rsid w:val="00A069E5"/>
    <w:rsid w:val="00A074C4"/>
    <w:rsid w:val="00A07A16"/>
    <w:rsid w:val="00A07A5D"/>
    <w:rsid w:val="00A10030"/>
    <w:rsid w:val="00A10264"/>
    <w:rsid w:val="00A105CD"/>
    <w:rsid w:val="00A1077C"/>
    <w:rsid w:val="00A10806"/>
    <w:rsid w:val="00A109AD"/>
    <w:rsid w:val="00A10CAF"/>
    <w:rsid w:val="00A10EAA"/>
    <w:rsid w:val="00A10FC0"/>
    <w:rsid w:val="00A11483"/>
    <w:rsid w:val="00A11900"/>
    <w:rsid w:val="00A1268A"/>
    <w:rsid w:val="00A126B9"/>
    <w:rsid w:val="00A12989"/>
    <w:rsid w:val="00A129DB"/>
    <w:rsid w:val="00A12E31"/>
    <w:rsid w:val="00A1315A"/>
    <w:rsid w:val="00A133E8"/>
    <w:rsid w:val="00A133F2"/>
    <w:rsid w:val="00A13547"/>
    <w:rsid w:val="00A135CE"/>
    <w:rsid w:val="00A13721"/>
    <w:rsid w:val="00A13774"/>
    <w:rsid w:val="00A1378E"/>
    <w:rsid w:val="00A138F1"/>
    <w:rsid w:val="00A1397F"/>
    <w:rsid w:val="00A13A3A"/>
    <w:rsid w:val="00A13B24"/>
    <w:rsid w:val="00A13F38"/>
    <w:rsid w:val="00A14765"/>
    <w:rsid w:val="00A14928"/>
    <w:rsid w:val="00A14948"/>
    <w:rsid w:val="00A14A74"/>
    <w:rsid w:val="00A14DA9"/>
    <w:rsid w:val="00A150FD"/>
    <w:rsid w:val="00A157A8"/>
    <w:rsid w:val="00A157BF"/>
    <w:rsid w:val="00A15D9E"/>
    <w:rsid w:val="00A160DE"/>
    <w:rsid w:val="00A16A05"/>
    <w:rsid w:val="00A16F9A"/>
    <w:rsid w:val="00A16FB5"/>
    <w:rsid w:val="00A17094"/>
    <w:rsid w:val="00A1723A"/>
    <w:rsid w:val="00A172A0"/>
    <w:rsid w:val="00A17648"/>
    <w:rsid w:val="00A176F6"/>
    <w:rsid w:val="00A179A9"/>
    <w:rsid w:val="00A179EB"/>
    <w:rsid w:val="00A17A4C"/>
    <w:rsid w:val="00A202BC"/>
    <w:rsid w:val="00A20434"/>
    <w:rsid w:val="00A20969"/>
    <w:rsid w:val="00A20D3C"/>
    <w:rsid w:val="00A21163"/>
    <w:rsid w:val="00A21806"/>
    <w:rsid w:val="00A21BE5"/>
    <w:rsid w:val="00A22091"/>
    <w:rsid w:val="00A222D8"/>
    <w:rsid w:val="00A22515"/>
    <w:rsid w:val="00A22A73"/>
    <w:rsid w:val="00A22E2D"/>
    <w:rsid w:val="00A22EE4"/>
    <w:rsid w:val="00A2304A"/>
    <w:rsid w:val="00A23378"/>
    <w:rsid w:val="00A23432"/>
    <w:rsid w:val="00A2399A"/>
    <w:rsid w:val="00A23D5F"/>
    <w:rsid w:val="00A24031"/>
    <w:rsid w:val="00A242F8"/>
    <w:rsid w:val="00A24AFE"/>
    <w:rsid w:val="00A24B71"/>
    <w:rsid w:val="00A24BA5"/>
    <w:rsid w:val="00A24BDB"/>
    <w:rsid w:val="00A24CA5"/>
    <w:rsid w:val="00A2510E"/>
    <w:rsid w:val="00A25379"/>
    <w:rsid w:val="00A254F1"/>
    <w:rsid w:val="00A25586"/>
    <w:rsid w:val="00A259D7"/>
    <w:rsid w:val="00A25C9A"/>
    <w:rsid w:val="00A25E40"/>
    <w:rsid w:val="00A2609E"/>
    <w:rsid w:val="00A262E7"/>
    <w:rsid w:val="00A26AAF"/>
    <w:rsid w:val="00A26BE4"/>
    <w:rsid w:val="00A26D73"/>
    <w:rsid w:val="00A26FD5"/>
    <w:rsid w:val="00A274BD"/>
    <w:rsid w:val="00A276F6"/>
    <w:rsid w:val="00A2789E"/>
    <w:rsid w:val="00A27D12"/>
    <w:rsid w:val="00A27F42"/>
    <w:rsid w:val="00A27F6D"/>
    <w:rsid w:val="00A306CB"/>
    <w:rsid w:val="00A3086B"/>
    <w:rsid w:val="00A30AA7"/>
    <w:rsid w:val="00A30B98"/>
    <w:rsid w:val="00A30BCC"/>
    <w:rsid w:val="00A30CBE"/>
    <w:rsid w:val="00A310FA"/>
    <w:rsid w:val="00A311ED"/>
    <w:rsid w:val="00A313EC"/>
    <w:rsid w:val="00A31792"/>
    <w:rsid w:val="00A31815"/>
    <w:rsid w:val="00A319B3"/>
    <w:rsid w:val="00A31C3D"/>
    <w:rsid w:val="00A31D12"/>
    <w:rsid w:val="00A31F03"/>
    <w:rsid w:val="00A31F9B"/>
    <w:rsid w:val="00A320A5"/>
    <w:rsid w:val="00A321C4"/>
    <w:rsid w:val="00A321F1"/>
    <w:rsid w:val="00A32A55"/>
    <w:rsid w:val="00A32B9B"/>
    <w:rsid w:val="00A337B8"/>
    <w:rsid w:val="00A3399E"/>
    <w:rsid w:val="00A33A7A"/>
    <w:rsid w:val="00A34751"/>
    <w:rsid w:val="00A34A96"/>
    <w:rsid w:val="00A353A0"/>
    <w:rsid w:val="00A353E3"/>
    <w:rsid w:val="00A35620"/>
    <w:rsid w:val="00A356F8"/>
    <w:rsid w:val="00A3579E"/>
    <w:rsid w:val="00A36089"/>
    <w:rsid w:val="00A361DF"/>
    <w:rsid w:val="00A36398"/>
    <w:rsid w:val="00A366FF"/>
    <w:rsid w:val="00A36800"/>
    <w:rsid w:val="00A36871"/>
    <w:rsid w:val="00A36A1D"/>
    <w:rsid w:val="00A3723C"/>
    <w:rsid w:val="00A37482"/>
    <w:rsid w:val="00A374C4"/>
    <w:rsid w:val="00A377DF"/>
    <w:rsid w:val="00A37DF6"/>
    <w:rsid w:val="00A37EA9"/>
    <w:rsid w:val="00A37F99"/>
    <w:rsid w:val="00A37FD3"/>
    <w:rsid w:val="00A40848"/>
    <w:rsid w:val="00A408F4"/>
    <w:rsid w:val="00A4096F"/>
    <w:rsid w:val="00A40D0C"/>
    <w:rsid w:val="00A4102C"/>
    <w:rsid w:val="00A410B2"/>
    <w:rsid w:val="00A411C1"/>
    <w:rsid w:val="00A415CD"/>
    <w:rsid w:val="00A417B0"/>
    <w:rsid w:val="00A4186F"/>
    <w:rsid w:val="00A418ED"/>
    <w:rsid w:val="00A41D7B"/>
    <w:rsid w:val="00A41E4E"/>
    <w:rsid w:val="00A41F05"/>
    <w:rsid w:val="00A421E7"/>
    <w:rsid w:val="00A423F2"/>
    <w:rsid w:val="00A42DF4"/>
    <w:rsid w:val="00A430EF"/>
    <w:rsid w:val="00A434B3"/>
    <w:rsid w:val="00A43521"/>
    <w:rsid w:val="00A43670"/>
    <w:rsid w:val="00A436B0"/>
    <w:rsid w:val="00A438B4"/>
    <w:rsid w:val="00A43B5C"/>
    <w:rsid w:val="00A43D2B"/>
    <w:rsid w:val="00A43E58"/>
    <w:rsid w:val="00A44469"/>
    <w:rsid w:val="00A44559"/>
    <w:rsid w:val="00A446B0"/>
    <w:rsid w:val="00A44B3F"/>
    <w:rsid w:val="00A455D4"/>
    <w:rsid w:val="00A46521"/>
    <w:rsid w:val="00A46679"/>
    <w:rsid w:val="00A46708"/>
    <w:rsid w:val="00A46ED0"/>
    <w:rsid w:val="00A46F26"/>
    <w:rsid w:val="00A47896"/>
    <w:rsid w:val="00A47E3A"/>
    <w:rsid w:val="00A47EB7"/>
    <w:rsid w:val="00A47F37"/>
    <w:rsid w:val="00A50250"/>
    <w:rsid w:val="00A5087F"/>
    <w:rsid w:val="00A50981"/>
    <w:rsid w:val="00A51152"/>
    <w:rsid w:val="00A51212"/>
    <w:rsid w:val="00A5133F"/>
    <w:rsid w:val="00A5161F"/>
    <w:rsid w:val="00A51949"/>
    <w:rsid w:val="00A519C4"/>
    <w:rsid w:val="00A51DBF"/>
    <w:rsid w:val="00A522D8"/>
    <w:rsid w:val="00A524B8"/>
    <w:rsid w:val="00A5256A"/>
    <w:rsid w:val="00A5291A"/>
    <w:rsid w:val="00A52ADA"/>
    <w:rsid w:val="00A52C9D"/>
    <w:rsid w:val="00A52F5E"/>
    <w:rsid w:val="00A53A6A"/>
    <w:rsid w:val="00A53B2E"/>
    <w:rsid w:val="00A53CF0"/>
    <w:rsid w:val="00A541BD"/>
    <w:rsid w:val="00A54C4A"/>
    <w:rsid w:val="00A54DAE"/>
    <w:rsid w:val="00A55081"/>
    <w:rsid w:val="00A55172"/>
    <w:rsid w:val="00A551D0"/>
    <w:rsid w:val="00A555B8"/>
    <w:rsid w:val="00A555CF"/>
    <w:rsid w:val="00A557BD"/>
    <w:rsid w:val="00A5582F"/>
    <w:rsid w:val="00A56019"/>
    <w:rsid w:val="00A5617C"/>
    <w:rsid w:val="00A5634E"/>
    <w:rsid w:val="00A56574"/>
    <w:rsid w:val="00A56618"/>
    <w:rsid w:val="00A56B0F"/>
    <w:rsid w:val="00A56D59"/>
    <w:rsid w:val="00A56EDF"/>
    <w:rsid w:val="00A56EEC"/>
    <w:rsid w:val="00A57098"/>
    <w:rsid w:val="00A572D3"/>
    <w:rsid w:val="00A577B7"/>
    <w:rsid w:val="00A57C63"/>
    <w:rsid w:val="00A60478"/>
    <w:rsid w:val="00A608AF"/>
    <w:rsid w:val="00A6093E"/>
    <w:rsid w:val="00A6106E"/>
    <w:rsid w:val="00A61AF3"/>
    <w:rsid w:val="00A61AFF"/>
    <w:rsid w:val="00A61BE1"/>
    <w:rsid w:val="00A62082"/>
    <w:rsid w:val="00A621B6"/>
    <w:rsid w:val="00A6227D"/>
    <w:rsid w:val="00A62436"/>
    <w:rsid w:val="00A625D1"/>
    <w:rsid w:val="00A62A5E"/>
    <w:rsid w:val="00A62E10"/>
    <w:rsid w:val="00A6345C"/>
    <w:rsid w:val="00A635A4"/>
    <w:rsid w:val="00A63620"/>
    <w:rsid w:val="00A639EA"/>
    <w:rsid w:val="00A63A26"/>
    <w:rsid w:val="00A63CC8"/>
    <w:rsid w:val="00A645B2"/>
    <w:rsid w:val="00A653FB"/>
    <w:rsid w:val="00A6546D"/>
    <w:rsid w:val="00A6595B"/>
    <w:rsid w:val="00A66003"/>
    <w:rsid w:val="00A6645B"/>
    <w:rsid w:val="00A664AF"/>
    <w:rsid w:val="00A667DD"/>
    <w:rsid w:val="00A66939"/>
    <w:rsid w:val="00A66BB0"/>
    <w:rsid w:val="00A66DAB"/>
    <w:rsid w:val="00A67162"/>
    <w:rsid w:val="00A6720F"/>
    <w:rsid w:val="00A67327"/>
    <w:rsid w:val="00A67407"/>
    <w:rsid w:val="00A67CB3"/>
    <w:rsid w:val="00A7018B"/>
    <w:rsid w:val="00A70B73"/>
    <w:rsid w:val="00A70E64"/>
    <w:rsid w:val="00A7106C"/>
    <w:rsid w:val="00A715A2"/>
    <w:rsid w:val="00A715E0"/>
    <w:rsid w:val="00A71839"/>
    <w:rsid w:val="00A71BDB"/>
    <w:rsid w:val="00A71F36"/>
    <w:rsid w:val="00A71F3B"/>
    <w:rsid w:val="00A727A5"/>
    <w:rsid w:val="00A7280D"/>
    <w:rsid w:val="00A730DD"/>
    <w:rsid w:val="00A73326"/>
    <w:rsid w:val="00A7374A"/>
    <w:rsid w:val="00A7397F"/>
    <w:rsid w:val="00A73E22"/>
    <w:rsid w:val="00A74718"/>
    <w:rsid w:val="00A74883"/>
    <w:rsid w:val="00A74DB2"/>
    <w:rsid w:val="00A74E5F"/>
    <w:rsid w:val="00A753E9"/>
    <w:rsid w:val="00A756BF"/>
    <w:rsid w:val="00A759CB"/>
    <w:rsid w:val="00A75A86"/>
    <w:rsid w:val="00A76078"/>
    <w:rsid w:val="00A7624E"/>
    <w:rsid w:val="00A763EB"/>
    <w:rsid w:val="00A768A3"/>
    <w:rsid w:val="00A76BEB"/>
    <w:rsid w:val="00A76D3F"/>
    <w:rsid w:val="00A76E20"/>
    <w:rsid w:val="00A76F89"/>
    <w:rsid w:val="00A77350"/>
    <w:rsid w:val="00A800B1"/>
    <w:rsid w:val="00A802D7"/>
    <w:rsid w:val="00A805B6"/>
    <w:rsid w:val="00A806E8"/>
    <w:rsid w:val="00A80803"/>
    <w:rsid w:val="00A809A4"/>
    <w:rsid w:val="00A81024"/>
    <w:rsid w:val="00A81140"/>
    <w:rsid w:val="00A81BB8"/>
    <w:rsid w:val="00A81E64"/>
    <w:rsid w:val="00A81E9D"/>
    <w:rsid w:val="00A8262B"/>
    <w:rsid w:val="00A82AF4"/>
    <w:rsid w:val="00A82B52"/>
    <w:rsid w:val="00A82CD9"/>
    <w:rsid w:val="00A82D44"/>
    <w:rsid w:val="00A836D5"/>
    <w:rsid w:val="00A83AD8"/>
    <w:rsid w:val="00A83DCD"/>
    <w:rsid w:val="00A840EC"/>
    <w:rsid w:val="00A84152"/>
    <w:rsid w:val="00A8420D"/>
    <w:rsid w:val="00A84273"/>
    <w:rsid w:val="00A846A7"/>
    <w:rsid w:val="00A84986"/>
    <w:rsid w:val="00A84E88"/>
    <w:rsid w:val="00A84F43"/>
    <w:rsid w:val="00A85146"/>
    <w:rsid w:val="00A855D1"/>
    <w:rsid w:val="00A8575F"/>
    <w:rsid w:val="00A85DE9"/>
    <w:rsid w:val="00A85F38"/>
    <w:rsid w:val="00A8605A"/>
    <w:rsid w:val="00A8610A"/>
    <w:rsid w:val="00A8611E"/>
    <w:rsid w:val="00A868C3"/>
    <w:rsid w:val="00A86983"/>
    <w:rsid w:val="00A86A27"/>
    <w:rsid w:val="00A86AB3"/>
    <w:rsid w:val="00A87249"/>
    <w:rsid w:val="00A87326"/>
    <w:rsid w:val="00A87329"/>
    <w:rsid w:val="00A874E7"/>
    <w:rsid w:val="00A87756"/>
    <w:rsid w:val="00A90287"/>
    <w:rsid w:val="00A90358"/>
    <w:rsid w:val="00A91007"/>
    <w:rsid w:val="00A91450"/>
    <w:rsid w:val="00A91507"/>
    <w:rsid w:val="00A91723"/>
    <w:rsid w:val="00A91A45"/>
    <w:rsid w:val="00A91A99"/>
    <w:rsid w:val="00A91C0C"/>
    <w:rsid w:val="00A9219F"/>
    <w:rsid w:val="00A92851"/>
    <w:rsid w:val="00A92E8D"/>
    <w:rsid w:val="00A92F0A"/>
    <w:rsid w:val="00A9374E"/>
    <w:rsid w:val="00A937AD"/>
    <w:rsid w:val="00A93A8B"/>
    <w:rsid w:val="00A93AB8"/>
    <w:rsid w:val="00A943A5"/>
    <w:rsid w:val="00A946F2"/>
    <w:rsid w:val="00A94DE6"/>
    <w:rsid w:val="00A94E15"/>
    <w:rsid w:val="00A94E7F"/>
    <w:rsid w:val="00A954EE"/>
    <w:rsid w:val="00A95626"/>
    <w:rsid w:val="00A95753"/>
    <w:rsid w:val="00A95B4A"/>
    <w:rsid w:val="00A95E1C"/>
    <w:rsid w:val="00A95E74"/>
    <w:rsid w:val="00A95EB0"/>
    <w:rsid w:val="00A96000"/>
    <w:rsid w:val="00A960F5"/>
    <w:rsid w:val="00A9647C"/>
    <w:rsid w:val="00A96623"/>
    <w:rsid w:val="00A966CA"/>
    <w:rsid w:val="00A966FB"/>
    <w:rsid w:val="00A967A9"/>
    <w:rsid w:val="00A96D35"/>
    <w:rsid w:val="00A96F5D"/>
    <w:rsid w:val="00A971AA"/>
    <w:rsid w:val="00A97549"/>
    <w:rsid w:val="00A9781C"/>
    <w:rsid w:val="00A9794C"/>
    <w:rsid w:val="00A97BE0"/>
    <w:rsid w:val="00A97F7E"/>
    <w:rsid w:val="00AA0044"/>
    <w:rsid w:val="00AA04BB"/>
    <w:rsid w:val="00AA0548"/>
    <w:rsid w:val="00AA05D8"/>
    <w:rsid w:val="00AA07B6"/>
    <w:rsid w:val="00AA0956"/>
    <w:rsid w:val="00AA0C53"/>
    <w:rsid w:val="00AA1232"/>
    <w:rsid w:val="00AA16A8"/>
    <w:rsid w:val="00AA1FB3"/>
    <w:rsid w:val="00AA264D"/>
    <w:rsid w:val="00AA295C"/>
    <w:rsid w:val="00AA2ABD"/>
    <w:rsid w:val="00AA2ACC"/>
    <w:rsid w:val="00AA2CD0"/>
    <w:rsid w:val="00AA2D55"/>
    <w:rsid w:val="00AA2DE9"/>
    <w:rsid w:val="00AA2E1B"/>
    <w:rsid w:val="00AA2F32"/>
    <w:rsid w:val="00AA3276"/>
    <w:rsid w:val="00AA32E9"/>
    <w:rsid w:val="00AA3761"/>
    <w:rsid w:val="00AA3AF8"/>
    <w:rsid w:val="00AA3D75"/>
    <w:rsid w:val="00AA498B"/>
    <w:rsid w:val="00AA499D"/>
    <w:rsid w:val="00AA4A39"/>
    <w:rsid w:val="00AA4ABD"/>
    <w:rsid w:val="00AA51E4"/>
    <w:rsid w:val="00AA52F6"/>
    <w:rsid w:val="00AA5479"/>
    <w:rsid w:val="00AA5555"/>
    <w:rsid w:val="00AA61B8"/>
    <w:rsid w:val="00AA6649"/>
    <w:rsid w:val="00AA68D8"/>
    <w:rsid w:val="00AA68F2"/>
    <w:rsid w:val="00AA69F8"/>
    <w:rsid w:val="00AA6C37"/>
    <w:rsid w:val="00AA6CBF"/>
    <w:rsid w:val="00AA6D1F"/>
    <w:rsid w:val="00AA72A1"/>
    <w:rsid w:val="00AA768E"/>
    <w:rsid w:val="00AA771D"/>
    <w:rsid w:val="00AA7A3A"/>
    <w:rsid w:val="00AB00EA"/>
    <w:rsid w:val="00AB0306"/>
    <w:rsid w:val="00AB036C"/>
    <w:rsid w:val="00AB0644"/>
    <w:rsid w:val="00AB07B9"/>
    <w:rsid w:val="00AB0B28"/>
    <w:rsid w:val="00AB0B8E"/>
    <w:rsid w:val="00AB1360"/>
    <w:rsid w:val="00AB165F"/>
    <w:rsid w:val="00AB19B3"/>
    <w:rsid w:val="00AB1C74"/>
    <w:rsid w:val="00AB1CF6"/>
    <w:rsid w:val="00AB1DB2"/>
    <w:rsid w:val="00AB1E39"/>
    <w:rsid w:val="00AB201D"/>
    <w:rsid w:val="00AB2560"/>
    <w:rsid w:val="00AB2813"/>
    <w:rsid w:val="00AB293E"/>
    <w:rsid w:val="00AB2B88"/>
    <w:rsid w:val="00AB2BAA"/>
    <w:rsid w:val="00AB2F25"/>
    <w:rsid w:val="00AB3081"/>
    <w:rsid w:val="00AB38D2"/>
    <w:rsid w:val="00AB4026"/>
    <w:rsid w:val="00AB44A3"/>
    <w:rsid w:val="00AB4632"/>
    <w:rsid w:val="00AB486D"/>
    <w:rsid w:val="00AB4BC3"/>
    <w:rsid w:val="00AB575D"/>
    <w:rsid w:val="00AB5BF4"/>
    <w:rsid w:val="00AB5CC6"/>
    <w:rsid w:val="00AB6065"/>
    <w:rsid w:val="00AB61D9"/>
    <w:rsid w:val="00AB6ADD"/>
    <w:rsid w:val="00AB6CAA"/>
    <w:rsid w:val="00AB6F1C"/>
    <w:rsid w:val="00AB7506"/>
    <w:rsid w:val="00AB755A"/>
    <w:rsid w:val="00AB75CC"/>
    <w:rsid w:val="00AB77F7"/>
    <w:rsid w:val="00AC04F5"/>
    <w:rsid w:val="00AC06E6"/>
    <w:rsid w:val="00AC07DA"/>
    <w:rsid w:val="00AC0DD4"/>
    <w:rsid w:val="00AC0F6B"/>
    <w:rsid w:val="00AC1A69"/>
    <w:rsid w:val="00AC1BD8"/>
    <w:rsid w:val="00AC1C52"/>
    <w:rsid w:val="00AC1D5A"/>
    <w:rsid w:val="00AC26B8"/>
    <w:rsid w:val="00AC26E8"/>
    <w:rsid w:val="00AC2A7F"/>
    <w:rsid w:val="00AC2AF7"/>
    <w:rsid w:val="00AC301E"/>
    <w:rsid w:val="00AC3084"/>
    <w:rsid w:val="00AC315A"/>
    <w:rsid w:val="00AC3852"/>
    <w:rsid w:val="00AC3D9F"/>
    <w:rsid w:val="00AC417E"/>
    <w:rsid w:val="00AC4881"/>
    <w:rsid w:val="00AC4B63"/>
    <w:rsid w:val="00AC4F09"/>
    <w:rsid w:val="00AC53E6"/>
    <w:rsid w:val="00AC5E80"/>
    <w:rsid w:val="00AC62AD"/>
    <w:rsid w:val="00AC6569"/>
    <w:rsid w:val="00AC65B9"/>
    <w:rsid w:val="00AC7007"/>
    <w:rsid w:val="00AC77BE"/>
    <w:rsid w:val="00AC7DA9"/>
    <w:rsid w:val="00AC7E13"/>
    <w:rsid w:val="00AC7EC8"/>
    <w:rsid w:val="00AC7F57"/>
    <w:rsid w:val="00AD000F"/>
    <w:rsid w:val="00AD0138"/>
    <w:rsid w:val="00AD0206"/>
    <w:rsid w:val="00AD03EE"/>
    <w:rsid w:val="00AD09A2"/>
    <w:rsid w:val="00AD0AF9"/>
    <w:rsid w:val="00AD0E4E"/>
    <w:rsid w:val="00AD0E9F"/>
    <w:rsid w:val="00AD0EAA"/>
    <w:rsid w:val="00AD1423"/>
    <w:rsid w:val="00AD14AD"/>
    <w:rsid w:val="00AD17FD"/>
    <w:rsid w:val="00AD1984"/>
    <w:rsid w:val="00AD1A2C"/>
    <w:rsid w:val="00AD1BA1"/>
    <w:rsid w:val="00AD241A"/>
    <w:rsid w:val="00AD254B"/>
    <w:rsid w:val="00AD31D8"/>
    <w:rsid w:val="00AD3532"/>
    <w:rsid w:val="00AD37CE"/>
    <w:rsid w:val="00AD385D"/>
    <w:rsid w:val="00AD3C7A"/>
    <w:rsid w:val="00AD3EDA"/>
    <w:rsid w:val="00AD4104"/>
    <w:rsid w:val="00AD4165"/>
    <w:rsid w:val="00AD4248"/>
    <w:rsid w:val="00AD45F2"/>
    <w:rsid w:val="00AD4890"/>
    <w:rsid w:val="00AD48DB"/>
    <w:rsid w:val="00AD4B2D"/>
    <w:rsid w:val="00AD4D37"/>
    <w:rsid w:val="00AD57B9"/>
    <w:rsid w:val="00AD5C7F"/>
    <w:rsid w:val="00AD6337"/>
    <w:rsid w:val="00AD696E"/>
    <w:rsid w:val="00AD6A9C"/>
    <w:rsid w:val="00AD739B"/>
    <w:rsid w:val="00AD73F6"/>
    <w:rsid w:val="00AD778C"/>
    <w:rsid w:val="00AD7EA2"/>
    <w:rsid w:val="00AE0706"/>
    <w:rsid w:val="00AE097E"/>
    <w:rsid w:val="00AE0C62"/>
    <w:rsid w:val="00AE0D46"/>
    <w:rsid w:val="00AE17DA"/>
    <w:rsid w:val="00AE1F9B"/>
    <w:rsid w:val="00AE202B"/>
    <w:rsid w:val="00AE222C"/>
    <w:rsid w:val="00AE24DB"/>
    <w:rsid w:val="00AE2917"/>
    <w:rsid w:val="00AE2E01"/>
    <w:rsid w:val="00AE2E91"/>
    <w:rsid w:val="00AE2F10"/>
    <w:rsid w:val="00AE321E"/>
    <w:rsid w:val="00AE346B"/>
    <w:rsid w:val="00AE36F5"/>
    <w:rsid w:val="00AE380C"/>
    <w:rsid w:val="00AE39AC"/>
    <w:rsid w:val="00AE3A02"/>
    <w:rsid w:val="00AE3B04"/>
    <w:rsid w:val="00AE3C72"/>
    <w:rsid w:val="00AE3DD9"/>
    <w:rsid w:val="00AE3E04"/>
    <w:rsid w:val="00AE4367"/>
    <w:rsid w:val="00AE46CF"/>
    <w:rsid w:val="00AE4B0D"/>
    <w:rsid w:val="00AE51B1"/>
    <w:rsid w:val="00AE56C9"/>
    <w:rsid w:val="00AE5741"/>
    <w:rsid w:val="00AE586B"/>
    <w:rsid w:val="00AE58DE"/>
    <w:rsid w:val="00AE5FD7"/>
    <w:rsid w:val="00AE65BF"/>
    <w:rsid w:val="00AE670E"/>
    <w:rsid w:val="00AE6A05"/>
    <w:rsid w:val="00AE6D66"/>
    <w:rsid w:val="00AE6DCF"/>
    <w:rsid w:val="00AE72EC"/>
    <w:rsid w:val="00AE7AF0"/>
    <w:rsid w:val="00AE7F15"/>
    <w:rsid w:val="00AF02A9"/>
    <w:rsid w:val="00AF0B3A"/>
    <w:rsid w:val="00AF0C56"/>
    <w:rsid w:val="00AF0E36"/>
    <w:rsid w:val="00AF0EC0"/>
    <w:rsid w:val="00AF1658"/>
    <w:rsid w:val="00AF167D"/>
    <w:rsid w:val="00AF178B"/>
    <w:rsid w:val="00AF1930"/>
    <w:rsid w:val="00AF1AED"/>
    <w:rsid w:val="00AF228C"/>
    <w:rsid w:val="00AF2634"/>
    <w:rsid w:val="00AF2BF0"/>
    <w:rsid w:val="00AF30AD"/>
    <w:rsid w:val="00AF30B9"/>
    <w:rsid w:val="00AF32C4"/>
    <w:rsid w:val="00AF353F"/>
    <w:rsid w:val="00AF4030"/>
    <w:rsid w:val="00AF4628"/>
    <w:rsid w:val="00AF4A0D"/>
    <w:rsid w:val="00AF4B48"/>
    <w:rsid w:val="00AF4CDB"/>
    <w:rsid w:val="00AF579C"/>
    <w:rsid w:val="00AF5ECE"/>
    <w:rsid w:val="00AF6012"/>
    <w:rsid w:val="00AF6220"/>
    <w:rsid w:val="00AF65AE"/>
    <w:rsid w:val="00AF6610"/>
    <w:rsid w:val="00AF669D"/>
    <w:rsid w:val="00AF6830"/>
    <w:rsid w:val="00AF7131"/>
    <w:rsid w:val="00AF77A0"/>
    <w:rsid w:val="00AF7CF7"/>
    <w:rsid w:val="00AF7D03"/>
    <w:rsid w:val="00AF7E79"/>
    <w:rsid w:val="00B000D1"/>
    <w:rsid w:val="00B00366"/>
    <w:rsid w:val="00B0072C"/>
    <w:rsid w:val="00B008CB"/>
    <w:rsid w:val="00B00A15"/>
    <w:rsid w:val="00B00A4C"/>
    <w:rsid w:val="00B0109C"/>
    <w:rsid w:val="00B015ED"/>
    <w:rsid w:val="00B0189A"/>
    <w:rsid w:val="00B01969"/>
    <w:rsid w:val="00B01D40"/>
    <w:rsid w:val="00B01F5D"/>
    <w:rsid w:val="00B022F4"/>
    <w:rsid w:val="00B024B5"/>
    <w:rsid w:val="00B02A6E"/>
    <w:rsid w:val="00B02A80"/>
    <w:rsid w:val="00B02C5E"/>
    <w:rsid w:val="00B03036"/>
    <w:rsid w:val="00B03393"/>
    <w:rsid w:val="00B0370D"/>
    <w:rsid w:val="00B03DDF"/>
    <w:rsid w:val="00B03E16"/>
    <w:rsid w:val="00B04879"/>
    <w:rsid w:val="00B04D48"/>
    <w:rsid w:val="00B04DE3"/>
    <w:rsid w:val="00B05019"/>
    <w:rsid w:val="00B05171"/>
    <w:rsid w:val="00B052D4"/>
    <w:rsid w:val="00B0533E"/>
    <w:rsid w:val="00B053D1"/>
    <w:rsid w:val="00B0579D"/>
    <w:rsid w:val="00B05B07"/>
    <w:rsid w:val="00B061BA"/>
    <w:rsid w:val="00B06864"/>
    <w:rsid w:val="00B06A3A"/>
    <w:rsid w:val="00B06C48"/>
    <w:rsid w:val="00B06F0C"/>
    <w:rsid w:val="00B073A4"/>
    <w:rsid w:val="00B07500"/>
    <w:rsid w:val="00B10198"/>
    <w:rsid w:val="00B10527"/>
    <w:rsid w:val="00B10565"/>
    <w:rsid w:val="00B1063D"/>
    <w:rsid w:val="00B106B5"/>
    <w:rsid w:val="00B10745"/>
    <w:rsid w:val="00B10988"/>
    <w:rsid w:val="00B1099A"/>
    <w:rsid w:val="00B10A02"/>
    <w:rsid w:val="00B10E74"/>
    <w:rsid w:val="00B11626"/>
    <w:rsid w:val="00B117F4"/>
    <w:rsid w:val="00B11866"/>
    <w:rsid w:val="00B118D9"/>
    <w:rsid w:val="00B11D33"/>
    <w:rsid w:val="00B11D86"/>
    <w:rsid w:val="00B11E19"/>
    <w:rsid w:val="00B1201B"/>
    <w:rsid w:val="00B121ED"/>
    <w:rsid w:val="00B122C3"/>
    <w:rsid w:val="00B12744"/>
    <w:rsid w:val="00B12960"/>
    <w:rsid w:val="00B1307B"/>
    <w:rsid w:val="00B13294"/>
    <w:rsid w:val="00B135A3"/>
    <w:rsid w:val="00B13775"/>
    <w:rsid w:val="00B138DF"/>
    <w:rsid w:val="00B13A21"/>
    <w:rsid w:val="00B14026"/>
    <w:rsid w:val="00B140FD"/>
    <w:rsid w:val="00B14368"/>
    <w:rsid w:val="00B14A48"/>
    <w:rsid w:val="00B15040"/>
    <w:rsid w:val="00B151FA"/>
    <w:rsid w:val="00B156D5"/>
    <w:rsid w:val="00B16113"/>
    <w:rsid w:val="00B1672F"/>
    <w:rsid w:val="00B167AD"/>
    <w:rsid w:val="00B169CF"/>
    <w:rsid w:val="00B1702F"/>
    <w:rsid w:val="00B17478"/>
    <w:rsid w:val="00B17483"/>
    <w:rsid w:val="00B17588"/>
    <w:rsid w:val="00B176CB"/>
    <w:rsid w:val="00B17B0A"/>
    <w:rsid w:val="00B17B10"/>
    <w:rsid w:val="00B17BD4"/>
    <w:rsid w:val="00B201E0"/>
    <w:rsid w:val="00B206A6"/>
    <w:rsid w:val="00B2085E"/>
    <w:rsid w:val="00B2098C"/>
    <w:rsid w:val="00B20BC9"/>
    <w:rsid w:val="00B20E5D"/>
    <w:rsid w:val="00B21151"/>
    <w:rsid w:val="00B218D4"/>
    <w:rsid w:val="00B21A92"/>
    <w:rsid w:val="00B21CAA"/>
    <w:rsid w:val="00B21F88"/>
    <w:rsid w:val="00B221C3"/>
    <w:rsid w:val="00B22215"/>
    <w:rsid w:val="00B22362"/>
    <w:rsid w:val="00B223E4"/>
    <w:rsid w:val="00B2251D"/>
    <w:rsid w:val="00B226E0"/>
    <w:rsid w:val="00B22721"/>
    <w:rsid w:val="00B22A6C"/>
    <w:rsid w:val="00B22FBE"/>
    <w:rsid w:val="00B23044"/>
    <w:rsid w:val="00B233E7"/>
    <w:rsid w:val="00B23774"/>
    <w:rsid w:val="00B238E9"/>
    <w:rsid w:val="00B23B36"/>
    <w:rsid w:val="00B23BAA"/>
    <w:rsid w:val="00B23BB2"/>
    <w:rsid w:val="00B23BFA"/>
    <w:rsid w:val="00B23C18"/>
    <w:rsid w:val="00B23C7E"/>
    <w:rsid w:val="00B23CAA"/>
    <w:rsid w:val="00B24279"/>
    <w:rsid w:val="00B24372"/>
    <w:rsid w:val="00B24942"/>
    <w:rsid w:val="00B24B87"/>
    <w:rsid w:val="00B2505C"/>
    <w:rsid w:val="00B251A5"/>
    <w:rsid w:val="00B25279"/>
    <w:rsid w:val="00B25527"/>
    <w:rsid w:val="00B257E9"/>
    <w:rsid w:val="00B257FF"/>
    <w:rsid w:val="00B25BD3"/>
    <w:rsid w:val="00B25F52"/>
    <w:rsid w:val="00B2636F"/>
    <w:rsid w:val="00B263D6"/>
    <w:rsid w:val="00B266A9"/>
    <w:rsid w:val="00B26F27"/>
    <w:rsid w:val="00B26FF6"/>
    <w:rsid w:val="00B27404"/>
    <w:rsid w:val="00B275F7"/>
    <w:rsid w:val="00B2786B"/>
    <w:rsid w:val="00B278A2"/>
    <w:rsid w:val="00B27936"/>
    <w:rsid w:val="00B27E80"/>
    <w:rsid w:val="00B27F4B"/>
    <w:rsid w:val="00B30099"/>
    <w:rsid w:val="00B3015E"/>
    <w:rsid w:val="00B30163"/>
    <w:rsid w:val="00B302E0"/>
    <w:rsid w:val="00B30302"/>
    <w:rsid w:val="00B307DB"/>
    <w:rsid w:val="00B3089A"/>
    <w:rsid w:val="00B30AB5"/>
    <w:rsid w:val="00B30ABC"/>
    <w:rsid w:val="00B30C81"/>
    <w:rsid w:val="00B30CBD"/>
    <w:rsid w:val="00B3121B"/>
    <w:rsid w:val="00B31480"/>
    <w:rsid w:val="00B3162C"/>
    <w:rsid w:val="00B31B14"/>
    <w:rsid w:val="00B32401"/>
    <w:rsid w:val="00B32841"/>
    <w:rsid w:val="00B32A87"/>
    <w:rsid w:val="00B32BCC"/>
    <w:rsid w:val="00B32CDC"/>
    <w:rsid w:val="00B32E3E"/>
    <w:rsid w:val="00B32E92"/>
    <w:rsid w:val="00B33778"/>
    <w:rsid w:val="00B33C0F"/>
    <w:rsid w:val="00B33C39"/>
    <w:rsid w:val="00B33CED"/>
    <w:rsid w:val="00B33D24"/>
    <w:rsid w:val="00B33FCD"/>
    <w:rsid w:val="00B340C4"/>
    <w:rsid w:val="00B3475E"/>
    <w:rsid w:val="00B349BA"/>
    <w:rsid w:val="00B3521E"/>
    <w:rsid w:val="00B35288"/>
    <w:rsid w:val="00B359EF"/>
    <w:rsid w:val="00B35F65"/>
    <w:rsid w:val="00B364A6"/>
    <w:rsid w:val="00B368D7"/>
    <w:rsid w:val="00B36B4D"/>
    <w:rsid w:val="00B36BD7"/>
    <w:rsid w:val="00B36D15"/>
    <w:rsid w:val="00B36D62"/>
    <w:rsid w:val="00B37645"/>
    <w:rsid w:val="00B403C1"/>
    <w:rsid w:val="00B40488"/>
    <w:rsid w:val="00B40944"/>
    <w:rsid w:val="00B40A5E"/>
    <w:rsid w:val="00B40A9B"/>
    <w:rsid w:val="00B41181"/>
    <w:rsid w:val="00B413B7"/>
    <w:rsid w:val="00B41424"/>
    <w:rsid w:val="00B41599"/>
    <w:rsid w:val="00B415B5"/>
    <w:rsid w:val="00B416AC"/>
    <w:rsid w:val="00B41866"/>
    <w:rsid w:val="00B41A12"/>
    <w:rsid w:val="00B41A5E"/>
    <w:rsid w:val="00B41A83"/>
    <w:rsid w:val="00B41AFF"/>
    <w:rsid w:val="00B4236E"/>
    <w:rsid w:val="00B428F0"/>
    <w:rsid w:val="00B42C8C"/>
    <w:rsid w:val="00B43447"/>
    <w:rsid w:val="00B435E8"/>
    <w:rsid w:val="00B43605"/>
    <w:rsid w:val="00B43B76"/>
    <w:rsid w:val="00B43D07"/>
    <w:rsid w:val="00B44043"/>
    <w:rsid w:val="00B445C2"/>
    <w:rsid w:val="00B44BB9"/>
    <w:rsid w:val="00B44BE3"/>
    <w:rsid w:val="00B451C1"/>
    <w:rsid w:val="00B458A0"/>
    <w:rsid w:val="00B45A05"/>
    <w:rsid w:val="00B45A2A"/>
    <w:rsid w:val="00B45B50"/>
    <w:rsid w:val="00B45DF2"/>
    <w:rsid w:val="00B46C3D"/>
    <w:rsid w:val="00B46C98"/>
    <w:rsid w:val="00B46D6B"/>
    <w:rsid w:val="00B4790D"/>
    <w:rsid w:val="00B47C94"/>
    <w:rsid w:val="00B502AC"/>
    <w:rsid w:val="00B50368"/>
    <w:rsid w:val="00B505D5"/>
    <w:rsid w:val="00B506A1"/>
    <w:rsid w:val="00B507F3"/>
    <w:rsid w:val="00B50AC8"/>
    <w:rsid w:val="00B512EA"/>
    <w:rsid w:val="00B515FD"/>
    <w:rsid w:val="00B5206B"/>
    <w:rsid w:val="00B520A2"/>
    <w:rsid w:val="00B52184"/>
    <w:rsid w:val="00B527A0"/>
    <w:rsid w:val="00B5286A"/>
    <w:rsid w:val="00B528CC"/>
    <w:rsid w:val="00B52924"/>
    <w:rsid w:val="00B52DF1"/>
    <w:rsid w:val="00B53549"/>
    <w:rsid w:val="00B53B51"/>
    <w:rsid w:val="00B53DEB"/>
    <w:rsid w:val="00B53FD4"/>
    <w:rsid w:val="00B54104"/>
    <w:rsid w:val="00B5428B"/>
    <w:rsid w:val="00B5475F"/>
    <w:rsid w:val="00B5493B"/>
    <w:rsid w:val="00B54B28"/>
    <w:rsid w:val="00B54C3D"/>
    <w:rsid w:val="00B54D2C"/>
    <w:rsid w:val="00B54F82"/>
    <w:rsid w:val="00B555B8"/>
    <w:rsid w:val="00B555F4"/>
    <w:rsid w:val="00B557E1"/>
    <w:rsid w:val="00B55BDE"/>
    <w:rsid w:val="00B55CFC"/>
    <w:rsid w:val="00B55ED1"/>
    <w:rsid w:val="00B56DC8"/>
    <w:rsid w:val="00B57127"/>
    <w:rsid w:val="00B5724F"/>
    <w:rsid w:val="00B5741F"/>
    <w:rsid w:val="00B57468"/>
    <w:rsid w:val="00B5786A"/>
    <w:rsid w:val="00B57B08"/>
    <w:rsid w:val="00B57DE9"/>
    <w:rsid w:val="00B57DF9"/>
    <w:rsid w:val="00B57DFF"/>
    <w:rsid w:val="00B57E1E"/>
    <w:rsid w:val="00B605DD"/>
    <w:rsid w:val="00B6096B"/>
    <w:rsid w:val="00B60B30"/>
    <w:rsid w:val="00B60B6E"/>
    <w:rsid w:val="00B60F3B"/>
    <w:rsid w:val="00B60F5A"/>
    <w:rsid w:val="00B61299"/>
    <w:rsid w:val="00B61399"/>
    <w:rsid w:val="00B613B2"/>
    <w:rsid w:val="00B614A5"/>
    <w:rsid w:val="00B615A8"/>
    <w:rsid w:val="00B61808"/>
    <w:rsid w:val="00B619DA"/>
    <w:rsid w:val="00B61A42"/>
    <w:rsid w:val="00B61BFD"/>
    <w:rsid w:val="00B61C57"/>
    <w:rsid w:val="00B61D29"/>
    <w:rsid w:val="00B61F1C"/>
    <w:rsid w:val="00B6235B"/>
    <w:rsid w:val="00B629C6"/>
    <w:rsid w:val="00B62A43"/>
    <w:rsid w:val="00B62CE3"/>
    <w:rsid w:val="00B62E83"/>
    <w:rsid w:val="00B62F5F"/>
    <w:rsid w:val="00B637ED"/>
    <w:rsid w:val="00B63915"/>
    <w:rsid w:val="00B63979"/>
    <w:rsid w:val="00B63A28"/>
    <w:rsid w:val="00B63DCC"/>
    <w:rsid w:val="00B644FA"/>
    <w:rsid w:val="00B647C2"/>
    <w:rsid w:val="00B64A57"/>
    <w:rsid w:val="00B64D15"/>
    <w:rsid w:val="00B6538B"/>
    <w:rsid w:val="00B655C5"/>
    <w:rsid w:val="00B65BF6"/>
    <w:rsid w:val="00B66084"/>
    <w:rsid w:val="00B66258"/>
    <w:rsid w:val="00B66383"/>
    <w:rsid w:val="00B664CB"/>
    <w:rsid w:val="00B66813"/>
    <w:rsid w:val="00B67062"/>
    <w:rsid w:val="00B67215"/>
    <w:rsid w:val="00B672B0"/>
    <w:rsid w:val="00B6788C"/>
    <w:rsid w:val="00B67BE6"/>
    <w:rsid w:val="00B67F59"/>
    <w:rsid w:val="00B7066E"/>
    <w:rsid w:val="00B706B4"/>
    <w:rsid w:val="00B707EA"/>
    <w:rsid w:val="00B7093B"/>
    <w:rsid w:val="00B70BB8"/>
    <w:rsid w:val="00B70F8D"/>
    <w:rsid w:val="00B70FF9"/>
    <w:rsid w:val="00B710A6"/>
    <w:rsid w:val="00B71629"/>
    <w:rsid w:val="00B71A29"/>
    <w:rsid w:val="00B71C84"/>
    <w:rsid w:val="00B71D23"/>
    <w:rsid w:val="00B7200C"/>
    <w:rsid w:val="00B7200E"/>
    <w:rsid w:val="00B7226D"/>
    <w:rsid w:val="00B727AD"/>
    <w:rsid w:val="00B72955"/>
    <w:rsid w:val="00B72CD6"/>
    <w:rsid w:val="00B72F5B"/>
    <w:rsid w:val="00B73A80"/>
    <w:rsid w:val="00B73CD3"/>
    <w:rsid w:val="00B73EEC"/>
    <w:rsid w:val="00B74099"/>
    <w:rsid w:val="00B7439D"/>
    <w:rsid w:val="00B74494"/>
    <w:rsid w:val="00B749E5"/>
    <w:rsid w:val="00B74F08"/>
    <w:rsid w:val="00B7510E"/>
    <w:rsid w:val="00B7520D"/>
    <w:rsid w:val="00B75255"/>
    <w:rsid w:val="00B75280"/>
    <w:rsid w:val="00B753BF"/>
    <w:rsid w:val="00B75FC3"/>
    <w:rsid w:val="00B763E8"/>
    <w:rsid w:val="00B7661C"/>
    <w:rsid w:val="00B76D4E"/>
    <w:rsid w:val="00B76D72"/>
    <w:rsid w:val="00B76DE7"/>
    <w:rsid w:val="00B76E3B"/>
    <w:rsid w:val="00B76E70"/>
    <w:rsid w:val="00B7707F"/>
    <w:rsid w:val="00B77352"/>
    <w:rsid w:val="00B77422"/>
    <w:rsid w:val="00B77D0E"/>
    <w:rsid w:val="00B77EB6"/>
    <w:rsid w:val="00B77F57"/>
    <w:rsid w:val="00B8016A"/>
    <w:rsid w:val="00B8085C"/>
    <w:rsid w:val="00B8088D"/>
    <w:rsid w:val="00B80919"/>
    <w:rsid w:val="00B80987"/>
    <w:rsid w:val="00B812C9"/>
    <w:rsid w:val="00B8130A"/>
    <w:rsid w:val="00B813F6"/>
    <w:rsid w:val="00B81446"/>
    <w:rsid w:val="00B81610"/>
    <w:rsid w:val="00B81620"/>
    <w:rsid w:val="00B820C3"/>
    <w:rsid w:val="00B82173"/>
    <w:rsid w:val="00B823F7"/>
    <w:rsid w:val="00B828ED"/>
    <w:rsid w:val="00B82AC3"/>
    <w:rsid w:val="00B82AC6"/>
    <w:rsid w:val="00B82C0B"/>
    <w:rsid w:val="00B8315E"/>
    <w:rsid w:val="00B83281"/>
    <w:rsid w:val="00B832EF"/>
    <w:rsid w:val="00B83944"/>
    <w:rsid w:val="00B84766"/>
    <w:rsid w:val="00B849F8"/>
    <w:rsid w:val="00B84B75"/>
    <w:rsid w:val="00B84DBC"/>
    <w:rsid w:val="00B84F5C"/>
    <w:rsid w:val="00B85362"/>
    <w:rsid w:val="00B854C1"/>
    <w:rsid w:val="00B85771"/>
    <w:rsid w:val="00B85BA8"/>
    <w:rsid w:val="00B85E5C"/>
    <w:rsid w:val="00B8606F"/>
    <w:rsid w:val="00B862D0"/>
    <w:rsid w:val="00B8669B"/>
    <w:rsid w:val="00B87438"/>
    <w:rsid w:val="00B877FF"/>
    <w:rsid w:val="00B87D2F"/>
    <w:rsid w:val="00B87DFF"/>
    <w:rsid w:val="00B87F8F"/>
    <w:rsid w:val="00B90135"/>
    <w:rsid w:val="00B902D9"/>
    <w:rsid w:val="00B9064F"/>
    <w:rsid w:val="00B9069C"/>
    <w:rsid w:val="00B91006"/>
    <w:rsid w:val="00B913AA"/>
    <w:rsid w:val="00B9191F"/>
    <w:rsid w:val="00B91992"/>
    <w:rsid w:val="00B91D77"/>
    <w:rsid w:val="00B91E99"/>
    <w:rsid w:val="00B91F4E"/>
    <w:rsid w:val="00B92101"/>
    <w:rsid w:val="00B9218B"/>
    <w:rsid w:val="00B923A1"/>
    <w:rsid w:val="00B929CB"/>
    <w:rsid w:val="00B92CF6"/>
    <w:rsid w:val="00B92F8A"/>
    <w:rsid w:val="00B931AB"/>
    <w:rsid w:val="00B93292"/>
    <w:rsid w:val="00B9372E"/>
    <w:rsid w:val="00B9390F"/>
    <w:rsid w:val="00B93EE0"/>
    <w:rsid w:val="00B93FB2"/>
    <w:rsid w:val="00B93FB8"/>
    <w:rsid w:val="00B94003"/>
    <w:rsid w:val="00B94109"/>
    <w:rsid w:val="00B94132"/>
    <w:rsid w:val="00B94626"/>
    <w:rsid w:val="00B947F4"/>
    <w:rsid w:val="00B94A0E"/>
    <w:rsid w:val="00B94CD0"/>
    <w:rsid w:val="00B94E4E"/>
    <w:rsid w:val="00B94F5F"/>
    <w:rsid w:val="00B94FC7"/>
    <w:rsid w:val="00B9558F"/>
    <w:rsid w:val="00B959B0"/>
    <w:rsid w:val="00B95A15"/>
    <w:rsid w:val="00B95A31"/>
    <w:rsid w:val="00B95AB6"/>
    <w:rsid w:val="00B960C1"/>
    <w:rsid w:val="00B968EF"/>
    <w:rsid w:val="00B96E2D"/>
    <w:rsid w:val="00B96F1A"/>
    <w:rsid w:val="00B970BE"/>
    <w:rsid w:val="00B974D5"/>
    <w:rsid w:val="00B97F35"/>
    <w:rsid w:val="00BA02F1"/>
    <w:rsid w:val="00BA053E"/>
    <w:rsid w:val="00BA0AF7"/>
    <w:rsid w:val="00BA0B24"/>
    <w:rsid w:val="00BA0B4E"/>
    <w:rsid w:val="00BA1076"/>
    <w:rsid w:val="00BA10CF"/>
    <w:rsid w:val="00BA13BE"/>
    <w:rsid w:val="00BA1453"/>
    <w:rsid w:val="00BA1A4C"/>
    <w:rsid w:val="00BA1D9F"/>
    <w:rsid w:val="00BA21F5"/>
    <w:rsid w:val="00BA26A9"/>
    <w:rsid w:val="00BA27C1"/>
    <w:rsid w:val="00BA2A77"/>
    <w:rsid w:val="00BA2E7A"/>
    <w:rsid w:val="00BA3216"/>
    <w:rsid w:val="00BA3355"/>
    <w:rsid w:val="00BA340F"/>
    <w:rsid w:val="00BA35C8"/>
    <w:rsid w:val="00BA390A"/>
    <w:rsid w:val="00BA3C29"/>
    <w:rsid w:val="00BA42C0"/>
    <w:rsid w:val="00BA4692"/>
    <w:rsid w:val="00BA4C16"/>
    <w:rsid w:val="00BA5123"/>
    <w:rsid w:val="00BA5264"/>
    <w:rsid w:val="00BA535D"/>
    <w:rsid w:val="00BA544E"/>
    <w:rsid w:val="00BA5A62"/>
    <w:rsid w:val="00BA5A90"/>
    <w:rsid w:val="00BA5B26"/>
    <w:rsid w:val="00BA5B7C"/>
    <w:rsid w:val="00BA5EE3"/>
    <w:rsid w:val="00BA6570"/>
    <w:rsid w:val="00BA6621"/>
    <w:rsid w:val="00BA69D9"/>
    <w:rsid w:val="00BA6DBE"/>
    <w:rsid w:val="00BA6DEC"/>
    <w:rsid w:val="00BA7180"/>
    <w:rsid w:val="00BA726F"/>
    <w:rsid w:val="00BA75F4"/>
    <w:rsid w:val="00BA7802"/>
    <w:rsid w:val="00BA78E1"/>
    <w:rsid w:val="00BA7AA9"/>
    <w:rsid w:val="00BB0601"/>
    <w:rsid w:val="00BB097F"/>
    <w:rsid w:val="00BB0BA2"/>
    <w:rsid w:val="00BB0C23"/>
    <w:rsid w:val="00BB0E3C"/>
    <w:rsid w:val="00BB11A1"/>
    <w:rsid w:val="00BB18FE"/>
    <w:rsid w:val="00BB198B"/>
    <w:rsid w:val="00BB22AC"/>
    <w:rsid w:val="00BB24BB"/>
    <w:rsid w:val="00BB27C2"/>
    <w:rsid w:val="00BB27DC"/>
    <w:rsid w:val="00BB2BD2"/>
    <w:rsid w:val="00BB30BF"/>
    <w:rsid w:val="00BB31E9"/>
    <w:rsid w:val="00BB33E8"/>
    <w:rsid w:val="00BB383E"/>
    <w:rsid w:val="00BB3931"/>
    <w:rsid w:val="00BB3B59"/>
    <w:rsid w:val="00BB3B9A"/>
    <w:rsid w:val="00BB433C"/>
    <w:rsid w:val="00BB4930"/>
    <w:rsid w:val="00BB4B8F"/>
    <w:rsid w:val="00BB4C19"/>
    <w:rsid w:val="00BB52A5"/>
    <w:rsid w:val="00BB5319"/>
    <w:rsid w:val="00BB542D"/>
    <w:rsid w:val="00BB5667"/>
    <w:rsid w:val="00BB5A44"/>
    <w:rsid w:val="00BB5AC1"/>
    <w:rsid w:val="00BB5B99"/>
    <w:rsid w:val="00BB6D28"/>
    <w:rsid w:val="00BB70C1"/>
    <w:rsid w:val="00BB7774"/>
    <w:rsid w:val="00BB7AF5"/>
    <w:rsid w:val="00BC01B3"/>
    <w:rsid w:val="00BC1786"/>
    <w:rsid w:val="00BC199A"/>
    <w:rsid w:val="00BC1A7B"/>
    <w:rsid w:val="00BC1D2F"/>
    <w:rsid w:val="00BC1E0C"/>
    <w:rsid w:val="00BC1EF1"/>
    <w:rsid w:val="00BC2701"/>
    <w:rsid w:val="00BC282E"/>
    <w:rsid w:val="00BC3548"/>
    <w:rsid w:val="00BC367E"/>
    <w:rsid w:val="00BC375F"/>
    <w:rsid w:val="00BC3761"/>
    <w:rsid w:val="00BC4711"/>
    <w:rsid w:val="00BC4A5B"/>
    <w:rsid w:val="00BC4BD8"/>
    <w:rsid w:val="00BC4FFD"/>
    <w:rsid w:val="00BC53D5"/>
    <w:rsid w:val="00BC543B"/>
    <w:rsid w:val="00BC5A09"/>
    <w:rsid w:val="00BC5C6D"/>
    <w:rsid w:val="00BC5F22"/>
    <w:rsid w:val="00BC5F78"/>
    <w:rsid w:val="00BC643A"/>
    <w:rsid w:val="00BC7113"/>
    <w:rsid w:val="00BC71FF"/>
    <w:rsid w:val="00BC73EC"/>
    <w:rsid w:val="00BC7430"/>
    <w:rsid w:val="00BC7814"/>
    <w:rsid w:val="00BC78CC"/>
    <w:rsid w:val="00BC7B5A"/>
    <w:rsid w:val="00BC7C48"/>
    <w:rsid w:val="00BD00AF"/>
    <w:rsid w:val="00BD026B"/>
    <w:rsid w:val="00BD0378"/>
    <w:rsid w:val="00BD08C5"/>
    <w:rsid w:val="00BD0961"/>
    <w:rsid w:val="00BD0AE8"/>
    <w:rsid w:val="00BD121D"/>
    <w:rsid w:val="00BD1B0E"/>
    <w:rsid w:val="00BD207C"/>
    <w:rsid w:val="00BD2C70"/>
    <w:rsid w:val="00BD2D84"/>
    <w:rsid w:val="00BD319E"/>
    <w:rsid w:val="00BD3342"/>
    <w:rsid w:val="00BD33C1"/>
    <w:rsid w:val="00BD34B7"/>
    <w:rsid w:val="00BD3526"/>
    <w:rsid w:val="00BD3632"/>
    <w:rsid w:val="00BD3636"/>
    <w:rsid w:val="00BD373A"/>
    <w:rsid w:val="00BD3750"/>
    <w:rsid w:val="00BD3AB0"/>
    <w:rsid w:val="00BD3F9A"/>
    <w:rsid w:val="00BD408D"/>
    <w:rsid w:val="00BD4180"/>
    <w:rsid w:val="00BD4383"/>
    <w:rsid w:val="00BD4781"/>
    <w:rsid w:val="00BD4934"/>
    <w:rsid w:val="00BD4C08"/>
    <w:rsid w:val="00BD4EA6"/>
    <w:rsid w:val="00BD503B"/>
    <w:rsid w:val="00BD50AC"/>
    <w:rsid w:val="00BD50C8"/>
    <w:rsid w:val="00BD5914"/>
    <w:rsid w:val="00BD5978"/>
    <w:rsid w:val="00BD5D2A"/>
    <w:rsid w:val="00BD6000"/>
    <w:rsid w:val="00BD6076"/>
    <w:rsid w:val="00BD6916"/>
    <w:rsid w:val="00BD6B32"/>
    <w:rsid w:val="00BD6B69"/>
    <w:rsid w:val="00BD6B7A"/>
    <w:rsid w:val="00BD6D16"/>
    <w:rsid w:val="00BD70DB"/>
    <w:rsid w:val="00BD72C2"/>
    <w:rsid w:val="00BD734E"/>
    <w:rsid w:val="00BD760E"/>
    <w:rsid w:val="00BD767E"/>
    <w:rsid w:val="00BD771F"/>
    <w:rsid w:val="00BD7817"/>
    <w:rsid w:val="00BD7A20"/>
    <w:rsid w:val="00BD7CBD"/>
    <w:rsid w:val="00BD7E70"/>
    <w:rsid w:val="00BE020E"/>
    <w:rsid w:val="00BE041E"/>
    <w:rsid w:val="00BE0B93"/>
    <w:rsid w:val="00BE0D65"/>
    <w:rsid w:val="00BE0E02"/>
    <w:rsid w:val="00BE1247"/>
    <w:rsid w:val="00BE14C0"/>
    <w:rsid w:val="00BE1583"/>
    <w:rsid w:val="00BE1726"/>
    <w:rsid w:val="00BE1CD4"/>
    <w:rsid w:val="00BE22E8"/>
    <w:rsid w:val="00BE2335"/>
    <w:rsid w:val="00BE284D"/>
    <w:rsid w:val="00BE2860"/>
    <w:rsid w:val="00BE2982"/>
    <w:rsid w:val="00BE2B2E"/>
    <w:rsid w:val="00BE2E3D"/>
    <w:rsid w:val="00BE2F88"/>
    <w:rsid w:val="00BE304B"/>
    <w:rsid w:val="00BE32B5"/>
    <w:rsid w:val="00BE3E0E"/>
    <w:rsid w:val="00BE3E6B"/>
    <w:rsid w:val="00BE3EC6"/>
    <w:rsid w:val="00BE4040"/>
    <w:rsid w:val="00BE44C3"/>
    <w:rsid w:val="00BE4508"/>
    <w:rsid w:val="00BE470B"/>
    <w:rsid w:val="00BE470F"/>
    <w:rsid w:val="00BE480A"/>
    <w:rsid w:val="00BE4C5C"/>
    <w:rsid w:val="00BE50A7"/>
    <w:rsid w:val="00BE52EB"/>
    <w:rsid w:val="00BE550C"/>
    <w:rsid w:val="00BE5B47"/>
    <w:rsid w:val="00BE5B78"/>
    <w:rsid w:val="00BE5BDF"/>
    <w:rsid w:val="00BE5E01"/>
    <w:rsid w:val="00BE5F7A"/>
    <w:rsid w:val="00BE6016"/>
    <w:rsid w:val="00BE6041"/>
    <w:rsid w:val="00BE619B"/>
    <w:rsid w:val="00BE64ED"/>
    <w:rsid w:val="00BE66DF"/>
    <w:rsid w:val="00BE6749"/>
    <w:rsid w:val="00BE6DC0"/>
    <w:rsid w:val="00BE6F37"/>
    <w:rsid w:val="00BE7276"/>
    <w:rsid w:val="00BE7919"/>
    <w:rsid w:val="00BE7C9C"/>
    <w:rsid w:val="00BF05CB"/>
    <w:rsid w:val="00BF0714"/>
    <w:rsid w:val="00BF0D12"/>
    <w:rsid w:val="00BF1291"/>
    <w:rsid w:val="00BF149F"/>
    <w:rsid w:val="00BF1740"/>
    <w:rsid w:val="00BF22FF"/>
    <w:rsid w:val="00BF24E5"/>
    <w:rsid w:val="00BF2A6B"/>
    <w:rsid w:val="00BF2C99"/>
    <w:rsid w:val="00BF3188"/>
    <w:rsid w:val="00BF31D1"/>
    <w:rsid w:val="00BF4040"/>
    <w:rsid w:val="00BF4629"/>
    <w:rsid w:val="00BF46A6"/>
    <w:rsid w:val="00BF46AE"/>
    <w:rsid w:val="00BF4721"/>
    <w:rsid w:val="00BF48EF"/>
    <w:rsid w:val="00BF4C99"/>
    <w:rsid w:val="00BF4DA3"/>
    <w:rsid w:val="00BF515A"/>
    <w:rsid w:val="00BF520D"/>
    <w:rsid w:val="00BF55CE"/>
    <w:rsid w:val="00BF57C1"/>
    <w:rsid w:val="00BF5828"/>
    <w:rsid w:val="00BF5ABF"/>
    <w:rsid w:val="00BF606A"/>
    <w:rsid w:val="00BF6133"/>
    <w:rsid w:val="00BF6441"/>
    <w:rsid w:val="00BF6EBD"/>
    <w:rsid w:val="00BF7EC3"/>
    <w:rsid w:val="00BF7F27"/>
    <w:rsid w:val="00C00528"/>
    <w:rsid w:val="00C0070D"/>
    <w:rsid w:val="00C00754"/>
    <w:rsid w:val="00C009AB"/>
    <w:rsid w:val="00C00DC3"/>
    <w:rsid w:val="00C0105F"/>
    <w:rsid w:val="00C01075"/>
    <w:rsid w:val="00C013DE"/>
    <w:rsid w:val="00C01784"/>
    <w:rsid w:val="00C01920"/>
    <w:rsid w:val="00C0192B"/>
    <w:rsid w:val="00C01A77"/>
    <w:rsid w:val="00C01B32"/>
    <w:rsid w:val="00C02125"/>
    <w:rsid w:val="00C02253"/>
    <w:rsid w:val="00C025F5"/>
    <w:rsid w:val="00C02754"/>
    <w:rsid w:val="00C02D88"/>
    <w:rsid w:val="00C032F1"/>
    <w:rsid w:val="00C032FC"/>
    <w:rsid w:val="00C03A03"/>
    <w:rsid w:val="00C03B39"/>
    <w:rsid w:val="00C03F1D"/>
    <w:rsid w:val="00C03F91"/>
    <w:rsid w:val="00C04392"/>
    <w:rsid w:val="00C0449E"/>
    <w:rsid w:val="00C0464C"/>
    <w:rsid w:val="00C049FD"/>
    <w:rsid w:val="00C04AF5"/>
    <w:rsid w:val="00C04DB0"/>
    <w:rsid w:val="00C058D3"/>
    <w:rsid w:val="00C05BD2"/>
    <w:rsid w:val="00C05C37"/>
    <w:rsid w:val="00C06206"/>
    <w:rsid w:val="00C062E0"/>
    <w:rsid w:val="00C067D1"/>
    <w:rsid w:val="00C06C6E"/>
    <w:rsid w:val="00C06D35"/>
    <w:rsid w:val="00C06FC4"/>
    <w:rsid w:val="00C07042"/>
    <w:rsid w:val="00C07288"/>
    <w:rsid w:val="00C0731C"/>
    <w:rsid w:val="00C076CF"/>
    <w:rsid w:val="00C077CD"/>
    <w:rsid w:val="00C10024"/>
    <w:rsid w:val="00C100DB"/>
    <w:rsid w:val="00C103B2"/>
    <w:rsid w:val="00C103F4"/>
    <w:rsid w:val="00C106F3"/>
    <w:rsid w:val="00C10A10"/>
    <w:rsid w:val="00C10CCA"/>
    <w:rsid w:val="00C11050"/>
    <w:rsid w:val="00C11150"/>
    <w:rsid w:val="00C11E2F"/>
    <w:rsid w:val="00C11FE7"/>
    <w:rsid w:val="00C120B2"/>
    <w:rsid w:val="00C1217C"/>
    <w:rsid w:val="00C123EB"/>
    <w:rsid w:val="00C12547"/>
    <w:rsid w:val="00C128A0"/>
    <w:rsid w:val="00C12A93"/>
    <w:rsid w:val="00C12EC2"/>
    <w:rsid w:val="00C12F94"/>
    <w:rsid w:val="00C1308F"/>
    <w:rsid w:val="00C130C6"/>
    <w:rsid w:val="00C1351D"/>
    <w:rsid w:val="00C13A93"/>
    <w:rsid w:val="00C13E6C"/>
    <w:rsid w:val="00C143C0"/>
    <w:rsid w:val="00C143EC"/>
    <w:rsid w:val="00C145C1"/>
    <w:rsid w:val="00C14C40"/>
    <w:rsid w:val="00C14C58"/>
    <w:rsid w:val="00C14CD8"/>
    <w:rsid w:val="00C14CF6"/>
    <w:rsid w:val="00C150B4"/>
    <w:rsid w:val="00C15313"/>
    <w:rsid w:val="00C15370"/>
    <w:rsid w:val="00C15414"/>
    <w:rsid w:val="00C15684"/>
    <w:rsid w:val="00C160AE"/>
    <w:rsid w:val="00C160F4"/>
    <w:rsid w:val="00C161A9"/>
    <w:rsid w:val="00C1624F"/>
    <w:rsid w:val="00C16410"/>
    <w:rsid w:val="00C16786"/>
    <w:rsid w:val="00C1681E"/>
    <w:rsid w:val="00C169C4"/>
    <w:rsid w:val="00C16A9D"/>
    <w:rsid w:val="00C16D09"/>
    <w:rsid w:val="00C16D31"/>
    <w:rsid w:val="00C17206"/>
    <w:rsid w:val="00C17B05"/>
    <w:rsid w:val="00C17E8D"/>
    <w:rsid w:val="00C17F43"/>
    <w:rsid w:val="00C20090"/>
    <w:rsid w:val="00C200C3"/>
    <w:rsid w:val="00C20218"/>
    <w:rsid w:val="00C20289"/>
    <w:rsid w:val="00C202BB"/>
    <w:rsid w:val="00C20385"/>
    <w:rsid w:val="00C208B5"/>
    <w:rsid w:val="00C20A7D"/>
    <w:rsid w:val="00C21126"/>
    <w:rsid w:val="00C2177A"/>
    <w:rsid w:val="00C217E3"/>
    <w:rsid w:val="00C219FE"/>
    <w:rsid w:val="00C21AF5"/>
    <w:rsid w:val="00C21BF7"/>
    <w:rsid w:val="00C21E57"/>
    <w:rsid w:val="00C21F3D"/>
    <w:rsid w:val="00C2229C"/>
    <w:rsid w:val="00C22551"/>
    <w:rsid w:val="00C2270A"/>
    <w:rsid w:val="00C22D02"/>
    <w:rsid w:val="00C22EEF"/>
    <w:rsid w:val="00C22F61"/>
    <w:rsid w:val="00C23042"/>
    <w:rsid w:val="00C23101"/>
    <w:rsid w:val="00C23309"/>
    <w:rsid w:val="00C234A0"/>
    <w:rsid w:val="00C23588"/>
    <w:rsid w:val="00C23923"/>
    <w:rsid w:val="00C23940"/>
    <w:rsid w:val="00C23950"/>
    <w:rsid w:val="00C23A7A"/>
    <w:rsid w:val="00C23C48"/>
    <w:rsid w:val="00C23E6F"/>
    <w:rsid w:val="00C23FD1"/>
    <w:rsid w:val="00C24229"/>
    <w:rsid w:val="00C2424E"/>
    <w:rsid w:val="00C2457E"/>
    <w:rsid w:val="00C24727"/>
    <w:rsid w:val="00C249AF"/>
    <w:rsid w:val="00C24DDD"/>
    <w:rsid w:val="00C24FC3"/>
    <w:rsid w:val="00C25288"/>
    <w:rsid w:val="00C254E7"/>
    <w:rsid w:val="00C255D8"/>
    <w:rsid w:val="00C258E3"/>
    <w:rsid w:val="00C25AFB"/>
    <w:rsid w:val="00C25DBB"/>
    <w:rsid w:val="00C25EED"/>
    <w:rsid w:val="00C25FC8"/>
    <w:rsid w:val="00C2610F"/>
    <w:rsid w:val="00C26741"/>
    <w:rsid w:val="00C26D7C"/>
    <w:rsid w:val="00C26E07"/>
    <w:rsid w:val="00C26E76"/>
    <w:rsid w:val="00C27110"/>
    <w:rsid w:val="00C276FA"/>
    <w:rsid w:val="00C27761"/>
    <w:rsid w:val="00C278A6"/>
    <w:rsid w:val="00C27E00"/>
    <w:rsid w:val="00C27E04"/>
    <w:rsid w:val="00C300B4"/>
    <w:rsid w:val="00C306A5"/>
    <w:rsid w:val="00C306DF"/>
    <w:rsid w:val="00C307D3"/>
    <w:rsid w:val="00C308C4"/>
    <w:rsid w:val="00C309C6"/>
    <w:rsid w:val="00C30AE0"/>
    <w:rsid w:val="00C31618"/>
    <w:rsid w:val="00C3181D"/>
    <w:rsid w:val="00C31A7A"/>
    <w:rsid w:val="00C31FF7"/>
    <w:rsid w:val="00C3221D"/>
    <w:rsid w:val="00C3262A"/>
    <w:rsid w:val="00C32AFF"/>
    <w:rsid w:val="00C32B18"/>
    <w:rsid w:val="00C32D01"/>
    <w:rsid w:val="00C32F98"/>
    <w:rsid w:val="00C33097"/>
    <w:rsid w:val="00C3316B"/>
    <w:rsid w:val="00C33545"/>
    <w:rsid w:val="00C339A4"/>
    <w:rsid w:val="00C339FA"/>
    <w:rsid w:val="00C33A01"/>
    <w:rsid w:val="00C343CE"/>
    <w:rsid w:val="00C344F7"/>
    <w:rsid w:val="00C349C6"/>
    <w:rsid w:val="00C34BB4"/>
    <w:rsid w:val="00C34BF9"/>
    <w:rsid w:val="00C34C6E"/>
    <w:rsid w:val="00C35082"/>
    <w:rsid w:val="00C35699"/>
    <w:rsid w:val="00C358CD"/>
    <w:rsid w:val="00C35DDE"/>
    <w:rsid w:val="00C36213"/>
    <w:rsid w:val="00C3625A"/>
    <w:rsid w:val="00C3677D"/>
    <w:rsid w:val="00C367E3"/>
    <w:rsid w:val="00C3746F"/>
    <w:rsid w:val="00C3763F"/>
    <w:rsid w:val="00C37BE1"/>
    <w:rsid w:val="00C37DD4"/>
    <w:rsid w:val="00C401EC"/>
    <w:rsid w:val="00C40368"/>
    <w:rsid w:val="00C40410"/>
    <w:rsid w:val="00C405A1"/>
    <w:rsid w:val="00C40706"/>
    <w:rsid w:val="00C40BB4"/>
    <w:rsid w:val="00C40FA0"/>
    <w:rsid w:val="00C4102F"/>
    <w:rsid w:val="00C410EE"/>
    <w:rsid w:val="00C4113D"/>
    <w:rsid w:val="00C4163F"/>
    <w:rsid w:val="00C419D6"/>
    <w:rsid w:val="00C41AB0"/>
    <w:rsid w:val="00C41D09"/>
    <w:rsid w:val="00C41D4B"/>
    <w:rsid w:val="00C41E59"/>
    <w:rsid w:val="00C420A2"/>
    <w:rsid w:val="00C4258D"/>
    <w:rsid w:val="00C42628"/>
    <w:rsid w:val="00C42A5A"/>
    <w:rsid w:val="00C42ACD"/>
    <w:rsid w:val="00C42D24"/>
    <w:rsid w:val="00C433CE"/>
    <w:rsid w:val="00C43894"/>
    <w:rsid w:val="00C439F6"/>
    <w:rsid w:val="00C43A16"/>
    <w:rsid w:val="00C43D88"/>
    <w:rsid w:val="00C44297"/>
    <w:rsid w:val="00C442F1"/>
    <w:rsid w:val="00C44A68"/>
    <w:rsid w:val="00C44ACD"/>
    <w:rsid w:val="00C44C7A"/>
    <w:rsid w:val="00C44D0F"/>
    <w:rsid w:val="00C44F11"/>
    <w:rsid w:val="00C4502A"/>
    <w:rsid w:val="00C45EFB"/>
    <w:rsid w:val="00C45F43"/>
    <w:rsid w:val="00C461F4"/>
    <w:rsid w:val="00C470FC"/>
    <w:rsid w:val="00C47385"/>
    <w:rsid w:val="00C473BD"/>
    <w:rsid w:val="00C4752B"/>
    <w:rsid w:val="00C479AC"/>
    <w:rsid w:val="00C479CB"/>
    <w:rsid w:val="00C47BBE"/>
    <w:rsid w:val="00C47BE7"/>
    <w:rsid w:val="00C5023E"/>
    <w:rsid w:val="00C50578"/>
    <w:rsid w:val="00C50830"/>
    <w:rsid w:val="00C5096C"/>
    <w:rsid w:val="00C50C29"/>
    <w:rsid w:val="00C51410"/>
    <w:rsid w:val="00C51684"/>
    <w:rsid w:val="00C5170D"/>
    <w:rsid w:val="00C5187B"/>
    <w:rsid w:val="00C518E3"/>
    <w:rsid w:val="00C5198C"/>
    <w:rsid w:val="00C51C78"/>
    <w:rsid w:val="00C521D7"/>
    <w:rsid w:val="00C521E2"/>
    <w:rsid w:val="00C5246D"/>
    <w:rsid w:val="00C5259B"/>
    <w:rsid w:val="00C526A1"/>
    <w:rsid w:val="00C52AD5"/>
    <w:rsid w:val="00C52C6A"/>
    <w:rsid w:val="00C5318A"/>
    <w:rsid w:val="00C533C7"/>
    <w:rsid w:val="00C537A9"/>
    <w:rsid w:val="00C5390E"/>
    <w:rsid w:val="00C539CC"/>
    <w:rsid w:val="00C53DE5"/>
    <w:rsid w:val="00C53F1D"/>
    <w:rsid w:val="00C53F56"/>
    <w:rsid w:val="00C54733"/>
    <w:rsid w:val="00C5475B"/>
    <w:rsid w:val="00C5482F"/>
    <w:rsid w:val="00C54856"/>
    <w:rsid w:val="00C548F6"/>
    <w:rsid w:val="00C5508D"/>
    <w:rsid w:val="00C552C9"/>
    <w:rsid w:val="00C55354"/>
    <w:rsid w:val="00C5562C"/>
    <w:rsid w:val="00C556F3"/>
    <w:rsid w:val="00C55ECA"/>
    <w:rsid w:val="00C55F49"/>
    <w:rsid w:val="00C56149"/>
    <w:rsid w:val="00C56465"/>
    <w:rsid w:val="00C565D7"/>
    <w:rsid w:val="00C56636"/>
    <w:rsid w:val="00C566D1"/>
    <w:rsid w:val="00C5722B"/>
    <w:rsid w:val="00C577E6"/>
    <w:rsid w:val="00C5784C"/>
    <w:rsid w:val="00C57A7F"/>
    <w:rsid w:val="00C60041"/>
    <w:rsid w:val="00C600A2"/>
    <w:rsid w:val="00C60685"/>
    <w:rsid w:val="00C60E59"/>
    <w:rsid w:val="00C60E9C"/>
    <w:rsid w:val="00C614D9"/>
    <w:rsid w:val="00C617C3"/>
    <w:rsid w:val="00C6186A"/>
    <w:rsid w:val="00C61ADC"/>
    <w:rsid w:val="00C62148"/>
    <w:rsid w:val="00C6250A"/>
    <w:rsid w:val="00C6263A"/>
    <w:rsid w:val="00C629C6"/>
    <w:rsid w:val="00C62B7E"/>
    <w:rsid w:val="00C62E09"/>
    <w:rsid w:val="00C62EBD"/>
    <w:rsid w:val="00C63117"/>
    <w:rsid w:val="00C632D1"/>
    <w:rsid w:val="00C6333D"/>
    <w:rsid w:val="00C63544"/>
    <w:rsid w:val="00C635FC"/>
    <w:rsid w:val="00C637E7"/>
    <w:rsid w:val="00C63DE0"/>
    <w:rsid w:val="00C63DEF"/>
    <w:rsid w:val="00C64216"/>
    <w:rsid w:val="00C648EC"/>
    <w:rsid w:val="00C6495E"/>
    <w:rsid w:val="00C64A8A"/>
    <w:rsid w:val="00C64D26"/>
    <w:rsid w:val="00C64D65"/>
    <w:rsid w:val="00C64F64"/>
    <w:rsid w:val="00C65285"/>
    <w:rsid w:val="00C65605"/>
    <w:rsid w:val="00C658E2"/>
    <w:rsid w:val="00C65DC7"/>
    <w:rsid w:val="00C66162"/>
    <w:rsid w:val="00C665B0"/>
    <w:rsid w:val="00C66673"/>
    <w:rsid w:val="00C66705"/>
    <w:rsid w:val="00C66B7F"/>
    <w:rsid w:val="00C66CEA"/>
    <w:rsid w:val="00C66EBB"/>
    <w:rsid w:val="00C670A4"/>
    <w:rsid w:val="00C6772C"/>
    <w:rsid w:val="00C677E6"/>
    <w:rsid w:val="00C6787D"/>
    <w:rsid w:val="00C679C9"/>
    <w:rsid w:val="00C702CC"/>
    <w:rsid w:val="00C704A0"/>
    <w:rsid w:val="00C705D3"/>
    <w:rsid w:val="00C70BFD"/>
    <w:rsid w:val="00C70C56"/>
    <w:rsid w:val="00C70DB5"/>
    <w:rsid w:val="00C70DF0"/>
    <w:rsid w:val="00C70E5E"/>
    <w:rsid w:val="00C71117"/>
    <w:rsid w:val="00C7111F"/>
    <w:rsid w:val="00C712A2"/>
    <w:rsid w:val="00C712A3"/>
    <w:rsid w:val="00C7142D"/>
    <w:rsid w:val="00C71A7D"/>
    <w:rsid w:val="00C71A88"/>
    <w:rsid w:val="00C71CD7"/>
    <w:rsid w:val="00C71E26"/>
    <w:rsid w:val="00C71E91"/>
    <w:rsid w:val="00C72105"/>
    <w:rsid w:val="00C725B7"/>
    <w:rsid w:val="00C72718"/>
    <w:rsid w:val="00C72C11"/>
    <w:rsid w:val="00C72D48"/>
    <w:rsid w:val="00C72F09"/>
    <w:rsid w:val="00C73234"/>
    <w:rsid w:val="00C73295"/>
    <w:rsid w:val="00C7334D"/>
    <w:rsid w:val="00C737FA"/>
    <w:rsid w:val="00C73A05"/>
    <w:rsid w:val="00C73ABF"/>
    <w:rsid w:val="00C73B6A"/>
    <w:rsid w:val="00C73E1E"/>
    <w:rsid w:val="00C741CB"/>
    <w:rsid w:val="00C741F6"/>
    <w:rsid w:val="00C74265"/>
    <w:rsid w:val="00C74278"/>
    <w:rsid w:val="00C742EC"/>
    <w:rsid w:val="00C744C0"/>
    <w:rsid w:val="00C74A36"/>
    <w:rsid w:val="00C74A72"/>
    <w:rsid w:val="00C74B67"/>
    <w:rsid w:val="00C74CC3"/>
    <w:rsid w:val="00C74F3E"/>
    <w:rsid w:val="00C750C3"/>
    <w:rsid w:val="00C750CB"/>
    <w:rsid w:val="00C75347"/>
    <w:rsid w:val="00C75587"/>
    <w:rsid w:val="00C75599"/>
    <w:rsid w:val="00C75798"/>
    <w:rsid w:val="00C75887"/>
    <w:rsid w:val="00C75A99"/>
    <w:rsid w:val="00C75C0E"/>
    <w:rsid w:val="00C7610B"/>
    <w:rsid w:val="00C76307"/>
    <w:rsid w:val="00C763F0"/>
    <w:rsid w:val="00C7679D"/>
    <w:rsid w:val="00C7696B"/>
    <w:rsid w:val="00C76E2F"/>
    <w:rsid w:val="00C77060"/>
    <w:rsid w:val="00C77147"/>
    <w:rsid w:val="00C77436"/>
    <w:rsid w:val="00C77D52"/>
    <w:rsid w:val="00C80313"/>
    <w:rsid w:val="00C80317"/>
    <w:rsid w:val="00C806DD"/>
    <w:rsid w:val="00C80747"/>
    <w:rsid w:val="00C80A7B"/>
    <w:rsid w:val="00C80BFD"/>
    <w:rsid w:val="00C80D93"/>
    <w:rsid w:val="00C80E89"/>
    <w:rsid w:val="00C80F1D"/>
    <w:rsid w:val="00C80FE6"/>
    <w:rsid w:val="00C8109C"/>
    <w:rsid w:val="00C8138A"/>
    <w:rsid w:val="00C8190B"/>
    <w:rsid w:val="00C819AD"/>
    <w:rsid w:val="00C81E84"/>
    <w:rsid w:val="00C81ED6"/>
    <w:rsid w:val="00C82456"/>
    <w:rsid w:val="00C8285F"/>
    <w:rsid w:val="00C82924"/>
    <w:rsid w:val="00C82B11"/>
    <w:rsid w:val="00C82CA5"/>
    <w:rsid w:val="00C82DAE"/>
    <w:rsid w:val="00C8301A"/>
    <w:rsid w:val="00C830E7"/>
    <w:rsid w:val="00C83558"/>
    <w:rsid w:val="00C835B4"/>
    <w:rsid w:val="00C8372D"/>
    <w:rsid w:val="00C84478"/>
    <w:rsid w:val="00C84E83"/>
    <w:rsid w:val="00C84EA8"/>
    <w:rsid w:val="00C84EC4"/>
    <w:rsid w:val="00C85507"/>
    <w:rsid w:val="00C8551D"/>
    <w:rsid w:val="00C85718"/>
    <w:rsid w:val="00C85A8F"/>
    <w:rsid w:val="00C86042"/>
    <w:rsid w:val="00C8607B"/>
    <w:rsid w:val="00C861FB"/>
    <w:rsid w:val="00C863E7"/>
    <w:rsid w:val="00C864ED"/>
    <w:rsid w:val="00C86719"/>
    <w:rsid w:val="00C86D72"/>
    <w:rsid w:val="00C8778E"/>
    <w:rsid w:val="00C877B4"/>
    <w:rsid w:val="00C877EA"/>
    <w:rsid w:val="00C87B31"/>
    <w:rsid w:val="00C87B62"/>
    <w:rsid w:val="00C87ED3"/>
    <w:rsid w:val="00C9012A"/>
    <w:rsid w:val="00C90175"/>
    <w:rsid w:val="00C91024"/>
    <w:rsid w:val="00C91109"/>
    <w:rsid w:val="00C91155"/>
    <w:rsid w:val="00C914B0"/>
    <w:rsid w:val="00C91787"/>
    <w:rsid w:val="00C91D1F"/>
    <w:rsid w:val="00C91E96"/>
    <w:rsid w:val="00C923E3"/>
    <w:rsid w:val="00C92655"/>
    <w:rsid w:val="00C92A4A"/>
    <w:rsid w:val="00C92EA5"/>
    <w:rsid w:val="00C930E0"/>
    <w:rsid w:val="00C93307"/>
    <w:rsid w:val="00C93461"/>
    <w:rsid w:val="00C93835"/>
    <w:rsid w:val="00C93DB0"/>
    <w:rsid w:val="00C93F34"/>
    <w:rsid w:val="00C94391"/>
    <w:rsid w:val="00C94BB2"/>
    <w:rsid w:val="00C94C4F"/>
    <w:rsid w:val="00C94DBB"/>
    <w:rsid w:val="00C94EED"/>
    <w:rsid w:val="00C9547F"/>
    <w:rsid w:val="00C95A84"/>
    <w:rsid w:val="00C966C4"/>
    <w:rsid w:val="00C96961"/>
    <w:rsid w:val="00C974B8"/>
    <w:rsid w:val="00C976AF"/>
    <w:rsid w:val="00C978B3"/>
    <w:rsid w:val="00C97D49"/>
    <w:rsid w:val="00C97DFB"/>
    <w:rsid w:val="00C97E11"/>
    <w:rsid w:val="00CA042F"/>
    <w:rsid w:val="00CA08D4"/>
    <w:rsid w:val="00CA0AF3"/>
    <w:rsid w:val="00CA0BF4"/>
    <w:rsid w:val="00CA0C5E"/>
    <w:rsid w:val="00CA0DC0"/>
    <w:rsid w:val="00CA0E7F"/>
    <w:rsid w:val="00CA0EAE"/>
    <w:rsid w:val="00CA1387"/>
    <w:rsid w:val="00CA13C7"/>
    <w:rsid w:val="00CA1936"/>
    <w:rsid w:val="00CA1B1E"/>
    <w:rsid w:val="00CA1E4C"/>
    <w:rsid w:val="00CA22BF"/>
    <w:rsid w:val="00CA24C3"/>
    <w:rsid w:val="00CA26D2"/>
    <w:rsid w:val="00CA3132"/>
    <w:rsid w:val="00CA3509"/>
    <w:rsid w:val="00CA3CF0"/>
    <w:rsid w:val="00CA3FD8"/>
    <w:rsid w:val="00CA4424"/>
    <w:rsid w:val="00CA54DA"/>
    <w:rsid w:val="00CA5A68"/>
    <w:rsid w:val="00CA5A76"/>
    <w:rsid w:val="00CA601D"/>
    <w:rsid w:val="00CA6020"/>
    <w:rsid w:val="00CA626B"/>
    <w:rsid w:val="00CA629F"/>
    <w:rsid w:val="00CA630E"/>
    <w:rsid w:val="00CA6321"/>
    <w:rsid w:val="00CA767D"/>
    <w:rsid w:val="00CA79FA"/>
    <w:rsid w:val="00CA7D0E"/>
    <w:rsid w:val="00CB0018"/>
    <w:rsid w:val="00CB01AB"/>
    <w:rsid w:val="00CB0380"/>
    <w:rsid w:val="00CB06B2"/>
    <w:rsid w:val="00CB082E"/>
    <w:rsid w:val="00CB0C07"/>
    <w:rsid w:val="00CB1072"/>
    <w:rsid w:val="00CB1125"/>
    <w:rsid w:val="00CB1365"/>
    <w:rsid w:val="00CB1BE9"/>
    <w:rsid w:val="00CB2BC3"/>
    <w:rsid w:val="00CB38DA"/>
    <w:rsid w:val="00CB3998"/>
    <w:rsid w:val="00CB4025"/>
    <w:rsid w:val="00CB4A31"/>
    <w:rsid w:val="00CB4D41"/>
    <w:rsid w:val="00CB58C1"/>
    <w:rsid w:val="00CB5C0B"/>
    <w:rsid w:val="00CB5F03"/>
    <w:rsid w:val="00CB5F87"/>
    <w:rsid w:val="00CB5FD2"/>
    <w:rsid w:val="00CB6836"/>
    <w:rsid w:val="00CB6863"/>
    <w:rsid w:val="00CB6A64"/>
    <w:rsid w:val="00CB6AE1"/>
    <w:rsid w:val="00CB6C14"/>
    <w:rsid w:val="00CB7057"/>
    <w:rsid w:val="00CB714B"/>
    <w:rsid w:val="00CB722A"/>
    <w:rsid w:val="00CB752D"/>
    <w:rsid w:val="00CB7558"/>
    <w:rsid w:val="00CB7F5F"/>
    <w:rsid w:val="00CB7FE9"/>
    <w:rsid w:val="00CC0722"/>
    <w:rsid w:val="00CC0AF0"/>
    <w:rsid w:val="00CC0B8D"/>
    <w:rsid w:val="00CC1097"/>
    <w:rsid w:val="00CC11B3"/>
    <w:rsid w:val="00CC1338"/>
    <w:rsid w:val="00CC13A0"/>
    <w:rsid w:val="00CC172C"/>
    <w:rsid w:val="00CC180F"/>
    <w:rsid w:val="00CC191F"/>
    <w:rsid w:val="00CC213F"/>
    <w:rsid w:val="00CC2217"/>
    <w:rsid w:val="00CC2795"/>
    <w:rsid w:val="00CC2808"/>
    <w:rsid w:val="00CC2AF3"/>
    <w:rsid w:val="00CC3048"/>
    <w:rsid w:val="00CC3417"/>
    <w:rsid w:val="00CC3437"/>
    <w:rsid w:val="00CC3A20"/>
    <w:rsid w:val="00CC3D07"/>
    <w:rsid w:val="00CC3E77"/>
    <w:rsid w:val="00CC44BD"/>
    <w:rsid w:val="00CC466A"/>
    <w:rsid w:val="00CC4756"/>
    <w:rsid w:val="00CC4C74"/>
    <w:rsid w:val="00CC4F5B"/>
    <w:rsid w:val="00CC4FBD"/>
    <w:rsid w:val="00CC5586"/>
    <w:rsid w:val="00CC592B"/>
    <w:rsid w:val="00CC5CAE"/>
    <w:rsid w:val="00CC5D6C"/>
    <w:rsid w:val="00CC5ECE"/>
    <w:rsid w:val="00CC606D"/>
    <w:rsid w:val="00CC60D1"/>
    <w:rsid w:val="00CC6141"/>
    <w:rsid w:val="00CC6450"/>
    <w:rsid w:val="00CC6726"/>
    <w:rsid w:val="00CC67A1"/>
    <w:rsid w:val="00CC6AE3"/>
    <w:rsid w:val="00CC6BC1"/>
    <w:rsid w:val="00CC7150"/>
    <w:rsid w:val="00CC764B"/>
    <w:rsid w:val="00CC7B89"/>
    <w:rsid w:val="00CC7CF7"/>
    <w:rsid w:val="00CC7E72"/>
    <w:rsid w:val="00CD03BF"/>
    <w:rsid w:val="00CD04B1"/>
    <w:rsid w:val="00CD0AB0"/>
    <w:rsid w:val="00CD0B21"/>
    <w:rsid w:val="00CD0ED1"/>
    <w:rsid w:val="00CD1107"/>
    <w:rsid w:val="00CD1499"/>
    <w:rsid w:val="00CD1546"/>
    <w:rsid w:val="00CD1BE9"/>
    <w:rsid w:val="00CD1DD2"/>
    <w:rsid w:val="00CD1EB7"/>
    <w:rsid w:val="00CD27A2"/>
    <w:rsid w:val="00CD27C6"/>
    <w:rsid w:val="00CD2E24"/>
    <w:rsid w:val="00CD3217"/>
    <w:rsid w:val="00CD3218"/>
    <w:rsid w:val="00CD3219"/>
    <w:rsid w:val="00CD3590"/>
    <w:rsid w:val="00CD35AC"/>
    <w:rsid w:val="00CD362E"/>
    <w:rsid w:val="00CD37CF"/>
    <w:rsid w:val="00CD3EAA"/>
    <w:rsid w:val="00CD4062"/>
    <w:rsid w:val="00CD40AE"/>
    <w:rsid w:val="00CD4323"/>
    <w:rsid w:val="00CD456B"/>
    <w:rsid w:val="00CD46DE"/>
    <w:rsid w:val="00CD4957"/>
    <w:rsid w:val="00CD498F"/>
    <w:rsid w:val="00CD49C4"/>
    <w:rsid w:val="00CD4AC4"/>
    <w:rsid w:val="00CD4CDD"/>
    <w:rsid w:val="00CD52C6"/>
    <w:rsid w:val="00CD576B"/>
    <w:rsid w:val="00CD5CE3"/>
    <w:rsid w:val="00CD5D0C"/>
    <w:rsid w:val="00CD5D5C"/>
    <w:rsid w:val="00CD5DE9"/>
    <w:rsid w:val="00CD6080"/>
    <w:rsid w:val="00CD6172"/>
    <w:rsid w:val="00CD65F1"/>
    <w:rsid w:val="00CD67DC"/>
    <w:rsid w:val="00CD67E1"/>
    <w:rsid w:val="00CD6B4D"/>
    <w:rsid w:val="00CD6C9C"/>
    <w:rsid w:val="00CD77F2"/>
    <w:rsid w:val="00CD7906"/>
    <w:rsid w:val="00CD7A27"/>
    <w:rsid w:val="00CD7BE2"/>
    <w:rsid w:val="00CD7CDB"/>
    <w:rsid w:val="00CD7DBE"/>
    <w:rsid w:val="00CE02B6"/>
    <w:rsid w:val="00CE0430"/>
    <w:rsid w:val="00CE05E4"/>
    <w:rsid w:val="00CE0D62"/>
    <w:rsid w:val="00CE1140"/>
    <w:rsid w:val="00CE1203"/>
    <w:rsid w:val="00CE17B4"/>
    <w:rsid w:val="00CE17DD"/>
    <w:rsid w:val="00CE1A7F"/>
    <w:rsid w:val="00CE1A90"/>
    <w:rsid w:val="00CE1B3C"/>
    <w:rsid w:val="00CE1B63"/>
    <w:rsid w:val="00CE1C22"/>
    <w:rsid w:val="00CE1C27"/>
    <w:rsid w:val="00CE1DD7"/>
    <w:rsid w:val="00CE2269"/>
    <w:rsid w:val="00CE23BE"/>
    <w:rsid w:val="00CE245A"/>
    <w:rsid w:val="00CE24DC"/>
    <w:rsid w:val="00CE25A1"/>
    <w:rsid w:val="00CE27D3"/>
    <w:rsid w:val="00CE2BC4"/>
    <w:rsid w:val="00CE345B"/>
    <w:rsid w:val="00CE34CD"/>
    <w:rsid w:val="00CE383A"/>
    <w:rsid w:val="00CE3D26"/>
    <w:rsid w:val="00CE3EE4"/>
    <w:rsid w:val="00CE3F9B"/>
    <w:rsid w:val="00CE46CC"/>
    <w:rsid w:val="00CE4750"/>
    <w:rsid w:val="00CE5D9F"/>
    <w:rsid w:val="00CE6185"/>
    <w:rsid w:val="00CE6488"/>
    <w:rsid w:val="00CE6C00"/>
    <w:rsid w:val="00CE6EB8"/>
    <w:rsid w:val="00CE7B35"/>
    <w:rsid w:val="00CF0333"/>
    <w:rsid w:val="00CF0980"/>
    <w:rsid w:val="00CF0AAF"/>
    <w:rsid w:val="00CF0AF1"/>
    <w:rsid w:val="00CF0B8B"/>
    <w:rsid w:val="00CF0E1A"/>
    <w:rsid w:val="00CF0FFD"/>
    <w:rsid w:val="00CF1312"/>
    <w:rsid w:val="00CF15E5"/>
    <w:rsid w:val="00CF17E0"/>
    <w:rsid w:val="00CF1A28"/>
    <w:rsid w:val="00CF244E"/>
    <w:rsid w:val="00CF24C2"/>
    <w:rsid w:val="00CF26E0"/>
    <w:rsid w:val="00CF2797"/>
    <w:rsid w:val="00CF29E5"/>
    <w:rsid w:val="00CF2CEA"/>
    <w:rsid w:val="00CF2D39"/>
    <w:rsid w:val="00CF2DDC"/>
    <w:rsid w:val="00CF3167"/>
    <w:rsid w:val="00CF3269"/>
    <w:rsid w:val="00CF3549"/>
    <w:rsid w:val="00CF3AF7"/>
    <w:rsid w:val="00CF4645"/>
    <w:rsid w:val="00CF4E1B"/>
    <w:rsid w:val="00CF518F"/>
    <w:rsid w:val="00CF5457"/>
    <w:rsid w:val="00CF547F"/>
    <w:rsid w:val="00CF590B"/>
    <w:rsid w:val="00CF5ACE"/>
    <w:rsid w:val="00CF5C75"/>
    <w:rsid w:val="00CF5C92"/>
    <w:rsid w:val="00CF5DC0"/>
    <w:rsid w:val="00CF6286"/>
    <w:rsid w:val="00CF6345"/>
    <w:rsid w:val="00CF6475"/>
    <w:rsid w:val="00CF65CD"/>
    <w:rsid w:val="00CF6BCF"/>
    <w:rsid w:val="00CF7342"/>
    <w:rsid w:val="00CF779D"/>
    <w:rsid w:val="00CF7894"/>
    <w:rsid w:val="00CF79A8"/>
    <w:rsid w:val="00CF79E0"/>
    <w:rsid w:val="00CF7EF9"/>
    <w:rsid w:val="00D00508"/>
    <w:rsid w:val="00D00551"/>
    <w:rsid w:val="00D007C1"/>
    <w:rsid w:val="00D00EC4"/>
    <w:rsid w:val="00D00F8E"/>
    <w:rsid w:val="00D0122A"/>
    <w:rsid w:val="00D01B31"/>
    <w:rsid w:val="00D0258C"/>
    <w:rsid w:val="00D02896"/>
    <w:rsid w:val="00D02C54"/>
    <w:rsid w:val="00D02CBC"/>
    <w:rsid w:val="00D02D87"/>
    <w:rsid w:val="00D03368"/>
    <w:rsid w:val="00D033C5"/>
    <w:rsid w:val="00D033D3"/>
    <w:rsid w:val="00D0344A"/>
    <w:rsid w:val="00D0348E"/>
    <w:rsid w:val="00D03813"/>
    <w:rsid w:val="00D03ABC"/>
    <w:rsid w:val="00D03CD0"/>
    <w:rsid w:val="00D0422B"/>
    <w:rsid w:val="00D04305"/>
    <w:rsid w:val="00D043C5"/>
    <w:rsid w:val="00D044CF"/>
    <w:rsid w:val="00D04886"/>
    <w:rsid w:val="00D05043"/>
    <w:rsid w:val="00D050CD"/>
    <w:rsid w:val="00D051F1"/>
    <w:rsid w:val="00D05605"/>
    <w:rsid w:val="00D05A97"/>
    <w:rsid w:val="00D05BB2"/>
    <w:rsid w:val="00D05BC3"/>
    <w:rsid w:val="00D05D82"/>
    <w:rsid w:val="00D0612B"/>
    <w:rsid w:val="00D06268"/>
    <w:rsid w:val="00D063EA"/>
    <w:rsid w:val="00D06487"/>
    <w:rsid w:val="00D06A02"/>
    <w:rsid w:val="00D06B9D"/>
    <w:rsid w:val="00D06C1C"/>
    <w:rsid w:val="00D07326"/>
    <w:rsid w:val="00D0734E"/>
    <w:rsid w:val="00D0760E"/>
    <w:rsid w:val="00D077A6"/>
    <w:rsid w:val="00D07C27"/>
    <w:rsid w:val="00D07C5F"/>
    <w:rsid w:val="00D103BB"/>
    <w:rsid w:val="00D1118E"/>
    <w:rsid w:val="00D11346"/>
    <w:rsid w:val="00D118DF"/>
    <w:rsid w:val="00D11E57"/>
    <w:rsid w:val="00D12031"/>
    <w:rsid w:val="00D12079"/>
    <w:rsid w:val="00D122CF"/>
    <w:rsid w:val="00D125B8"/>
    <w:rsid w:val="00D127B9"/>
    <w:rsid w:val="00D1289E"/>
    <w:rsid w:val="00D12E3B"/>
    <w:rsid w:val="00D13134"/>
    <w:rsid w:val="00D1349C"/>
    <w:rsid w:val="00D13713"/>
    <w:rsid w:val="00D13CC3"/>
    <w:rsid w:val="00D13FA6"/>
    <w:rsid w:val="00D1442A"/>
    <w:rsid w:val="00D145DB"/>
    <w:rsid w:val="00D147CE"/>
    <w:rsid w:val="00D14CF8"/>
    <w:rsid w:val="00D14FE0"/>
    <w:rsid w:val="00D15544"/>
    <w:rsid w:val="00D1573A"/>
    <w:rsid w:val="00D15754"/>
    <w:rsid w:val="00D157CB"/>
    <w:rsid w:val="00D15886"/>
    <w:rsid w:val="00D15BB4"/>
    <w:rsid w:val="00D1633C"/>
    <w:rsid w:val="00D16342"/>
    <w:rsid w:val="00D1639B"/>
    <w:rsid w:val="00D16A6B"/>
    <w:rsid w:val="00D16B03"/>
    <w:rsid w:val="00D16B31"/>
    <w:rsid w:val="00D16E24"/>
    <w:rsid w:val="00D171B7"/>
    <w:rsid w:val="00D172B8"/>
    <w:rsid w:val="00D174F3"/>
    <w:rsid w:val="00D177F8"/>
    <w:rsid w:val="00D17A74"/>
    <w:rsid w:val="00D17ED4"/>
    <w:rsid w:val="00D20019"/>
    <w:rsid w:val="00D2040A"/>
    <w:rsid w:val="00D2054E"/>
    <w:rsid w:val="00D20CCC"/>
    <w:rsid w:val="00D20DDA"/>
    <w:rsid w:val="00D20E67"/>
    <w:rsid w:val="00D211AF"/>
    <w:rsid w:val="00D213B0"/>
    <w:rsid w:val="00D216A0"/>
    <w:rsid w:val="00D21747"/>
    <w:rsid w:val="00D21761"/>
    <w:rsid w:val="00D218A5"/>
    <w:rsid w:val="00D21AB2"/>
    <w:rsid w:val="00D21B46"/>
    <w:rsid w:val="00D220DA"/>
    <w:rsid w:val="00D22184"/>
    <w:rsid w:val="00D2232A"/>
    <w:rsid w:val="00D225AC"/>
    <w:rsid w:val="00D2284A"/>
    <w:rsid w:val="00D22915"/>
    <w:rsid w:val="00D22A62"/>
    <w:rsid w:val="00D22B81"/>
    <w:rsid w:val="00D22EF1"/>
    <w:rsid w:val="00D2313D"/>
    <w:rsid w:val="00D23242"/>
    <w:rsid w:val="00D233E2"/>
    <w:rsid w:val="00D234DB"/>
    <w:rsid w:val="00D23F37"/>
    <w:rsid w:val="00D245C8"/>
    <w:rsid w:val="00D24C1D"/>
    <w:rsid w:val="00D24EFE"/>
    <w:rsid w:val="00D24FB3"/>
    <w:rsid w:val="00D2520C"/>
    <w:rsid w:val="00D253B6"/>
    <w:rsid w:val="00D254CF"/>
    <w:rsid w:val="00D2561A"/>
    <w:rsid w:val="00D25732"/>
    <w:rsid w:val="00D260DD"/>
    <w:rsid w:val="00D264A9"/>
    <w:rsid w:val="00D26915"/>
    <w:rsid w:val="00D26E30"/>
    <w:rsid w:val="00D271EB"/>
    <w:rsid w:val="00D27551"/>
    <w:rsid w:val="00D278EC"/>
    <w:rsid w:val="00D27B0F"/>
    <w:rsid w:val="00D27C21"/>
    <w:rsid w:val="00D303E3"/>
    <w:rsid w:val="00D3046A"/>
    <w:rsid w:val="00D304CF"/>
    <w:rsid w:val="00D30817"/>
    <w:rsid w:val="00D309FA"/>
    <w:rsid w:val="00D30B51"/>
    <w:rsid w:val="00D30C12"/>
    <w:rsid w:val="00D30EB0"/>
    <w:rsid w:val="00D312D1"/>
    <w:rsid w:val="00D31878"/>
    <w:rsid w:val="00D319B9"/>
    <w:rsid w:val="00D319FE"/>
    <w:rsid w:val="00D31ED3"/>
    <w:rsid w:val="00D321C2"/>
    <w:rsid w:val="00D3245F"/>
    <w:rsid w:val="00D324D0"/>
    <w:rsid w:val="00D32E97"/>
    <w:rsid w:val="00D32EC8"/>
    <w:rsid w:val="00D32ED4"/>
    <w:rsid w:val="00D33778"/>
    <w:rsid w:val="00D33890"/>
    <w:rsid w:val="00D33892"/>
    <w:rsid w:val="00D33E23"/>
    <w:rsid w:val="00D33EDA"/>
    <w:rsid w:val="00D33F96"/>
    <w:rsid w:val="00D33FDE"/>
    <w:rsid w:val="00D340A2"/>
    <w:rsid w:val="00D34457"/>
    <w:rsid w:val="00D344D5"/>
    <w:rsid w:val="00D3469A"/>
    <w:rsid w:val="00D34722"/>
    <w:rsid w:val="00D347CB"/>
    <w:rsid w:val="00D348B6"/>
    <w:rsid w:val="00D34909"/>
    <w:rsid w:val="00D34A22"/>
    <w:rsid w:val="00D34CA3"/>
    <w:rsid w:val="00D34D05"/>
    <w:rsid w:val="00D34EF0"/>
    <w:rsid w:val="00D34FEE"/>
    <w:rsid w:val="00D3581A"/>
    <w:rsid w:val="00D35C26"/>
    <w:rsid w:val="00D35DC0"/>
    <w:rsid w:val="00D36189"/>
    <w:rsid w:val="00D36488"/>
    <w:rsid w:val="00D36B7E"/>
    <w:rsid w:val="00D36C0D"/>
    <w:rsid w:val="00D371B8"/>
    <w:rsid w:val="00D37605"/>
    <w:rsid w:val="00D3765D"/>
    <w:rsid w:val="00D3796D"/>
    <w:rsid w:val="00D37EF8"/>
    <w:rsid w:val="00D37FB1"/>
    <w:rsid w:val="00D400E5"/>
    <w:rsid w:val="00D40579"/>
    <w:rsid w:val="00D40588"/>
    <w:rsid w:val="00D405B8"/>
    <w:rsid w:val="00D405CE"/>
    <w:rsid w:val="00D40B45"/>
    <w:rsid w:val="00D40B6C"/>
    <w:rsid w:val="00D412DB"/>
    <w:rsid w:val="00D415C0"/>
    <w:rsid w:val="00D4161F"/>
    <w:rsid w:val="00D417EE"/>
    <w:rsid w:val="00D418B8"/>
    <w:rsid w:val="00D419B3"/>
    <w:rsid w:val="00D41CDE"/>
    <w:rsid w:val="00D41EF5"/>
    <w:rsid w:val="00D42010"/>
    <w:rsid w:val="00D4213D"/>
    <w:rsid w:val="00D424E8"/>
    <w:rsid w:val="00D42CA9"/>
    <w:rsid w:val="00D4307E"/>
    <w:rsid w:val="00D4324D"/>
    <w:rsid w:val="00D4330C"/>
    <w:rsid w:val="00D43848"/>
    <w:rsid w:val="00D43D8D"/>
    <w:rsid w:val="00D43F3A"/>
    <w:rsid w:val="00D43F51"/>
    <w:rsid w:val="00D444C4"/>
    <w:rsid w:val="00D447A1"/>
    <w:rsid w:val="00D447E3"/>
    <w:rsid w:val="00D44804"/>
    <w:rsid w:val="00D4480B"/>
    <w:rsid w:val="00D44837"/>
    <w:rsid w:val="00D449F1"/>
    <w:rsid w:val="00D44A51"/>
    <w:rsid w:val="00D44BF9"/>
    <w:rsid w:val="00D4519E"/>
    <w:rsid w:val="00D451A0"/>
    <w:rsid w:val="00D4564F"/>
    <w:rsid w:val="00D45E66"/>
    <w:rsid w:val="00D45F74"/>
    <w:rsid w:val="00D463B4"/>
    <w:rsid w:val="00D46681"/>
    <w:rsid w:val="00D47200"/>
    <w:rsid w:val="00D47373"/>
    <w:rsid w:val="00D475DE"/>
    <w:rsid w:val="00D478EC"/>
    <w:rsid w:val="00D47A2B"/>
    <w:rsid w:val="00D47EEF"/>
    <w:rsid w:val="00D504C7"/>
    <w:rsid w:val="00D5056E"/>
    <w:rsid w:val="00D50A93"/>
    <w:rsid w:val="00D5142F"/>
    <w:rsid w:val="00D518CA"/>
    <w:rsid w:val="00D51A19"/>
    <w:rsid w:val="00D51B32"/>
    <w:rsid w:val="00D51BF3"/>
    <w:rsid w:val="00D51C5E"/>
    <w:rsid w:val="00D51CE1"/>
    <w:rsid w:val="00D51F08"/>
    <w:rsid w:val="00D52074"/>
    <w:rsid w:val="00D52216"/>
    <w:rsid w:val="00D5227C"/>
    <w:rsid w:val="00D522A0"/>
    <w:rsid w:val="00D522D9"/>
    <w:rsid w:val="00D52B51"/>
    <w:rsid w:val="00D535A6"/>
    <w:rsid w:val="00D53795"/>
    <w:rsid w:val="00D53F21"/>
    <w:rsid w:val="00D54660"/>
    <w:rsid w:val="00D54B61"/>
    <w:rsid w:val="00D54F1A"/>
    <w:rsid w:val="00D5567F"/>
    <w:rsid w:val="00D5574A"/>
    <w:rsid w:val="00D55830"/>
    <w:rsid w:val="00D55C06"/>
    <w:rsid w:val="00D55D93"/>
    <w:rsid w:val="00D5613D"/>
    <w:rsid w:val="00D56256"/>
    <w:rsid w:val="00D56530"/>
    <w:rsid w:val="00D566CF"/>
    <w:rsid w:val="00D567F1"/>
    <w:rsid w:val="00D56DB4"/>
    <w:rsid w:val="00D572D9"/>
    <w:rsid w:val="00D57352"/>
    <w:rsid w:val="00D573C3"/>
    <w:rsid w:val="00D57938"/>
    <w:rsid w:val="00D60E64"/>
    <w:rsid w:val="00D6122F"/>
    <w:rsid w:val="00D61503"/>
    <w:rsid w:val="00D615BF"/>
    <w:rsid w:val="00D6160B"/>
    <w:rsid w:val="00D61629"/>
    <w:rsid w:val="00D618F1"/>
    <w:rsid w:val="00D620A0"/>
    <w:rsid w:val="00D623DB"/>
    <w:rsid w:val="00D6243B"/>
    <w:rsid w:val="00D62D1B"/>
    <w:rsid w:val="00D63347"/>
    <w:rsid w:val="00D63E55"/>
    <w:rsid w:val="00D63F7E"/>
    <w:rsid w:val="00D643EE"/>
    <w:rsid w:val="00D645FA"/>
    <w:rsid w:val="00D64934"/>
    <w:rsid w:val="00D649C1"/>
    <w:rsid w:val="00D64D0A"/>
    <w:rsid w:val="00D6523E"/>
    <w:rsid w:val="00D65439"/>
    <w:rsid w:val="00D65D5C"/>
    <w:rsid w:val="00D662E7"/>
    <w:rsid w:val="00D669C5"/>
    <w:rsid w:val="00D66A74"/>
    <w:rsid w:val="00D6778F"/>
    <w:rsid w:val="00D679C3"/>
    <w:rsid w:val="00D67A97"/>
    <w:rsid w:val="00D67D57"/>
    <w:rsid w:val="00D67E55"/>
    <w:rsid w:val="00D67E6D"/>
    <w:rsid w:val="00D700CB"/>
    <w:rsid w:val="00D701A5"/>
    <w:rsid w:val="00D702F3"/>
    <w:rsid w:val="00D7042A"/>
    <w:rsid w:val="00D7063F"/>
    <w:rsid w:val="00D70D44"/>
    <w:rsid w:val="00D71526"/>
    <w:rsid w:val="00D717F4"/>
    <w:rsid w:val="00D719BA"/>
    <w:rsid w:val="00D71E36"/>
    <w:rsid w:val="00D7247E"/>
    <w:rsid w:val="00D72B5F"/>
    <w:rsid w:val="00D72C2F"/>
    <w:rsid w:val="00D72D4B"/>
    <w:rsid w:val="00D72E69"/>
    <w:rsid w:val="00D733E8"/>
    <w:rsid w:val="00D734F7"/>
    <w:rsid w:val="00D738C1"/>
    <w:rsid w:val="00D739A7"/>
    <w:rsid w:val="00D73A49"/>
    <w:rsid w:val="00D73F9B"/>
    <w:rsid w:val="00D74190"/>
    <w:rsid w:val="00D74239"/>
    <w:rsid w:val="00D742C9"/>
    <w:rsid w:val="00D74437"/>
    <w:rsid w:val="00D74D94"/>
    <w:rsid w:val="00D7507D"/>
    <w:rsid w:val="00D755A6"/>
    <w:rsid w:val="00D75721"/>
    <w:rsid w:val="00D7582F"/>
    <w:rsid w:val="00D75AF5"/>
    <w:rsid w:val="00D75B93"/>
    <w:rsid w:val="00D75C5A"/>
    <w:rsid w:val="00D75D97"/>
    <w:rsid w:val="00D75F05"/>
    <w:rsid w:val="00D760C1"/>
    <w:rsid w:val="00D7620F"/>
    <w:rsid w:val="00D762DB"/>
    <w:rsid w:val="00D76313"/>
    <w:rsid w:val="00D76440"/>
    <w:rsid w:val="00D76623"/>
    <w:rsid w:val="00D767EA"/>
    <w:rsid w:val="00D768C1"/>
    <w:rsid w:val="00D7691C"/>
    <w:rsid w:val="00D76F0B"/>
    <w:rsid w:val="00D76FBB"/>
    <w:rsid w:val="00D77137"/>
    <w:rsid w:val="00D7715F"/>
    <w:rsid w:val="00D77234"/>
    <w:rsid w:val="00D77590"/>
    <w:rsid w:val="00D77959"/>
    <w:rsid w:val="00D80263"/>
    <w:rsid w:val="00D80606"/>
    <w:rsid w:val="00D8077B"/>
    <w:rsid w:val="00D807B5"/>
    <w:rsid w:val="00D807C8"/>
    <w:rsid w:val="00D80981"/>
    <w:rsid w:val="00D80DBF"/>
    <w:rsid w:val="00D8146A"/>
    <w:rsid w:val="00D81699"/>
    <w:rsid w:val="00D81B9B"/>
    <w:rsid w:val="00D81F26"/>
    <w:rsid w:val="00D8207E"/>
    <w:rsid w:val="00D82377"/>
    <w:rsid w:val="00D82772"/>
    <w:rsid w:val="00D82988"/>
    <w:rsid w:val="00D82B41"/>
    <w:rsid w:val="00D82EA7"/>
    <w:rsid w:val="00D83175"/>
    <w:rsid w:val="00D8322B"/>
    <w:rsid w:val="00D83595"/>
    <w:rsid w:val="00D835FA"/>
    <w:rsid w:val="00D8379E"/>
    <w:rsid w:val="00D839B7"/>
    <w:rsid w:val="00D83CAD"/>
    <w:rsid w:val="00D83E48"/>
    <w:rsid w:val="00D83F1B"/>
    <w:rsid w:val="00D8429C"/>
    <w:rsid w:val="00D8455A"/>
    <w:rsid w:val="00D8478D"/>
    <w:rsid w:val="00D84840"/>
    <w:rsid w:val="00D84A3A"/>
    <w:rsid w:val="00D84D10"/>
    <w:rsid w:val="00D84D22"/>
    <w:rsid w:val="00D84FF9"/>
    <w:rsid w:val="00D856F6"/>
    <w:rsid w:val="00D859E2"/>
    <w:rsid w:val="00D859EF"/>
    <w:rsid w:val="00D85E1D"/>
    <w:rsid w:val="00D85E4F"/>
    <w:rsid w:val="00D86269"/>
    <w:rsid w:val="00D864D6"/>
    <w:rsid w:val="00D866A8"/>
    <w:rsid w:val="00D8678E"/>
    <w:rsid w:val="00D86933"/>
    <w:rsid w:val="00D86A22"/>
    <w:rsid w:val="00D86B74"/>
    <w:rsid w:val="00D86C5F"/>
    <w:rsid w:val="00D8701B"/>
    <w:rsid w:val="00D8709C"/>
    <w:rsid w:val="00D870D5"/>
    <w:rsid w:val="00D8766B"/>
    <w:rsid w:val="00D87E84"/>
    <w:rsid w:val="00D900EA"/>
    <w:rsid w:val="00D906B3"/>
    <w:rsid w:val="00D90850"/>
    <w:rsid w:val="00D90E79"/>
    <w:rsid w:val="00D91060"/>
    <w:rsid w:val="00D91453"/>
    <w:rsid w:val="00D91642"/>
    <w:rsid w:val="00D9168A"/>
    <w:rsid w:val="00D920EE"/>
    <w:rsid w:val="00D9247A"/>
    <w:rsid w:val="00D9248D"/>
    <w:rsid w:val="00D927F8"/>
    <w:rsid w:val="00D928BE"/>
    <w:rsid w:val="00D92924"/>
    <w:rsid w:val="00D92A9F"/>
    <w:rsid w:val="00D92DCB"/>
    <w:rsid w:val="00D933AC"/>
    <w:rsid w:val="00D93B2D"/>
    <w:rsid w:val="00D93E31"/>
    <w:rsid w:val="00D93EF2"/>
    <w:rsid w:val="00D93FE6"/>
    <w:rsid w:val="00D94052"/>
    <w:rsid w:val="00D9463D"/>
    <w:rsid w:val="00D947C7"/>
    <w:rsid w:val="00D94AAE"/>
    <w:rsid w:val="00D94FDE"/>
    <w:rsid w:val="00D95527"/>
    <w:rsid w:val="00D9591A"/>
    <w:rsid w:val="00D95D37"/>
    <w:rsid w:val="00D95E61"/>
    <w:rsid w:val="00D95F7B"/>
    <w:rsid w:val="00D966B1"/>
    <w:rsid w:val="00D9688B"/>
    <w:rsid w:val="00D96AF4"/>
    <w:rsid w:val="00D96CD9"/>
    <w:rsid w:val="00D96DB8"/>
    <w:rsid w:val="00D96ED2"/>
    <w:rsid w:val="00D9713A"/>
    <w:rsid w:val="00D97241"/>
    <w:rsid w:val="00D97256"/>
    <w:rsid w:val="00D97769"/>
    <w:rsid w:val="00D97815"/>
    <w:rsid w:val="00D9783F"/>
    <w:rsid w:val="00D978B7"/>
    <w:rsid w:val="00D97A36"/>
    <w:rsid w:val="00D97AAD"/>
    <w:rsid w:val="00D97B9E"/>
    <w:rsid w:val="00DA01D7"/>
    <w:rsid w:val="00DA060F"/>
    <w:rsid w:val="00DA078C"/>
    <w:rsid w:val="00DA0C27"/>
    <w:rsid w:val="00DA0D9E"/>
    <w:rsid w:val="00DA10D2"/>
    <w:rsid w:val="00DA12E7"/>
    <w:rsid w:val="00DA1520"/>
    <w:rsid w:val="00DA1560"/>
    <w:rsid w:val="00DA1639"/>
    <w:rsid w:val="00DA17F5"/>
    <w:rsid w:val="00DA1801"/>
    <w:rsid w:val="00DA1BE9"/>
    <w:rsid w:val="00DA1CDE"/>
    <w:rsid w:val="00DA2892"/>
    <w:rsid w:val="00DA2A27"/>
    <w:rsid w:val="00DA2A3C"/>
    <w:rsid w:val="00DA2B9E"/>
    <w:rsid w:val="00DA2C74"/>
    <w:rsid w:val="00DA2D98"/>
    <w:rsid w:val="00DA2E18"/>
    <w:rsid w:val="00DA30C4"/>
    <w:rsid w:val="00DA326F"/>
    <w:rsid w:val="00DA332D"/>
    <w:rsid w:val="00DA33FB"/>
    <w:rsid w:val="00DA35C5"/>
    <w:rsid w:val="00DA3733"/>
    <w:rsid w:val="00DA3BEA"/>
    <w:rsid w:val="00DA3C4F"/>
    <w:rsid w:val="00DA3D51"/>
    <w:rsid w:val="00DA4644"/>
    <w:rsid w:val="00DA4711"/>
    <w:rsid w:val="00DA4932"/>
    <w:rsid w:val="00DA4993"/>
    <w:rsid w:val="00DA4FE4"/>
    <w:rsid w:val="00DA5241"/>
    <w:rsid w:val="00DA52B6"/>
    <w:rsid w:val="00DA54C3"/>
    <w:rsid w:val="00DA5DB9"/>
    <w:rsid w:val="00DA5EB7"/>
    <w:rsid w:val="00DA60F3"/>
    <w:rsid w:val="00DA615C"/>
    <w:rsid w:val="00DA621D"/>
    <w:rsid w:val="00DA6366"/>
    <w:rsid w:val="00DA6D34"/>
    <w:rsid w:val="00DA6FB5"/>
    <w:rsid w:val="00DA7395"/>
    <w:rsid w:val="00DA75C8"/>
    <w:rsid w:val="00DA7772"/>
    <w:rsid w:val="00DB0052"/>
    <w:rsid w:val="00DB0990"/>
    <w:rsid w:val="00DB1498"/>
    <w:rsid w:val="00DB1B42"/>
    <w:rsid w:val="00DB1C3A"/>
    <w:rsid w:val="00DB1C44"/>
    <w:rsid w:val="00DB1D93"/>
    <w:rsid w:val="00DB2054"/>
    <w:rsid w:val="00DB2414"/>
    <w:rsid w:val="00DB271D"/>
    <w:rsid w:val="00DB31B0"/>
    <w:rsid w:val="00DB324C"/>
    <w:rsid w:val="00DB3687"/>
    <w:rsid w:val="00DB3E8A"/>
    <w:rsid w:val="00DB4361"/>
    <w:rsid w:val="00DB443A"/>
    <w:rsid w:val="00DB4916"/>
    <w:rsid w:val="00DB4948"/>
    <w:rsid w:val="00DB4B11"/>
    <w:rsid w:val="00DB4B15"/>
    <w:rsid w:val="00DB4CFB"/>
    <w:rsid w:val="00DB4D63"/>
    <w:rsid w:val="00DB4E38"/>
    <w:rsid w:val="00DB5247"/>
    <w:rsid w:val="00DB55C1"/>
    <w:rsid w:val="00DB5812"/>
    <w:rsid w:val="00DB59CA"/>
    <w:rsid w:val="00DB59DE"/>
    <w:rsid w:val="00DB5E0D"/>
    <w:rsid w:val="00DB63C8"/>
    <w:rsid w:val="00DB647E"/>
    <w:rsid w:val="00DB677D"/>
    <w:rsid w:val="00DB6F60"/>
    <w:rsid w:val="00DB7111"/>
    <w:rsid w:val="00DB75B5"/>
    <w:rsid w:val="00DB7A1C"/>
    <w:rsid w:val="00DB7C53"/>
    <w:rsid w:val="00DB7C69"/>
    <w:rsid w:val="00DC0048"/>
    <w:rsid w:val="00DC00DB"/>
    <w:rsid w:val="00DC01C5"/>
    <w:rsid w:val="00DC0451"/>
    <w:rsid w:val="00DC12A6"/>
    <w:rsid w:val="00DC19CB"/>
    <w:rsid w:val="00DC1AD3"/>
    <w:rsid w:val="00DC1C1F"/>
    <w:rsid w:val="00DC23F5"/>
    <w:rsid w:val="00DC2A57"/>
    <w:rsid w:val="00DC2BC9"/>
    <w:rsid w:val="00DC2D9C"/>
    <w:rsid w:val="00DC30A2"/>
    <w:rsid w:val="00DC3141"/>
    <w:rsid w:val="00DC39C2"/>
    <w:rsid w:val="00DC42C8"/>
    <w:rsid w:val="00DC42CB"/>
    <w:rsid w:val="00DC44FF"/>
    <w:rsid w:val="00DC49BC"/>
    <w:rsid w:val="00DC4B21"/>
    <w:rsid w:val="00DC4D24"/>
    <w:rsid w:val="00DC4E5E"/>
    <w:rsid w:val="00DC4E89"/>
    <w:rsid w:val="00DC508E"/>
    <w:rsid w:val="00DC55EF"/>
    <w:rsid w:val="00DC569E"/>
    <w:rsid w:val="00DC5E57"/>
    <w:rsid w:val="00DC60F1"/>
    <w:rsid w:val="00DC6155"/>
    <w:rsid w:val="00DC646A"/>
    <w:rsid w:val="00DC6FA5"/>
    <w:rsid w:val="00DC702A"/>
    <w:rsid w:val="00DC7438"/>
    <w:rsid w:val="00DC7871"/>
    <w:rsid w:val="00DC7E6F"/>
    <w:rsid w:val="00DD04E4"/>
    <w:rsid w:val="00DD0877"/>
    <w:rsid w:val="00DD08FC"/>
    <w:rsid w:val="00DD09B0"/>
    <w:rsid w:val="00DD0AC3"/>
    <w:rsid w:val="00DD0C6F"/>
    <w:rsid w:val="00DD0E50"/>
    <w:rsid w:val="00DD114A"/>
    <w:rsid w:val="00DD12F8"/>
    <w:rsid w:val="00DD13A4"/>
    <w:rsid w:val="00DD182C"/>
    <w:rsid w:val="00DD18A8"/>
    <w:rsid w:val="00DD22FF"/>
    <w:rsid w:val="00DD2810"/>
    <w:rsid w:val="00DD2871"/>
    <w:rsid w:val="00DD2A17"/>
    <w:rsid w:val="00DD2AAD"/>
    <w:rsid w:val="00DD32ED"/>
    <w:rsid w:val="00DD353D"/>
    <w:rsid w:val="00DD3961"/>
    <w:rsid w:val="00DD3987"/>
    <w:rsid w:val="00DD3DCE"/>
    <w:rsid w:val="00DD4381"/>
    <w:rsid w:val="00DD43B7"/>
    <w:rsid w:val="00DD46FA"/>
    <w:rsid w:val="00DD49A6"/>
    <w:rsid w:val="00DD5002"/>
    <w:rsid w:val="00DD513B"/>
    <w:rsid w:val="00DD530B"/>
    <w:rsid w:val="00DD590C"/>
    <w:rsid w:val="00DD5C5E"/>
    <w:rsid w:val="00DD5ECF"/>
    <w:rsid w:val="00DD5F62"/>
    <w:rsid w:val="00DD6216"/>
    <w:rsid w:val="00DD62E0"/>
    <w:rsid w:val="00DD641A"/>
    <w:rsid w:val="00DD6CF3"/>
    <w:rsid w:val="00DD7001"/>
    <w:rsid w:val="00DD72AB"/>
    <w:rsid w:val="00DD730C"/>
    <w:rsid w:val="00DD7343"/>
    <w:rsid w:val="00DD76BA"/>
    <w:rsid w:val="00DD7817"/>
    <w:rsid w:val="00DD7A56"/>
    <w:rsid w:val="00DD7AB1"/>
    <w:rsid w:val="00DD7D13"/>
    <w:rsid w:val="00DD7F08"/>
    <w:rsid w:val="00DE0133"/>
    <w:rsid w:val="00DE0299"/>
    <w:rsid w:val="00DE036D"/>
    <w:rsid w:val="00DE042B"/>
    <w:rsid w:val="00DE0477"/>
    <w:rsid w:val="00DE0A56"/>
    <w:rsid w:val="00DE0B67"/>
    <w:rsid w:val="00DE1152"/>
    <w:rsid w:val="00DE12A6"/>
    <w:rsid w:val="00DE1A48"/>
    <w:rsid w:val="00DE1BDC"/>
    <w:rsid w:val="00DE1C05"/>
    <w:rsid w:val="00DE2049"/>
    <w:rsid w:val="00DE241A"/>
    <w:rsid w:val="00DE27F2"/>
    <w:rsid w:val="00DE3672"/>
    <w:rsid w:val="00DE4412"/>
    <w:rsid w:val="00DE47CE"/>
    <w:rsid w:val="00DE4807"/>
    <w:rsid w:val="00DE498B"/>
    <w:rsid w:val="00DE4AFA"/>
    <w:rsid w:val="00DE4B37"/>
    <w:rsid w:val="00DE4BDE"/>
    <w:rsid w:val="00DE4D09"/>
    <w:rsid w:val="00DE4F4C"/>
    <w:rsid w:val="00DE50C6"/>
    <w:rsid w:val="00DE5432"/>
    <w:rsid w:val="00DE5A1A"/>
    <w:rsid w:val="00DE5A4A"/>
    <w:rsid w:val="00DE659F"/>
    <w:rsid w:val="00DE6BB9"/>
    <w:rsid w:val="00DE6CFF"/>
    <w:rsid w:val="00DE6E8F"/>
    <w:rsid w:val="00DE7179"/>
    <w:rsid w:val="00DE7623"/>
    <w:rsid w:val="00DE7E3D"/>
    <w:rsid w:val="00DE7EDD"/>
    <w:rsid w:val="00DE7F8B"/>
    <w:rsid w:val="00DF00E4"/>
    <w:rsid w:val="00DF0283"/>
    <w:rsid w:val="00DF03C0"/>
    <w:rsid w:val="00DF0757"/>
    <w:rsid w:val="00DF0D0B"/>
    <w:rsid w:val="00DF1094"/>
    <w:rsid w:val="00DF1175"/>
    <w:rsid w:val="00DF1AD5"/>
    <w:rsid w:val="00DF1BF9"/>
    <w:rsid w:val="00DF1DB1"/>
    <w:rsid w:val="00DF1E55"/>
    <w:rsid w:val="00DF1F3C"/>
    <w:rsid w:val="00DF207D"/>
    <w:rsid w:val="00DF272C"/>
    <w:rsid w:val="00DF2A8C"/>
    <w:rsid w:val="00DF2E26"/>
    <w:rsid w:val="00DF326E"/>
    <w:rsid w:val="00DF339D"/>
    <w:rsid w:val="00DF33C5"/>
    <w:rsid w:val="00DF383B"/>
    <w:rsid w:val="00DF3ACA"/>
    <w:rsid w:val="00DF3EB7"/>
    <w:rsid w:val="00DF4294"/>
    <w:rsid w:val="00DF443B"/>
    <w:rsid w:val="00DF46CE"/>
    <w:rsid w:val="00DF4AC8"/>
    <w:rsid w:val="00DF4D5A"/>
    <w:rsid w:val="00DF4EDA"/>
    <w:rsid w:val="00DF51FC"/>
    <w:rsid w:val="00DF5236"/>
    <w:rsid w:val="00DF54BE"/>
    <w:rsid w:val="00DF54D0"/>
    <w:rsid w:val="00DF5571"/>
    <w:rsid w:val="00DF57BF"/>
    <w:rsid w:val="00DF5A5A"/>
    <w:rsid w:val="00DF601F"/>
    <w:rsid w:val="00DF60F3"/>
    <w:rsid w:val="00DF62D9"/>
    <w:rsid w:val="00DF6445"/>
    <w:rsid w:val="00DF64EA"/>
    <w:rsid w:val="00DF6538"/>
    <w:rsid w:val="00DF65D7"/>
    <w:rsid w:val="00DF6A62"/>
    <w:rsid w:val="00DF6DBC"/>
    <w:rsid w:val="00DF6F24"/>
    <w:rsid w:val="00DF7509"/>
    <w:rsid w:val="00DF7602"/>
    <w:rsid w:val="00DF7731"/>
    <w:rsid w:val="00DF77FC"/>
    <w:rsid w:val="00E00173"/>
    <w:rsid w:val="00E002F0"/>
    <w:rsid w:val="00E0033B"/>
    <w:rsid w:val="00E0034D"/>
    <w:rsid w:val="00E0045D"/>
    <w:rsid w:val="00E007BE"/>
    <w:rsid w:val="00E0083B"/>
    <w:rsid w:val="00E00DBB"/>
    <w:rsid w:val="00E00F5F"/>
    <w:rsid w:val="00E01217"/>
    <w:rsid w:val="00E01DC3"/>
    <w:rsid w:val="00E0233E"/>
    <w:rsid w:val="00E02510"/>
    <w:rsid w:val="00E026B3"/>
    <w:rsid w:val="00E02932"/>
    <w:rsid w:val="00E02A92"/>
    <w:rsid w:val="00E02B27"/>
    <w:rsid w:val="00E02C1D"/>
    <w:rsid w:val="00E03BCE"/>
    <w:rsid w:val="00E03CFA"/>
    <w:rsid w:val="00E046F5"/>
    <w:rsid w:val="00E04FC7"/>
    <w:rsid w:val="00E05052"/>
    <w:rsid w:val="00E05455"/>
    <w:rsid w:val="00E0577F"/>
    <w:rsid w:val="00E0587A"/>
    <w:rsid w:val="00E05A03"/>
    <w:rsid w:val="00E05D07"/>
    <w:rsid w:val="00E05F29"/>
    <w:rsid w:val="00E0623A"/>
    <w:rsid w:val="00E06648"/>
    <w:rsid w:val="00E0713D"/>
    <w:rsid w:val="00E073FD"/>
    <w:rsid w:val="00E0766A"/>
    <w:rsid w:val="00E07B64"/>
    <w:rsid w:val="00E07D84"/>
    <w:rsid w:val="00E104D5"/>
    <w:rsid w:val="00E10997"/>
    <w:rsid w:val="00E1127E"/>
    <w:rsid w:val="00E11B98"/>
    <w:rsid w:val="00E11DEB"/>
    <w:rsid w:val="00E11FFB"/>
    <w:rsid w:val="00E12253"/>
    <w:rsid w:val="00E12490"/>
    <w:rsid w:val="00E127BD"/>
    <w:rsid w:val="00E1287F"/>
    <w:rsid w:val="00E139CD"/>
    <w:rsid w:val="00E13B66"/>
    <w:rsid w:val="00E13D4F"/>
    <w:rsid w:val="00E1426E"/>
    <w:rsid w:val="00E14629"/>
    <w:rsid w:val="00E1474E"/>
    <w:rsid w:val="00E14834"/>
    <w:rsid w:val="00E148BF"/>
    <w:rsid w:val="00E14D16"/>
    <w:rsid w:val="00E1520D"/>
    <w:rsid w:val="00E152D1"/>
    <w:rsid w:val="00E15EA3"/>
    <w:rsid w:val="00E15EEA"/>
    <w:rsid w:val="00E16056"/>
    <w:rsid w:val="00E161C7"/>
    <w:rsid w:val="00E16BB7"/>
    <w:rsid w:val="00E16BC4"/>
    <w:rsid w:val="00E16E7F"/>
    <w:rsid w:val="00E17241"/>
    <w:rsid w:val="00E17286"/>
    <w:rsid w:val="00E17310"/>
    <w:rsid w:val="00E174E7"/>
    <w:rsid w:val="00E17591"/>
    <w:rsid w:val="00E177CA"/>
    <w:rsid w:val="00E178B4"/>
    <w:rsid w:val="00E17BF9"/>
    <w:rsid w:val="00E17D20"/>
    <w:rsid w:val="00E17D8F"/>
    <w:rsid w:val="00E207E0"/>
    <w:rsid w:val="00E20B98"/>
    <w:rsid w:val="00E20C14"/>
    <w:rsid w:val="00E20C63"/>
    <w:rsid w:val="00E20D38"/>
    <w:rsid w:val="00E21960"/>
    <w:rsid w:val="00E21FB4"/>
    <w:rsid w:val="00E2235B"/>
    <w:rsid w:val="00E227D4"/>
    <w:rsid w:val="00E22C2A"/>
    <w:rsid w:val="00E23485"/>
    <w:rsid w:val="00E235B8"/>
    <w:rsid w:val="00E2377C"/>
    <w:rsid w:val="00E23C31"/>
    <w:rsid w:val="00E23C60"/>
    <w:rsid w:val="00E23DAE"/>
    <w:rsid w:val="00E23EC8"/>
    <w:rsid w:val="00E2427A"/>
    <w:rsid w:val="00E246EE"/>
    <w:rsid w:val="00E247FB"/>
    <w:rsid w:val="00E2483A"/>
    <w:rsid w:val="00E249D8"/>
    <w:rsid w:val="00E24B92"/>
    <w:rsid w:val="00E24F3F"/>
    <w:rsid w:val="00E253A6"/>
    <w:rsid w:val="00E25521"/>
    <w:rsid w:val="00E262B3"/>
    <w:rsid w:val="00E265A9"/>
    <w:rsid w:val="00E26D42"/>
    <w:rsid w:val="00E27001"/>
    <w:rsid w:val="00E27091"/>
    <w:rsid w:val="00E27097"/>
    <w:rsid w:val="00E2736D"/>
    <w:rsid w:val="00E277D7"/>
    <w:rsid w:val="00E27809"/>
    <w:rsid w:val="00E2799B"/>
    <w:rsid w:val="00E279FD"/>
    <w:rsid w:val="00E27AD5"/>
    <w:rsid w:val="00E3013D"/>
    <w:rsid w:val="00E301D5"/>
    <w:rsid w:val="00E30561"/>
    <w:rsid w:val="00E30604"/>
    <w:rsid w:val="00E3084A"/>
    <w:rsid w:val="00E30B70"/>
    <w:rsid w:val="00E30D84"/>
    <w:rsid w:val="00E310AB"/>
    <w:rsid w:val="00E311B2"/>
    <w:rsid w:val="00E31492"/>
    <w:rsid w:val="00E315D4"/>
    <w:rsid w:val="00E319DE"/>
    <w:rsid w:val="00E31B7A"/>
    <w:rsid w:val="00E31D08"/>
    <w:rsid w:val="00E32893"/>
    <w:rsid w:val="00E3289E"/>
    <w:rsid w:val="00E32B34"/>
    <w:rsid w:val="00E32E6F"/>
    <w:rsid w:val="00E33042"/>
    <w:rsid w:val="00E33333"/>
    <w:rsid w:val="00E3365F"/>
    <w:rsid w:val="00E336B4"/>
    <w:rsid w:val="00E3387D"/>
    <w:rsid w:val="00E33955"/>
    <w:rsid w:val="00E3397D"/>
    <w:rsid w:val="00E33BCB"/>
    <w:rsid w:val="00E33F89"/>
    <w:rsid w:val="00E34230"/>
    <w:rsid w:val="00E343A1"/>
    <w:rsid w:val="00E344E5"/>
    <w:rsid w:val="00E34DBC"/>
    <w:rsid w:val="00E352BA"/>
    <w:rsid w:val="00E35335"/>
    <w:rsid w:val="00E357E3"/>
    <w:rsid w:val="00E359E3"/>
    <w:rsid w:val="00E35BB3"/>
    <w:rsid w:val="00E35E9C"/>
    <w:rsid w:val="00E35FD7"/>
    <w:rsid w:val="00E36229"/>
    <w:rsid w:val="00E36493"/>
    <w:rsid w:val="00E364B3"/>
    <w:rsid w:val="00E365A7"/>
    <w:rsid w:val="00E36C42"/>
    <w:rsid w:val="00E36D78"/>
    <w:rsid w:val="00E37298"/>
    <w:rsid w:val="00E3764E"/>
    <w:rsid w:val="00E37937"/>
    <w:rsid w:val="00E40047"/>
    <w:rsid w:val="00E40097"/>
    <w:rsid w:val="00E40AD9"/>
    <w:rsid w:val="00E40BB5"/>
    <w:rsid w:val="00E40CD3"/>
    <w:rsid w:val="00E41145"/>
    <w:rsid w:val="00E41406"/>
    <w:rsid w:val="00E416DD"/>
    <w:rsid w:val="00E418F9"/>
    <w:rsid w:val="00E41EB7"/>
    <w:rsid w:val="00E4222A"/>
    <w:rsid w:val="00E423DF"/>
    <w:rsid w:val="00E4248A"/>
    <w:rsid w:val="00E428B0"/>
    <w:rsid w:val="00E42A43"/>
    <w:rsid w:val="00E430B6"/>
    <w:rsid w:val="00E432A6"/>
    <w:rsid w:val="00E43EB2"/>
    <w:rsid w:val="00E440A7"/>
    <w:rsid w:val="00E45175"/>
    <w:rsid w:val="00E451C7"/>
    <w:rsid w:val="00E458C4"/>
    <w:rsid w:val="00E45951"/>
    <w:rsid w:val="00E45AF4"/>
    <w:rsid w:val="00E45C8B"/>
    <w:rsid w:val="00E45ECF"/>
    <w:rsid w:val="00E4600D"/>
    <w:rsid w:val="00E4634D"/>
    <w:rsid w:val="00E4655B"/>
    <w:rsid w:val="00E46885"/>
    <w:rsid w:val="00E46B3D"/>
    <w:rsid w:val="00E475E5"/>
    <w:rsid w:val="00E479C3"/>
    <w:rsid w:val="00E47BB2"/>
    <w:rsid w:val="00E47BF0"/>
    <w:rsid w:val="00E50348"/>
    <w:rsid w:val="00E50423"/>
    <w:rsid w:val="00E504DD"/>
    <w:rsid w:val="00E50B52"/>
    <w:rsid w:val="00E50BCE"/>
    <w:rsid w:val="00E50F26"/>
    <w:rsid w:val="00E51368"/>
    <w:rsid w:val="00E5147A"/>
    <w:rsid w:val="00E516E8"/>
    <w:rsid w:val="00E517E6"/>
    <w:rsid w:val="00E51DA8"/>
    <w:rsid w:val="00E522A3"/>
    <w:rsid w:val="00E52C80"/>
    <w:rsid w:val="00E52DC1"/>
    <w:rsid w:val="00E52F34"/>
    <w:rsid w:val="00E53138"/>
    <w:rsid w:val="00E539D7"/>
    <w:rsid w:val="00E53A9F"/>
    <w:rsid w:val="00E543BB"/>
    <w:rsid w:val="00E54543"/>
    <w:rsid w:val="00E54827"/>
    <w:rsid w:val="00E54967"/>
    <w:rsid w:val="00E549CD"/>
    <w:rsid w:val="00E549D3"/>
    <w:rsid w:val="00E54A95"/>
    <w:rsid w:val="00E54DD6"/>
    <w:rsid w:val="00E551CF"/>
    <w:rsid w:val="00E5569B"/>
    <w:rsid w:val="00E55B86"/>
    <w:rsid w:val="00E55CC5"/>
    <w:rsid w:val="00E55D11"/>
    <w:rsid w:val="00E561B4"/>
    <w:rsid w:val="00E5623B"/>
    <w:rsid w:val="00E56357"/>
    <w:rsid w:val="00E565F8"/>
    <w:rsid w:val="00E569F1"/>
    <w:rsid w:val="00E56C78"/>
    <w:rsid w:val="00E56D28"/>
    <w:rsid w:val="00E56D75"/>
    <w:rsid w:val="00E56ED5"/>
    <w:rsid w:val="00E5705D"/>
    <w:rsid w:val="00E5709A"/>
    <w:rsid w:val="00E5761B"/>
    <w:rsid w:val="00E5765C"/>
    <w:rsid w:val="00E5767F"/>
    <w:rsid w:val="00E57C36"/>
    <w:rsid w:val="00E57C5F"/>
    <w:rsid w:val="00E57D31"/>
    <w:rsid w:val="00E57D6C"/>
    <w:rsid w:val="00E60204"/>
    <w:rsid w:val="00E60895"/>
    <w:rsid w:val="00E60919"/>
    <w:rsid w:val="00E60DB6"/>
    <w:rsid w:val="00E60E99"/>
    <w:rsid w:val="00E61510"/>
    <w:rsid w:val="00E61848"/>
    <w:rsid w:val="00E61B20"/>
    <w:rsid w:val="00E61B4E"/>
    <w:rsid w:val="00E61F58"/>
    <w:rsid w:val="00E6206C"/>
    <w:rsid w:val="00E621B3"/>
    <w:rsid w:val="00E62362"/>
    <w:rsid w:val="00E62544"/>
    <w:rsid w:val="00E62D6D"/>
    <w:rsid w:val="00E63270"/>
    <w:rsid w:val="00E63336"/>
    <w:rsid w:val="00E63A34"/>
    <w:rsid w:val="00E63DF5"/>
    <w:rsid w:val="00E63EA1"/>
    <w:rsid w:val="00E641A7"/>
    <w:rsid w:val="00E642F3"/>
    <w:rsid w:val="00E64310"/>
    <w:rsid w:val="00E64774"/>
    <w:rsid w:val="00E652D3"/>
    <w:rsid w:val="00E65376"/>
    <w:rsid w:val="00E65A28"/>
    <w:rsid w:val="00E65A81"/>
    <w:rsid w:val="00E65FBC"/>
    <w:rsid w:val="00E66285"/>
    <w:rsid w:val="00E665CE"/>
    <w:rsid w:val="00E66900"/>
    <w:rsid w:val="00E66E74"/>
    <w:rsid w:val="00E6711A"/>
    <w:rsid w:val="00E673D2"/>
    <w:rsid w:val="00E6741D"/>
    <w:rsid w:val="00E674E3"/>
    <w:rsid w:val="00E67790"/>
    <w:rsid w:val="00E67EF0"/>
    <w:rsid w:val="00E70D78"/>
    <w:rsid w:val="00E715C0"/>
    <w:rsid w:val="00E71937"/>
    <w:rsid w:val="00E71A8E"/>
    <w:rsid w:val="00E72619"/>
    <w:rsid w:val="00E72824"/>
    <w:rsid w:val="00E72C93"/>
    <w:rsid w:val="00E72D22"/>
    <w:rsid w:val="00E730C6"/>
    <w:rsid w:val="00E73226"/>
    <w:rsid w:val="00E733EC"/>
    <w:rsid w:val="00E73949"/>
    <w:rsid w:val="00E73EA8"/>
    <w:rsid w:val="00E73FC3"/>
    <w:rsid w:val="00E74817"/>
    <w:rsid w:val="00E748A0"/>
    <w:rsid w:val="00E74CD4"/>
    <w:rsid w:val="00E74E50"/>
    <w:rsid w:val="00E750A8"/>
    <w:rsid w:val="00E750AF"/>
    <w:rsid w:val="00E754AE"/>
    <w:rsid w:val="00E75820"/>
    <w:rsid w:val="00E75C26"/>
    <w:rsid w:val="00E75C67"/>
    <w:rsid w:val="00E76299"/>
    <w:rsid w:val="00E76CB6"/>
    <w:rsid w:val="00E76D97"/>
    <w:rsid w:val="00E76F4F"/>
    <w:rsid w:val="00E7763E"/>
    <w:rsid w:val="00E77681"/>
    <w:rsid w:val="00E777AF"/>
    <w:rsid w:val="00E77D5E"/>
    <w:rsid w:val="00E80049"/>
    <w:rsid w:val="00E800E6"/>
    <w:rsid w:val="00E801F8"/>
    <w:rsid w:val="00E80243"/>
    <w:rsid w:val="00E8025F"/>
    <w:rsid w:val="00E8034E"/>
    <w:rsid w:val="00E804F5"/>
    <w:rsid w:val="00E80E2D"/>
    <w:rsid w:val="00E80E5D"/>
    <w:rsid w:val="00E8122A"/>
    <w:rsid w:val="00E815C3"/>
    <w:rsid w:val="00E820DA"/>
    <w:rsid w:val="00E82154"/>
    <w:rsid w:val="00E82939"/>
    <w:rsid w:val="00E829BA"/>
    <w:rsid w:val="00E82C4D"/>
    <w:rsid w:val="00E82C9E"/>
    <w:rsid w:val="00E83255"/>
    <w:rsid w:val="00E83417"/>
    <w:rsid w:val="00E835E6"/>
    <w:rsid w:val="00E83C43"/>
    <w:rsid w:val="00E83D8D"/>
    <w:rsid w:val="00E844D7"/>
    <w:rsid w:val="00E8496D"/>
    <w:rsid w:val="00E84A49"/>
    <w:rsid w:val="00E8507B"/>
    <w:rsid w:val="00E8530C"/>
    <w:rsid w:val="00E85457"/>
    <w:rsid w:val="00E85925"/>
    <w:rsid w:val="00E86055"/>
    <w:rsid w:val="00E86107"/>
    <w:rsid w:val="00E864FF"/>
    <w:rsid w:val="00E86C97"/>
    <w:rsid w:val="00E86D10"/>
    <w:rsid w:val="00E87308"/>
    <w:rsid w:val="00E87469"/>
    <w:rsid w:val="00E874FF"/>
    <w:rsid w:val="00E8756C"/>
    <w:rsid w:val="00E87595"/>
    <w:rsid w:val="00E87BB6"/>
    <w:rsid w:val="00E87D65"/>
    <w:rsid w:val="00E87FE1"/>
    <w:rsid w:val="00E90102"/>
    <w:rsid w:val="00E903EE"/>
    <w:rsid w:val="00E905BE"/>
    <w:rsid w:val="00E90AB5"/>
    <w:rsid w:val="00E91239"/>
    <w:rsid w:val="00E9139F"/>
    <w:rsid w:val="00E914DC"/>
    <w:rsid w:val="00E9194A"/>
    <w:rsid w:val="00E919B8"/>
    <w:rsid w:val="00E91AF2"/>
    <w:rsid w:val="00E91DB7"/>
    <w:rsid w:val="00E91FDB"/>
    <w:rsid w:val="00E921D6"/>
    <w:rsid w:val="00E928DC"/>
    <w:rsid w:val="00E92B19"/>
    <w:rsid w:val="00E92B5B"/>
    <w:rsid w:val="00E92CFC"/>
    <w:rsid w:val="00E9387E"/>
    <w:rsid w:val="00E93CA2"/>
    <w:rsid w:val="00E93D09"/>
    <w:rsid w:val="00E93EB8"/>
    <w:rsid w:val="00E941AA"/>
    <w:rsid w:val="00E94454"/>
    <w:rsid w:val="00E953E6"/>
    <w:rsid w:val="00E9541B"/>
    <w:rsid w:val="00E95465"/>
    <w:rsid w:val="00E95BC6"/>
    <w:rsid w:val="00E95F4F"/>
    <w:rsid w:val="00E963A9"/>
    <w:rsid w:val="00E965FC"/>
    <w:rsid w:val="00E96B5C"/>
    <w:rsid w:val="00E9782C"/>
    <w:rsid w:val="00E97B7C"/>
    <w:rsid w:val="00EA0341"/>
    <w:rsid w:val="00EA0652"/>
    <w:rsid w:val="00EA06FE"/>
    <w:rsid w:val="00EA0870"/>
    <w:rsid w:val="00EA0ED4"/>
    <w:rsid w:val="00EA12FF"/>
    <w:rsid w:val="00EA17D9"/>
    <w:rsid w:val="00EA1D85"/>
    <w:rsid w:val="00EA1DD3"/>
    <w:rsid w:val="00EA1DE0"/>
    <w:rsid w:val="00EA21DC"/>
    <w:rsid w:val="00EA2318"/>
    <w:rsid w:val="00EA2570"/>
    <w:rsid w:val="00EA28E0"/>
    <w:rsid w:val="00EA2B3B"/>
    <w:rsid w:val="00EA2B3D"/>
    <w:rsid w:val="00EA2E65"/>
    <w:rsid w:val="00EA2F8A"/>
    <w:rsid w:val="00EA343E"/>
    <w:rsid w:val="00EA389F"/>
    <w:rsid w:val="00EA397A"/>
    <w:rsid w:val="00EA47F7"/>
    <w:rsid w:val="00EA4819"/>
    <w:rsid w:val="00EA4849"/>
    <w:rsid w:val="00EA4907"/>
    <w:rsid w:val="00EA4B09"/>
    <w:rsid w:val="00EA4BB5"/>
    <w:rsid w:val="00EA4D4A"/>
    <w:rsid w:val="00EA4DE6"/>
    <w:rsid w:val="00EA5014"/>
    <w:rsid w:val="00EA5062"/>
    <w:rsid w:val="00EA5DAD"/>
    <w:rsid w:val="00EA66BC"/>
    <w:rsid w:val="00EA6732"/>
    <w:rsid w:val="00EA6852"/>
    <w:rsid w:val="00EA6B06"/>
    <w:rsid w:val="00EA6BBC"/>
    <w:rsid w:val="00EA6F7C"/>
    <w:rsid w:val="00EA6FC9"/>
    <w:rsid w:val="00EA70EA"/>
    <w:rsid w:val="00EA7915"/>
    <w:rsid w:val="00EA7A05"/>
    <w:rsid w:val="00EA7B88"/>
    <w:rsid w:val="00EA7C4F"/>
    <w:rsid w:val="00EA7C98"/>
    <w:rsid w:val="00EB0149"/>
    <w:rsid w:val="00EB02F1"/>
    <w:rsid w:val="00EB05AB"/>
    <w:rsid w:val="00EB05F9"/>
    <w:rsid w:val="00EB0B92"/>
    <w:rsid w:val="00EB0E8D"/>
    <w:rsid w:val="00EB136B"/>
    <w:rsid w:val="00EB148F"/>
    <w:rsid w:val="00EB15D1"/>
    <w:rsid w:val="00EB15E3"/>
    <w:rsid w:val="00EB1965"/>
    <w:rsid w:val="00EB1BA3"/>
    <w:rsid w:val="00EB1C16"/>
    <w:rsid w:val="00EB20B1"/>
    <w:rsid w:val="00EB216C"/>
    <w:rsid w:val="00EB23B1"/>
    <w:rsid w:val="00EB2595"/>
    <w:rsid w:val="00EB2624"/>
    <w:rsid w:val="00EB264D"/>
    <w:rsid w:val="00EB267E"/>
    <w:rsid w:val="00EB2A57"/>
    <w:rsid w:val="00EB2DAA"/>
    <w:rsid w:val="00EB2E9F"/>
    <w:rsid w:val="00EB3040"/>
    <w:rsid w:val="00EB311E"/>
    <w:rsid w:val="00EB3310"/>
    <w:rsid w:val="00EB359B"/>
    <w:rsid w:val="00EB376A"/>
    <w:rsid w:val="00EB3984"/>
    <w:rsid w:val="00EB39B1"/>
    <w:rsid w:val="00EB40DA"/>
    <w:rsid w:val="00EB4198"/>
    <w:rsid w:val="00EB43B7"/>
    <w:rsid w:val="00EB4665"/>
    <w:rsid w:val="00EB46C2"/>
    <w:rsid w:val="00EB471A"/>
    <w:rsid w:val="00EB4819"/>
    <w:rsid w:val="00EB497D"/>
    <w:rsid w:val="00EB4A84"/>
    <w:rsid w:val="00EB4FE5"/>
    <w:rsid w:val="00EB5094"/>
    <w:rsid w:val="00EB541E"/>
    <w:rsid w:val="00EB57E1"/>
    <w:rsid w:val="00EB5A7F"/>
    <w:rsid w:val="00EB5DFC"/>
    <w:rsid w:val="00EB6213"/>
    <w:rsid w:val="00EB64F2"/>
    <w:rsid w:val="00EB67F1"/>
    <w:rsid w:val="00EB681D"/>
    <w:rsid w:val="00EB6B3C"/>
    <w:rsid w:val="00EB73D2"/>
    <w:rsid w:val="00EB7F3A"/>
    <w:rsid w:val="00EC00BC"/>
    <w:rsid w:val="00EC016F"/>
    <w:rsid w:val="00EC030B"/>
    <w:rsid w:val="00EC0357"/>
    <w:rsid w:val="00EC0430"/>
    <w:rsid w:val="00EC06B7"/>
    <w:rsid w:val="00EC0753"/>
    <w:rsid w:val="00EC0869"/>
    <w:rsid w:val="00EC09E1"/>
    <w:rsid w:val="00EC0EEC"/>
    <w:rsid w:val="00EC1A98"/>
    <w:rsid w:val="00EC1B76"/>
    <w:rsid w:val="00EC203F"/>
    <w:rsid w:val="00EC2283"/>
    <w:rsid w:val="00EC2C89"/>
    <w:rsid w:val="00EC2D82"/>
    <w:rsid w:val="00EC324F"/>
    <w:rsid w:val="00EC32B4"/>
    <w:rsid w:val="00EC3359"/>
    <w:rsid w:val="00EC3619"/>
    <w:rsid w:val="00EC36C9"/>
    <w:rsid w:val="00EC39B5"/>
    <w:rsid w:val="00EC3F08"/>
    <w:rsid w:val="00EC4127"/>
    <w:rsid w:val="00EC4189"/>
    <w:rsid w:val="00EC42E5"/>
    <w:rsid w:val="00EC433C"/>
    <w:rsid w:val="00EC48C2"/>
    <w:rsid w:val="00EC4AFF"/>
    <w:rsid w:val="00EC4C99"/>
    <w:rsid w:val="00EC4E1F"/>
    <w:rsid w:val="00EC50E5"/>
    <w:rsid w:val="00EC518D"/>
    <w:rsid w:val="00EC51BA"/>
    <w:rsid w:val="00EC53D7"/>
    <w:rsid w:val="00EC5493"/>
    <w:rsid w:val="00EC554A"/>
    <w:rsid w:val="00EC5575"/>
    <w:rsid w:val="00EC5FC2"/>
    <w:rsid w:val="00EC5FD1"/>
    <w:rsid w:val="00EC6081"/>
    <w:rsid w:val="00EC6295"/>
    <w:rsid w:val="00EC6544"/>
    <w:rsid w:val="00EC6D75"/>
    <w:rsid w:val="00EC77E4"/>
    <w:rsid w:val="00EC79D1"/>
    <w:rsid w:val="00EC7A0E"/>
    <w:rsid w:val="00EC7DC4"/>
    <w:rsid w:val="00EC7F7C"/>
    <w:rsid w:val="00ED0439"/>
    <w:rsid w:val="00ED0540"/>
    <w:rsid w:val="00ED073C"/>
    <w:rsid w:val="00ED08EF"/>
    <w:rsid w:val="00ED0B6D"/>
    <w:rsid w:val="00ED1231"/>
    <w:rsid w:val="00ED1406"/>
    <w:rsid w:val="00ED1C16"/>
    <w:rsid w:val="00ED1CDE"/>
    <w:rsid w:val="00ED201F"/>
    <w:rsid w:val="00ED21DC"/>
    <w:rsid w:val="00ED22E7"/>
    <w:rsid w:val="00ED2510"/>
    <w:rsid w:val="00ED26A6"/>
    <w:rsid w:val="00ED2B00"/>
    <w:rsid w:val="00ED3148"/>
    <w:rsid w:val="00ED35B0"/>
    <w:rsid w:val="00ED3622"/>
    <w:rsid w:val="00ED3698"/>
    <w:rsid w:val="00ED374A"/>
    <w:rsid w:val="00ED376F"/>
    <w:rsid w:val="00ED3CE6"/>
    <w:rsid w:val="00ED433F"/>
    <w:rsid w:val="00ED446A"/>
    <w:rsid w:val="00ED4813"/>
    <w:rsid w:val="00ED51E9"/>
    <w:rsid w:val="00ED567E"/>
    <w:rsid w:val="00ED5A2B"/>
    <w:rsid w:val="00ED5E78"/>
    <w:rsid w:val="00ED61D2"/>
    <w:rsid w:val="00ED677F"/>
    <w:rsid w:val="00ED6852"/>
    <w:rsid w:val="00ED709E"/>
    <w:rsid w:val="00ED71C4"/>
    <w:rsid w:val="00EE0475"/>
    <w:rsid w:val="00EE097D"/>
    <w:rsid w:val="00EE0B10"/>
    <w:rsid w:val="00EE0C20"/>
    <w:rsid w:val="00EE0CFE"/>
    <w:rsid w:val="00EE0F33"/>
    <w:rsid w:val="00EE11F2"/>
    <w:rsid w:val="00EE124F"/>
    <w:rsid w:val="00EE12C4"/>
    <w:rsid w:val="00EE14D2"/>
    <w:rsid w:val="00EE16A0"/>
    <w:rsid w:val="00EE1CC9"/>
    <w:rsid w:val="00EE1D5F"/>
    <w:rsid w:val="00EE24F5"/>
    <w:rsid w:val="00EE2518"/>
    <w:rsid w:val="00EE28D9"/>
    <w:rsid w:val="00EE2A4A"/>
    <w:rsid w:val="00EE2E99"/>
    <w:rsid w:val="00EE3042"/>
    <w:rsid w:val="00EE318A"/>
    <w:rsid w:val="00EE38AD"/>
    <w:rsid w:val="00EE3AEB"/>
    <w:rsid w:val="00EE3BF7"/>
    <w:rsid w:val="00EE3CB4"/>
    <w:rsid w:val="00EE3D6D"/>
    <w:rsid w:val="00EE4271"/>
    <w:rsid w:val="00EE4677"/>
    <w:rsid w:val="00EE4856"/>
    <w:rsid w:val="00EE4889"/>
    <w:rsid w:val="00EE4E11"/>
    <w:rsid w:val="00EE4E80"/>
    <w:rsid w:val="00EE52D0"/>
    <w:rsid w:val="00EE56FA"/>
    <w:rsid w:val="00EE5754"/>
    <w:rsid w:val="00EE64EA"/>
    <w:rsid w:val="00EE6643"/>
    <w:rsid w:val="00EE66D4"/>
    <w:rsid w:val="00EE6C5C"/>
    <w:rsid w:val="00EE6C7C"/>
    <w:rsid w:val="00EE6F6F"/>
    <w:rsid w:val="00EE71AE"/>
    <w:rsid w:val="00EE7C49"/>
    <w:rsid w:val="00EE7C80"/>
    <w:rsid w:val="00EE7F4B"/>
    <w:rsid w:val="00EF0AF8"/>
    <w:rsid w:val="00EF0E0D"/>
    <w:rsid w:val="00EF0ED3"/>
    <w:rsid w:val="00EF1041"/>
    <w:rsid w:val="00EF109B"/>
    <w:rsid w:val="00EF1711"/>
    <w:rsid w:val="00EF1B7E"/>
    <w:rsid w:val="00EF20C7"/>
    <w:rsid w:val="00EF2102"/>
    <w:rsid w:val="00EF2462"/>
    <w:rsid w:val="00EF2576"/>
    <w:rsid w:val="00EF25E8"/>
    <w:rsid w:val="00EF290B"/>
    <w:rsid w:val="00EF29F1"/>
    <w:rsid w:val="00EF2B8C"/>
    <w:rsid w:val="00EF2DC1"/>
    <w:rsid w:val="00EF32AD"/>
    <w:rsid w:val="00EF3591"/>
    <w:rsid w:val="00EF35D3"/>
    <w:rsid w:val="00EF36C5"/>
    <w:rsid w:val="00EF3748"/>
    <w:rsid w:val="00EF37E8"/>
    <w:rsid w:val="00EF38C9"/>
    <w:rsid w:val="00EF3BB7"/>
    <w:rsid w:val="00EF3BEB"/>
    <w:rsid w:val="00EF404A"/>
    <w:rsid w:val="00EF41F3"/>
    <w:rsid w:val="00EF43A4"/>
    <w:rsid w:val="00EF4702"/>
    <w:rsid w:val="00EF4C90"/>
    <w:rsid w:val="00EF508B"/>
    <w:rsid w:val="00EF50D4"/>
    <w:rsid w:val="00EF5263"/>
    <w:rsid w:val="00EF52CC"/>
    <w:rsid w:val="00EF52DF"/>
    <w:rsid w:val="00EF57EF"/>
    <w:rsid w:val="00EF5F77"/>
    <w:rsid w:val="00EF633B"/>
    <w:rsid w:val="00EF6DDB"/>
    <w:rsid w:val="00EF6EC5"/>
    <w:rsid w:val="00EF6FEE"/>
    <w:rsid w:val="00EF7317"/>
    <w:rsid w:val="00EF758E"/>
    <w:rsid w:val="00EF75E7"/>
    <w:rsid w:val="00EF7727"/>
    <w:rsid w:val="00EF7885"/>
    <w:rsid w:val="00EF78F6"/>
    <w:rsid w:val="00EF7FF7"/>
    <w:rsid w:val="00F00174"/>
    <w:rsid w:val="00F00177"/>
    <w:rsid w:val="00F00C26"/>
    <w:rsid w:val="00F00E29"/>
    <w:rsid w:val="00F01647"/>
    <w:rsid w:val="00F0187C"/>
    <w:rsid w:val="00F01D7E"/>
    <w:rsid w:val="00F01F1F"/>
    <w:rsid w:val="00F022EE"/>
    <w:rsid w:val="00F025F1"/>
    <w:rsid w:val="00F026BD"/>
    <w:rsid w:val="00F02957"/>
    <w:rsid w:val="00F02A4F"/>
    <w:rsid w:val="00F02CBD"/>
    <w:rsid w:val="00F02DD6"/>
    <w:rsid w:val="00F02F2D"/>
    <w:rsid w:val="00F035FE"/>
    <w:rsid w:val="00F0380A"/>
    <w:rsid w:val="00F03AB8"/>
    <w:rsid w:val="00F03CAE"/>
    <w:rsid w:val="00F0409E"/>
    <w:rsid w:val="00F041D4"/>
    <w:rsid w:val="00F04515"/>
    <w:rsid w:val="00F04B15"/>
    <w:rsid w:val="00F04BEB"/>
    <w:rsid w:val="00F051B5"/>
    <w:rsid w:val="00F05282"/>
    <w:rsid w:val="00F05914"/>
    <w:rsid w:val="00F05C8F"/>
    <w:rsid w:val="00F05D4F"/>
    <w:rsid w:val="00F05E05"/>
    <w:rsid w:val="00F0667B"/>
    <w:rsid w:val="00F06888"/>
    <w:rsid w:val="00F068DA"/>
    <w:rsid w:val="00F0701B"/>
    <w:rsid w:val="00F07124"/>
    <w:rsid w:val="00F071DA"/>
    <w:rsid w:val="00F07354"/>
    <w:rsid w:val="00F07382"/>
    <w:rsid w:val="00F0739F"/>
    <w:rsid w:val="00F07804"/>
    <w:rsid w:val="00F07E81"/>
    <w:rsid w:val="00F10041"/>
    <w:rsid w:val="00F10637"/>
    <w:rsid w:val="00F10A2A"/>
    <w:rsid w:val="00F10FD3"/>
    <w:rsid w:val="00F1112C"/>
    <w:rsid w:val="00F11969"/>
    <w:rsid w:val="00F11B30"/>
    <w:rsid w:val="00F11C25"/>
    <w:rsid w:val="00F123F9"/>
    <w:rsid w:val="00F12580"/>
    <w:rsid w:val="00F12750"/>
    <w:rsid w:val="00F13B25"/>
    <w:rsid w:val="00F13F1F"/>
    <w:rsid w:val="00F13FF3"/>
    <w:rsid w:val="00F14247"/>
    <w:rsid w:val="00F148FB"/>
    <w:rsid w:val="00F14942"/>
    <w:rsid w:val="00F14B46"/>
    <w:rsid w:val="00F14BB6"/>
    <w:rsid w:val="00F14DC2"/>
    <w:rsid w:val="00F15098"/>
    <w:rsid w:val="00F15386"/>
    <w:rsid w:val="00F1546D"/>
    <w:rsid w:val="00F15B2E"/>
    <w:rsid w:val="00F15BBB"/>
    <w:rsid w:val="00F1604D"/>
    <w:rsid w:val="00F160A3"/>
    <w:rsid w:val="00F16278"/>
    <w:rsid w:val="00F16370"/>
    <w:rsid w:val="00F1650D"/>
    <w:rsid w:val="00F165F4"/>
    <w:rsid w:val="00F1689B"/>
    <w:rsid w:val="00F16AAE"/>
    <w:rsid w:val="00F1704F"/>
    <w:rsid w:val="00F17222"/>
    <w:rsid w:val="00F17494"/>
    <w:rsid w:val="00F17729"/>
    <w:rsid w:val="00F17AF1"/>
    <w:rsid w:val="00F17D87"/>
    <w:rsid w:val="00F17F1A"/>
    <w:rsid w:val="00F17FF4"/>
    <w:rsid w:val="00F2053F"/>
    <w:rsid w:val="00F20CF4"/>
    <w:rsid w:val="00F20DCB"/>
    <w:rsid w:val="00F211C4"/>
    <w:rsid w:val="00F21229"/>
    <w:rsid w:val="00F2153E"/>
    <w:rsid w:val="00F215C0"/>
    <w:rsid w:val="00F219A8"/>
    <w:rsid w:val="00F21B6F"/>
    <w:rsid w:val="00F21C2C"/>
    <w:rsid w:val="00F21D69"/>
    <w:rsid w:val="00F21FFF"/>
    <w:rsid w:val="00F222EC"/>
    <w:rsid w:val="00F224CB"/>
    <w:rsid w:val="00F2292C"/>
    <w:rsid w:val="00F22961"/>
    <w:rsid w:val="00F229B5"/>
    <w:rsid w:val="00F229F0"/>
    <w:rsid w:val="00F22ED9"/>
    <w:rsid w:val="00F22FE5"/>
    <w:rsid w:val="00F23317"/>
    <w:rsid w:val="00F23454"/>
    <w:rsid w:val="00F241C1"/>
    <w:rsid w:val="00F2448F"/>
    <w:rsid w:val="00F24964"/>
    <w:rsid w:val="00F24C7F"/>
    <w:rsid w:val="00F2512F"/>
    <w:rsid w:val="00F2524E"/>
    <w:rsid w:val="00F252E2"/>
    <w:rsid w:val="00F253AE"/>
    <w:rsid w:val="00F25773"/>
    <w:rsid w:val="00F25CC9"/>
    <w:rsid w:val="00F25FCC"/>
    <w:rsid w:val="00F26029"/>
    <w:rsid w:val="00F2608C"/>
    <w:rsid w:val="00F265C6"/>
    <w:rsid w:val="00F2697A"/>
    <w:rsid w:val="00F2702E"/>
    <w:rsid w:val="00F271B5"/>
    <w:rsid w:val="00F2725E"/>
    <w:rsid w:val="00F272A9"/>
    <w:rsid w:val="00F273C0"/>
    <w:rsid w:val="00F27604"/>
    <w:rsid w:val="00F278A1"/>
    <w:rsid w:val="00F27913"/>
    <w:rsid w:val="00F27AAB"/>
    <w:rsid w:val="00F27F80"/>
    <w:rsid w:val="00F30092"/>
    <w:rsid w:val="00F30922"/>
    <w:rsid w:val="00F30B60"/>
    <w:rsid w:val="00F30CD9"/>
    <w:rsid w:val="00F310C1"/>
    <w:rsid w:val="00F31476"/>
    <w:rsid w:val="00F31528"/>
    <w:rsid w:val="00F317BC"/>
    <w:rsid w:val="00F31E5A"/>
    <w:rsid w:val="00F320CA"/>
    <w:rsid w:val="00F325D7"/>
    <w:rsid w:val="00F32A82"/>
    <w:rsid w:val="00F32E24"/>
    <w:rsid w:val="00F32EC5"/>
    <w:rsid w:val="00F33244"/>
    <w:rsid w:val="00F3336E"/>
    <w:rsid w:val="00F33763"/>
    <w:rsid w:val="00F33A3F"/>
    <w:rsid w:val="00F33AB4"/>
    <w:rsid w:val="00F33BFF"/>
    <w:rsid w:val="00F33E57"/>
    <w:rsid w:val="00F33E91"/>
    <w:rsid w:val="00F34240"/>
    <w:rsid w:val="00F3474C"/>
    <w:rsid w:val="00F34839"/>
    <w:rsid w:val="00F34861"/>
    <w:rsid w:val="00F349FC"/>
    <w:rsid w:val="00F34A0A"/>
    <w:rsid w:val="00F353B5"/>
    <w:rsid w:val="00F35638"/>
    <w:rsid w:val="00F35802"/>
    <w:rsid w:val="00F35A00"/>
    <w:rsid w:val="00F35A4B"/>
    <w:rsid w:val="00F35DEF"/>
    <w:rsid w:val="00F3608A"/>
    <w:rsid w:val="00F361C3"/>
    <w:rsid w:val="00F36552"/>
    <w:rsid w:val="00F36721"/>
    <w:rsid w:val="00F36B0F"/>
    <w:rsid w:val="00F36EDD"/>
    <w:rsid w:val="00F37032"/>
    <w:rsid w:val="00F378FE"/>
    <w:rsid w:val="00F37A73"/>
    <w:rsid w:val="00F4019D"/>
    <w:rsid w:val="00F406FF"/>
    <w:rsid w:val="00F40A4A"/>
    <w:rsid w:val="00F40A74"/>
    <w:rsid w:val="00F40B6C"/>
    <w:rsid w:val="00F40D1F"/>
    <w:rsid w:val="00F4113F"/>
    <w:rsid w:val="00F412F9"/>
    <w:rsid w:val="00F4160F"/>
    <w:rsid w:val="00F41771"/>
    <w:rsid w:val="00F419AC"/>
    <w:rsid w:val="00F419E8"/>
    <w:rsid w:val="00F41A3D"/>
    <w:rsid w:val="00F41E3D"/>
    <w:rsid w:val="00F4262D"/>
    <w:rsid w:val="00F426E9"/>
    <w:rsid w:val="00F42A5C"/>
    <w:rsid w:val="00F42B27"/>
    <w:rsid w:val="00F42D47"/>
    <w:rsid w:val="00F42D68"/>
    <w:rsid w:val="00F42EA5"/>
    <w:rsid w:val="00F430C0"/>
    <w:rsid w:val="00F431AF"/>
    <w:rsid w:val="00F432ED"/>
    <w:rsid w:val="00F43AAA"/>
    <w:rsid w:val="00F43B6A"/>
    <w:rsid w:val="00F43C68"/>
    <w:rsid w:val="00F44581"/>
    <w:rsid w:val="00F44D98"/>
    <w:rsid w:val="00F44FBC"/>
    <w:rsid w:val="00F45077"/>
    <w:rsid w:val="00F45170"/>
    <w:rsid w:val="00F4594B"/>
    <w:rsid w:val="00F45C16"/>
    <w:rsid w:val="00F45F42"/>
    <w:rsid w:val="00F46049"/>
    <w:rsid w:val="00F46756"/>
    <w:rsid w:val="00F4690D"/>
    <w:rsid w:val="00F46DB2"/>
    <w:rsid w:val="00F4707E"/>
    <w:rsid w:val="00F4738F"/>
    <w:rsid w:val="00F475D8"/>
    <w:rsid w:val="00F478E7"/>
    <w:rsid w:val="00F507C0"/>
    <w:rsid w:val="00F508F9"/>
    <w:rsid w:val="00F50A71"/>
    <w:rsid w:val="00F50AAB"/>
    <w:rsid w:val="00F513F7"/>
    <w:rsid w:val="00F51613"/>
    <w:rsid w:val="00F51742"/>
    <w:rsid w:val="00F51ABE"/>
    <w:rsid w:val="00F51CE5"/>
    <w:rsid w:val="00F51F09"/>
    <w:rsid w:val="00F523AF"/>
    <w:rsid w:val="00F5255D"/>
    <w:rsid w:val="00F5287C"/>
    <w:rsid w:val="00F52C80"/>
    <w:rsid w:val="00F52CB6"/>
    <w:rsid w:val="00F52F2F"/>
    <w:rsid w:val="00F531A1"/>
    <w:rsid w:val="00F53730"/>
    <w:rsid w:val="00F53A64"/>
    <w:rsid w:val="00F53CB1"/>
    <w:rsid w:val="00F541FC"/>
    <w:rsid w:val="00F54300"/>
    <w:rsid w:val="00F54561"/>
    <w:rsid w:val="00F545AA"/>
    <w:rsid w:val="00F546C1"/>
    <w:rsid w:val="00F54AD9"/>
    <w:rsid w:val="00F54B40"/>
    <w:rsid w:val="00F54CB1"/>
    <w:rsid w:val="00F54DA5"/>
    <w:rsid w:val="00F550B0"/>
    <w:rsid w:val="00F55520"/>
    <w:rsid w:val="00F55C80"/>
    <w:rsid w:val="00F55E78"/>
    <w:rsid w:val="00F5607B"/>
    <w:rsid w:val="00F562FB"/>
    <w:rsid w:val="00F5675A"/>
    <w:rsid w:val="00F56AE5"/>
    <w:rsid w:val="00F56D2A"/>
    <w:rsid w:val="00F56D9D"/>
    <w:rsid w:val="00F56DBE"/>
    <w:rsid w:val="00F57111"/>
    <w:rsid w:val="00F57129"/>
    <w:rsid w:val="00F5754F"/>
    <w:rsid w:val="00F5775D"/>
    <w:rsid w:val="00F57C73"/>
    <w:rsid w:val="00F57F7D"/>
    <w:rsid w:val="00F60348"/>
    <w:rsid w:val="00F6051E"/>
    <w:rsid w:val="00F61140"/>
    <w:rsid w:val="00F61347"/>
    <w:rsid w:val="00F61909"/>
    <w:rsid w:val="00F620CB"/>
    <w:rsid w:val="00F62718"/>
    <w:rsid w:val="00F62834"/>
    <w:rsid w:val="00F62B27"/>
    <w:rsid w:val="00F62E99"/>
    <w:rsid w:val="00F63049"/>
    <w:rsid w:val="00F6378A"/>
    <w:rsid w:val="00F63D39"/>
    <w:rsid w:val="00F63FAF"/>
    <w:rsid w:val="00F641E2"/>
    <w:rsid w:val="00F64B38"/>
    <w:rsid w:val="00F654FD"/>
    <w:rsid w:val="00F65797"/>
    <w:rsid w:val="00F657D6"/>
    <w:rsid w:val="00F65830"/>
    <w:rsid w:val="00F65E97"/>
    <w:rsid w:val="00F65EAA"/>
    <w:rsid w:val="00F66031"/>
    <w:rsid w:val="00F661E7"/>
    <w:rsid w:val="00F66340"/>
    <w:rsid w:val="00F6695C"/>
    <w:rsid w:val="00F66989"/>
    <w:rsid w:val="00F66A5A"/>
    <w:rsid w:val="00F66F65"/>
    <w:rsid w:val="00F6747B"/>
    <w:rsid w:val="00F675DB"/>
    <w:rsid w:val="00F67ACF"/>
    <w:rsid w:val="00F67B8F"/>
    <w:rsid w:val="00F67BCF"/>
    <w:rsid w:val="00F67C58"/>
    <w:rsid w:val="00F67D2D"/>
    <w:rsid w:val="00F67D73"/>
    <w:rsid w:val="00F7009C"/>
    <w:rsid w:val="00F7059D"/>
    <w:rsid w:val="00F705AD"/>
    <w:rsid w:val="00F7064B"/>
    <w:rsid w:val="00F70668"/>
    <w:rsid w:val="00F7083C"/>
    <w:rsid w:val="00F70D4C"/>
    <w:rsid w:val="00F70E32"/>
    <w:rsid w:val="00F71093"/>
    <w:rsid w:val="00F710BB"/>
    <w:rsid w:val="00F719B7"/>
    <w:rsid w:val="00F724D8"/>
    <w:rsid w:val="00F72711"/>
    <w:rsid w:val="00F72804"/>
    <w:rsid w:val="00F733DD"/>
    <w:rsid w:val="00F733F2"/>
    <w:rsid w:val="00F7341D"/>
    <w:rsid w:val="00F734EC"/>
    <w:rsid w:val="00F7385C"/>
    <w:rsid w:val="00F73CE8"/>
    <w:rsid w:val="00F74022"/>
    <w:rsid w:val="00F74097"/>
    <w:rsid w:val="00F740A9"/>
    <w:rsid w:val="00F742B1"/>
    <w:rsid w:val="00F74437"/>
    <w:rsid w:val="00F745B2"/>
    <w:rsid w:val="00F74747"/>
    <w:rsid w:val="00F747F8"/>
    <w:rsid w:val="00F74A2F"/>
    <w:rsid w:val="00F74E3A"/>
    <w:rsid w:val="00F750A0"/>
    <w:rsid w:val="00F750EA"/>
    <w:rsid w:val="00F75146"/>
    <w:rsid w:val="00F751DE"/>
    <w:rsid w:val="00F75694"/>
    <w:rsid w:val="00F756FA"/>
    <w:rsid w:val="00F757CD"/>
    <w:rsid w:val="00F75AD4"/>
    <w:rsid w:val="00F75BDB"/>
    <w:rsid w:val="00F75F22"/>
    <w:rsid w:val="00F75F7E"/>
    <w:rsid w:val="00F76740"/>
    <w:rsid w:val="00F76C8E"/>
    <w:rsid w:val="00F76D03"/>
    <w:rsid w:val="00F76F04"/>
    <w:rsid w:val="00F76F49"/>
    <w:rsid w:val="00F76FBC"/>
    <w:rsid w:val="00F772DE"/>
    <w:rsid w:val="00F773E7"/>
    <w:rsid w:val="00F774BC"/>
    <w:rsid w:val="00F77A41"/>
    <w:rsid w:val="00F77CB8"/>
    <w:rsid w:val="00F77D30"/>
    <w:rsid w:val="00F77E34"/>
    <w:rsid w:val="00F807B8"/>
    <w:rsid w:val="00F80BE2"/>
    <w:rsid w:val="00F80E72"/>
    <w:rsid w:val="00F81168"/>
    <w:rsid w:val="00F81436"/>
    <w:rsid w:val="00F814CD"/>
    <w:rsid w:val="00F8156B"/>
    <w:rsid w:val="00F81AFE"/>
    <w:rsid w:val="00F820E0"/>
    <w:rsid w:val="00F82663"/>
    <w:rsid w:val="00F8285C"/>
    <w:rsid w:val="00F8329E"/>
    <w:rsid w:val="00F83319"/>
    <w:rsid w:val="00F83646"/>
    <w:rsid w:val="00F8375B"/>
    <w:rsid w:val="00F838F7"/>
    <w:rsid w:val="00F83E32"/>
    <w:rsid w:val="00F841C2"/>
    <w:rsid w:val="00F841D0"/>
    <w:rsid w:val="00F8493A"/>
    <w:rsid w:val="00F84A9A"/>
    <w:rsid w:val="00F84BA1"/>
    <w:rsid w:val="00F850FC"/>
    <w:rsid w:val="00F8510B"/>
    <w:rsid w:val="00F85707"/>
    <w:rsid w:val="00F86169"/>
    <w:rsid w:val="00F8626C"/>
    <w:rsid w:val="00F8651D"/>
    <w:rsid w:val="00F867E4"/>
    <w:rsid w:val="00F86814"/>
    <w:rsid w:val="00F86EB3"/>
    <w:rsid w:val="00F870BC"/>
    <w:rsid w:val="00F8714B"/>
    <w:rsid w:val="00F8720A"/>
    <w:rsid w:val="00F8720B"/>
    <w:rsid w:val="00F872EF"/>
    <w:rsid w:val="00F8735B"/>
    <w:rsid w:val="00F8745B"/>
    <w:rsid w:val="00F87951"/>
    <w:rsid w:val="00F87AB5"/>
    <w:rsid w:val="00F87B02"/>
    <w:rsid w:val="00F87E94"/>
    <w:rsid w:val="00F902B0"/>
    <w:rsid w:val="00F902CC"/>
    <w:rsid w:val="00F905D1"/>
    <w:rsid w:val="00F913DA"/>
    <w:rsid w:val="00F91611"/>
    <w:rsid w:val="00F9181E"/>
    <w:rsid w:val="00F91BB1"/>
    <w:rsid w:val="00F920F2"/>
    <w:rsid w:val="00F922A5"/>
    <w:rsid w:val="00F927BA"/>
    <w:rsid w:val="00F92874"/>
    <w:rsid w:val="00F92D29"/>
    <w:rsid w:val="00F92EDC"/>
    <w:rsid w:val="00F92FCB"/>
    <w:rsid w:val="00F93279"/>
    <w:rsid w:val="00F93293"/>
    <w:rsid w:val="00F934AC"/>
    <w:rsid w:val="00F93628"/>
    <w:rsid w:val="00F93665"/>
    <w:rsid w:val="00F93678"/>
    <w:rsid w:val="00F93DB3"/>
    <w:rsid w:val="00F941F8"/>
    <w:rsid w:val="00F9450E"/>
    <w:rsid w:val="00F95002"/>
    <w:rsid w:val="00F95127"/>
    <w:rsid w:val="00F95251"/>
    <w:rsid w:val="00F957C0"/>
    <w:rsid w:val="00F959D1"/>
    <w:rsid w:val="00F95A6D"/>
    <w:rsid w:val="00F95B73"/>
    <w:rsid w:val="00F95EDE"/>
    <w:rsid w:val="00F95FB7"/>
    <w:rsid w:val="00F961AB"/>
    <w:rsid w:val="00F96A98"/>
    <w:rsid w:val="00F96FD3"/>
    <w:rsid w:val="00F975FE"/>
    <w:rsid w:val="00F97689"/>
    <w:rsid w:val="00F97843"/>
    <w:rsid w:val="00F9791F"/>
    <w:rsid w:val="00F97993"/>
    <w:rsid w:val="00F97A74"/>
    <w:rsid w:val="00F97CF6"/>
    <w:rsid w:val="00FA01F7"/>
    <w:rsid w:val="00FA029C"/>
    <w:rsid w:val="00FA04FB"/>
    <w:rsid w:val="00FA052D"/>
    <w:rsid w:val="00FA0640"/>
    <w:rsid w:val="00FA065E"/>
    <w:rsid w:val="00FA0804"/>
    <w:rsid w:val="00FA0807"/>
    <w:rsid w:val="00FA0833"/>
    <w:rsid w:val="00FA0889"/>
    <w:rsid w:val="00FA0A84"/>
    <w:rsid w:val="00FA0B45"/>
    <w:rsid w:val="00FA0BEB"/>
    <w:rsid w:val="00FA0DCF"/>
    <w:rsid w:val="00FA1180"/>
    <w:rsid w:val="00FA1662"/>
    <w:rsid w:val="00FA16BD"/>
    <w:rsid w:val="00FA1D33"/>
    <w:rsid w:val="00FA2131"/>
    <w:rsid w:val="00FA22DC"/>
    <w:rsid w:val="00FA283F"/>
    <w:rsid w:val="00FA302D"/>
    <w:rsid w:val="00FA3063"/>
    <w:rsid w:val="00FA3E72"/>
    <w:rsid w:val="00FA40E3"/>
    <w:rsid w:val="00FA40E6"/>
    <w:rsid w:val="00FA428A"/>
    <w:rsid w:val="00FA436F"/>
    <w:rsid w:val="00FA4523"/>
    <w:rsid w:val="00FA46BE"/>
    <w:rsid w:val="00FA4C3C"/>
    <w:rsid w:val="00FA4C44"/>
    <w:rsid w:val="00FA52F6"/>
    <w:rsid w:val="00FA5656"/>
    <w:rsid w:val="00FA5A53"/>
    <w:rsid w:val="00FA5B79"/>
    <w:rsid w:val="00FA5E5C"/>
    <w:rsid w:val="00FA601D"/>
    <w:rsid w:val="00FA66DB"/>
    <w:rsid w:val="00FA6835"/>
    <w:rsid w:val="00FA6A42"/>
    <w:rsid w:val="00FA6EBA"/>
    <w:rsid w:val="00FA6F2D"/>
    <w:rsid w:val="00FA723C"/>
    <w:rsid w:val="00FA7448"/>
    <w:rsid w:val="00FA775B"/>
    <w:rsid w:val="00FA7947"/>
    <w:rsid w:val="00FA7B36"/>
    <w:rsid w:val="00FA7B8E"/>
    <w:rsid w:val="00FA7C0B"/>
    <w:rsid w:val="00FA7C1B"/>
    <w:rsid w:val="00FA7DAB"/>
    <w:rsid w:val="00FA7F18"/>
    <w:rsid w:val="00FB00CA"/>
    <w:rsid w:val="00FB0116"/>
    <w:rsid w:val="00FB05EB"/>
    <w:rsid w:val="00FB060A"/>
    <w:rsid w:val="00FB0EF6"/>
    <w:rsid w:val="00FB0F9B"/>
    <w:rsid w:val="00FB1394"/>
    <w:rsid w:val="00FB1778"/>
    <w:rsid w:val="00FB1855"/>
    <w:rsid w:val="00FB185C"/>
    <w:rsid w:val="00FB1ED3"/>
    <w:rsid w:val="00FB207B"/>
    <w:rsid w:val="00FB20AB"/>
    <w:rsid w:val="00FB23B2"/>
    <w:rsid w:val="00FB250C"/>
    <w:rsid w:val="00FB2723"/>
    <w:rsid w:val="00FB2CFD"/>
    <w:rsid w:val="00FB3154"/>
    <w:rsid w:val="00FB32B4"/>
    <w:rsid w:val="00FB3890"/>
    <w:rsid w:val="00FB38CB"/>
    <w:rsid w:val="00FB3A15"/>
    <w:rsid w:val="00FB3CEC"/>
    <w:rsid w:val="00FB3D2F"/>
    <w:rsid w:val="00FB4103"/>
    <w:rsid w:val="00FB4336"/>
    <w:rsid w:val="00FB44D8"/>
    <w:rsid w:val="00FB47D3"/>
    <w:rsid w:val="00FB4F76"/>
    <w:rsid w:val="00FB5115"/>
    <w:rsid w:val="00FB52CD"/>
    <w:rsid w:val="00FB5A80"/>
    <w:rsid w:val="00FB5C56"/>
    <w:rsid w:val="00FB5C63"/>
    <w:rsid w:val="00FB5D30"/>
    <w:rsid w:val="00FB5D4A"/>
    <w:rsid w:val="00FB5EDC"/>
    <w:rsid w:val="00FB6116"/>
    <w:rsid w:val="00FB62D3"/>
    <w:rsid w:val="00FB6432"/>
    <w:rsid w:val="00FB6518"/>
    <w:rsid w:val="00FB66BB"/>
    <w:rsid w:val="00FB683C"/>
    <w:rsid w:val="00FB6D49"/>
    <w:rsid w:val="00FB6F2B"/>
    <w:rsid w:val="00FB7284"/>
    <w:rsid w:val="00FB7EBB"/>
    <w:rsid w:val="00FC0149"/>
    <w:rsid w:val="00FC0681"/>
    <w:rsid w:val="00FC09C1"/>
    <w:rsid w:val="00FC0DE2"/>
    <w:rsid w:val="00FC0FAE"/>
    <w:rsid w:val="00FC10AA"/>
    <w:rsid w:val="00FC1234"/>
    <w:rsid w:val="00FC1644"/>
    <w:rsid w:val="00FC186A"/>
    <w:rsid w:val="00FC259D"/>
    <w:rsid w:val="00FC29C5"/>
    <w:rsid w:val="00FC2BB4"/>
    <w:rsid w:val="00FC302B"/>
    <w:rsid w:val="00FC3231"/>
    <w:rsid w:val="00FC351A"/>
    <w:rsid w:val="00FC3C2E"/>
    <w:rsid w:val="00FC3CFC"/>
    <w:rsid w:val="00FC3EB3"/>
    <w:rsid w:val="00FC4256"/>
    <w:rsid w:val="00FC44A2"/>
    <w:rsid w:val="00FC44D7"/>
    <w:rsid w:val="00FC4934"/>
    <w:rsid w:val="00FC4CD2"/>
    <w:rsid w:val="00FC4CFB"/>
    <w:rsid w:val="00FC4D5E"/>
    <w:rsid w:val="00FC4DAE"/>
    <w:rsid w:val="00FC507D"/>
    <w:rsid w:val="00FC50A9"/>
    <w:rsid w:val="00FC5136"/>
    <w:rsid w:val="00FC5262"/>
    <w:rsid w:val="00FC5385"/>
    <w:rsid w:val="00FC5F21"/>
    <w:rsid w:val="00FC6222"/>
    <w:rsid w:val="00FC63CE"/>
    <w:rsid w:val="00FC64FE"/>
    <w:rsid w:val="00FC6759"/>
    <w:rsid w:val="00FC6823"/>
    <w:rsid w:val="00FC6FE3"/>
    <w:rsid w:val="00FC72C0"/>
    <w:rsid w:val="00FC7703"/>
    <w:rsid w:val="00FD002A"/>
    <w:rsid w:val="00FD009D"/>
    <w:rsid w:val="00FD02F6"/>
    <w:rsid w:val="00FD0373"/>
    <w:rsid w:val="00FD07C2"/>
    <w:rsid w:val="00FD0BD4"/>
    <w:rsid w:val="00FD0DBD"/>
    <w:rsid w:val="00FD0FEC"/>
    <w:rsid w:val="00FD1187"/>
    <w:rsid w:val="00FD143B"/>
    <w:rsid w:val="00FD163C"/>
    <w:rsid w:val="00FD166E"/>
    <w:rsid w:val="00FD16E3"/>
    <w:rsid w:val="00FD1AA1"/>
    <w:rsid w:val="00FD1ACC"/>
    <w:rsid w:val="00FD1DB5"/>
    <w:rsid w:val="00FD25EB"/>
    <w:rsid w:val="00FD28F6"/>
    <w:rsid w:val="00FD2905"/>
    <w:rsid w:val="00FD2BE3"/>
    <w:rsid w:val="00FD2E2C"/>
    <w:rsid w:val="00FD308D"/>
    <w:rsid w:val="00FD346E"/>
    <w:rsid w:val="00FD3541"/>
    <w:rsid w:val="00FD370E"/>
    <w:rsid w:val="00FD4343"/>
    <w:rsid w:val="00FD43E8"/>
    <w:rsid w:val="00FD45CA"/>
    <w:rsid w:val="00FD46E4"/>
    <w:rsid w:val="00FD4B2B"/>
    <w:rsid w:val="00FD504E"/>
    <w:rsid w:val="00FD530C"/>
    <w:rsid w:val="00FD573F"/>
    <w:rsid w:val="00FD59DB"/>
    <w:rsid w:val="00FD5D73"/>
    <w:rsid w:val="00FD5DC4"/>
    <w:rsid w:val="00FD5E84"/>
    <w:rsid w:val="00FD5FAD"/>
    <w:rsid w:val="00FD62C7"/>
    <w:rsid w:val="00FD62F4"/>
    <w:rsid w:val="00FD65D3"/>
    <w:rsid w:val="00FD69D1"/>
    <w:rsid w:val="00FD6AFF"/>
    <w:rsid w:val="00FD6FF5"/>
    <w:rsid w:val="00FD702B"/>
    <w:rsid w:val="00FD71EF"/>
    <w:rsid w:val="00FD748A"/>
    <w:rsid w:val="00FD793C"/>
    <w:rsid w:val="00FD7ED5"/>
    <w:rsid w:val="00FE00A8"/>
    <w:rsid w:val="00FE03AE"/>
    <w:rsid w:val="00FE047A"/>
    <w:rsid w:val="00FE052E"/>
    <w:rsid w:val="00FE0A2A"/>
    <w:rsid w:val="00FE0ABC"/>
    <w:rsid w:val="00FE0AD9"/>
    <w:rsid w:val="00FE0AE6"/>
    <w:rsid w:val="00FE0FAF"/>
    <w:rsid w:val="00FE287D"/>
    <w:rsid w:val="00FE2B00"/>
    <w:rsid w:val="00FE2B03"/>
    <w:rsid w:val="00FE2E39"/>
    <w:rsid w:val="00FE2F1E"/>
    <w:rsid w:val="00FE2FAE"/>
    <w:rsid w:val="00FE3021"/>
    <w:rsid w:val="00FE30D1"/>
    <w:rsid w:val="00FE3DF9"/>
    <w:rsid w:val="00FE3EE3"/>
    <w:rsid w:val="00FE46E4"/>
    <w:rsid w:val="00FE530F"/>
    <w:rsid w:val="00FE5485"/>
    <w:rsid w:val="00FE57ED"/>
    <w:rsid w:val="00FE57F5"/>
    <w:rsid w:val="00FE59BF"/>
    <w:rsid w:val="00FE5D4A"/>
    <w:rsid w:val="00FE5E2D"/>
    <w:rsid w:val="00FE60AA"/>
    <w:rsid w:val="00FE64D4"/>
    <w:rsid w:val="00FE64E5"/>
    <w:rsid w:val="00FE67C2"/>
    <w:rsid w:val="00FE6914"/>
    <w:rsid w:val="00FE6D92"/>
    <w:rsid w:val="00FE6DF7"/>
    <w:rsid w:val="00FE70ED"/>
    <w:rsid w:val="00FE72ED"/>
    <w:rsid w:val="00FE7325"/>
    <w:rsid w:val="00FE7682"/>
    <w:rsid w:val="00FE79D2"/>
    <w:rsid w:val="00FE7B72"/>
    <w:rsid w:val="00FE7C2A"/>
    <w:rsid w:val="00FE7CE1"/>
    <w:rsid w:val="00FF04CE"/>
    <w:rsid w:val="00FF08AE"/>
    <w:rsid w:val="00FF0EBE"/>
    <w:rsid w:val="00FF0EE9"/>
    <w:rsid w:val="00FF1395"/>
    <w:rsid w:val="00FF16BA"/>
    <w:rsid w:val="00FF1A05"/>
    <w:rsid w:val="00FF2467"/>
    <w:rsid w:val="00FF27BD"/>
    <w:rsid w:val="00FF2933"/>
    <w:rsid w:val="00FF2E1A"/>
    <w:rsid w:val="00FF3146"/>
    <w:rsid w:val="00FF3A54"/>
    <w:rsid w:val="00FF3ADE"/>
    <w:rsid w:val="00FF3CD2"/>
    <w:rsid w:val="00FF4428"/>
    <w:rsid w:val="00FF4A60"/>
    <w:rsid w:val="00FF4AAD"/>
    <w:rsid w:val="00FF4C8A"/>
    <w:rsid w:val="00FF4D7A"/>
    <w:rsid w:val="00FF5077"/>
    <w:rsid w:val="00FF50BA"/>
    <w:rsid w:val="00FF5390"/>
    <w:rsid w:val="00FF53C4"/>
    <w:rsid w:val="00FF5A50"/>
    <w:rsid w:val="00FF5BE8"/>
    <w:rsid w:val="00FF5E0E"/>
    <w:rsid w:val="00FF61F0"/>
    <w:rsid w:val="00FF649D"/>
    <w:rsid w:val="00FF668B"/>
    <w:rsid w:val="00FF6B96"/>
    <w:rsid w:val="00FF6F83"/>
    <w:rsid w:val="00FF76EA"/>
    <w:rsid w:val="00FF78B9"/>
    <w:rsid w:val="00FF7CCF"/>
    <w:rsid w:val="00FF7E9A"/>
    <w:rsid w:val="00FF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383D3D52"/>
  <w15:docId w15:val="{4F6DFC39-0150-420A-845C-EEEDADC5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7875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1">
    <w:name w:val="heading 1"/>
    <w:basedOn w:val="a1"/>
    <w:next w:val="a1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21">
    <w:name w:val="heading 2"/>
    <w:basedOn w:val="a1"/>
    <w:next w:val="a1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1">
    <w:name w:val="heading 3"/>
    <w:basedOn w:val="a1"/>
    <w:next w:val="a1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1">
    <w:name w:val="heading 4"/>
    <w:basedOn w:val="a1"/>
    <w:next w:val="a1"/>
    <w:link w:val="42"/>
    <w:uiPriority w:val="9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1">
    <w:name w:val="heading 5"/>
    <w:basedOn w:val="a1"/>
    <w:next w:val="a1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6">
    <w:name w:val="heading 6"/>
    <w:basedOn w:val="a1"/>
    <w:next w:val="a1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7">
    <w:name w:val="heading 7"/>
    <w:basedOn w:val="a1"/>
    <w:next w:val="a1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8">
    <w:name w:val="heading 8"/>
    <w:basedOn w:val="a1"/>
    <w:next w:val="a1"/>
    <w:link w:val="80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9">
    <w:name w:val="heading 9"/>
    <w:basedOn w:val="a1"/>
    <w:next w:val="a1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a7">
    <w:name w:val="footer"/>
    <w:basedOn w:val="a1"/>
    <w:link w:val="a8"/>
    <w:uiPriority w:val="99"/>
    <w:rsid w:val="00CE1C27"/>
    <w:pPr>
      <w:tabs>
        <w:tab w:val="center" w:pos="4536"/>
        <w:tab w:val="right" w:pos="9072"/>
      </w:tabs>
    </w:pPr>
  </w:style>
  <w:style w:type="paragraph" w:styleId="a9">
    <w:name w:val="caption"/>
    <w:basedOn w:val="a1"/>
    <w:next w:val="a1"/>
    <w:qFormat/>
    <w:rsid w:val="00CE1C27"/>
    <w:rPr>
      <w:b/>
      <w:bCs/>
    </w:rPr>
  </w:style>
  <w:style w:type="paragraph" w:styleId="a0">
    <w:name w:val="List Bullet"/>
    <w:basedOn w:val="a1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20">
    <w:name w:val="List Bullet 2"/>
    <w:basedOn w:val="a1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30">
    <w:name w:val="List Bullet 3"/>
    <w:basedOn w:val="a1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40">
    <w:name w:val="List Bullet 4"/>
    <w:basedOn w:val="a1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a">
    <w:name w:val="List Number"/>
    <w:basedOn w:val="a1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2">
    <w:name w:val="List Number 2"/>
    <w:basedOn w:val="a1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3">
    <w:name w:val="List Number 3"/>
    <w:basedOn w:val="a1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aa">
    <w:name w:val="Normal Indent"/>
    <w:basedOn w:val="a1"/>
    <w:rsid w:val="00CE1C27"/>
    <w:pPr>
      <w:ind w:left="284"/>
    </w:pPr>
  </w:style>
  <w:style w:type="paragraph" w:customStyle="1" w:styleId="AAFrameAddress">
    <w:name w:val="AA Frame Address"/>
    <w:basedOn w:val="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">
    <w:name w:val="List Number 5"/>
    <w:basedOn w:val="a1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4">
    <w:name w:val="List Number 4"/>
    <w:basedOn w:val="a1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ab">
    <w:name w:val="table of authorities"/>
    <w:basedOn w:val="a1"/>
    <w:next w:val="a1"/>
    <w:semiHidden/>
    <w:rsid w:val="00CE1C27"/>
    <w:pPr>
      <w:ind w:left="284" w:hanging="284"/>
    </w:pPr>
  </w:style>
  <w:style w:type="paragraph" w:styleId="10">
    <w:name w:val="index 1"/>
    <w:basedOn w:val="a1"/>
    <w:next w:val="a1"/>
    <w:autoRedefine/>
    <w:semiHidden/>
    <w:rsid w:val="00CE1C27"/>
    <w:pPr>
      <w:ind w:left="284" w:hanging="284"/>
    </w:pPr>
  </w:style>
  <w:style w:type="paragraph" w:styleId="22">
    <w:name w:val="index 2"/>
    <w:basedOn w:val="a1"/>
    <w:next w:val="a1"/>
    <w:autoRedefine/>
    <w:semiHidden/>
    <w:rsid w:val="00CE1C27"/>
    <w:pPr>
      <w:ind w:left="568" w:hanging="284"/>
    </w:pPr>
  </w:style>
  <w:style w:type="paragraph" w:styleId="32">
    <w:name w:val="index 3"/>
    <w:basedOn w:val="a1"/>
    <w:next w:val="a1"/>
    <w:autoRedefine/>
    <w:semiHidden/>
    <w:rsid w:val="00CE1C27"/>
    <w:pPr>
      <w:ind w:left="851" w:hanging="284"/>
    </w:pPr>
  </w:style>
  <w:style w:type="paragraph" w:styleId="43">
    <w:name w:val="index 4"/>
    <w:basedOn w:val="a1"/>
    <w:next w:val="a1"/>
    <w:semiHidden/>
    <w:rsid w:val="00CE1C27"/>
    <w:pPr>
      <w:ind w:left="1135" w:hanging="284"/>
    </w:pPr>
  </w:style>
  <w:style w:type="paragraph" w:styleId="60">
    <w:name w:val="index 6"/>
    <w:basedOn w:val="a1"/>
    <w:next w:val="a1"/>
    <w:semiHidden/>
    <w:rsid w:val="00CE1C27"/>
    <w:pPr>
      <w:ind w:left="1702" w:hanging="284"/>
    </w:pPr>
  </w:style>
  <w:style w:type="paragraph" w:styleId="52">
    <w:name w:val="index 5"/>
    <w:basedOn w:val="a1"/>
    <w:next w:val="a1"/>
    <w:semiHidden/>
    <w:rsid w:val="00CE1C27"/>
    <w:pPr>
      <w:ind w:left="1418" w:hanging="284"/>
    </w:pPr>
  </w:style>
  <w:style w:type="paragraph" w:styleId="70">
    <w:name w:val="index 7"/>
    <w:basedOn w:val="a1"/>
    <w:next w:val="a1"/>
    <w:semiHidden/>
    <w:rsid w:val="00CE1C27"/>
    <w:pPr>
      <w:ind w:left="1985" w:hanging="284"/>
    </w:pPr>
  </w:style>
  <w:style w:type="paragraph" w:styleId="81">
    <w:name w:val="index 8"/>
    <w:basedOn w:val="a1"/>
    <w:next w:val="a1"/>
    <w:semiHidden/>
    <w:rsid w:val="00CE1C27"/>
    <w:pPr>
      <w:ind w:left="2269" w:hanging="284"/>
    </w:pPr>
  </w:style>
  <w:style w:type="paragraph" w:styleId="90">
    <w:name w:val="index 9"/>
    <w:basedOn w:val="a1"/>
    <w:next w:val="a1"/>
    <w:semiHidden/>
    <w:rsid w:val="00CE1C27"/>
    <w:pPr>
      <w:ind w:left="2552" w:hanging="284"/>
    </w:pPr>
  </w:style>
  <w:style w:type="paragraph" w:styleId="23">
    <w:name w:val="toc 2"/>
    <w:basedOn w:val="a1"/>
    <w:next w:val="a1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3">
    <w:name w:val="toc 3"/>
    <w:basedOn w:val="a1"/>
    <w:next w:val="a1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1"/>
    <w:next w:val="a1"/>
    <w:semiHidden/>
    <w:rsid w:val="00CE1C27"/>
    <w:pPr>
      <w:ind w:left="851"/>
    </w:pPr>
  </w:style>
  <w:style w:type="paragraph" w:styleId="53">
    <w:name w:val="toc 5"/>
    <w:basedOn w:val="a1"/>
    <w:next w:val="a1"/>
    <w:semiHidden/>
    <w:rsid w:val="00CE1C27"/>
    <w:pPr>
      <w:ind w:left="1134"/>
    </w:pPr>
  </w:style>
  <w:style w:type="paragraph" w:styleId="61">
    <w:name w:val="toc 6"/>
    <w:basedOn w:val="a1"/>
    <w:next w:val="a1"/>
    <w:semiHidden/>
    <w:rsid w:val="00CE1C27"/>
    <w:pPr>
      <w:ind w:left="1418"/>
    </w:pPr>
  </w:style>
  <w:style w:type="paragraph" w:styleId="71">
    <w:name w:val="toc 7"/>
    <w:basedOn w:val="a1"/>
    <w:next w:val="a1"/>
    <w:semiHidden/>
    <w:rsid w:val="00CE1C27"/>
    <w:pPr>
      <w:ind w:left="1701"/>
    </w:pPr>
  </w:style>
  <w:style w:type="paragraph" w:styleId="82">
    <w:name w:val="toc 8"/>
    <w:basedOn w:val="a1"/>
    <w:next w:val="a1"/>
    <w:semiHidden/>
    <w:rsid w:val="00CE1C27"/>
    <w:pPr>
      <w:ind w:left="1985"/>
    </w:pPr>
  </w:style>
  <w:style w:type="paragraph" w:styleId="91">
    <w:name w:val="toc 9"/>
    <w:basedOn w:val="a1"/>
    <w:next w:val="a1"/>
    <w:semiHidden/>
    <w:rsid w:val="00CE1C27"/>
    <w:pPr>
      <w:ind w:left="2268"/>
    </w:pPr>
  </w:style>
  <w:style w:type="paragraph" w:styleId="ac">
    <w:name w:val="table of figures"/>
    <w:basedOn w:val="a1"/>
    <w:next w:val="a1"/>
    <w:semiHidden/>
    <w:rsid w:val="00CE1C27"/>
    <w:pPr>
      <w:ind w:left="567" w:hanging="567"/>
    </w:pPr>
  </w:style>
  <w:style w:type="paragraph" w:styleId="50">
    <w:name w:val="List Bullet 5"/>
    <w:basedOn w:val="a1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ad">
    <w:name w:val="Body Text"/>
    <w:basedOn w:val="a1"/>
    <w:link w:val="ae"/>
    <w:rsid w:val="00CE1C27"/>
    <w:pPr>
      <w:spacing w:after="120"/>
    </w:pPr>
  </w:style>
  <w:style w:type="paragraph" w:styleId="af">
    <w:name w:val="Body Text First Indent"/>
    <w:basedOn w:val="ad"/>
    <w:rsid w:val="00CE1C27"/>
    <w:pPr>
      <w:ind w:firstLine="284"/>
    </w:pPr>
  </w:style>
  <w:style w:type="paragraph" w:styleId="af0">
    <w:name w:val="Body Text Indent"/>
    <w:basedOn w:val="a1"/>
    <w:rsid w:val="00CE1C27"/>
    <w:pPr>
      <w:spacing w:after="120"/>
      <w:ind w:left="283"/>
    </w:pPr>
  </w:style>
  <w:style w:type="paragraph" w:styleId="24">
    <w:name w:val="Body Text First Indent 2"/>
    <w:basedOn w:val="af0"/>
    <w:rsid w:val="00CE1C27"/>
    <w:pPr>
      <w:ind w:left="284" w:firstLine="284"/>
    </w:pPr>
  </w:style>
  <w:style w:type="character" w:styleId="af1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a1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1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a1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11">
    <w:name w:val="toc 1"/>
    <w:basedOn w:val="a1"/>
    <w:next w:val="a1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1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1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f2">
    <w:name w:val="¢éÍ¤ÇÒÁ"/>
    <w:basedOn w:val="a1"/>
    <w:uiPriority w:val="99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a5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a1"/>
    <w:next w:val="a1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1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a1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1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1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af3">
    <w:name w:val="page number"/>
    <w:basedOn w:val="a2"/>
    <w:rsid w:val="00CE1C27"/>
  </w:style>
  <w:style w:type="paragraph" w:customStyle="1" w:styleId="34">
    <w:name w:val="?????3????"/>
    <w:basedOn w:val="a1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4">
    <w:name w:val="???"/>
    <w:basedOn w:val="a1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25">
    <w:name w:val="Body Text Indent 2"/>
    <w:basedOn w:val="a1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f5">
    <w:name w:val="ºÇ¡"/>
    <w:basedOn w:val="a1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f6">
    <w:name w:val="Åº"/>
    <w:basedOn w:val="a1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26">
    <w:name w:val="Body Text 2"/>
    <w:basedOn w:val="a1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35">
    <w:name w:val="Body Text 3"/>
    <w:basedOn w:val="a1"/>
    <w:link w:val="36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a1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f7">
    <w:name w:val="???????"/>
    <w:basedOn w:val="a1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a1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af8">
    <w:name w:val="Balloon Text"/>
    <w:basedOn w:val="a1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a1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f9">
    <w:name w:val="เนื้อเรื่อง"/>
    <w:basedOn w:val="a1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2">
    <w:name w:val="เนื้อเรื่อง1"/>
    <w:basedOn w:val="a1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3">
    <w:name w:val="???????????1"/>
    <w:basedOn w:val="a1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fa">
    <w:name w:val="??????????? ????????"/>
    <w:basedOn w:val="aa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afb">
    <w:name w:val="Table Grid"/>
    <w:basedOn w:val="a3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??"/>
    <w:basedOn w:val="a1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a1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a1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8">
    <w:name w:val="ท้ายกระดาษ อักขระ"/>
    <w:link w:val="a7"/>
    <w:uiPriority w:val="99"/>
    <w:rsid w:val="00A20434"/>
    <w:rPr>
      <w:rFonts w:ascii="Arial" w:hAnsi="Arial"/>
      <w:sz w:val="18"/>
      <w:szCs w:val="18"/>
    </w:rPr>
  </w:style>
  <w:style w:type="paragraph" w:styleId="afd">
    <w:name w:val="List Paragraph"/>
    <w:aliases w:val="FS ENG01"/>
    <w:basedOn w:val="a1"/>
    <w:link w:val="afe"/>
    <w:uiPriority w:val="34"/>
    <w:qFormat/>
    <w:rsid w:val="00450A77"/>
    <w:pPr>
      <w:ind w:left="720"/>
    </w:pPr>
    <w:rPr>
      <w:szCs w:val="22"/>
    </w:rPr>
  </w:style>
  <w:style w:type="paragraph" w:styleId="aff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80">
    <w:name w:val="หัวเรื่อง 8 อักขระ"/>
    <w:link w:val="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a1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(Complex) 11 pt,Justified,Left:  0.69&quot;,After:  0 pt,Line spacin..."/>
    <w:basedOn w:val="ad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a6">
    <w:name w:val="หัวกระดาษ อักขระ"/>
    <w:link w:val="a5"/>
    <w:uiPriority w:val="99"/>
    <w:rsid w:val="007C5BBB"/>
    <w:rPr>
      <w:rFonts w:ascii="Arial" w:hAnsi="Arial"/>
      <w:sz w:val="18"/>
      <w:szCs w:val="18"/>
    </w:rPr>
  </w:style>
  <w:style w:type="character" w:customStyle="1" w:styleId="36">
    <w:name w:val="เนื้อความ 3 อักขระ"/>
    <w:link w:val="35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ad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aff0">
    <w:name w:val="Block Text"/>
    <w:basedOn w:val="a1"/>
    <w:uiPriority w:val="99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aff1">
    <w:name w:val="line number"/>
    <w:rsid w:val="001A41C3"/>
  </w:style>
  <w:style w:type="character" w:customStyle="1" w:styleId="42">
    <w:name w:val="หัวเรื่อง 4 อักขระ"/>
    <w:link w:val="41"/>
    <w:uiPriority w:val="9"/>
    <w:rsid w:val="00C01784"/>
    <w:rPr>
      <w:rFonts w:ascii="Arial" w:hAnsi="Arial"/>
      <w:b/>
      <w:bCs/>
      <w:sz w:val="18"/>
      <w:szCs w:val="18"/>
    </w:rPr>
  </w:style>
  <w:style w:type="character" w:customStyle="1" w:styleId="afe">
    <w:name w:val="ย่อหน้ารายการ อักขระ"/>
    <w:aliases w:val="FS ENG01 อักขระ"/>
    <w:link w:val="afd"/>
    <w:uiPriority w:val="34"/>
    <w:rsid w:val="00146B86"/>
    <w:rPr>
      <w:rFonts w:ascii="Arial" w:hAnsi="Arial"/>
      <w:sz w:val="18"/>
      <w:szCs w:val="22"/>
    </w:rPr>
  </w:style>
  <w:style w:type="table" w:customStyle="1" w:styleId="TableGrid1">
    <w:name w:val="Table Grid1"/>
    <w:basedOn w:val="a3"/>
    <w:next w:val="afb"/>
    <w:uiPriority w:val="59"/>
    <w:rsid w:val="00C2424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fb"/>
    <w:uiPriority w:val="59"/>
    <w:rsid w:val="00B32CDC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next w:val="afb"/>
    <w:uiPriority w:val="59"/>
    <w:rsid w:val="00E479C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เนื้อความ อักขระ"/>
    <w:basedOn w:val="a2"/>
    <w:link w:val="ad"/>
    <w:rsid w:val="005B0145"/>
    <w:rPr>
      <w:rFonts w:ascii="Arial" w:hAnsi="Arial"/>
      <w:sz w:val="18"/>
      <w:szCs w:val="18"/>
    </w:rPr>
  </w:style>
  <w:style w:type="numbering" w:customStyle="1" w:styleId="Style1">
    <w:name w:val="Style1"/>
    <w:uiPriority w:val="99"/>
    <w:rsid w:val="001D379F"/>
    <w:pPr>
      <w:numPr>
        <w:numId w:val="18"/>
      </w:numPr>
    </w:pPr>
  </w:style>
  <w:style w:type="numbering" w:customStyle="1" w:styleId="Style2">
    <w:name w:val="Style2"/>
    <w:uiPriority w:val="99"/>
    <w:rsid w:val="001D379F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CD03D-85FB-4C96-8B55-D3E260A70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Office\Templates\Thai Report.dot</Template>
  <TotalTime>1027</TotalTime>
  <Pages>21</Pages>
  <Words>3512</Words>
  <Characters>20023</Characters>
  <Application>Microsoft Office Word</Application>
  <DocSecurity>0</DocSecurity>
  <Lines>166</Lines>
  <Paragraphs>46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>Microsoft Corporation</Company>
  <LinksUpToDate>false</LinksUpToDate>
  <CharactersWithSpaces>23489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dc:description/>
  <cp:lastModifiedBy>Chompunuch Sukkasem</cp:lastModifiedBy>
  <cp:revision>195</cp:revision>
  <cp:lastPrinted>2025-08-27T03:17:00Z</cp:lastPrinted>
  <dcterms:created xsi:type="dcterms:W3CDTF">2025-03-06T03:14:00Z</dcterms:created>
  <dcterms:modified xsi:type="dcterms:W3CDTF">2025-11-10T07:10:00Z</dcterms:modified>
</cp:coreProperties>
</file>